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F08F052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14F879FF" w14:textId="1D714DA8" w:rsidR="00391036" w:rsidRDefault="0039103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การซื้อ</w:t>
      </w:r>
      <w:r w:rsidR="00701EB7">
        <w:rPr>
          <w:rFonts w:ascii="Angsana New" w:hAnsi="Angsana New" w:hint="cs"/>
          <w:sz w:val="30"/>
          <w:szCs w:val="30"/>
          <w:cs/>
        </w:rPr>
        <w:t>ธุรกิจ</w:t>
      </w:r>
    </w:p>
    <w:p w14:paraId="0797AC52" w14:textId="5E881B87" w:rsidR="0062551B" w:rsidRPr="00FA1BEE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3CE9203F" w:rsidR="00741AD5" w:rsidRPr="00FA1BEE" w:rsidRDefault="00741AD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592068" w:rsidRPr="00FA1BEE">
        <w:rPr>
          <w:rFonts w:ascii="Angsana New" w:hAnsi="Angsana New" w:hint="cs"/>
          <w:sz w:val="30"/>
          <w:szCs w:val="30"/>
          <w:cs/>
        </w:rPr>
        <w:t>บริษัทย่อย</w:t>
      </w:r>
      <w:r w:rsidR="009F0B8C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0E69AF6F" w14:textId="46013F8B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38EFA2CB" w14:textId="14BECDC6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76E8EFC8" w14:textId="2E66DFD9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3BA64DBE" w14:textId="10706F5C" w:rsidR="008F3CD4" w:rsidRDefault="008F3CD4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37936ED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C3D0FDF" w14:textId="5A8A1972" w:rsidR="00B154D9" w:rsidRPr="00B154D9" w:rsidRDefault="00B154D9" w:rsidP="00B154D9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733E23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55B9C108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2455CA" w:rsidRPr="002455CA">
        <w:rPr>
          <w:rFonts w:ascii="Angsana New" w:hAnsi="Angsana New"/>
          <w:sz w:val="30"/>
          <w:szCs w:val="30"/>
        </w:rPr>
        <w:t xml:space="preserve">14 </w:t>
      </w:r>
      <w:r w:rsidR="002455CA" w:rsidRPr="002455CA">
        <w:rPr>
          <w:rFonts w:ascii="Angsana New" w:hAnsi="Angsana New"/>
          <w:sz w:val="30"/>
          <w:szCs w:val="30"/>
          <w:cs/>
        </w:rPr>
        <w:t>พฤศจิกายน</w:t>
      </w:r>
      <w:r w:rsidR="007D3765" w:rsidRPr="009C7E4F">
        <w:rPr>
          <w:rFonts w:ascii="Angsana New" w:hAnsi="Angsana New" w:hint="cs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2566</w:t>
      </w:r>
    </w:p>
    <w:p w14:paraId="6F29ED1F" w14:textId="6FE01844" w:rsidR="0021348B" w:rsidRPr="00733E23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33E23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0CEDF1E4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0C0A1CF" w14:textId="090C67A8" w:rsidR="0047556A" w:rsidRPr="00733E23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10F1FF97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D411FD">
        <w:rPr>
          <w:rFonts w:ascii="Angsana New" w:hAnsi="Angsana New"/>
          <w:sz w:val="30"/>
          <w:szCs w:val="30"/>
        </w:rPr>
        <w:t>5</w:t>
      </w:r>
    </w:p>
    <w:p w14:paraId="581B4A24" w14:textId="2AC83963" w:rsidR="00F001DC" w:rsidRPr="00733E23" w:rsidRDefault="00F0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30"/>
          <w:szCs w:val="30"/>
          <w:cs/>
        </w:rPr>
      </w:pPr>
    </w:p>
    <w:p w14:paraId="77DDE3FC" w14:textId="6FF384E9" w:rsidR="00391036" w:rsidRDefault="00391036" w:rsidP="003F098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การซื้อ</w:t>
      </w:r>
      <w:r w:rsidR="00C857C5">
        <w:rPr>
          <w:rFonts w:ascii="Angsana New" w:hAnsi="Angsana New" w:hint="cs"/>
          <w:sz w:val="30"/>
          <w:szCs w:val="30"/>
          <w:u w:val="none"/>
          <w:cs/>
          <w:lang w:val="th-TH"/>
        </w:rPr>
        <w:t>ธุรกิจ</w:t>
      </w:r>
    </w:p>
    <w:p w14:paraId="14F3819A" w14:textId="14C20FE8" w:rsidR="00391036" w:rsidRPr="00733E23" w:rsidRDefault="00391036" w:rsidP="00391036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73E8FD56" w14:textId="3D1EB4CF" w:rsidR="00391036" w:rsidRDefault="00B15D42" w:rsidP="00C22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15D4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15D42">
        <w:rPr>
          <w:rFonts w:ascii="Angsana New" w:hAnsi="Angsana New"/>
          <w:sz w:val="30"/>
          <w:szCs w:val="30"/>
        </w:rPr>
        <w:t xml:space="preserve">3 </w:t>
      </w:r>
      <w:r w:rsidRPr="00B15D42">
        <w:rPr>
          <w:rFonts w:ascii="Angsana New" w:hAnsi="Angsana New"/>
          <w:sz w:val="30"/>
          <w:szCs w:val="30"/>
          <w:cs/>
        </w:rPr>
        <w:t xml:space="preserve">ตุลาคม </w:t>
      </w:r>
      <w:r w:rsidRPr="00B15D42">
        <w:rPr>
          <w:rFonts w:ascii="Angsana New" w:hAnsi="Angsana New"/>
          <w:sz w:val="30"/>
          <w:szCs w:val="30"/>
        </w:rPr>
        <w:t xml:space="preserve">2565 </w:t>
      </w:r>
      <w:r w:rsidRPr="00B15D42">
        <w:rPr>
          <w:rFonts w:ascii="Angsana New" w:hAnsi="Angsana New"/>
          <w:sz w:val="30"/>
          <w:szCs w:val="30"/>
          <w:cs/>
        </w:rPr>
        <w:t>บริษัท ดีวีเค เฮลท์แคร์ จำกัด (</w:t>
      </w:r>
      <w:r w:rsidRPr="00B15D42">
        <w:rPr>
          <w:rFonts w:ascii="Angsana New" w:hAnsi="Angsana New"/>
          <w:sz w:val="30"/>
          <w:szCs w:val="30"/>
        </w:rPr>
        <w:t xml:space="preserve">DHC) </w:t>
      </w:r>
      <w:r w:rsidRPr="00B15D4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544439">
        <w:rPr>
          <w:rFonts w:ascii="Angsana New" w:hAnsi="Angsana New" w:hint="cs"/>
          <w:sz w:val="30"/>
          <w:szCs w:val="30"/>
          <w:cs/>
        </w:rPr>
        <w:t>ทางอ้อม</w:t>
      </w:r>
      <w:r w:rsidRPr="00B15D42">
        <w:rPr>
          <w:rFonts w:ascii="Angsana New" w:hAnsi="Angsana New"/>
          <w:sz w:val="30"/>
          <w:szCs w:val="30"/>
          <w:cs/>
        </w:rPr>
        <w:t>ของบริษัท</w:t>
      </w:r>
      <w:r w:rsidRPr="00B15D42">
        <w:rPr>
          <w:rFonts w:ascii="Angsana New" w:hAnsi="Angsana New"/>
          <w:spacing w:val="-4"/>
          <w:sz w:val="30"/>
          <w:szCs w:val="30"/>
          <w:cs/>
        </w:rPr>
        <w:t>ได้</w:t>
      </w:r>
      <w:r w:rsidRPr="00B15D42">
        <w:rPr>
          <w:rFonts w:ascii="Angsana New" w:hAnsi="Angsana New" w:hint="cs"/>
          <w:spacing w:val="-4"/>
          <w:sz w:val="30"/>
          <w:szCs w:val="30"/>
          <w:cs/>
        </w:rPr>
        <w:t>เข้าทำรายการรับโอนกิจการบางส่วนโดยการซื้อกลุ่มสินทรัพย์</w:t>
      </w:r>
      <w:r w:rsidRPr="00B15D42">
        <w:rPr>
          <w:rFonts w:ascii="Angsana New" w:hAnsi="Angsana New"/>
          <w:spacing w:val="-4"/>
          <w:sz w:val="30"/>
          <w:szCs w:val="30"/>
          <w:cs/>
        </w:rPr>
        <w:t xml:space="preserve">จากบริษัท </w:t>
      </w:r>
      <w:r w:rsidRPr="00B15D42">
        <w:rPr>
          <w:rFonts w:ascii="Angsana New" w:hAnsi="Angsana New"/>
          <w:spacing w:val="-4"/>
          <w:sz w:val="30"/>
          <w:szCs w:val="30"/>
        </w:rPr>
        <w:t xml:space="preserve">3 </w:t>
      </w:r>
      <w:r w:rsidRPr="00B15D42">
        <w:rPr>
          <w:rFonts w:ascii="Angsana New" w:hAnsi="Angsana New"/>
          <w:spacing w:val="-4"/>
          <w:sz w:val="30"/>
          <w:szCs w:val="30"/>
          <w:cs/>
        </w:rPr>
        <w:t>เอ็ม ประเทศไทย จำกัด ซึ่งประกอบด้วย</w:t>
      </w:r>
      <w:r w:rsidRPr="00B15D42">
        <w:rPr>
          <w:rFonts w:ascii="Angsana New" w:hAnsi="Angsana New"/>
          <w:sz w:val="30"/>
          <w:szCs w:val="30"/>
          <w:cs/>
        </w:rPr>
        <w:t xml:space="preserve">เครื่องจักร อุปกรณ์ สูตรการผลิต ยี่ห้อสินค้า เครื่องหมายการค้า ข้อมูลการดำเนินการผลิตและจัดจำหน่าย เป็นต้น และเมื่อวันที่ </w:t>
      </w:r>
      <w:r w:rsidRPr="00544439">
        <w:rPr>
          <w:rFonts w:ascii="Angsana New" w:hAnsi="Angsana New"/>
          <w:spacing w:val="-4"/>
          <w:sz w:val="30"/>
          <w:szCs w:val="30"/>
        </w:rPr>
        <w:t xml:space="preserve">10 </w:t>
      </w:r>
      <w:r w:rsidRPr="00544439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544439">
        <w:rPr>
          <w:rFonts w:ascii="Angsana New" w:hAnsi="Angsana New"/>
          <w:spacing w:val="-4"/>
          <w:sz w:val="30"/>
          <w:szCs w:val="30"/>
        </w:rPr>
        <w:t xml:space="preserve">2565 DHC </w:t>
      </w:r>
      <w:r w:rsidRPr="00544439">
        <w:rPr>
          <w:rFonts w:ascii="Angsana New" w:hAnsi="Angsana New"/>
          <w:spacing w:val="-4"/>
          <w:sz w:val="30"/>
          <w:szCs w:val="30"/>
          <w:cs/>
        </w:rPr>
        <w:t>ได้ซื้อกลุ่มสินทรัพย์จากบริษัท นีโอเร็กซ์ กรุ๊ป จำกัด ซึ่งประกอบด้วยที่ดิน อาคารสำนักงาน</w:t>
      </w:r>
      <w:r w:rsidRPr="00B15D42">
        <w:rPr>
          <w:rFonts w:ascii="Angsana New" w:hAnsi="Angsana New"/>
          <w:sz w:val="30"/>
          <w:szCs w:val="30"/>
          <w:cs/>
        </w:rPr>
        <w:t xml:space="preserve"> อาคารโรงงาน และโกดังสินค้า เป็นต้น </w:t>
      </w:r>
      <w:r w:rsidR="008D12F2">
        <w:rPr>
          <w:rFonts w:ascii="Angsana New" w:hAnsi="Angsana New" w:hint="cs"/>
          <w:sz w:val="30"/>
          <w:szCs w:val="30"/>
          <w:cs/>
        </w:rPr>
        <w:t xml:space="preserve">โดย ณ วันที่ </w:t>
      </w:r>
      <w:r w:rsidR="008D12F2">
        <w:rPr>
          <w:rFonts w:ascii="Angsana New" w:hAnsi="Angsana New"/>
          <w:sz w:val="30"/>
          <w:szCs w:val="30"/>
        </w:rPr>
        <w:t xml:space="preserve">31 </w:t>
      </w:r>
      <w:r w:rsidR="008D12F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D12F2">
        <w:rPr>
          <w:rFonts w:ascii="Angsana New" w:hAnsi="Angsana New"/>
          <w:sz w:val="30"/>
          <w:szCs w:val="30"/>
        </w:rPr>
        <w:t xml:space="preserve">2565 </w:t>
      </w:r>
      <w:r w:rsidR="008D12F2">
        <w:rPr>
          <w:rFonts w:ascii="Angsana New" w:hAnsi="Angsana New" w:hint="cs"/>
          <w:sz w:val="30"/>
          <w:szCs w:val="30"/>
          <w:cs/>
        </w:rPr>
        <w:t>การประเมิน</w:t>
      </w:r>
      <w:r w:rsidR="00B916DB">
        <w:rPr>
          <w:rFonts w:ascii="Angsana New" w:hAnsi="Angsana New" w:hint="cs"/>
          <w:sz w:val="30"/>
          <w:szCs w:val="30"/>
          <w:cs/>
        </w:rPr>
        <w:t>มูลค่ายุติธรรมของกลุ่มสินทรัพย์ที่ประกอบด้วยธุรกิจดังกล่าว</w:t>
      </w:r>
      <w:r w:rsidR="008D12F2">
        <w:rPr>
          <w:rFonts w:ascii="Angsana New" w:hAnsi="Angsana New" w:hint="cs"/>
          <w:sz w:val="30"/>
          <w:szCs w:val="30"/>
          <w:cs/>
        </w:rPr>
        <w:t>ยังไม่เสร็จสมบูรณ์ กลุ่มบริษัท</w:t>
      </w:r>
      <w:r w:rsidR="00B916DB">
        <w:rPr>
          <w:rFonts w:ascii="Angsana New" w:hAnsi="Angsana New" w:hint="cs"/>
          <w:sz w:val="30"/>
          <w:szCs w:val="30"/>
          <w:cs/>
        </w:rPr>
        <w:t>จึง</w:t>
      </w:r>
      <w:r w:rsidR="008D12F2">
        <w:rPr>
          <w:rFonts w:ascii="Angsana New" w:hAnsi="Angsana New" w:hint="cs"/>
          <w:sz w:val="30"/>
          <w:szCs w:val="30"/>
          <w:cs/>
        </w:rPr>
        <w:t>รับรู้ประมาณการมูลค่ายุติธรรมในงบแสดง</w:t>
      </w:r>
      <w:bookmarkStart w:id="0" w:name="_GoBack"/>
      <w:bookmarkEnd w:id="0"/>
      <w:r w:rsidR="008D12F2">
        <w:rPr>
          <w:rFonts w:ascii="Angsana New" w:hAnsi="Angsana New" w:hint="cs"/>
          <w:sz w:val="30"/>
          <w:szCs w:val="30"/>
          <w:cs/>
        </w:rPr>
        <w:t>ฐานะการเงินรวม</w:t>
      </w:r>
    </w:p>
    <w:p w14:paraId="5058DF78" w14:textId="14611A90" w:rsidR="009B0D68" w:rsidRPr="005B488D" w:rsidRDefault="009B0D68" w:rsidP="00B1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325186B4" w14:textId="77777777" w:rsidR="00733E23" w:rsidRDefault="0073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C44D06A" w14:textId="638F1852" w:rsidR="009B0D68" w:rsidRDefault="00B916DB" w:rsidP="0089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33E23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Pr="00733E23">
        <w:rPr>
          <w:rFonts w:ascii="Angsana New" w:hAnsi="Angsana New"/>
          <w:spacing w:val="-2"/>
          <w:sz w:val="30"/>
          <w:szCs w:val="30"/>
        </w:rPr>
        <w:t xml:space="preserve">30 </w:t>
      </w:r>
      <w:r w:rsidR="009B0D68" w:rsidRPr="00733E23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9B0D68" w:rsidRPr="00733E23">
        <w:rPr>
          <w:rFonts w:ascii="Angsana New" w:hAnsi="Angsana New"/>
          <w:spacing w:val="-2"/>
          <w:sz w:val="30"/>
          <w:szCs w:val="30"/>
        </w:rPr>
        <w:t xml:space="preserve">2566 </w:t>
      </w:r>
      <w:r w:rsidR="009B0D68" w:rsidRPr="00733E23">
        <w:rPr>
          <w:rFonts w:ascii="Angsana New" w:hAnsi="Angsana New" w:hint="cs"/>
          <w:spacing w:val="-2"/>
          <w:sz w:val="30"/>
          <w:szCs w:val="30"/>
          <w:cs/>
        </w:rPr>
        <w:t>การประเมินมูลค่ายุติธรรมโดยผู้ประเมินอิสระได้เสร็จสิ้น</w:t>
      </w:r>
      <w:r w:rsidR="00947413" w:rsidRPr="00733E23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8911F5" w:rsidRPr="00733E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F0B8C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733E23">
        <w:rPr>
          <w:rFonts w:ascii="Angsana New" w:hAnsi="Angsana New" w:hint="cs"/>
          <w:spacing w:val="-2"/>
          <w:sz w:val="30"/>
          <w:szCs w:val="30"/>
          <w:cs/>
        </w:rPr>
        <w:t>อยู่ภายในช่วงระยะเวลา</w:t>
      </w:r>
      <w:r>
        <w:rPr>
          <w:rFonts w:ascii="Angsana New" w:hAnsi="Angsana New" w:hint="cs"/>
          <w:sz w:val="30"/>
          <w:szCs w:val="30"/>
          <w:cs/>
        </w:rPr>
        <w:t>ในการวัดมูลค่าที่ไม่เกินหนึ่งปีนับจากวันซื้อธุรกิจ</w:t>
      </w:r>
      <w:r w:rsidR="008911F5">
        <w:rPr>
          <w:rFonts w:ascii="Angsana New" w:hAnsi="Angsana New"/>
          <w:sz w:val="30"/>
          <w:szCs w:val="30"/>
        </w:rPr>
        <w:t xml:space="preserve"> </w:t>
      </w:r>
      <w:r w:rsidR="008911F5">
        <w:rPr>
          <w:rFonts w:ascii="Angsana New" w:hAnsi="Angsana New" w:hint="cs"/>
          <w:sz w:val="30"/>
          <w:szCs w:val="30"/>
          <w:cs/>
        </w:rPr>
        <w:t>กลุ่มบริษัทได้บันทึกการปรับปรุงมูลค่ายุติธรรมของสินทรัพย์</w:t>
      </w:r>
      <w:r w:rsidR="00733E23">
        <w:rPr>
          <w:rFonts w:ascii="Angsana New" w:hAnsi="Angsana New"/>
          <w:sz w:val="30"/>
          <w:szCs w:val="30"/>
        </w:rPr>
        <w:br/>
      </w:r>
      <w:r w:rsidR="008911F5">
        <w:rPr>
          <w:rFonts w:ascii="Angsana New" w:hAnsi="Angsana New" w:hint="cs"/>
          <w:sz w:val="30"/>
          <w:szCs w:val="30"/>
          <w:cs/>
        </w:rPr>
        <w:t xml:space="preserve">ที่ได้มา </w:t>
      </w:r>
      <w:r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="008911F5">
        <w:rPr>
          <w:rFonts w:ascii="Angsana New" w:hAnsi="Angsana New" w:hint="cs"/>
          <w:sz w:val="30"/>
          <w:szCs w:val="30"/>
          <w:cs/>
        </w:rPr>
        <w:t>ซึ่งเป็นไปตาม</w:t>
      </w:r>
      <w:r>
        <w:rPr>
          <w:rFonts w:ascii="Angsana New" w:hAnsi="Angsana New" w:hint="cs"/>
          <w:sz w:val="30"/>
          <w:szCs w:val="30"/>
          <w:cs/>
        </w:rPr>
        <w:t>ข้อกำหนด</w:t>
      </w:r>
      <w:r w:rsidR="008911F5">
        <w:rPr>
          <w:rFonts w:ascii="Angsana New" w:hAnsi="Angsana New" w:hint="cs"/>
          <w:sz w:val="30"/>
          <w:szCs w:val="30"/>
          <w:cs/>
        </w:rPr>
        <w:t>การปรับปรุงบัญชีเกี่ยวกับการซื้อธุรกิจ</w:t>
      </w:r>
      <w:r>
        <w:rPr>
          <w:rFonts w:ascii="Angsana New" w:hAnsi="Angsana New" w:hint="cs"/>
          <w:sz w:val="30"/>
          <w:szCs w:val="30"/>
          <w:cs/>
        </w:rPr>
        <w:t xml:space="preserve"> โดยแสดงได้ดังนี้</w:t>
      </w:r>
      <w:r w:rsidR="00F001D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6928784" w14:textId="77777777" w:rsidR="00733E23" w:rsidRPr="00733E23" w:rsidRDefault="00733E23" w:rsidP="0089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0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440"/>
        <w:gridCol w:w="236"/>
        <w:gridCol w:w="1440"/>
        <w:gridCol w:w="242"/>
        <w:gridCol w:w="1440"/>
      </w:tblGrid>
      <w:tr w:rsidR="00B15D42" w:rsidRPr="00434137" w14:paraId="57E0957D" w14:textId="44C1B4AB" w:rsidTr="001B49D1">
        <w:trPr>
          <w:tblHeader/>
        </w:trPr>
        <w:tc>
          <w:tcPr>
            <w:tcW w:w="4140" w:type="dxa"/>
          </w:tcPr>
          <w:p w14:paraId="6AE3AE65" w14:textId="77777777" w:rsidR="009B0D68" w:rsidRDefault="009B0D68" w:rsidP="003C25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1AE99B4" w14:textId="075BE16C" w:rsidR="00B15D42" w:rsidRPr="009309EF" w:rsidRDefault="00B15D42" w:rsidP="003C25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09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</w:p>
        </w:tc>
        <w:tc>
          <w:tcPr>
            <w:tcW w:w="270" w:type="dxa"/>
          </w:tcPr>
          <w:p w14:paraId="7FBCCA31" w14:textId="77777777" w:rsidR="00B15D42" w:rsidRPr="0043413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3DEE347" w14:textId="77777777" w:rsidR="00F05719" w:rsidRDefault="00F05719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A5B36A" w14:textId="05EB6DC5" w:rsidR="00B15D42" w:rsidRPr="0043413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697484A0" w14:textId="77777777" w:rsidR="00B15D42" w:rsidRPr="0043413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3DD7A7" w14:textId="77777777" w:rsidR="009B0D68" w:rsidRDefault="009B0D68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627F7D" w14:textId="2937281A" w:rsidR="00B15D42" w:rsidRPr="00434137" w:rsidRDefault="00564617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  <w:r w:rsidR="009B0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42" w:type="dxa"/>
          </w:tcPr>
          <w:p w14:paraId="5BF38807" w14:textId="77777777" w:rsidR="00B15D42" w:rsidRPr="0043413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3CDF4F" w14:textId="578E3746" w:rsidR="00B15D42" w:rsidRPr="00434137" w:rsidRDefault="00F05719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(ปรับปรุงใหม่)</w:t>
            </w:r>
          </w:p>
        </w:tc>
      </w:tr>
      <w:tr w:rsidR="00B15D42" w14:paraId="12EC37BC" w14:textId="784FB5B5" w:rsidTr="001B49D1">
        <w:trPr>
          <w:tblHeader/>
        </w:trPr>
        <w:tc>
          <w:tcPr>
            <w:tcW w:w="4140" w:type="dxa"/>
          </w:tcPr>
          <w:p w14:paraId="5DD3CE26" w14:textId="77777777" w:rsidR="00B15D42" w:rsidRPr="00474634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19D83E" w14:textId="77777777" w:rsidR="00B15D42" w:rsidRPr="007F2260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98" w:type="dxa"/>
            <w:gridSpan w:val="5"/>
          </w:tcPr>
          <w:p w14:paraId="24FAE30E" w14:textId="219806AD" w:rsidR="00B15D42" w:rsidRPr="007F2260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5D42" w14:paraId="6EBE607C" w14:textId="47E56521" w:rsidTr="001B49D1">
        <w:tc>
          <w:tcPr>
            <w:tcW w:w="4140" w:type="dxa"/>
          </w:tcPr>
          <w:p w14:paraId="0B22ED49" w14:textId="77777777" w:rsidR="00B15D42" w:rsidRPr="00474634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D60AB54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9938E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204,612</w:t>
            </w:r>
          </w:p>
        </w:tc>
        <w:tc>
          <w:tcPr>
            <w:tcW w:w="236" w:type="dxa"/>
          </w:tcPr>
          <w:p w14:paraId="551B50FE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E26C6E" w14:textId="3356168F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8EF9A35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65830C" w14:textId="73DBA756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204,612</w:t>
            </w:r>
          </w:p>
        </w:tc>
      </w:tr>
      <w:tr w:rsidR="00B15D42" w14:paraId="7D6950FB" w14:textId="3F6137F4" w:rsidTr="001B49D1">
        <w:tc>
          <w:tcPr>
            <w:tcW w:w="4140" w:type="dxa"/>
          </w:tcPr>
          <w:p w14:paraId="18887434" w14:textId="77777777" w:rsidR="00B15D42" w:rsidRPr="00474634" w:rsidRDefault="00B15D42" w:rsidP="003C25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0A71F187" w14:textId="77777777" w:rsidR="00B15D42" w:rsidRPr="00C9607E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4B8CE7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158,693</w:t>
            </w:r>
          </w:p>
        </w:tc>
        <w:tc>
          <w:tcPr>
            <w:tcW w:w="236" w:type="dxa"/>
          </w:tcPr>
          <w:p w14:paraId="373882EF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84CA3B" w14:textId="7E5E8BA1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(7,618)</w:t>
            </w:r>
          </w:p>
        </w:tc>
        <w:tc>
          <w:tcPr>
            <w:tcW w:w="242" w:type="dxa"/>
          </w:tcPr>
          <w:p w14:paraId="084F9F59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AC6841" w14:textId="344C7A54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151,075</w:t>
            </w:r>
          </w:p>
        </w:tc>
      </w:tr>
      <w:tr w:rsidR="00B15D42" w14:paraId="0DC19C46" w14:textId="64284C92" w:rsidTr="001B49D1">
        <w:tc>
          <w:tcPr>
            <w:tcW w:w="4140" w:type="dxa"/>
          </w:tcPr>
          <w:p w14:paraId="4C54AFEF" w14:textId="77777777" w:rsidR="00B15D42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</w:tcPr>
          <w:p w14:paraId="398CB6C2" w14:textId="77777777" w:rsidR="00B15D42" w:rsidRPr="00C9607E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C0751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20,775</w:t>
            </w:r>
          </w:p>
        </w:tc>
        <w:tc>
          <w:tcPr>
            <w:tcW w:w="236" w:type="dxa"/>
          </w:tcPr>
          <w:p w14:paraId="43F57B9F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D7C82" w14:textId="01A85F21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(20,775)</w:t>
            </w:r>
          </w:p>
        </w:tc>
        <w:tc>
          <w:tcPr>
            <w:tcW w:w="242" w:type="dxa"/>
          </w:tcPr>
          <w:p w14:paraId="42CF3C7F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0E5766" w14:textId="005E14A1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5D42" w:rsidRPr="004D0267" w14:paraId="1E78D3FB" w14:textId="363BE681" w:rsidTr="001B49D1">
        <w:tc>
          <w:tcPr>
            <w:tcW w:w="4140" w:type="dxa"/>
          </w:tcPr>
          <w:p w14:paraId="5794E7D8" w14:textId="77777777" w:rsidR="00B15D42" w:rsidRPr="00D03126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70" w:type="dxa"/>
          </w:tcPr>
          <w:p w14:paraId="3E0DAB11" w14:textId="77777777" w:rsidR="00B15D42" w:rsidRPr="00C9607E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6889BD" w14:textId="77777777" w:rsidR="00B15D42" w:rsidRPr="004D026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267">
              <w:rPr>
                <w:rFonts w:ascii="Angsana New" w:hAnsi="Angsana New"/>
                <w:b/>
                <w:bCs/>
                <w:sz w:val="30"/>
                <w:szCs w:val="30"/>
              </w:rPr>
              <w:t>384,08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480736B8" w14:textId="77777777" w:rsidR="00B15D42" w:rsidRPr="004D026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F03FBF" w14:textId="49617E71" w:rsidR="00B15D42" w:rsidRPr="004D0267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(28,39</w:t>
            </w:r>
            <w:r w:rsidR="00A5666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B850697" w14:textId="77777777" w:rsidR="00B15D42" w:rsidRPr="004D0267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6C5D8" w14:textId="42EE3312" w:rsidR="00B15D42" w:rsidRPr="004D0267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355,687</w:t>
            </w:r>
          </w:p>
        </w:tc>
      </w:tr>
      <w:tr w:rsidR="00B15D42" w14:paraId="1C4AA65F" w14:textId="25E0C749" w:rsidTr="001B49D1">
        <w:tc>
          <w:tcPr>
            <w:tcW w:w="4140" w:type="dxa"/>
          </w:tcPr>
          <w:p w14:paraId="1C690021" w14:textId="77777777" w:rsidR="00B15D42" w:rsidRPr="00D03126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64428335" w14:textId="77777777" w:rsidR="00B15D42" w:rsidRPr="00C9607E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B080D0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129,565</w:t>
            </w:r>
          </w:p>
        </w:tc>
        <w:tc>
          <w:tcPr>
            <w:tcW w:w="236" w:type="dxa"/>
          </w:tcPr>
          <w:p w14:paraId="215A84C9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89598" w14:textId="7B620590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28,39</w:t>
            </w:r>
            <w:r w:rsidR="00A5666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59BB1BBB" w14:textId="77777777" w:rsidR="00B15D4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A10DD" w14:textId="173CB4CB" w:rsidR="00B15D4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157,958</w:t>
            </w:r>
          </w:p>
        </w:tc>
      </w:tr>
      <w:tr w:rsidR="00B15D42" w:rsidRPr="00CD6B82" w14:paraId="795C8215" w14:textId="2375C3DB" w:rsidTr="001B49D1">
        <w:tc>
          <w:tcPr>
            <w:tcW w:w="4140" w:type="dxa"/>
          </w:tcPr>
          <w:p w14:paraId="76DD592F" w14:textId="77777777" w:rsidR="00B15D42" w:rsidRPr="00D03126" w:rsidRDefault="00B15D42" w:rsidP="003C25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EE927E8" w14:textId="77777777" w:rsidR="00B15D42" w:rsidRPr="00C9607E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ACB305" w14:textId="77777777" w:rsidR="00B15D42" w:rsidRPr="00CD6B8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82">
              <w:rPr>
                <w:rFonts w:ascii="Angsana New" w:hAnsi="Angsana New"/>
                <w:b/>
                <w:bCs/>
                <w:sz w:val="30"/>
                <w:szCs w:val="30"/>
              </w:rPr>
              <w:t>513,64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79241D" w14:textId="77777777" w:rsidR="00B15D42" w:rsidRPr="00CD6B8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2FBDFD" w14:textId="3775AA82" w:rsidR="00B15D42" w:rsidRPr="00CD6B8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A1963E1" w14:textId="77777777" w:rsidR="00B15D42" w:rsidRPr="00CD6B82" w:rsidRDefault="00B15D42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E76CAA" w14:textId="4C00AB97" w:rsidR="00B15D42" w:rsidRPr="00CD6B82" w:rsidRDefault="00055CEF" w:rsidP="003C2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513,645</w:t>
            </w:r>
          </w:p>
        </w:tc>
      </w:tr>
    </w:tbl>
    <w:p w14:paraId="7C0FC803" w14:textId="66362307" w:rsidR="00765446" w:rsidRPr="00733E23" w:rsidRDefault="00765446" w:rsidP="00391036">
      <w:pPr>
        <w:rPr>
          <w:rFonts w:asciiTheme="majorBidi" w:hAnsiTheme="majorBidi"/>
          <w:sz w:val="20"/>
          <w:szCs w:val="20"/>
          <w:cs/>
          <w:lang w:val="th-TH" w:eastAsia="x-none"/>
        </w:rPr>
      </w:pPr>
    </w:p>
    <w:p w14:paraId="7D8ABA69" w14:textId="513BE11A" w:rsidR="00B916DB" w:rsidRDefault="00B916DB" w:rsidP="001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916DB">
        <w:rPr>
          <w:rFonts w:ascii="Angsana New" w:hAnsi="Angsana New"/>
          <w:sz w:val="30"/>
          <w:szCs w:val="30"/>
          <w:cs/>
        </w:rPr>
        <w:t xml:space="preserve">โดยงบแสดงฐานะการเงินรวม ณ วันที่ </w:t>
      </w:r>
      <w:r w:rsidR="00733E23" w:rsidRPr="00733E23">
        <w:rPr>
          <w:rFonts w:ascii="Angsana New" w:hAnsi="Angsana New"/>
          <w:sz w:val="30"/>
          <w:szCs w:val="30"/>
        </w:rPr>
        <w:t>31</w:t>
      </w:r>
      <w:r w:rsidRPr="00B916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3E23" w:rsidRPr="00733E23">
        <w:rPr>
          <w:rFonts w:ascii="Angsana New" w:hAnsi="Angsana New"/>
          <w:sz w:val="30"/>
          <w:szCs w:val="30"/>
        </w:rPr>
        <w:t>2565</w:t>
      </w:r>
      <w:r w:rsidRPr="00B916DB">
        <w:rPr>
          <w:rFonts w:ascii="Angsana New" w:hAnsi="Angsana New"/>
          <w:sz w:val="30"/>
          <w:szCs w:val="30"/>
          <w:cs/>
        </w:rPr>
        <w:t xml:space="preserve"> ที่แสดงเปรียบเทียบอยู่ในงบการเงินระหว่างกาลนี้ได้ถูก</w:t>
      </w:r>
      <w:r w:rsidRPr="00944B30">
        <w:rPr>
          <w:rFonts w:ascii="Angsana New" w:hAnsi="Angsana New"/>
          <w:sz w:val="30"/>
          <w:szCs w:val="30"/>
          <w:cs/>
        </w:rPr>
        <w:t>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</w:t>
      </w:r>
      <w:r w:rsidRPr="00F07844">
        <w:rPr>
          <w:rFonts w:ascii="Angsana New" w:hAnsi="Angsana New"/>
          <w:spacing w:val="-2"/>
          <w:sz w:val="30"/>
          <w:szCs w:val="30"/>
          <w:cs/>
        </w:rPr>
        <w:t>แวดล้อมที่มีอยู่ ณ วันที่ซื้อ</w:t>
      </w:r>
      <w:r w:rsidRPr="00F07844">
        <w:rPr>
          <w:rFonts w:ascii="Angsana New" w:hAnsi="Angsana New" w:hint="cs"/>
          <w:spacing w:val="-2"/>
          <w:sz w:val="30"/>
          <w:szCs w:val="30"/>
          <w:cs/>
        </w:rPr>
        <w:t xml:space="preserve"> นอกจากนี้ การปรับปรุงดังกล่าวส่งผลให้กำไรสะสม</w:t>
      </w:r>
      <w:r w:rsidR="00F07844" w:rsidRPr="00F07844">
        <w:rPr>
          <w:rFonts w:ascii="Angsana New" w:hAnsi="Angsana New" w:hint="cs"/>
          <w:spacing w:val="-2"/>
          <w:sz w:val="30"/>
          <w:szCs w:val="30"/>
          <w:cs/>
        </w:rPr>
        <w:t>และส่วนได้เสียที่ไม่มีอำนาจควบคุม</w:t>
      </w:r>
      <w:r w:rsidR="0019501E" w:rsidRPr="00CB7883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ในงบแสดงฐานะการเงินรวม</w:t>
      </w:r>
      <w:r w:rsidRPr="00CB7883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Pr="00CB7883">
        <w:rPr>
          <w:rFonts w:ascii="Angsana New" w:hAnsi="Angsana New"/>
          <w:spacing w:val="-2"/>
          <w:sz w:val="30"/>
          <w:szCs w:val="30"/>
        </w:rPr>
        <w:t xml:space="preserve">31 </w:t>
      </w:r>
      <w:r w:rsidRPr="00CB7883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CB7883">
        <w:rPr>
          <w:rFonts w:ascii="Angsana New" w:hAnsi="Angsana New"/>
          <w:spacing w:val="-2"/>
          <w:sz w:val="30"/>
          <w:szCs w:val="30"/>
        </w:rPr>
        <w:t xml:space="preserve">2565 </w:t>
      </w:r>
      <w:r w:rsidR="00CB7883" w:rsidRPr="00CB7883">
        <w:rPr>
          <w:rFonts w:ascii="Angsana New" w:hAnsi="Angsana New" w:hint="cs"/>
          <w:spacing w:val="-2"/>
          <w:sz w:val="30"/>
          <w:szCs w:val="30"/>
          <w:cs/>
        </w:rPr>
        <w:t>เพิ่มขึ้น</w:t>
      </w:r>
      <w:r w:rsidRPr="00CB7883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="008F7DA3" w:rsidRPr="00CB788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73447" w:rsidRPr="00CB7883">
        <w:rPr>
          <w:rFonts w:ascii="Angsana New" w:hAnsi="Angsana New"/>
          <w:spacing w:val="-2"/>
          <w:sz w:val="30"/>
          <w:szCs w:val="30"/>
        </w:rPr>
        <w:t>0.</w:t>
      </w:r>
      <w:r w:rsidR="0019501E" w:rsidRPr="00CB7883">
        <w:rPr>
          <w:rFonts w:ascii="Angsana New" w:hAnsi="Angsana New"/>
          <w:spacing w:val="-2"/>
          <w:sz w:val="30"/>
          <w:szCs w:val="30"/>
        </w:rPr>
        <w:t>3</w:t>
      </w:r>
      <w:r w:rsidR="008F7DA3" w:rsidRPr="00CB7883">
        <w:rPr>
          <w:rFonts w:ascii="Angsana New" w:hAnsi="Angsana New"/>
          <w:spacing w:val="-2"/>
          <w:sz w:val="30"/>
          <w:szCs w:val="30"/>
        </w:rPr>
        <w:t xml:space="preserve"> </w:t>
      </w:r>
      <w:r w:rsidR="008F7DA3" w:rsidRPr="00CB788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CB7883" w:rsidRPr="00CB7883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CB7883" w:rsidRPr="00CB7883">
        <w:rPr>
          <w:rFonts w:ascii="Angsana New" w:hAnsi="Angsana New"/>
          <w:spacing w:val="-2"/>
          <w:sz w:val="30"/>
          <w:szCs w:val="30"/>
        </w:rPr>
        <w:t xml:space="preserve">0.3 </w:t>
      </w:r>
      <w:r w:rsidR="00CB7883" w:rsidRPr="00CB7883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</w:p>
    <w:p w14:paraId="7929BB40" w14:textId="77777777" w:rsidR="00B916DB" w:rsidRPr="00733E23" w:rsidRDefault="00B916DB" w:rsidP="001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F7E8680" w14:textId="41891B7F" w:rsidR="001B49D1" w:rsidRDefault="001B49D1" w:rsidP="001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B49D1">
        <w:rPr>
          <w:rFonts w:ascii="Angsana New" w:hAnsi="Angsana New"/>
          <w:sz w:val="30"/>
          <w:szCs w:val="30"/>
          <w:cs/>
        </w:rPr>
        <w:t>ผลกระทบ</w:t>
      </w:r>
      <w:r w:rsidRPr="001B49D1">
        <w:rPr>
          <w:rFonts w:asciiTheme="majorBidi" w:hAnsiTheme="majorBidi" w:cstheme="majorBidi"/>
          <w:sz w:val="30"/>
          <w:szCs w:val="30"/>
          <w:cs/>
        </w:rPr>
        <w:t>ของการ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>ปรับปรุง</w:t>
      </w:r>
      <w:r w:rsidRPr="001B49D1">
        <w:rPr>
          <w:rFonts w:asciiTheme="majorBidi" w:hAnsiTheme="majorBidi" w:cstheme="majorBidi"/>
          <w:sz w:val="30"/>
          <w:szCs w:val="30"/>
          <w:cs/>
        </w:rPr>
        <w:t>ต่องบ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 xml:space="preserve">แสดงฐานะการเงินรวม ณ วันที่ </w:t>
      </w:r>
      <w:r w:rsidR="008F7DA3">
        <w:rPr>
          <w:rFonts w:asciiTheme="majorBidi" w:hAnsiTheme="majorBidi" w:cstheme="majorBidi"/>
          <w:sz w:val="30"/>
          <w:szCs w:val="30"/>
        </w:rPr>
        <w:t xml:space="preserve">31 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F7DA3">
        <w:rPr>
          <w:rFonts w:asciiTheme="majorBidi" w:hAnsiTheme="majorBidi" w:cstheme="majorBidi"/>
          <w:sz w:val="30"/>
          <w:szCs w:val="30"/>
        </w:rPr>
        <w:t xml:space="preserve">2566 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F7DA3">
        <w:rPr>
          <w:rFonts w:asciiTheme="majorBidi" w:hAnsiTheme="majorBidi" w:cstheme="majorBidi"/>
          <w:sz w:val="30"/>
          <w:szCs w:val="30"/>
        </w:rPr>
        <w:t xml:space="preserve">30 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F7DA3">
        <w:rPr>
          <w:rFonts w:asciiTheme="majorBidi" w:hAnsiTheme="majorBidi" w:cstheme="majorBidi"/>
          <w:sz w:val="30"/>
          <w:szCs w:val="30"/>
        </w:rPr>
        <w:t xml:space="preserve">2566 </w:t>
      </w:r>
      <w:r w:rsidR="008F7DA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F7DA3">
        <w:rPr>
          <w:rFonts w:asciiTheme="majorBidi" w:hAnsiTheme="majorBidi" w:cstheme="majorBidi"/>
          <w:sz w:val="30"/>
          <w:szCs w:val="30"/>
          <w:cs/>
        </w:rPr>
        <w:br/>
      </w:r>
      <w:r w:rsidR="008F7DA3"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1B49D1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43F0BD44" w14:textId="77777777" w:rsidR="008F7DA3" w:rsidRPr="00733E23" w:rsidRDefault="008F7DA3" w:rsidP="001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810"/>
        <w:gridCol w:w="270"/>
        <w:gridCol w:w="810"/>
        <w:gridCol w:w="236"/>
        <w:gridCol w:w="844"/>
        <w:gridCol w:w="270"/>
        <w:gridCol w:w="810"/>
        <w:gridCol w:w="236"/>
        <w:gridCol w:w="844"/>
      </w:tblGrid>
      <w:tr w:rsidR="008F7DA3" w:rsidRPr="00454935" w14:paraId="5A72FD0A" w14:textId="77777777" w:rsidTr="0004193A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E27E54D" w14:textId="422E9556" w:rsidR="008F7DA3" w:rsidRPr="00454935" w:rsidRDefault="0019501E" w:rsidP="00247265">
            <w:pPr>
              <w:pStyle w:val="NoSpacing"/>
              <w:rPr>
                <w:i/>
                <w:iCs/>
                <w:sz w:val="30"/>
                <w:szCs w:val="30"/>
              </w:rPr>
            </w:pPr>
            <w:r w:rsidRPr="00454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gridSpan w:val="5"/>
            <w:vAlign w:val="bottom"/>
          </w:tcPr>
          <w:p w14:paraId="3D0B551D" w14:textId="78ACAEFD" w:rsidR="008F7DA3" w:rsidRPr="00454935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67C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467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D1000" w14:textId="77777777" w:rsidR="008F7DA3" w:rsidRPr="00454935" w:rsidRDefault="008F7DA3" w:rsidP="002472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3004" w:type="dxa"/>
            <w:gridSpan w:val="5"/>
            <w:vAlign w:val="bottom"/>
          </w:tcPr>
          <w:p w14:paraId="4803F24B" w14:textId="5F8995E8" w:rsidR="008F7DA3" w:rsidRPr="00454935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F7DA3" w:rsidRPr="00454935" w14:paraId="31046AA3" w14:textId="77777777" w:rsidTr="0024726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61E10C2" w14:textId="77777777" w:rsidR="008F7DA3" w:rsidRPr="00454935" w:rsidRDefault="008F7DA3" w:rsidP="008F7DA3">
            <w:pPr>
              <w:pStyle w:val="NoSpacing"/>
              <w:rPr>
                <w:i/>
                <w:iCs/>
                <w:sz w:val="30"/>
                <w:szCs w:val="30"/>
              </w:rPr>
            </w:pPr>
          </w:p>
          <w:p w14:paraId="1A75A923" w14:textId="3E351B44" w:rsidR="008F7DA3" w:rsidRPr="00454935" w:rsidRDefault="008F7DA3" w:rsidP="008F7DA3">
            <w:pPr>
              <w:pStyle w:val="NoSpacing"/>
              <w:ind w:lef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66235" w14:textId="71F07FF3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14:paraId="57525176" w14:textId="77777777" w:rsidR="008F7DA3" w:rsidRPr="00454935" w:rsidRDefault="008F7DA3" w:rsidP="008F7DA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0BFD47" w14:textId="326976ED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0455D" w14:textId="77777777" w:rsidR="008F7DA3" w:rsidRPr="00454935" w:rsidRDefault="008F7DA3" w:rsidP="008F7DA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4406F" w14:textId="77777777" w:rsidR="008F7DA3" w:rsidRPr="00454935" w:rsidRDefault="008F7DA3" w:rsidP="008F7DA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7A9149E" w14:textId="2528B01A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8B2CF" w14:textId="77777777" w:rsidR="008F7DA3" w:rsidRPr="00454935" w:rsidRDefault="008F7DA3" w:rsidP="008F7DA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4F89DC1" w14:textId="77777777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93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ตามที่</w:t>
            </w:r>
            <w:r w:rsidRPr="00A65A6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รายงานใน</w:t>
            </w:r>
          </w:p>
          <w:p w14:paraId="71205069" w14:textId="70C8B373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45493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ก่อน</w:t>
            </w:r>
          </w:p>
        </w:tc>
        <w:tc>
          <w:tcPr>
            <w:tcW w:w="270" w:type="dxa"/>
            <w:vAlign w:val="bottom"/>
          </w:tcPr>
          <w:p w14:paraId="7FB9B9B0" w14:textId="77777777" w:rsidR="008F7DA3" w:rsidRPr="00454935" w:rsidRDefault="008F7DA3" w:rsidP="008F7DA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315845C" w14:textId="5E9947C6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3B8374CB" w14:textId="77777777" w:rsidR="008F7DA3" w:rsidRPr="00454935" w:rsidRDefault="008F7DA3" w:rsidP="008F7DA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96360A7" w14:textId="77777777" w:rsidR="008F7DA3" w:rsidRPr="00454935" w:rsidRDefault="008F7DA3" w:rsidP="008F7DA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A4981C6" w14:textId="347FCBD2" w:rsidR="008F7DA3" w:rsidRPr="00454935" w:rsidRDefault="008F7DA3" w:rsidP="008F7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8F7DA3" w:rsidRPr="00EB2879" w14:paraId="3718F6BD" w14:textId="77777777" w:rsidTr="00247265">
        <w:trPr>
          <w:tblHeader/>
        </w:trPr>
        <w:tc>
          <w:tcPr>
            <w:tcW w:w="2880" w:type="dxa"/>
            <w:shd w:val="clear" w:color="auto" w:fill="auto"/>
          </w:tcPr>
          <w:p w14:paraId="117BC3AA" w14:textId="77777777" w:rsidR="008F7DA3" w:rsidRPr="00EB2879" w:rsidRDefault="008F7DA3" w:rsidP="00247265">
            <w:pPr>
              <w:pStyle w:val="Heading1"/>
              <w:numPr>
                <w:ilvl w:val="0"/>
                <w:numId w:val="0"/>
              </w:numPr>
              <w:spacing w:line="240" w:lineRule="auto"/>
              <w:jc w:val="thaiDistribute"/>
              <w:rPr>
                <w:color w:val="000000"/>
                <w:szCs w:val="30"/>
                <w:highlight w:val="cyan"/>
              </w:rPr>
            </w:pPr>
          </w:p>
        </w:tc>
        <w:tc>
          <w:tcPr>
            <w:tcW w:w="6300" w:type="dxa"/>
            <w:gridSpan w:val="11"/>
            <w:vAlign w:val="bottom"/>
          </w:tcPr>
          <w:p w14:paraId="540DF911" w14:textId="77777777" w:rsidR="008F7DA3" w:rsidRPr="00EB2879" w:rsidRDefault="008F7DA3" w:rsidP="00247265">
            <w:pPr>
              <w:pStyle w:val="NoSpacing"/>
              <w:jc w:val="center"/>
              <w:rPr>
                <w:rFonts w:cstheme="minorBidi"/>
                <w:i/>
                <w:iCs/>
                <w:sz w:val="30"/>
                <w:szCs w:val="30"/>
                <w:highlight w:val="cyan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>(พัน</w:t>
            </w:r>
            <w:r w:rsidRPr="003A4BC3">
              <w:rPr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F7DA3" w:rsidRPr="00EB2879" w14:paraId="6DC219DA" w14:textId="77777777" w:rsidTr="00247265">
        <w:tc>
          <w:tcPr>
            <w:tcW w:w="2880" w:type="dxa"/>
            <w:shd w:val="clear" w:color="auto" w:fill="auto"/>
          </w:tcPr>
          <w:p w14:paraId="2B7034FE" w14:textId="77777777" w:rsidR="008F7DA3" w:rsidRPr="005B488D" w:rsidRDefault="008F7DA3" w:rsidP="002472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8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0AADC8F2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4802A921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291F4030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EE4C2D" w14:textId="77777777" w:rsidR="008F7DA3" w:rsidRPr="00EB2879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06ED32EB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4C7094F" w14:textId="77777777" w:rsidR="008F7DA3" w:rsidRPr="00EB2879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44" w:type="dxa"/>
            <w:shd w:val="clear" w:color="auto" w:fill="auto"/>
          </w:tcPr>
          <w:p w14:paraId="72BCEE6B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70" w:type="dxa"/>
          </w:tcPr>
          <w:p w14:paraId="55136D17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54CECAF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320F3E7" w14:textId="77777777" w:rsidR="008F7DA3" w:rsidRPr="00EB2879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44" w:type="dxa"/>
            <w:shd w:val="clear" w:color="auto" w:fill="auto"/>
          </w:tcPr>
          <w:p w14:paraId="3239C833" w14:textId="77777777" w:rsidR="008F7DA3" w:rsidRPr="00EB2879" w:rsidRDefault="008F7DA3" w:rsidP="0024726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8F7DA3" w:rsidRPr="003A4BC3" w14:paraId="5E3AC53B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4A66AB6B" w14:textId="77777777" w:rsidR="008F7DA3" w:rsidRPr="00393C7B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5FCAFF03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507,203</w:t>
            </w:r>
          </w:p>
        </w:tc>
        <w:tc>
          <w:tcPr>
            <w:tcW w:w="270" w:type="dxa"/>
          </w:tcPr>
          <w:p w14:paraId="09A5F973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5F5EB5" w14:textId="3032B34D" w:rsidR="008F7DA3" w:rsidRPr="001134A5" w:rsidRDefault="008F7DA3" w:rsidP="002472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28,39</w:t>
            </w:r>
            <w:r w:rsidR="001134A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C12CDB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5E2A500" w14:textId="632E5090" w:rsidR="008F7DA3" w:rsidRPr="003A4BC3" w:rsidRDefault="008F7DA3" w:rsidP="002472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535,59</w:t>
            </w:r>
            <w:r w:rsidR="001134A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2E0C9DD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4AD0D76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505,936</w:t>
            </w:r>
          </w:p>
        </w:tc>
        <w:tc>
          <w:tcPr>
            <w:tcW w:w="270" w:type="dxa"/>
          </w:tcPr>
          <w:p w14:paraId="4DEA2A1A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5E172A" w14:textId="5588D67E" w:rsidR="008F7DA3" w:rsidRPr="003A4BC3" w:rsidRDefault="008F7DA3" w:rsidP="0024726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28,39</w:t>
            </w:r>
            <w:r w:rsidR="001134A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3AB796D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45E3C43" w14:textId="17E77914" w:rsidR="008F7DA3" w:rsidRPr="003A4BC3" w:rsidRDefault="008F7DA3" w:rsidP="002472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534,3</w:t>
            </w:r>
            <w:r w:rsidR="001134A5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8F7DA3" w:rsidRPr="003A4BC3" w14:paraId="3F00BC3D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0FAD620C" w14:textId="77777777" w:rsidR="008F7DA3" w:rsidRPr="00393C7B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</w:tcPr>
          <w:p w14:paraId="09971245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552,952</w:t>
            </w:r>
          </w:p>
        </w:tc>
        <w:tc>
          <w:tcPr>
            <w:tcW w:w="270" w:type="dxa"/>
          </w:tcPr>
          <w:p w14:paraId="03A4A57B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6D0CF0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(26,938)</w:t>
            </w:r>
          </w:p>
        </w:tc>
        <w:tc>
          <w:tcPr>
            <w:tcW w:w="270" w:type="dxa"/>
            <w:shd w:val="clear" w:color="auto" w:fill="auto"/>
          </w:tcPr>
          <w:p w14:paraId="1896484E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608824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526,014</w:t>
            </w:r>
          </w:p>
        </w:tc>
        <w:tc>
          <w:tcPr>
            <w:tcW w:w="236" w:type="dxa"/>
            <w:shd w:val="clear" w:color="auto" w:fill="auto"/>
          </w:tcPr>
          <w:p w14:paraId="0A53A293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5909E8B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549,983</w:t>
            </w:r>
          </w:p>
        </w:tc>
        <w:tc>
          <w:tcPr>
            <w:tcW w:w="270" w:type="dxa"/>
          </w:tcPr>
          <w:p w14:paraId="581F1CBA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9DEA6E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(26,197)</w:t>
            </w:r>
          </w:p>
        </w:tc>
        <w:tc>
          <w:tcPr>
            <w:tcW w:w="236" w:type="dxa"/>
          </w:tcPr>
          <w:p w14:paraId="11375628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2F0E7FE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523,786</w:t>
            </w:r>
          </w:p>
        </w:tc>
      </w:tr>
      <w:tr w:rsidR="008F7DA3" w:rsidRPr="003A4BC3" w14:paraId="6C170014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1A423625" w14:textId="77777777" w:rsidR="008F7DA3" w:rsidRPr="00DF3ACF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F3ACF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923F5F1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12,548</w:t>
            </w:r>
          </w:p>
        </w:tc>
        <w:tc>
          <w:tcPr>
            <w:tcW w:w="270" w:type="dxa"/>
          </w:tcPr>
          <w:p w14:paraId="739F09D8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49A7DE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(365)</w:t>
            </w:r>
          </w:p>
        </w:tc>
        <w:tc>
          <w:tcPr>
            <w:tcW w:w="270" w:type="dxa"/>
            <w:shd w:val="clear" w:color="auto" w:fill="auto"/>
          </w:tcPr>
          <w:p w14:paraId="1FB9C7FE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53A14AB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12,183</w:t>
            </w:r>
          </w:p>
        </w:tc>
        <w:tc>
          <w:tcPr>
            <w:tcW w:w="236" w:type="dxa"/>
            <w:shd w:val="clear" w:color="auto" w:fill="auto"/>
          </w:tcPr>
          <w:p w14:paraId="1037C335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488EFC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13,880</w:t>
            </w:r>
          </w:p>
        </w:tc>
        <w:tc>
          <w:tcPr>
            <w:tcW w:w="270" w:type="dxa"/>
          </w:tcPr>
          <w:p w14:paraId="68A2455E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4C0F99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(366)</w:t>
            </w:r>
          </w:p>
        </w:tc>
        <w:tc>
          <w:tcPr>
            <w:tcW w:w="236" w:type="dxa"/>
          </w:tcPr>
          <w:p w14:paraId="64FF425D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A1C533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13,514</w:t>
            </w:r>
          </w:p>
        </w:tc>
      </w:tr>
      <w:tr w:rsidR="0019501E" w:rsidRPr="003A4BC3" w14:paraId="3B73950B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51FE5D75" w14:textId="77777777" w:rsidR="0019501E" w:rsidRPr="00454935" w:rsidRDefault="0019501E" w:rsidP="002472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65424C0" w14:textId="77777777" w:rsidR="0019501E" w:rsidRPr="00733E23" w:rsidRDefault="0019501E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2AC06" w14:textId="77777777" w:rsidR="0019501E" w:rsidRPr="003A4BC3" w:rsidRDefault="0019501E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85E2697" w14:textId="77777777" w:rsidR="0019501E" w:rsidRPr="003A4BC3" w:rsidRDefault="0019501E" w:rsidP="00247265">
            <w:pPr>
              <w:pStyle w:val="acctfourfigures"/>
              <w:tabs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FB427B" w14:textId="77777777" w:rsidR="0019501E" w:rsidRPr="003A4BC3" w:rsidRDefault="0019501E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321112" w14:textId="77777777" w:rsidR="0019501E" w:rsidRPr="003A4BC3" w:rsidRDefault="0019501E" w:rsidP="00247265">
            <w:pPr>
              <w:pStyle w:val="acctfourfigures"/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C5B5B6" w14:textId="77777777" w:rsidR="0019501E" w:rsidRPr="003A4BC3" w:rsidRDefault="0019501E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2D8B640" w14:textId="77777777" w:rsidR="0019501E" w:rsidRPr="003A4BC3" w:rsidRDefault="0019501E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47264" w14:textId="77777777" w:rsidR="0019501E" w:rsidRPr="003A4BC3" w:rsidRDefault="0019501E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35488F" w14:textId="77777777" w:rsidR="0019501E" w:rsidRPr="003A4BC3" w:rsidRDefault="0019501E" w:rsidP="00247265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2D74E3" w14:textId="77777777" w:rsidR="0019501E" w:rsidRPr="003A4BC3" w:rsidRDefault="0019501E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4E9E143" w14:textId="77777777" w:rsidR="0019501E" w:rsidRPr="003A4BC3" w:rsidRDefault="0019501E" w:rsidP="00247265">
            <w:pPr>
              <w:pStyle w:val="acctfourfigures"/>
              <w:tabs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A3" w:rsidRPr="003A4BC3" w14:paraId="696AEBF1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54F136F4" w14:textId="37C07A6E" w:rsidR="008F7DA3" w:rsidRPr="00454935" w:rsidRDefault="008F7DA3" w:rsidP="002472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4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ส่วนของผู้ถือหุ้น</w:t>
            </w:r>
          </w:p>
        </w:tc>
        <w:tc>
          <w:tcPr>
            <w:tcW w:w="900" w:type="dxa"/>
          </w:tcPr>
          <w:p w14:paraId="44D61F1C" w14:textId="77777777" w:rsidR="008F7DA3" w:rsidRPr="00733E23" w:rsidRDefault="008F7DA3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74414C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7F9EF6E" w14:textId="77777777" w:rsidR="008F7DA3" w:rsidRPr="003A4BC3" w:rsidRDefault="008F7DA3" w:rsidP="00247265">
            <w:pPr>
              <w:pStyle w:val="acctfourfigures"/>
              <w:tabs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631B3E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18C98E" w14:textId="77777777" w:rsidR="008F7DA3" w:rsidRPr="003A4BC3" w:rsidRDefault="008F7DA3" w:rsidP="00247265">
            <w:pPr>
              <w:pStyle w:val="acctfourfigures"/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F9109F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9FF7AE7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AD347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27F8B9" w14:textId="77777777" w:rsidR="008F7DA3" w:rsidRPr="003A4BC3" w:rsidRDefault="008F7DA3" w:rsidP="00247265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7DB84F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7148623" w14:textId="77777777" w:rsidR="008F7DA3" w:rsidRPr="003A4BC3" w:rsidRDefault="008F7DA3" w:rsidP="00247265">
            <w:pPr>
              <w:pStyle w:val="acctfourfigures"/>
              <w:tabs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DA3" w:rsidRPr="003A4BC3" w14:paraId="1C8FD5AE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45EA66E0" w14:textId="77777777" w:rsidR="008F7DA3" w:rsidRPr="00454935" w:rsidRDefault="008F7DA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5493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B488D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  <w:r w:rsidRPr="00454935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ที่ยังไม่ได้จัดสรร</w:t>
            </w:r>
            <w:r w:rsidRPr="004549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C796F8C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189,439</w:t>
            </w:r>
          </w:p>
        </w:tc>
        <w:tc>
          <w:tcPr>
            <w:tcW w:w="270" w:type="dxa"/>
          </w:tcPr>
          <w:p w14:paraId="69B93555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13FF82B" w14:textId="1F92C5C0" w:rsidR="008F7DA3" w:rsidRPr="003A4BC3" w:rsidRDefault="00A24214" w:rsidP="002472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0E202785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98DF01" w14:textId="6D971C86" w:rsidR="008F7DA3" w:rsidRPr="003A4BC3" w:rsidRDefault="00A24214" w:rsidP="0024726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="008F7D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36" w:type="dxa"/>
            <w:shd w:val="clear" w:color="auto" w:fill="auto"/>
          </w:tcPr>
          <w:p w14:paraId="3DAFE57E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003F6D8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178,017</w:t>
            </w:r>
          </w:p>
        </w:tc>
        <w:tc>
          <w:tcPr>
            <w:tcW w:w="270" w:type="dxa"/>
          </w:tcPr>
          <w:p w14:paraId="53218A05" w14:textId="77777777" w:rsidR="008F7DA3" w:rsidRPr="003A4BC3" w:rsidRDefault="008F7DA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B8BB95" w14:textId="2EAF637F" w:rsidR="008F7DA3" w:rsidRPr="003A4BC3" w:rsidRDefault="00A24214" w:rsidP="0024726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72010DD4" w14:textId="77777777" w:rsidR="008F7DA3" w:rsidRPr="003A4BC3" w:rsidRDefault="008F7DA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D7C81E4" w14:textId="7FC45F92" w:rsidR="008F7DA3" w:rsidRPr="003A4BC3" w:rsidRDefault="008F7DA3" w:rsidP="0024726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A2421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214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  <w:tr w:rsidR="00331B53" w:rsidRPr="003A4BC3" w14:paraId="286FBB2B" w14:textId="77777777" w:rsidTr="00247265">
        <w:trPr>
          <w:trHeight w:val="80"/>
        </w:trPr>
        <w:tc>
          <w:tcPr>
            <w:tcW w:w="2880" w:type="dxa"/>
            <w:shd w:val="clear" w:color="auto" w:fill="auto"/>
          </w:tcPr>
          <w:p w14:paraId="28A8DB36" w14:textId="0CBBD6DB" w:rsidR="00331B53" w:rsidRPr="00454935" w:rsidRDefault="00331B53" w:rsidP="00247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B53">
              <w:rPr>
                <w:rFonts w:asciiTheme="majorBidi" w:hAnsi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</w:tcPr>
          <w:p w14:paraId="70EE6A5A" w14:textId="4FC73B20" w:rsidR="00331B53" w:rsidRDefault="00A24214" w:rsidP="009F0B8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277,934</w:t>
            </w:r>
          </w:p>
        </w:tc>
        <w:tc>
          <w:tcPr>
            <w:tcW w:w="270" w:type="dxa"/>
          </w:tcPr>
          <w:p w14:paraId="0572E055" w14:textId="77777777" w:rsidR="00331B53" w:rsidRPr="003A4BC3" w:rsidRDefault="00331B5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14C412" w14:textId="40330864" w:rsidR="00331B53" w:rsidRDefault="00A24214" w:rsidP="0024726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6EB299F0" w14:textId="77777777" w:rsidR="00331B53" w:rsidRPr="003A4BC3" w:rsidRDefault="00331B5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4C87D41" w14:textId="5A5C36B8" w:rsidR="00331B53" w:rsidRDefault="00A24214" w:rsidP="009F0B8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278,479</w:t>
            </w:r>
          </w:p>
        </w:tc>
        <w:tc>
          <w:tcPr>
            <w:tcW w:w="236" w:type="dxa"/>
            <w:shd w:val="clear" w:color="auto" w:fill="auto"/>
          </w:tcPr>
          <w:p w14:paraId="2A7A0433" w14:textId="77777777" w:rsidR="00331B53" w:rsidRPr="003A4BC3" w:rsidRDefault="00331B5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5FFED59" w14:textId="433FCCE9" w:rsidR="00331B53" w:rsidRDefault="00A24214" w:rsidP="009F0B8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288,071</w:t>
            </w:r>
          </w:p>
        </w:tc>
        <w:tc>
          <w:tcPr>
            <w:tcW w:w="270" w:type="dxa"/>
          </w:tcPr>
          <w:p w14:paraId="66413A7C" w14:textId="77777777" w:rsidR="00331B53" w:rsidRPr="003A4BC3" w:rsidRDefault="00331B53" w:rsidP="0024726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6D8800" w14:textId="2130CA4A" w:rsidR="00331B53" w:rsidRDefault="00A24214" w:rsidP="009F0B8C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36" w:type="dxa"/>
          </w:tcPr>
          <w:p w14:paraId="580769D9" w14:textId="77777777" w:rsidR="00331B53" w:rsidRPr="003A4BC3" w:rsidRDefault="00331B53" w:rsidP="002472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74A1CB" w14:textId="547BFF5F" w:rsidR="00331B53" w:rsidRDefault="00A24214" w:rsidP="009F0B8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288,986</w:t>
            </w:r>
          </w:p>
        </w:tc>
      </w:tr>
    </w:tbl>
    <w:p w14:paraId="6996A4B9" w14:textId="77777777" w:rsidR="008F7DA3" w:rsidRPr="00DE75C2" w:rsidRDefault="008F7DA3" w:rsidP="001B49D1">
      <w:pPr>
        <w:tabs>
          <w:tab w:val="left" w:pos="540"/>
        </w:tabs>
        <w:ind w:left="900" w:right="63" w:hanging="90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70"/>
        <w:gridCol w:w="810"/>
        <w:gridCol w:w="270"/>
        <w:gridCol w:w="810"/>
        <w:gridCol w:w="236"/>
        <w:gridCol w:w="844"/>
        <w:gridCol w:w="270"/>
        <w:gridCol w:w="810"/>
        <w:gridCol w:w="236"/>
        <w:gridCol w:w="844"/>
      </w:tblGrid>
      <w:tr w:rsidR="005B488D" w:rsidRPr="00EB2879" w14:paraId="7C03C189" w14:textId="77777777" w:rsidTr="00A65A6F">
        <w:trPr>
          <w:tblHeader/>
        </w:trPr>
        <w:tc>
          <w:tcPr>
            <w:tcW w:w="2880" w:type="dxa"/>
            <w:shd w:val="clear" w:color="auto" w:fill="auto"/>
          </w:tcPr>
          <w:p w14:paraId="71229D1D" w14:textId="31CA2AB8" w:rsidR="005B488D" w:rsidRPr="005F25E8" w:rsidRDefault="009466D0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thaiDistribute"/>
              <w:rPr>
                <w:color w:val="000000"/>
                <w:szCs w:val="30"/>
                <w:highlight w:val="cyan"/>
                <w:u w:val="none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</w:t>
            </w:r>
            <w:r w:rsidR="005F25E8" w:rsidRPr="005F25E8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กำไรขาดทุนเบ็ดเสร็จรวม</w:t>
            </w:r>
          </w:p>
        </w:tc>
        <w:tc>
          <w:tcPr>
            <w:tcW w:w="3060" w:type="dxa"/>
            <w:gridSpan w:val="5"/>
          </w:tcPr>
          <w:p w14:paraId="57F265EF" w14:textId="5971060E" w:rsidR="005B488D" w:rsidRPr="00D467C7" w:rsidRDefault="005B488D" w:rsidP="001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D467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36" w:type="dxa"/>
            <w:shd w:val="clear" w:color="auto" w:fill="auto"/>
          </w:tcPr>
          <w:p w14:paraId="093D5A2B" w14:textId="77777777" w:rsidR="005B488D" w:rsidRPr="00D467C7" w:rsidRDefault="005B488D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3004" w:type="dxa"/>
            <w:gridSpan w:val="5"/>
          </w:tcPr>
          <w:p w14:paraId="11B8DD05" w14:textId="020E35A7" w:rsidR="005B488D" w:rsidRPr="00D467C7" w:rsidRDefault="005B488D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D467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1B49D1" w:rsidRPr="00EB2879" w14:paraId="4136FE77" w14:textId="77777777" w:rsidTr="00A65A6F">
        <w:trPr>
          <w:tblHeader/>
        </w:trPr>
        <w:tc>
          <w:tcPr>
            <w:tcW w:w="2880" w:type="dxa"/>
            <w:shd w:val="clear" w:color="auto" w:fill="auto"/>
          </w:tcPr>
          <w:p w14:paraId="0603A455" w14:textId="45598641" w:rsidR="001B49D1" w:rsidRPr="00EB2879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thaiDistribute"/>
              <w:rPr>
                <w:color w:val="000000"/>
                <w:szCs w:val="30"/>
                <w:highlight w:val="cyan"/>
              </w:rPr>
            </w:pPr>
          </w:p>
        </w:tc>
        <w:tc>
          <w:tcPr>
            <w:tcW w:w="3060" w:type="dxa"/>
            <w:gridSpan w:val="5"/>
          </w:tcPr>
          <w:p w14:paraId="54C3F478" w14:textId="762CFDD7" w:rsidR="001B49D1" w:rsidRPr="00D467C7" w:rsidRDefault="001B49D1" w:rsidP="001B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454935" w:rsidRPr="00D467C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54935" w:rsidRPr="00D467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454935" w:rsidRPr="00D467C7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C868425" w14:textId="77777777" w:rsidR="001B49D1" w:rsidRPr="00D467C7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3004" w:type="dxa"/>
            <w:gridSpan w:val="5"/>
          </w:tcPr>
          <w:p w14:paraId="4F887680" w14:textId="37130776" w:rsidR="001B49D1" w:rsidRPr="00D467C7" w:rsidRDefault="00454935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467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D467C7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</w:tr>
      <w:tr w:rsidR="001B49D1" w:rsidRPr="00EB2879" w14:paraId="5884141D" w14:textId="77777777" w:rsidTr="00A65A6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5CCFFA2" w14:textId="77777777" w:rsidR="001B49D1" w:rsidRPr="00454935" w:rsidRDefault="001B49D1" w:rsidP="0025447D">
            <w:pPr>
              <w:pStyle w:val="NoSpacing"/>
              <w:rPr>
                <w:i/>
                <w:iCs/>
                <w:sz w:val="30"/>
                <w:szCs w:val="30"/>
              </w:rPr>
            </w:pPr>
          </w:p>
          <w:p w14:paraId="5477D2FA" w14:textId="131B5E41" w:rsidR="001B49D1" w:rsidRPr="00454935" w:rsidRDefault="001B49D1" w:rsidP="0025447D">
            <w:pPr>
              <w:pStyle w:val="NoSpacing"/>
              <w:ind w:left="-1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E594AB" w14:textId="77777777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70" w:type="dxa"/>
            <w:vAlign w:val="bottom"/>
          </w:tcPr>
          <w:p w14:paraId="69852169" w14:textId="77777777" w:rsidR="001B49D1" w:rsidRPr="00454935" w:rsidRDefault="001B49D1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FA950" w14:textId="77777777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F38AD" w14:textId="77777777" w:rsidR="001B49D1" w:rsidRPr="00454935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5E4427" w14:textId="77777777" w:rsidR="001B49D1" w:rsidRPr="00454935" w:rsidRDefault="001B49D1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E695705" w14:textId="77777777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C4644" w14:textId="77777777" w:rsidR="001B49D1" w:rsidRPr="00454935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9394F4F" w14:textId="77777777" w:rsidR="00454935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93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ตามที่</w:t>
            </w:r>
            <w:r w:rsidRPr="00A65A6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รายงานใน</w:t>
            </w:r>
          </w:p>
          <w:p w14:paraId="35606450" w14:textId="020086A0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45493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ก่อน</w:t>
            </w:r>
          </w:p>
        </w:tc>
        <w:tc>
          <w:tcPr>
            <w:tcW w:w="270" w:type="dxa"/>
            <w:vAlign w:val="bottom"/>
          </w:tcPr>
          <w:p w14:paraId="4DF52116" w14:textId="77777777" w:rsidR="001B49D1" w:rsidRPr="00454935" w:rsidRDefault="001B49D1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0032288" w14:textId="77777777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23509792" w14:textId="77777777" w:rsidR="001B49D1" w:rsidRPr="00454935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D37F8C" w14:textId="77777777" w:rsidR="001B49D1" w:rsidRPr="00454935" w:rsidRDefault="001B49D1" w:rsidP="0025447D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DD110F2" w14:textId="77777777" w:rsidR="001B49D1" w:rsidRPr="00454935" w:rsidRDefault="001B49D1" w:rsidP="0045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9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1B49D1" w:rsidRPr="00EB2879" w14:paraId="2B797A14" w14:textId="77777777" w:rsidTr="00A65A6F">
        <w:trPr>
          <w:tblHeader/>
        </w:trPr>
        <w:tc>
          <w:tcPr>
            <w:tcW w:w="2880" w:type="dxa"/>
            <w:shd w:val="clear" w:color="auto" w:fill="auto"/>
          </w:tcPr>
          <w:p w14:paraId="5E0494A5" w14:textId="77777777" w:rsidR="001B49D1" w:rsidRPr="00EB2879" w:rsidRDefault="001B49D1" w:rsidP="0025447D">
            <w:pPr>
              <w:pStyle w:val="Heading1"/>
              <w:numPr>
                <w:ilvl w:val="0"/>
                <w:numId w:val="0"/>
              </w:numPr>
              <w:spacing w:line="240" w:lineRule="auto"/>
              <w:jc w:val="thaiDistribute"/>
              <w:rPr>
                <w:color w:val="000000"/>
                <w:szCs w:val="30"/>
                <w:highlight w:val="cyan"/>
              </w:rPr>
            </w:pPr>
          </w:p>
        </w:tc>
        <w:tc>
          <w:tcPr>
            <w:tcW w:w="6300" w:type="dxa"/>
            <w:gridSpan w:val="11"/>
            <w:vAlign w:val="bottom"/>
          </w:tcPr>
          <w:p w14:paraId="70C75E4C" w14:textId="2495617B" w:rsidR="001B49D1" w:rsidRPr="00EB2879" w:rsidRDefault="00454935" w:rsidP="0025447D">
            <w:pPr>
              <w:pStyle w:val="NoSpacing"/>
              <w:jc w:val="center"/>
              <w:rPr>
                <w:rFonts w:cstheme="minorBidi"/>
                <w:i/>
                <w:iCs/>
                <w:sz w:val="30"/>
                <w:szCs w:val="30"/>
                <w:highlight w:val="cyan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>(พัน</w:t>
            </w:r>
            <w:r w:rsidR="001B49D1" w:rsidRPr="003A4BC3">
              <w:rPr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5A6F" w:rsidRPr="00BF277A" w14:paraId="3AD4B900" w14:textId="77777777" w:rsidTr="00CA03A0">
        <w:trPr>
          <w:trHeight w:val="80"/>
        </w:trPr>
        <w:tc>
          <w:tcPr>
            <w:tcW w:w="2880" w:type="dxa"/>
            <w:shd w:val="clear" w:color="auto" w:fill="auto"/>
          </w:tcPr>
          <w:p w14:paraId="7E237C59" w14:textId="299E901A" w:rsidR="00A65A6F" w:rsidRPr="005B488D" w:rsidRDefault="00A65A6F" w:rsidP="005B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88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66660F" w14:textId="02E597B2" w:rsidR="00A65A6F" w:rsidRPr="00490E24" w:rsidRDefault="00490E24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54,542</w:t>
            </w:r>
          </w:p>
        </w:tc>
        <w:tc>
          <w:tcPr>
            <w:tcW w:w="270" w:type="dxa"/>
          </w:tcPr>
          <w:p w14:paraId="1D660D84" w14:textId="77777777" w:rsidR="00A65A6F" w:rsidRPr="003A4BC3" w:rsidRDefault="00A65A6F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F21400A" w14:textId="591D2C00" w:rsidR="00A65A6F" w:rsidRPr="00B63243" w:rsidRDefault="00B63243" w:rsidP="009F0B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(732)</w:t>
            </w:r>
          </w:p>
        </w:tc>
        <w:tc>
          <w:tcPr>
            <w:tcW w:w="270" w:type="dxa"/>
            <w:shd w:val="clear" w:color="auto" w:fill="auto"/>
          </w:tcPr>
          <w:p w14:paraId="69A2BD96" w14:textId="77777777" w:rsidR="00A65A6F" w:rsidRPr="003A4BC3" w:rsidRDefault="00A65A6F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3500A5F" w14:textId="39373BCA" w:rsidR="00A65A6F" w:rsidRPr="00B63243" w:rsidRDefault="00B63243" w:rsidP="00B63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53,810</w:t>
            </w:r>
          </w:p>
        </w:tc>
        <w:tc>
          <w:tcPr>
            <w:tcW w:w="236" w:type="dxa"/>
            <w:shd w:val="clear" w:color="auto" w:fill="auto"/>
          </w:tcPr>
          <w:p w14:paraId="50AAA10C" w14:textId="77777777" w:rsidR="00A65A6F" w:rsidRPr="003A4BC3" w:rsidRDefault="00A65A6F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CF12E97" w14:textId="05237F67" w:rsidR="00A65A6F" w:rsidRPr="005D23BC" w:rsidRDefault="005D23BC" w:rsidP="005D23B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108,701</w:t>
            </w:r>
          </w:p>
        </w:tc>
        <w:tc>
          <w:tcPr>
            <w:tcW w:w="270" w:type="dxa"/>
          </w:tcPr>
          <w:p w14:paraId="0B95198C" w14:textId="77777777" w:rsidR="00A65A6F" w:rsidRPr="003A4BC3" w:rsidRDefault="00A65A6F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1B64B" w14:textId="786ED9B8" w:rsidR="00A65A6F" w:rsidRPr="00B63243" w:rsidRDefault="00DE75C2" w:rsidP="00B63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63243">
              <w:rPr>
                <w:rFonts w:ascii="Angsana New" w:hAnsi="Angsana New"/>
                <w:sz w:val="30"/>
                <w:szCs w:val="30"/>
                <w:lang w:val="en-US" w:bidi="th-TH"/>
              </w:rPr>
              <w:t>1,472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BB626B" w14:textId="77777777" w:rsidR="00A65A6F" w:rsidRPr="003A4BC3" w:rsidRDefault="00A65A6F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DBB706D" w14:textId="1A021AB9" w:rsidR="00A65A6F" w:rsidRPr="00B63243" w:rsidRDefault="00B63243" w:rsidP="00B632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75C2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E75C2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5B488D" w:rsidRPr="00BF277A" w14:paraId="32142C41" w14:textId="77777777" w:rsidTr="00CA03A0">
        <w:trPr>
          <w:trHeight w:val="80"/>
        </w:trPr>
        <w:tc>
          <w:tcPr>
            <w:tcW w:w="2880" w:type="dxa"/>
            <w:shd w:val="clear" w:color="auto" w:fill="auto"/>
          </w:tcPr>
          <w:p w14:paraId="7EC3CF34" w14:textId="1E3E46C3" w:rsidR="005B488D" w:rsidRPr="005B488D" w:rsidRDefault="005B488D" w:rsidP="005B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B488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38F1031D" w14:textId="0579DB60" w:rsidR="005B488D" w:rsidRPr="00490E24" w:rsidRDefault="00490E24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270" w:type="dxa"/>
          </w:tcPr>
          <w:p w14:paraId="111147E1" w14:textId="77777777" w:rsidR="005B488D" w:rsidRPr="003A4BC3" w:rsidRDefault="005B488D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FF3C22" w14:textId="5158F386" w:rsidR="005B488D" w:rsidRPr="00B63243" w:rsidRDefault="00B63243" w:rsidP="00B6324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00B2C371" w14:textId="77777777" w:rsidR="005B488D" w:rsidRPr="003A4BC3" w:rsidRDefault="005B488D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500666B" w14:textId="721D8818" w:rsidR="005B488D" w:rsidRPr="00B63243" w:rsidRDefault="00B63243" w:rsidP="00B63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3,097</w:t>
            </w:r>
          </w:p>
        </w:tc>
        <w:tc>
          <w:tcPr>
            <w:tcW w:w="236" w:type="dxa"/>
            <w:shd w:val="clear" w:color="auto" w:fill="auto"/>
          </w:tcPr>
          <w:p w14:paraId="5B6602B1" w14:textId="77777777" w:rsidR="005B488D" w:rsidRPr="003A4BC3" w:rsidRDefault="005B488D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3823436" w14:textId="13BC65FB" w:rsidR="005B488D" w:rsidRPr="005D23BC" w:rsidRDefault="005D23BC" w:rsidP="005D23B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7,250</w:t>
            </w:r>
          </w:p>
        </w:tc>
        <w:tc>
          <w:tcPr>
            <w:tcW w:w="270" w:type="dxa"/>
          </w:tcPr>
          <w:p w14:paraId="6519FBBE" w14:textId="77777777" w:rsidR="005B488D" w:rsidRPr="003A4BC3" w:rsidRDefault="005B488D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B993E" w14:textId="487721BA" w:rsidR="005B488D" w:rsidRPr="00B63243" w:rsidRDefault="00B63243" w:rsidP="00B63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36" w:type="dxa"/>
          </w:tcPr>
          <w:p w14:paraId="7392A49B" w14:textId="77777777" w:rsidR="005B488D" w:rsidRPr="003A4BC3" w:rsidRDefault="005B488D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BC1BA47" w14:textId="156C4D97" w:rsidR="005B488D" w:rsidRPr="00DE75C2" w:rsidRDefault="00DE75C2" w:rsidP="00B632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632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</w:p>
        </w:tc>
      </w:tr>
      <w:tr w:rsidR="00CA03A0" w:rsidRPr="00BF277A" w14:paraId="02588AFD" w14:textId="77777777" w:rsidTr="00CA03A0">
        <w:trPr>
          <w:trHeight w:val="80"/>
        </w:trPr>
        <w:tc>
          <w:tcPr>
            <w:tcW w:w="2880" w:type="dxa"/>
            <w:shd w:val="clear" w:color="auto" w:fill="auto"/>
          </w:tcPr>
          <w:p w14:paraId="5560A067" w14:textId="77777777" w:rsidR="00CA03A0" w:rsidRPr="00E57D0A" w:rsidRDefault="00CA03A0" w:rsidP="005B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6F675EB" w14:textId="77777777" w:rsidR="00CA03A0" w:rsidRPr="00E57D0A" w:rsidRDefault="00CA03A0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16A4CA" w14:textId="77777777" w:rsidR="00CA03A0" w:rsidRPr="00E57D0A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7BCD34A" w14:textId="77777777" w:rsidR="00CA03A0" w:rsidRPr="00E57D0A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2AC07" w14:textId="77777777" w:rsidR="00CA03A0" w:rsidRPr="00E57D0A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B8E62D5" w14:textId="77777777" w:rsidR="00CA03A0" w:rsidRPr="00E57D0A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725A80" w14:textId="77777777" w:rsidR="00CA03A0" w:rsidRPr="00E57D0A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0E06A12B" w14:textId="77777777" w:rsidR="00CA03A0" w:rsidRPr="00E57D0A" w:rsidRDefault="00CA03A0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6198BB" w14:textId="77777777" w:rsidR="00CA03A0" w:rsidRPr="00E57D0A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4E2D1AEB" w14:textId="77777777" w:rsidR="00CA03A0" w:rsidRPr="00E57D0A" w:rsidRDefault="00CA03A0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36E932C" w14:textId="77777777" w:rsidR="00CA03A0" w:rsidRPr="00E57D0A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3410C4BE" w14:textId="77777777" w:rsidR="00CA03A0" w:rsidRPr="00E57D0A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A03A0" w:rsidRPr="00BF277A" w14:paraId="0F34A954" w14:textId="77777777" w:rsidTr="00CA03A0">
        <w:trPr>
          <w:trHeight w:val="80"/>
        </w:trPr>
        <w:tc>
          <w:tcPr>
            <w:tcW w:w="2880" w:type="dxa"/>
            <w:shd w:val="clear" w:color="auto" w:fill="auto"/>
          </w:tcPr>
          <w:p w14:paraId="2F7F3CAA" w14:textId="0CF5C384" w:rsidR="00CA03A0" w:rsidRPr="00CA03A0" w:rsidRDefault="00CA03A0" w:rsidP="00C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900" w:type="dxa"/>
          </w:tcPr>
          <w:p w14:paraId="3F470CB7" w14:textId="77777777" w:rsidR="00CA03A0" w:rsidRPr="00A65A6F" w:rsidRDefault="00CA03A0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BFA2D9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9D7148F" w14:textId="77777777" w:rsidR="00CA03A0" w:rsidRPr="003A4BC3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C6E7E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867A89E" w14:textId="77777777" w:rsidR="00CA03A0" w:rsidRPr="003A4BC3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CB53A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181476A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D8313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0BA5A61" w14:textId="77777777" w:rsidR="00CA03A0" w:rsidRPr="003A4BC3" w:rsidRDefault="00CA03A0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29F2FD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C5B8CC7" w14:textId="77777777" w:rsidR="00CA03A0" w:rsidRPr="003A4BC3" w:rsidRDefault="00CA03A0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03A0" w:rsidRPr="00BF277A" w14:paraId="2F1B448D" w14:textId="77777777" w:rsidTr="00CA03A0">
        <w:trPr>
          <w:trHeight w:val="80"/>
        </w:trPr>
        <w:tc>
          <w:tcPr>
            <w:tcW w:w="2880" w:type="dxa"/>
            <w:shd w:val="clear" w:color="auto" w:fill="auto"/>
          </w:tcPr>
          <w:p w14:paraId="103EB599" w14:textId="2C4E19FE" w:rsidR="00CA03A0" w:rsidRPr="00CA03A0" w:rsidRDefault="00CA03A0" w:rsidP="00C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900" w:type="dxa"/>
          </w:tcPr>
          <w:p w14:paraId="50C96E58" w14:textId="4C810AF5" w:rsidR="00CA03A0" w:rsidRPr="00490E24" w:rsidRDefault="00490E24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270" w:type="dxa"/>
          </w:tcPr>
          <w:p w14:paraId="5A9B15E9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AA473B9" w14:textId="4F034B78" w:rsidR="00CA03A0" w:rsidRPr="00B63243" w:rsidRDefault="00B63243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61F83F25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B9B5E76" w14:textId="0BAE895B" w:rsidR="00CA03A0" w:rsidRPr="00B63243" w:rsidRDefault="00B63243" w:rsidP="00B63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7,433</w:t>
            </w:r>
          </w:p>
        </w:tc>
        <w:tc>
          <w:tcPr>
            <w:tcW w:w="236" w:type="dxa"/>
            <w:shd w:val="clear" w:color="auto" w:fill="auto"/>
          </w:tcPr>
          <w:p w14:paraId="62839D8C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E3FE50A" w14:textId="153379F8" w:rsidR="00CA03A0" w:rsidRPr="005D23BC" w:rsidRDefault="005D23BC" w:rsidP="005D23B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3BC">
              <w:rPr>
                <w:rFonts w:ascii="Angsana New" w:hAnsi="Angsana New"/>
                <w:sz w:val="30"/>
                <w:szCs w:val="30"/>
              </w:rPr>
              <w:t>18,722</w:t>
            </w:r>
          </w:p>
        </w:tc>
        <w:tc>
          <w:tcPr>
            <w:tcW w:w="270" w:type="dxa"/>
          </w:tcPr>
          <w:p w14:paraId="2442A107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B284EB4" w14:textId="146A33EF" w:rsidR="00CA03A0" w:rsidRPr="00B63243" w:rsidRDefault="00B63243" w:rsidP="00B63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44601BF8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61DC4FF" w14:textId="399B98A8" w:rsidR="00CA03A0" w:rsidRPr="00B63243" w:rsidRDefault="00E57D0A" w:rsidP="00B632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19,324</w:t>
            </w:r>
          </w:p>
        </w:tc>
      </w:tr>
      <w:tr w:rsidR="00CA03A0" w:rsidRPr="00BF277A" w14:paraId="4FD9006A" w14:textId="77777777" w:rsidTr="001D4105">
        <w:trPr>
          <w:trHeight w:val="80"/>
        </w:trPr>
        <w:tc>
          <w:tcPr>
            <w:tcW w:w="2880" w:type="dxa"/>
            <w:shd w:val="clear" w:color="auto" w:fill="auto"/>
          </w:tcPr>
          <w:p w14:paraId="3FACA6CB" w14:textId="77777777" w:rsidR="00CA03A0" w:rsidRDefault="00CA03A0" w:rsidP="00CA0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</w:t>
            </w:r>
          </w:p>
          <w:p w14:paraId="5C3230E4" w14:textId="6D937937" w:rsidR="00CA03A0" w:rsidRDefault="00CA03A0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8C16C8" w14:textId="77777777" w:rsidR="00CA03A0" w:rsidRDefault="00CA03A0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C8A871A" w14:textId="1259035C" w:rsidR="00490E24" w:rsidRPr="00490E24" w:rsidRDefault="00490E24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270" w:type="dxa"/>
          </w:tcPr>
          <w:p w14:paraId="396DB5FB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08AA57" w14:textId="77777777" w:rsidR="00B63243" w:rsidRDefault="00B63243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0EB273D" w14:textId="63AE83F1" w:rsidR="00CA03A0" w:rsidRPr="00B63243" w:rsidRDefault="00B63243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184D2CD3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969D95" w14:textId="77777777" w:rsidR="00CA03A0" w:rsidRDefault="00CA03A0" w:rsidP="00B63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BD5013" w14:textId="0D49159A" w:rsidR="00B63243" w:rsidRPr="00B63243" w:rsidRDefault="00B63243" w:rsidP="00B6324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2,769</w:t>
            </w:r>
          </w:p>
        </w:tc>
        <w:tc>
          <w:tcPr>
            <w:tcW w:w="236" w:type="dxa"/>
            <w:shd w:val="clear" w:color="auto" w:fill="auto"/>
          </w:tcPr>
          <w:p w14:paraId="70B5D64C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519EA7C2" w14:textId="77777777" w:rsidR="00CA03A0" w:rsidRPr="005D23BC" w:rsidRDefault="00CA03A0" w:rsidP="005D23B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AEB02F2" w14:textId="77C9EEEC" w:rsidR="005D23BC" w:rsidRPr="005D23BC" w:rsidRDefault="005D23BC" w:rsidP="005D23BC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3BC">
              <w:rPr>
                <w:rFonts w:ascii="Angsana New" w:hAnsi="Angsana New"/>
                <w:sz w:val="30"/>
                <w:szCs w:val="30"/>
              </w:rPr>
              <w:t>12,674</w:t>
            </w:r>
          </w:p>
        </w:tc>
        <w:tc>
          <w:tcPr>
            <w:tcW w:w="270" w:type="dxa"/>
          </w:tcPr>
          <w:p w14:paraId="74DCAF97" w14:textId="77777777" w:rsidR="00CA03A0" w:rsidRPr="003A4BC3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02707C" w14:textId="77777777" w:rsidR="00CA03A0" w:rsidRDefault="00CA03A0" w:rsidP="00B63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491E1A" w14:textId="3EE2C5DB" w:rsidR="00B63243" w:rsidRPr="00B63243" w:rsidRDefault="00B63243" w:rsidP="00970321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7D14BB29" w14:textId="77777777" w:rsidR="00CA03A0" w:rsidRPr="003A4BC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5811864F" w14:textId="77777777" w:rsidR="00E57D0A" w:rsidRDefault="00E57D0A" w:rsidP="00B632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5D0D6E" w14:textId="6351E6D6" w:rsidR="00CA03A0" w:rsidRPr="00B63243" w:rsidRDefault="00E57D0A" w:rsidP="009703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13,276</w:t>
            </w:r>
          </w:p>
        </w:tc>
      </w:tr>
      <w:tr w:rsidR="00CA03A0" w:rsidRPr="00BF277A" w14:paraId="5F9FB65E" w14:textId="77777777" w:rsidTr="001D4105">
        <w:trPr>
          <w:trHeight w:val="80"/>
        </w:trPr>
        <w:tc>
          <w:tcPr>
            <w:tcW w:w="2880" w:type="dxa"/>
            <w:shd w:val="clear" w:color="auto" w:fill="auto"/>
          </w:tcPr>
          <w:p w14:paraId="32FD3511" w14:textId="718CC70D" w:rsidR="00CA03A0" w:rsidRPr="00393C7B" w:rsidRDefault="00393C7B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E9988E" w14:textId="242A2716" w:rsidR="00CA03A0" w:rsidRPr="005D23BC" w:rsidRDefault="00490E24" w:rsidP="005D23B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3B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D23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D23BC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3A8E4F16" w14:textId="77777777" w:rsidR="00CA03A0" w:rsidRPr="005D23BC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CCE1F" w14:textId="7D32FF2F" w:rsidR="00CA03A0" w:rsidRPr="005D23BC" w:rsidRDefault="00B63243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4EFC278B" w14:textId="77777777" w:rsidR="00CA03A0" w:rsidRPr="005D23BC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E6C0" w14:textId="3840F94D" w:rsidR="00CA03A0" w:rsidRPr="00B63243" w:rsidRDefault="00B63243" w:rsidP="00970321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10,202</w:t>
            </w:r>
          </w:p>
        </w:tc>
        <w:tc>
          <w:tcPr>
            <w:tcW w:w="236" w:type="dxa"/>
            <w:shd w:val="clear" w:color="auto" w:fill="auto"/>
          </w:tcPr>
          <w:p w14:paraId="3DF21E3B" w14:textId="77777777" w:rsidR="00CA03A0" w:rsidRPr="005D23BC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E860B" w14:textId="759DC7C1" w:rsidR="00CA03A0" w:rsidRPr="005D23BC" w:rsidRDefault="005D23BC" w:rsidP="00B6324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31,396</w:t>
            </w:r>
          </w:p>
        </w:tc>
        <w:tc>
          <w:tcPr>
            <w:tcW w:w="270" w:type="dxa"/>
          </w:tcPr>
          <w:p w14:paraId="6CE907D8" w14:textId="77777777" w:rsidR="00CA03A0" w:rsidRPr="005D23BC" w:rsidRDefault="00CA03A0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DEDDFB" w14:textId="7149F441" w:rsidR="00CA03A0" w:rsidRPr="00B63243" w:rsidRDefault="00B63243" w:rsidP="00B6324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1,204</w:t>
            </w:r>
          </w:p>
        </w:tc>
        <w:tc>
          <w:tcPr>
            <w:tcW w:w="236" w:type="dxa"/>
          </w:tcPr>
          <w:p w14:paraId="7AF6D167" w14:textId="77777777" w:rsidR="00CA03A0" w:rsidRPr="00B63243" w:rsidRDefault="00CA03A0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C59D9" w14:textId="4FF8A0F2" w:rsidR="00CA03A0" w:rsidRPr="00B63243" w:rsidRDefault="00E57D0A" w:rsidP="00B6324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32,600</w:t>
            </w:r>
          </w:p>
        </w:tc>
      </w:tr>
      <w:tr w:rsidR="00393C7B" w:rsidRPr="00BF277A" w14:paraId="5A7FA011" w14:textId="77777777" w:rsidTr="001134A5">
        <w:trPr>
          <w:trHeight w:val="80"/>
        </w:trPr>
        <w:tc>
          <w:tcPr>
            <w:tcW w:w="2880" w:type="dxa"/>
            <w:shd w:val="clear" w:color="auto" w:fill="auto"/>
          </w:tcPr>
          <w:p w14:paraId="6B1E2C4F" w14:textId="77777777" w:rsidR="00393C7B" w:rsidRPr="00393C7B" w:rsidRDefault="00393C7B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96D31F" w14:textId="77777777" w:rsidR="00393C7B" w:rsidRPr="00393C7B" w:rsidRDefault="00393C7B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82E595A" w14:textId="77777777" w:rsidR="00393C7B" w:rsidRPr="00393C7B" w:rsidRDefault="00393C7B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526ACBD" w14:textId="77777777" w:rsidR="00393C7B" w:rsidRPr="00393C7B" w:rsidRDefault="00393C7B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BD765F" w14:textId="77777777" w:rsidR="00393C7B" w:rsidRPr="00393C7B" w:rsidRDefault="00393C7B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72FEB0" w14:textId="77777777" w:rsidR="00393C7B" w:rsidRPr="00393C7B" w:rsidRDefault="00393C7B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A1A086" w14:textId="77777777" w:rsidR="00393C7B" w:rsidRPr="00393C7B" w:rsidRDefault="00393C7B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5B97EE73" w14:textId="77777777" w:rsidR="00393C7B" w:rsidRPr="00393C7B" w:rsidRDefault="00393C7B" w:rsidP="00254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A38D56" w14:textId="77777777" w:rsidR="00393C7B" w:rsidRPr="00393C7B" w:rsidRDefault="00393C7B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3721B19" w14:textId="77777777" w:rsidR="00393C7B" w:rsidRPr="00393C7B" w:rsidRDefault="00393C7B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B86557E" w14:textId="77777777" w:rsidR="00393C7B" w:rsidRPr="00393C7B" w:rsidRDefault="00393C7B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0B8A7A39" w14:textId="77777777" w:rsidR="00393C7B" w:rsidRPr="00393C7B" w:rsidRDefault="00393C7B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393C7B" w:rsidRPr="00BF277A" w14:paraId="4F22E9D1" w14:textId="77777777" w:rsidTr="001134A5">
        <w:trPr>
          <w:trHeight w:val="80"/>
        </w:trPr>
        <w:tc>
          <w:tcPr>
            <w:tcW w:w="2880" w:type="dxa"/>
            <w:shd w:val="clear" w:color="auto" w:fill="auto"/>
          </w:tcPr>
          <w:p w14:paraId="73DE054E" w14:textId="4C4FB2DA" w:rsidR="00393C7B" w:rsidRPr="00393C7B" w:rsidRDefault="00393C7B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900" w:type="dxa"/>
          </w:tcPr>
          <w:p w14:paraId="277E7627" w14:textId="38164AC3" w:rsidR="00393C7B" w:rsidRPr="005D23BC" w:rsidRDefault="00393C7B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87708A" w14:textId="77777777" w:rsidR="00393C7B" w:rsidRPr="003A4BC3" w:rsidRDefault="00393C7B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BF524B8" w14:textId="261CC09F" w:rsidR="00393C7B" w:rsidRPr="003A4BC3" w:rsidRDefault="00393C7B" w:rsidP="00B632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8E5E5E" w14:textId="77777777" w:rsidR="00393C7B" w:rsidRPr="003A4BC3" w:rsidRDefault="00393C7B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C7067A" w14:textId="7C083918" w:rsidR="00393C7B" w:rsidRPr="003A4BC3" w:rsidRDefault="00B63243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0.013</w:t>
            </w:r>
          </w:p>
        </w:tc>
        <w:tc>
          <w:tcPr>
            <w:tcW w:w="236" w:type="dxa"/>
            <w:shd w:val="clear" w:color="auto" w:fill="auto"/>
          </w:tcPr>
          <w:p w14:paraId="74505759" w14:textId="77777777" w:rsidR="00393C7B" w:rsidRPr="003A4BC3" w:rsidRDefault="00393C7B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933FA27" w14:textId="48A7042B" w:rsidR="00393C7B" w:rsidRPr="003A4BC3" w:rsidRDefault="00393C7B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077B7" w14:textId="77777777" w:rsidR="00393C7B" w:rsidRPr="003A4BC3" w:rsidRDefault="00393C7B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DA79C" w14:textId="066415DA" w:rsidR="00393C7B" w:rsidRPr="003A4BC3" w:rsidRDefault="00393C7B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A3D660" w14:textId="77777777" w:rsidR="00393C7B" w:rsidRPr="003A4BC3" w:rsidRDefault="00393C7B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863FE63" w14:textId="7D7F6884" w:rsidR="00393C7B" w:rsidRPr="003A4BC3" w:rsidRDefault="00E57D0A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0.032</w:t>
            </w:r>
          </w:p>
        </w:tc>
      </w:tr>
      <w:tr w:rsidR="006D00A2" w:rsidRPr="00BF277A" w14:paraId="6661B68F" w14:textId="77777777" w:rsidTr="001134A5">
        <w:trPr>
          <w:trHeight w:val="80"/>
        </w:trPr>
        <w:tc>
          <w:tcPr>
            <w:tcW w:w="2880" w:type="dxa"/>
            <w:shd w:val="clear" w:color="auto" w:fill="auto"/>
          </w:tcPr>
          <w:p w14:paraId="69523B38" w14:textId="77777777" w:rsidR="006D00A2" w:rsidRPr="00733E23" w:rsidRDefault="006D00A2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2B6BFFE" w14:textId="77777777" w:rsidR="006D00A2" w:rsidRPr="00733E23" w:rsidRDefault="006D00A2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7F0354A" w14:textId="77777777" w:rsidR="006D00A2" w:rsidRPr="00733E23" w:rsidRDefault="006D00A2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5390C56" w14:textId="77777777" w:rsidR="006D00A2" w:rsidRPr="00733E23" w:rsidRDefault="006D00A2" w:rsidP="00B632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9AF86A" w14:textId="77777777" w:rsidR="006D00A2" w:rsidRPr="00733E23" w:rsidRDefault="006D00A2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38C4B1" w14:textId="77777777" w:rsidR="006D00A2" w:rsidRPr="00733E23" w:rsidRDefault="006D00A2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DE6708" w14:textId="77777777" w:rsidR="006D00A2" w:rsidRPr="00733E23" w:rsidRDefault="006D00A2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0723889C" w14:textId="77777777" w:rsidR="006D00A2" w:rsidRPr="00733E23" w:rsidRDefault="006D00A2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C6EF5" w14:textId="77777777" w:rsidR="006D00A2" w:rsidRPr="00733E23" w:rsidRDefault="006D00A2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1E79A63E" w14:textId="77777777" w:rsidR="006D00A2" w:rsidRPr="00733E23" w:rsidRDefault="006D00A2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BEB481A" w14:textId="77777777" w:rsidR="006D00A2" w:rsidRPr="00733E23" w:rsidRDefault="006D00A2" w:rsidP="0025447D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</w:tcPr>
          <w:p w14:paraId="4C39F465" w14:textId="77777777" w:rsidR="006D00A2" w:rsidRPr="00733E23" w:rsidRDefault="006D00A2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6D00A2" w:rsidRPr="00BF277A" w14:paraId="41C3C890" w14:textId="77777777" w:rsidTr="006D00A2">
        <w:trPr>
          <w:trHeight w:val="80"/>
        </w:trPr>
        <w:tc>
          <w:tcPr>
            <w:tcW w:w="2880" w:type="dxa"/>
            <w:shd w:val="clear" w:color="auto" w:fill="auto"/>
          </w:tcPr>
          <w:p w14:paraId="040D624D" w14:textId="67F9E846" w:rsidR="006D00A2" w:rsidRDefault="008875AC" w:rsidP="003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900" w:type="dxa"/>
          </w:tcPr>
          <w:p w14:paraId="1080C552" w14:textId="77777777" w:rsidR="006D00A2" w:rsidRPr="005D23BC" w:rsidRDefault="006D00A2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1E87BF" w14:textId="77777777" w:rsidR="006D00A2" w:rsidRPr="003A4BC3" w:rsidRDefault="006D00A2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4A83A1" w14:textId="77777777" w:rsidR="006D00A2" w:rsidRDefault="006D00A2" w:rsidP="00B632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A877C7" w14:textId="77777777" w:rsidR="006D00A2" w:rsidRPr="003A4BC3" w:rsidRDefault="006D00A2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C07E14A" w14:textId="77777777" w:rsidR="006D00A2" w:rsidRDefault="006D00A2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5A9F1C" w14:textId="77777777" w:rsidR="006D00A2" w:rsidRPr="003A4BC3" w:rsidRDefault="006D00A2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096DD19" w14:textId="77777777" w:rsidR="006D00A2" w:rsidRDefault="006D00A2" w:rsidP="005D23BC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CDF86" w14:textId="77777777" w:rsidR="006D00A2" w:rsidRPr="003A4BC3" w:rsidRDefault="006D00A2" w:rsidP="0025447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07F08B" w14:textId="77777777" w:rsidR="006D00A2" w:rsidRDefault="006D00A2" w:rsidP="0025447D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A3EEAC" w14:textId="77777777" w:rsidR="006D00A2" w:rsidRPr="003A4BC3" w:rsidRDefault="006D00A2" w:rsidP="0025447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407FEBA" w14:textId="77777777" w:rsidR="006D00A2" w:rsidRDefault="006D00A2" w:rsidP="0025447D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355B7" w:rsidRPr="00BF277A" w14:paraId="0C5A6CD2" w14:textId="77777777" w:rsidTr="006D00A2">
        <w:trPr>
          <w:trHeight w:val="80"/>
        </w:trPr>
        <w:tc>
          <w:tcPr>
            <w:tcW w:w="2880" w:type="dxa"/>
            <w:shd w:val="clear" w:color="auto" w:fill="auto"/>
          </w:tcPr>
          <w:p w14:paraId="4F4BE599" w14:textId="585608D2" w:rsidR="007355B7" w:rsidRDefault="007355B7" w:rsidP="0073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900" w:type="dxa"/>
          </w:tcPr>
          <w:p w14:paraId="2DB3EC22" w14:textId="419292A7" w:rsidR="007355B7" w:rsidRPr="007355B7" w:rsidRDefault="007355B7" w:rsidP="007355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5B7">
              <w:rPr>
                <w:rFonts w:ascii="Angsana New" w:hAnsi="Angsana New"/>
                <w:sz w:val="30"/>
                <w:szCs w:val="30"/>
                <w:lang w:val="en-US"/>
              </w:rPr>
              <w:t>7,496</w:t>
            </w:r>
          </w:p>
        </w:tc>
        <w:tc>
          <w:tcPr>
            <w:tcW w:w="270" w:type="dxa"/>
          </w:tcPr>
          <w:p w14:paraId="6A76AE1D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6027F9A" w14:textId="50B1BB31" w:rsidR="007355B7" w:rsidRDefault="007355B7" w:rsidP="007355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08E61476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AB9A5A" w14:textId="34BF20DD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7,729</w:t>
            </w:r>
          </w:p>
        </w:tc>
        <w:tc>
          <w:tcPr>
            <w:tcW w:w="236" w:type="dxa"/>
            <w:shd w:val="clear" w:color="auto" w:fill="auto"/>
          </w:tcPr>
          <w:p w14:paraId="3B4D6455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30EF19D" w14:textId="2432EDA3" w:rsidR="007355B7" w:rsidRPr="00970321" w:rsidRDefault="00970321" w:rsidP="0097032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7355B7" w:rsidRPr="005D23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0F57DA9F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86ABD49" w14:textId="54C3DCDC" w:rsidR="007355B7" w:rsidRDefault="007355B7" w:rsidP="007355B7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71EC63D8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4BF5CDE" w14:textId="5B12F417" w:rsidR="007355B7" w:rsidRDefault="00970321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7355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</w:tr>
      <w:tr w:rsidR="007355B7" w:rsidRPr="00BF277A" w14:paraId="4B8C4B60" w14:textId="77777777" w:rsidTr="00733E23">
        <w:trPr>
          <w:trHeight w:val="80"/>
        </w:trPr>
        <w:tc>
          <w:tcPr>
            <w:tcW w:w="2880" w:type="dxa"/>
            <w:shd w:val="clear" w:color="auto" w:fill="auto"/>
          </w:tcPr>
          <w:p w14:paraId="779D51E1" w14:textId="77777777" w:rsidR="007355B7" w:rsidRDefault="007355B7" w:rsidP="0073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</w:t>
            </w:r>
          </w:p>
          <w:p w14:paraId="21CFE77D" w14:textId="695B0CA9" w:rsidR="007355B7" w:rsidRDefault="007355B7" w:rsidP="0073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A3DF81" w14:textId="77777777" w:rsidR="007355B7" w:rsidRDefault="007355B7" w:rsidP="007355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FF06859" w14:textId="4CC256B7" w:rsidR="007355B7" w:rsidRPr="005D23BC" w:rsidRDefault="007355B7" w:rsidP="007355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270" w:type="dxa"/>
          </w:tcPr>
          <w:p w14:paraId="04DFF22E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6727FB" w14:textId="77777777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5A8C01" w14:textId="0975B894" w:rsidR="007355B7" w:rsidRDefault="007355B7" w:rsidP="007355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12B9CC2C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04FDC9" w14:textId="77777777" w:rsidR="007355B7" w:rsidRDefault="007355B7" w:rsidP="007355B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DA643C" w14:textId="1A88EE14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2,769</w:t>
            </w:r>
          </w:p>
        </w:tc>
        <w:tc>
          <w:tcPr>
            <w:tcW w:w="236" w:type="dxa"/>
            <w:shd w:val="clear" w:color="auto" w:fill="auto"/>
          </w:tcPr>
          <w:p w14:paraId="61445119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18A64B7" w14:textId="77777777" w:rsidR="007355B7" w:rsidRPr="005D23BC" w:rsidRDefault="007355B7" w:rsidP="007355B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4E81D4D" w14:textId="05467E9A" w:rsidR="007355B7" w:rsidRPr="00970321" w:rsidRDefault="007355B7" w:rsidP="0097032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3BC">
              <w:rPr>
                <w:rFonts w:ascii="Angsana New" w:hAnsi="Angsana New"/>
                <w:sz w:val="30"/>
                <w:szCs w:val="30"/>
              </w:rPr>
              <w:t>12,674</w:t>
            </w:r>
          </w:p>
        </w:tc>
        <w:tc>
          <w:tcPr>
            <w:tcW w:w="270" w:type="dxa"/>
          </w:tcPr>
          <w:p w14:paraId="27B8D80F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9B35B5" w14:textId="77777777" w:rsidR="007355B7" w:rsidRDefault="007355B7" w:rsidP="007355B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4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9457D0E" w14:textId="5E686440" w:rsidR="007355B7" w:rsidRDefault="007355B7" w:rsidP="007355B7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36" w:type="dxa"/>
          </w:tcPr>
          <w:p w14:paraId="79DB7878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5DAE30F" w14:textId="77777777" w:rsidR="007355B7" w:rsidRDefault="007355B7" w:rsidP="007355B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7" w:right="-108" w:hanging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3A9937E" w14:textId="1945A14D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13,276</w:t>
            </w:r>
          </w:p>
        </w:tc>
      </w:tr>
      <w:tr w:rsidR="007355B7" w:rsidRPr="00BF277A" w14:paraId="7550E761" w14:textId="77777777" w:rsidTr="00733E23">
        <w:trPr>
          <w:trHeight w:val="80"/>
        </w:trPr>
        <w:tc>
          <w:tcPr>
            <w:tcW w:w="2880" w:type="dxa"/>
            <w:shd w:val="clear" w:color="auto" w:fill="auto"/>
          </w:tcPr>
          <w:p w14:paraId="49F88A47" w14:textId="32290200" w:rsidR="007355B7" w:rsidRDefault="007355B7" w:rsidP="00735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DD9E82" w14:textId="56775286" w:rsidR="007355B7" w:rsidRPr="005D23BC" w:rsidRDefault="007355B7" w:rsidP="007355B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10,033</w:t>
            </w:r>
          </w:p>
        </w:tc>
        <w:tc>
          <w:tcPr>
            <w:tcW w:w="270" w:type="dxa"/>
          </w:tcPr>
          <w:p w14:paraId="7716BD76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F48B6" w14:textId="0436CAEE" w:rsidR="007355B7" w:rsidRDefault="007355B7" w:rsidP="007355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4E4536DF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6F129" w14:textId="591FBFC0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</w:t>
            </w:r>
            <w:r w:rsidR="009703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326E9E2B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69D27" w14:textId="6A5B8182" w:rsidR="007355B7" w:rsidRPr="00970321" w:rsidRDefault="007355B7" w:rsidP="00970321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0321" w:rsidRPr="009703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70321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970321" w:rsidRPr="00970321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70B7D095" w14:textId="77777777" w:rsidR="007355B7" w:rsidRPr="003A4BC3" w:rsidRDefault="007355B7" w:rsidP="007355B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C9E827" w14:textId="7EEBFB12" w:rsidR="007355B7" w:rsidRDefault="007355B7" w:rsidP="007355B7">
            <w:pPr>
              <w:pStyle w:val="acctfourfigures"/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632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1,204</w:t>
            </w:r>
          </w:p>
        </w:tc>
        <w:tc>
          <w:tcPr>
            <w:tcW w:w="236" w:type="dxa"/>
          </w:tcPr>
          <w:p w14:paraId="1ADBFC1C" w14:textId="77777777" w:rsidR="007355B7" w:rsidRPr="003A4BC3" w:rsidRDefault="007355B7" w:rsidP="007355B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36CC8" w14:textId="2FC51D49" w:rsidR="007355B7" w:rsidRDefault="007355B7" w:rsidP="007355B7">
            <w:pPr>
              <w:pStyle w:val="acctfourfigures"/>
              <w:tabs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703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703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D328572" w14:textId="40EA65EF" w:rsidR="008F722A" w:rsidRDefault="008F722A" w:rsidP="00391036">
      <w:pPr>
        <w:rPr>
          <w:rFonts w:asciiTheme="majorBidi" w:hAnsiTheme="majorBidi"/>
          <w:sz w:val="16"/>
          <w:szCs w:val="16"/>
          <w:cs/>
          <w:lang w:val="th-TH" w:eastAsia="x-none"/>
        </w:rPr>
      </w:pPr>
    </w:p>
    <w:p w14:paraId="7B5564BA" w14:textId="77777777" w:rsidR="008F722A" w:rsidRDefault="008F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6"/>
          <w:szCs w:val="16"/>
          <w:cs/>
          <w:lang w:val="th-TH" w:eastAsia="x-none"/>
        </w:rPr>
      </w:pPr>
      <w:r>
        <w:rPr>
          <w:rFonts w:asciiTheme="majorBidi" w:hAnsiTheme="majorBidi" w:cstheme="majorBidi"/>
          <w:sz w:val="16"/>
          <w:szCs w:val="16"/>
          <w:cs/>
          <w:lang w:val="th-TH" w:eastAsia="x-none"/>
        </w:rPr>
        <w:br w:type="page"/>
      </w:r>
    </w:p>
    <w:p w14:paraId="01FF7CB8" w14:textId="794C1C12" w:rsidR="00EF3FE4" w:rsidRPr="00BA2043" w:rsidRDefault="00560375" w:rsidP="003F098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098B">
        <w:rPr>
          <w:rFonts w:ascii="Angsana New" w:hAnsi="Angsana New"/>
          <w:sz w:val="30"/>
          <w:szCs w:val="30"/>
          <w:u w:val="none"/>
          <w:cs/>
        </w:rPr>
        <w:lastRenderedPageBreak/>
        <w:t>บุคคล</w:t>
      </w: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หรือกิจการที่เกี่ยวข้องกัน</w:t>
      </w:r>
    </w:p>
    <w:p w14:paraId="5F3C1904" w14:textId="3BD5A9CC" w:rsidR="008F3E5E" w:rsidRPr="009E7876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9E7876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80"/>
        <w:gridCol w:w="277"/>
        <w:gridCol w:w="1082"/>
        <w:gridCol w:w="274"/>
        <w:gridCol w:w="1078"/>
        <w:gridCol w:w="252"/>
        <w:gridCol w:w="1099"/>
      </w:tblGrid>
      <w:tr w:rsidR="00A72822" w:rsidRPr="008F722A" w14:paraId="0D429484" w14:textId="77777777" w:rsidTr="00EE11F3">
        <w:trPr>
          <w:tblHeader/>
        </w:trPr>
        <w:tc>
          <w:tcPr>
            <w:tcW w:w="2201" w:type="pct"/>
          </w:tcPr>
          <w:p w14:paraId="03E8B6FA" w14:textId="43BC9DB9" w:rsidR="00A72822" w:rsidRPr="008F722A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F72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8" w:type="pct"/>
            <w:gridSpan w:val="3"/>
          </w:tcPr>
          <w:p w14:paraId="11C053EA" w14:textId="4757B2DA" w:rsidR="00A72822" w:rsidRPr="008F722A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8F722A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C838999" w14:textId="5A53F96F" w:rsidR="00A72822" w:rsidRPr="008F722A" w:rsidRDefault="00A72822" w:rsidP="000A734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6FD" w:rsidRPr="008F722A" w14:paraId="7B7C1D14" w14:textId="77777777" w:rsidTr="00EE11F3">
        <w:trPr>
          <w:tblHeader/>
        </w:trPr>
        <w:tc>
          <w:tcPr>
            <w:tcW w:w="2201" w:type="pct"/>
          </w:tcPr>
          <w:p w14:paraId="0ABACFA2" w14:textId="6FC628C0" w:rsidR="008D2C41" w:rsidRPr="008F722A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455CA" w:rsidRPr="008F7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เก้าเดือน</w:t>
            </w:r>
            <w:r w:rsidRPr="008F7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สิ้นสุด</w:t>
            </w:r>
            <w:r w:rsidR="00D411FD" w:rsidRPr="008F7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9571D4" w:rsidRPr="008F722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2455CA" w:rsidRPr="008F72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88" w:type="pct"/>
            <w:vAlign w:val="bottom"/>
          </w:tcPr>
          <w:p w14:paraId="3BBC3425" w14:textId="756ADEBF" w:rsidR="008D2C41" w:rsidRPr="008F722A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11FD" w:rsidRPr="008F7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E29556B" w14:textId="77777777" w:rsidR="008D2C41" w:rsidRPr="008F722A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ECBE0" w14:textId="60F7F499" w:rsidR="008D2C41" w:rsidRPr="008F722A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11FD" w:rsidRPr="008F72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CA040B0" w14:textId="77777777" w:rsidR="008D2C41" w:rsidRPr="008F722A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ADEAADB" w14:textId="088C50F7" w:rsidR="008D2C41" w:rsidRPr="008F722A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11FD" w:rsidRPr="008F7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3B4D6468" w14:textId="77777777" w:rsidR="008D2C41" w:rsidRPr="008F722A" w:rsidRDefault="008D2C41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11C33F" w14:textId="5A806E50" w:rsidR="008D2C41" w:rsidRPr="008F722A" w:rsidRDefault="006A2236" w:rsidP="000A734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11FD" w:rsidRPr="008F72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B5C18" w:rsidRPr="008F722A" w14:paraId="71C5C7A9" w14:textId="77777777" w:rsidTr="00EE11F3">
        <w:trPr>
          <w:tblHeader/>
        </w:trPr>
        <w:tc>
          <w:tcPr>
            <w:tcW w:w="2201" w:type="pct"/>
          </w:tcPr>
          <w:p w14:paraId="63747642" w14:textId="77777777" w:rsidR="008D2C41" w:rsidRPr="008F722A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9" w:type="pct"/>
            <w:gridSpan w:val="7"/>
          </w:tcPr>
          <w:p w14:paraId="05E9B4B2" w14:textId="77777777" w:rsidR="008D2C41" w:rsidRPr="008F722A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836FD" w:rsidRPr="008F722A" w14:paraId="151AB186" w14:textId="77777777" w:rsidTr="00666A85">
        <w:tc>
          <w:tcPr>
            <w:tcW w:w="2201" w:type="pct"/>
          </w:tcPr>
          <w:p w14:paraId="4B8984AC" w14:textId="77777777" w:rsidR="00CF4D00" w:rsidRPr="008F722A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75B39213" w14:textId="77777777" w:rsidR="00CF4D00" w:rsidRPr="008F722A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04F7C9B5" w14:textId="77777777" w:rsidR="00CF4D00" w:rsidRPr="008F722A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F4D00" w:rsidRPr="008F722A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F4D00" w:rsidRPr="008F722A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DA48E64" w14:textId="77777777" w:rsidR="00CF4D00" w:rsidRPr="008F722A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F4D00" w:rsidRPr="008F722A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906FB7" w14:textId="2BD35D8A" w:rsidR="00CF4D00" w:rsidRPr="008F722A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446A8" w:rsidRPr="008F722A" w14:paraId="5EC92F79" w14:textId="77777777" w:rsidTr="0037370E">
        <w:trPr>
          <w:trHeight w:val="317"/>
        </w:trPr>
        <w:tc>
          <w:tcPr>
            <w:tcW w:w="2201" w:type="pct"/>
          </w:tcPr>
          <w:p w14:paraId="3C1926B0" w14:textId="77777777" w:rsidR="00F446A8" w:rsidRPr="008F722A" w:rsidRDefault="00F446A8" w:rsidP="00F446A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/>
                <w:cs/>
                <w:lang w:val="en-US"/>
              </w:rPr>
              <w:t>รายได้จากการขาย</w:t>
            </w:r>
          </w:p>
        </w:tc>
        <w:tc>
          <w:tcPr>
            <w:tcW w:w="588" w:type="pct"/>
          </w:tcPr>
          <w:p w14:paraId="2BEE12F1" w14:textId="3E2A5D37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67597BB1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0C0AF830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C71338" w14:textId="6D561C15" w:rsidR="00F446A8" w:rsidRPr="008F722A" w:rsidDel="008D2C41" w:rsidRDefault="00EE11F3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6,188</w:t>
            </w:r>
          </w:p>
        </w:tc>
        <w:tc>
          <w:tcPr>
            <w:tcW w:w="137" w:type="pct"/>
          </w:tcPr>
          <w:p w14:paraId="4A391D2A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C20BB96" w14:textId="36A7467E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50,952</w:t>
            </w:r>
          </w:p>
        </w:tc>
      </w:tr>
      <w:tr w:rsidR="00F446A8" w:rsidRPr="008F722A" w14:paraId="7A71D233" w14:textId="77777777" w:rsidTr="00666A85">
        <w:tc>
          <w:tcPr>
            <w:tcW w:w="2201" w:type="pct"/>
          </w:tcPr>
          <w:p w14:paraId="0345DA6A" w14:textId="7CC2C548" w:rsidR="00F446A8" w:rsidRPr="008F722A" w:rsidRDefault="00F446A8" w:rsidP="00F446A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  <w:tc>
          <w:tcPr>
            <w:tcW w:w="588" w:type="pct"/>
            <w:vAlign w:val="bottom"/>
          </w:tcPr>
          <w:p w14:paraId="29D8B9D3" w14:textId="7A46D820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7A5D98A9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73B68766" w14:textId="0BA4CD05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C754592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9FAD311" w14:textId="1B8030B7" w:rsidR="00F446A8" w:rsidRPr="008F722A" w:rsidRDefault="00EE11F3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26803BFF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208A7331" w14:textId="4A4820C5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50,900</w:t>
            </w:r>
          </w:p>
        </w:tc>
      </w:tr>
      <w:tr w:rsidR="00F446A8" w:rsidRPr="008F722A" w14:paraId="5E67080E" w14:textId="77777777" w:rsidTr="0037370E">
        <w:trPr>
          <w:trHeight w:val="272"/>
        </w:trPr>
        <w:tc>
          <w:tcPr>
            <w:tcW w:w="2201" w:type="pct"/>
          </w:tcPr>
          <w:p w14:paraId="7F4F6678" w14:textId="31ACF108" w:rsidR="00F446A8" w:rsidRPr="008F722A" w:rsidRDefault="00F446A8" w:rsidP="00F446A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/>
                <w:cs/>
                <w:lang w:val="en-US"/>
              </w:rPr>
              <w:t>รายได้อื่น</w:t>
            </w:r>
          </w:p>
        </w:tc>
        <w:tc>
          <w:tcPr>
            <w:tcW w:w="588" w:type="pct"/>
            <w:vAlign w:val="bottom"/>
          </w:tcPr>
          <w:p w14:paraId="241B0168" w14:textId="77129EAD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3B11B757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5D76C3B1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7C6791E" w14:textId="491A55CA" w:rsidR="00F446A8" w:rsidRPr="008F722A" w:rsidRDefault="00EE11F3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3,415</w:t>
            </w:r>
          </w:p>
        </w:tc>
        <w:tc>
          <w:tcPr>
            <w:tcW w:w="137" w:type="pct"/>
          </w:tcPr>
          <w:p w14:paraId="742168B5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BAEEC6" w14:textId="4C1E0CF8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405</w:t>
            </w:r>
          </w:p>
        </w:tc>
      </w:tr>
      <w:tr w:rsidR="00F446A8" w:rsidRPr="008F722A" w14:paraId="6DD54B33" w14:textId="77777777" w:rsidTr="00EE11F3">
        <w:trPr>
          <w:trHeight w:val="263"/>
        </w:trPr>
        <w:tc>
          <w:tcPr>
            <w:tcW w:w="2201" w:type="pct"/>
          </w:tcPr>
          <w:p w14:paraId="4A3ED1EA" w14:textId="77777777" w:rsidR="00F446A8" w:rsidRPr="008F722A" w:rsidRDefault="00F446A8" w:rsidP="00F446A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/>
                <w:cs/>
                <w:lang w:val="en-US"/>
              </w:rPr>
              <w:t>ซื้อสินค้า</w:t>
            </w:r>
          </w:p>
        </w:tc>
        <w:tc>
          <w:tcPr>
            <w:tcW w:w="588" w:type="pct"/>
            <w:vAlign w:val="bottom"/>
          </w:tcPr>
          <w:p w14:paraId="6707D320" w14:textId="3FBB17EC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323B59A7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0F83C0D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9ED59E" w14:textId="21881F3A" w:rsidR="00F446A8" w:rsidRPr="008F722A" w:rsidDel="008D2C41" w:rsidRDefault="00EE11F3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37" w:type="pct"/>
          </w:tcPr>
          <w:p w14:paraId="7F75ADCA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09922B4" w14:textId="37E4530C" w:rsidR="00F446A8" w:rsidRPr="008F722A" w:rsidDel="008D2C41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F446A8" w:rsidRPr="008F722A" w14:paraId="01B1DE2E" w14:textId="77777777" w:rsidTr="0037370E">
        <w:trPr>
          <w:trHeight w:val="245"/>
        </w:trPr>
        <w:tc>
          <w:tcPr>
            <w:tcW w:w="2201" w:type="pct"/>
          </w:tcPr>
          <w:p w14:paraId="684851FA" w14:textId="74F08C06" w:rsidR="00F446A8" w:rsidRPr="008F722A" w:rsidRDefault="00F446A8" w:rsidP="00F446A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588" w:type="pct"/>
          </w:tcPr>
          <w:p w14:paraId="397DE1A0" w14:textId="07919520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2D458FFE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0B1C715" w14:textId="0C222AA6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F2F593B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7EF5C9" w14:textId="7E22B508" w:rsidR="00F446A8" w:rsidRPr="008F722A" w:rsidDel="008D2C41" w:rsidRDefault="00EE11F3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FA8198D" w14:textId="77777777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EE92809" w14:textId="4D52BBBD" w:rsidR="00F446A8" w:rsidRPr="008F722A" w:rsidRDefault="00F446A8" w:rsidP="00F44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2,023</w:t>
            </w:r>
          </w:p>
        </w:tc>
      </w:tr>
      <w:tr w:rsidR="005F722A" w:rsidRPr="008F722A" w14:paraId="71AB72A7" w14:textId="77777777" w:rsidTr="00666A85">
        <w:tc>
          <w:tcPr>
            <w:tcW w:w="2201" w:type="pct"/>
          </w:tcPr>
          <w:p w14:paraId="4006777E" w14:textId="77777777" w:rsidR="005F722A" w:rsidRPr="009E7876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8" w:type="pct"/>
          </w:tcPr>
          <w:p w14:paraId="5322EED2" w14:textId="77777777" w:rsidR="005F722A" w:rsidRPr="009E7876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151" w:type="pct"/>
          </w:tcPr>
          <w:p w14:paraId="7E30C427" w14:textId="77777777" w:rsidR="005F722A" w:rsidRPr="009E7876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FE21284" w14:textId="77777777" w:rsidR="005F722A" w:rsidRPr="009E7876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0EED1FA8" w14:textId="77777777" w:rsidR="005F722A" w:rsidRPr="009E7876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</w:tcPr>
          <w:p w14:paraId="39E4315F" w14:textId="77777777" w:rsidR="005F722A" w:rsidRPr="009E7876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0246CBFA" w14:textId="77777777" w:rsidR="005F722A" w:rsidRPr="009E7876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</w:tcPr>
          <w:p w14:paraId="710BEDB7" w14:textId="77777777" w:rsidR="005F722A" w:rsidRPr="009E7876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5F722A" w:rsidRPr="008F722A" w14:paraId="458E307F" w14:textId="77777777" w:rsidTr="00666A85">
        <w:tc>
          <w:tcPr>
            <w:tcW w:w="2201" w:type="pct"/>
          </w:tcPr>
          <w:p w14:paraId="723C6A5F" w14:textId="77777777" w:rsidR="005F722A" w:rsidRPr="008F722A" w:rsidRDefault="005F722A" w:rsidP="005F722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8F722A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12C9C59C" w14:textId="77777777" w:rsidR="005F722A" w:rsidRPr="008F722A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51" w:type="pct"/>
          </w:tcPr>
          <w:p w14:paraId="61AEB854" w14:textId="77777777" w:rsidR="005F722A" w:rsidRPr="008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5F722A" w:rsidRPr="008F722A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5F722A" w:rsidRPr="008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3E5940" w14:textId="77777777" w:rsidR="005F722A" w:rsidRPr="008F722A" w:rsidDel="008D2C41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5F722A" w:rsidRPr="008F722A" w:rsidRDefault="005F722A" w:rsidP="005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69A93B" w14:textId="77777777" w:rsidR="005F722A" w:rsidRPr="008F722A" w:rsidDel="008D2C41" w:rsidRDefault="005F722A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D555A" w:rsidRPr="008F722A" w14:paraId="65499944" w14:textId="77777777" w:rsidTr="00EE11F3">
        <w:trPr>
          <w:trHeight w:val="254"/>
        </w:trPr>
        <w:tc>
          <w:tcPr>
            <w:tcW w:w="2201" w:type="pct"/>
          </w:tcPr>
          <w:p w14:paraId="261568C4" w14:textId="7D1067B1" w:rsidR="00CD555A" w:rsidRPr="008F722A" w:rsidRDefault="00CD555A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 w:hint="cs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8" w:type="pct"/>
          </w:tcPr>
          <w:p w14:paraId="1E60E0AD" w14:textId="3ABF7962" w:rsidR="00CD555A" w:rsidRPr="008F722A" w:rsidRDefault="0032028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51" w:type="pct"/>
          </w:tcPr>
          <w:p w14:paraId="05980C8A" w14:textId="77777777" w:rsidR="00CD555A" w:rsidRPr="008F722A" w:rsidRDefault="00CD555A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525CCBF" w14:textId="5EA0821C" w:rsidR="00CD555A" w:rsidRPr="008F722A" w:rsidRDefault="0032028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62C8139" w14:textId="77777777" w:rsidR="00CD555A" w:rsidRPr="008F722A" w:rsidRDefault="00CD555A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4662645" w14:textId="25A50AC1" w:rsidR="00CD555A" w:rsidRPr="008F722A" w:rsidRDefault="0032028E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0DD7189C" w14:textId="77777777" w:rsidR="00CD555A" w:rsidRPr="008F722A" w:rsidRDefault="00CD555A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FD7CFBF" w14:textId="7C4A9DBA" w:rsidR="00CD555A" w:rsidRPr="008F722A" w:rsidRDefault="00CD555A" w:rsidP="00866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41949" w:rsidRPr="008F722A" w14:paraId="17F54DCF" w14:textId="77777777" w:rsidTr="00525581">
        <w:trPr>
          <w:trHeight w:val="182"/>
        </w:trPr>
        <w:tc>
          <w:tcPr>
            <w:tcW w:w="2201" w:type="pct"/>
          </w:tcPr>
          <w:p w14:paraId="2B79B075" w14:textId="2474E51E" w:rsidR="00D41949" w:rsidRPr="008F722A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F722A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8" w:type="pct"/>
          </w:tcPr>
          <w:p w14:paraId="767335DE" w14:textId="6346661B" w:rsidR="00D41949" w:rsidRPr="008F722A" w:rsidRDefault="0037370E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</w:t>
            </w:r>
            <w:r w:rsidR="001D570A"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</w:t>
            </w:r>
            <w:r w:rsidR="00233B3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1" w:type="pct"/>
          </w:tcPr>
          <w:p w14:paraId="3CE67CC9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7510D9A6" w:rsidR="00D41949" w:rsidRPr="008F722A" w:rsidRDefault="00192112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3,229</w:t>
            </w:r>
          </w:p>
        </w:tc>
        <w:tc>
          <w:tcPr>
            <w:tcW w:w="149" w:type="pct"/>
          </w:tcPr>
          <w:p w14:paraId="58094A02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7691440" w14:textId="522CCE08" w:rsidR="00D41949" w:rsidRPr="008F722A" w:rsidRDefault="0032028E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1,036</w:t>
            </w:r>
          </w:p>
        </w:tc>
        <w:tc>
          <w:tcPr>
            <w:tcW w:w="137" w:type="pct"/>
          </w:tcPr>
          <w:p w14:paraId="153AE02D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EB6DAD1" w14:textId="50AEC38A" w:rsidR="00D41949" w:rsidRPr="008F722A" w:rsidRDefault="00192112" w:rsidP="00866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1,187</w:t>
            </w:r>
          </w:p>
        </w:tc>
      </w:tr>
      <w:tr w:rsidR="00EE11F3" w:rsidRPr="008F722A" w14:paraId="19466846" w14:textId="77777777" w:rsidTr="00666A85">
        <w:tc>
          <w:tcPr>
            <w:tcW w:w="2201" w:type="pct"/>
          </w:tcPr>
          <w:p w14:paraId="1B7ACD80" w14:textId="77777777" w:rsidR="00EE11F3" w:rsidRPr="009E7876" w:rsidRDefault="00EE11F3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88" w:type="pct"/>
          </w:tcPr>
          <w:p w14:paraId="512A57E7" w14:textId="77777777" w:rsidR="00EE11F3" w:rsidRPr="009E7876" w:rsidRDefault="00EE11F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1" w:type="pct"/>
          </w:tcPr>
          <w:p w14:paraId="607B1FCB" w14:textId="77777777" w:rsidR="00EE11F3" w:rsidRPr="009E7876" w:rsidRDefault="00EE11F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6E7F97A5" w14:textId="77777777" w:rsidR="00EE11F3" w:rsidRPr="009E7876" w:rsidRDefault="00EE11F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2FE97A2C" w14:textId="77777777" w:rsidR="00EE11F3" w:rsidRPr="009E7876" w:rsidRDefault="00EE11F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</w:tcPr>
          <w:p w14:paraId="2B00ACBF" w14:textId="77777777" w:rsidR="00EE11F3" w:rsidRPr="009E7876" w:rsidRDefault="00EE11F3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53EFEF28" w14:textId="77777777" w:rsidR="00EE11F3" w:rsidRPr="009E7876" w:rsidRDefault="00EE11F3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</w:tcPr>
          <w:p w14:paraId="36B6AE38" w14:textId="77777777" w:rsidR="00EE11F3" w:rsidRPr="009E7876" w:rsidRDefault="00EE11F3" w:rsidP="00866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41949" w:rsidRPr="008F722A" w14:paraId="269C4A9D" w14:textId="77777777" w:rsidTr="0037370E">
        <w:trPr>
          <w:trHeight w:val="263"/>
        </w:trPr>
        <w:tc>
          <w:tcPr>
            <w:tcW w:w="2201" w:type="pct"/>
          </w:tcPr>
          <w:p w14:paraId="45CA1E57" w14:textId="77777777" w:rsidR="00D41949" w:rsidRPr="008F722A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8F722A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88" w:type="pct"/>
          </w:tcPr>
          <w:p w14:paraId="75FAD0B6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225BF8B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197A799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B41CE82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41949" w:rsidRPr="008F722A" w14:paraId="06708BE9" w14:textId="77777777" w:rsidTr="00525581">
        <w:trPr>
          <w:trHeight w:val="173"/>
        </w:trPr>
        <w:tc>
          <w:tcPr>
            <w:tcW w:w="2201" w:type="pct"/>
          </w:tcPr>
          <w:p w14:paraId="54E72667" w14:textId="77777777" w:rsidR="00D41949" w:rsidRPr="008F722A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588" w:type="pct"/>
          </w:tcPr>
          <w:p w14:paraId="42B90E31" w14:textId="6830B68C" w:rsidR="00D41949" w:rsidRPr="008F722A" w:rsidRDefault="00701EB7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51" w:type="pct"/>
          </w:tcPr>
          <w:p w14:paraId="5062404C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50E4634F" w:rsidR="00D41949" w:rsidRPr="008F722A" w:rsidRDefault="00192112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1,362</w:t>
            </w:r>
          </w:p>
        </w:tc>
        <w:tc>
          <w:tcPr>
            <w:tcW w:w="149" w:type="pct"/>
          </w:tcPr>
          <w:p w14:paraId="724A575A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9060DEF" w14:textId="1FB2BEB4" w:rsidR="00D41949" w:rsidRPr="008F722A" w:rsidRDefault="00613DAC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1,284</w:t>
            </w:r>
          </w:p>
        </w:tc>
        <w:tc>
          <w:tcPr>
            <w:tcW w:w="137" w:type="pct"/>
          </w:tcPr>
          <w:p w14:paraId="68515593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4CDABF" w14:textId="0F991372" w:rsidR="00D41949" w:rsidRPr="008F722A" w:rsidRDefault="00192112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1,284</w:t>
            </w:r>
          </w:p>
        </w:tc>
      </w:tr>
      <w:tr w:rsidR="00944B30" w:rsidRPr="008F722A" w14:paraId="2EBAEBDD" w14:textId="77777777" w:rsidTr="00666A85">
        <w:tc>
          <w:tcPr>
            <w:tcW w:w="2201" w:type="pct"/>
          </w:tcPr>
          <w:p w14:paraId="68C41FA8" w14:textId="77777777" w:rsidR="00944B30" w:rsidRPr="009E7876" w:rsidRDefault="00944B30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46FF67EB" w14:textId="77777777" w:rsidR="00944B30" w:rsidRPr="009E7876" w:rsidDel="008D2C41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51" w:type="pct"/>
          </w:tcPr>
          <w:p w14:paraId="4F426DD3" w14:textId="77777777" w:rsidR="00944B30" w:rsidRPr="009E7876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427C0E1F" w14:textId="77777777" w:rsidR="00944B30" w:rsidRPr="009E7876" w:rsidDel="008D2C41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2C368644" w14:textId="77777777" w:rsidR="00944B30" w:rsidRPr="009E7876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</w:tcPr>
          <w:p w14:paraId="42C9B1B9" w14:textId="77777777" w:rsidR="00944B30" w:rsidRPr="009E7876" w:rsidDel="008D2C41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4EB3E9F0" w14:textId="77777777" w:rsidR="00944B30" w:rsidRPr="009E7876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</w:tcPr>
          <w:p w14:paraId="67226CF5" w14:textId="77777777" w:rsidR="00944B30" w:rsidRPr="009E7876" w:rsidDel="008D2C41" w:rsidRDefault="00944B30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D41949" w:rsidRPr="008F722A" w14:paraId="638758CB" w14:textId="77777777" w:rsidTr="00666A85">
        <w:tc>
          <w:tcPr>
            <w:tcW w:w="2201" w:type="pct"/>
          </w:tcPr>
          <w:p w14:paraId="26B417CD" w14:textId="77777777" w:rsidR="00D41949" w:rsidRPr="008F722A" w:rsidRDefault="00D41949" w:rsidP="00D41949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88" w:type="pct"/>
          </w:tcPr>
          <w:p w14:paraId="6601E91D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7258EEF9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D360038" w14:textId="77777777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D41949" w:rsidRPr="008F722A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4267C9C" w14:textId="5DA35369" w:rsidR="00D41949" w:rsidRPr="008F722A" w:rsidDel="008D2C41" w:rsidRDefault="00D41949" w:rsidP="00D41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92112" w:rsidRPr="008F722A" w14:paraId="62020F0B" w14:textId="77777777" w:rsidTr="00666A85">
        <w:tc>
          <w:tcPr>
            <w:tcW w:w="2201" w:type="pct"/>
          </w:tcPr>
          <w:p w14:paraId="5A6641B4" w14:textId="77777777" w:rsidR="00192112" w:rsidRPr="008F722A" w:rsidRDefault="00192112" w:rsidP="0019211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588" w:type="pct"/>
          </w:tcPr>
          <w:p w14:paraId="1FF38E0E" w14:textId="561E05FF" w:rsidR="00192112" w:rsidRPr="008F722A" w:rsidDel="008D2C41" w:rsidRDefault="00701EB7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45,726</w:t>
            </w:r>
          </w:p>
        </w:tc>
        <w:tc>
          <w:tcPr>
            <w:tcW w:w="151" w:type="pct"/>
          </w:tcPr>
          <w:p w14:paraId="5D9D65A2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59297364" w:rsidR="00192112" w:rsidRPr="008F722A" w:rsidDel="008D2C41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35,124</w:t>
            </w:r>
          </w:p>
        </w:tc>
        <w:tc>
          <w:tcPr>
            <w:tcW w:w="149" w:type="pct"/>
          </w:tcPr>
          <w:p w14:paraId="0AE23575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32980E1" w14:textId="1354CFFB" w:rsidR="00192112" w:rsidRPr="008F722A" w:rsidDel="008D2C41" w:rsidRDefault="00613DAC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00E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00E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7" w:type="pct"/>
          </w:tcPr>
          <w:p w14:paraId="0A41F422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F3F7F44" w14:textId="78A0FDA7" w:rsidR="00192112" w:rsidRPr="008F722A" w:rsidDel="008D2C41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15,826</w:t>
            </w:r>
          </w:p>
        </w:tc>
      </w:tr>
      <w:tr w:rsidR="00192112" w:rsidRPr="008F722A" w14:paraId="6C8D6549" w14:textId="77777777" w:rsidTr="00666A85">
        <w:tc>
          <w:tcPr>
            <w:tcW w:w="2201" w:type="pct"/>
          </w:tcPr>
          <w:p w14:paraId="5E043123" w14:textId="319B7336" w:rsidR="00192112" w:rsidRPr="008F722A" w:rsidRDefault="00192112" w:rsidP="0019211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</w:tcPr>
          <w:p w14:paraId="61DDF00B" w14:textId="38BDF031" w:rsidR="00192112" w:rsidRPr="008F722A" w:rsidDel="008D2C41" w:rsidRDefault="00701EB7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3,298</w:t>
            </w:r>
          </w:p>
        </w:tc>
        <w:tc>
          <w:tcPr>
            <w:tcW w:w="151" w:type="pct"/>
          </w:tcPr>
          <w:p w14:paraId="1A4EB828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263CA32A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2,245</w:t>
            </w:r>
          </w:p>
        </w:tc>
        <w:tc>
          <w:tcPr>
            <w:tcW w:w="149" w:type="pct"/>
          </w:tcPr>
          <w:p w14:paraId="449F83C3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8EA14A" w14:textId="0FFD6D8B" w:rsidR="00192112" w:rsidRPr="008F722A" w:rsidDel="008D2C41" w:rsidRDefault="00613DAC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1,453</w:t>
            </w:r>
          </w:p>
        </w:tc>
        <w:tc>
          <w:tcPr>
            <w:tcW w:w="137" w:type="pct"/>
          </w:tcPr>
          <w:p w14:paraId="18CE585F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F20E8BD" w14:textId="532FEED2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1,346</w:t>
            </w:r>
          </w:p>
        </w:tc>
      </w:tr>
      <w:tr w:rsidR="00192112" w:rsidRPr="008F722A" w14:paraId="774319CC" w14:textId="77777777" w:rsidTr="0037370E">
        <w:trPr>
          <w:trHeight w:val="218"/>
        </w:trPr>
        <w:tc>
          <w:tcPr>
            <w:tcW w:w="2201" w:type="pct"/>
          </w:tcPr>
          <w:p w14:paraId="73E3C985" w14:textId="413977C1" w:rsidR="00192112" w:rsidRPr="008F722A" w:rsidRDefault="00192112" w:rsidP="0019211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ผลประโยชน์อื่น ๆ</w:t>
            </w:r>
          </w:p>
        </w:tc>
        <w:tc>
          <w:tcPr>
            <w:tcW w:w="588" w:type="pct"/>
          </w:tcPr>
          <w:p w14:paraId="04B6F9F7" w14:textId="55BCECBB" w:rsidR="00192112" w:rsidRPr="008F722A" w:rsidDel="008D2C41" w:rsidRDefault="00701EB7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5,926</w:t>
            </w:r>
          </w:p>
        </w:tc>
        <w:tc>
          <w:tcPr>
            <w:tcW w:w="151" w:type="pct"/>
          </w:tcPr>
          <w:p w14:paraId="7AA03BF0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7F4C41F1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4,453</w:t>
            </w:r>
          </w:p>
        </w:tc>
        <w:tc>
          <w:tcPr>
            <w:tcW w:w="149" w:type="pct"/>
          </w:tcPr>
          <w:p w14:paraId="58884086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E204B4A" w14:textId="52250C59" w:rsidR="00192112" w:rsidRPr="008F722A" w:rsidDel="008D2C41" w:rsidRDefault="00300EFA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613DAC"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760</w:t>
            </w:r>
          </w:p>
        </w:tc>
        <w:tc>
          <w:tcPr>
            <w:tcW w:w="137" w:type="pct"/>
          </w:tcPr>
          <w:p w14:paraId="37F54454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74B1A77" w14:textId="70E9D191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1,612</w:t>
            </w:r>
          </w:p>
        </w:tc>
      </w:tr>
      <w:tr w:rsidR="00192112" w:rsidRPr="008F722A" w14:paraId="1A2D1009" w14:textId="77777777" w:rsidTr="00666A85">
        <w:tc>
          <w:tcPr>
            <w:tcW w:w="2201" w:type="pct"/>
          </w:tcPr>
          <w:p w14:paraId="714909C8" w14:textId="77777777" w:rsidR="00192112" w:rsidRPr="008F722A" w:rsidRDefault="00192112" w:rsidP="0019211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Theme="majorBidi" w:hAnsiTheme="majorBidi" w:cstheme="majorBidi"/>
                <w:cs/>
              </w:rPr>
            </w:pPr>
            <w:r w:rsidRPr="008F722A">
              <w:rPr>
                <w:rFonts w:asciiTheme="majorBidi" w:hAnsiTheme="majorBidi" w:cstheme="majorBidi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5EAB7033" w:rsidR="00192112" w:rsidRPr="008F722A" w:rsidRDefault="00701EB7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54,950</w:t>
            </w:r>
          </w:p>
        </w:tc>
        <w:tc>
          <w:tcPr>
            <w:tcW w:w="151" w:type="pct"/>
          </w:tcPr>
          <w:p w14:paraId="6FBAE103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2B8AC9E4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41,822</w:t>
            </w:r>
          </w:p>
        </w:tc>
        <w:tc>
          <w:tcPr>
            <w:tcW w:w="149" w:type="pct"/>
          </w:tcPr>
          <w:p w14:paraId="7D607060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6AFEAA0B" w:rsidR="00192112" w:rsidRPr="008F722A" w:rsidRDefault="00613DAC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="00300E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  <w:r w:rsidRPr="008F72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300EF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928</w:t>
            </w:r>
          </w:p>
        </w:tc>
        <w:tc>
          <w:tcPr>
            <w:tcW w:w="137" w:type="pct"/>
          </w:tcPr>
          <w:p w14:paraId="353159A3" w14:textId="77777777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55199B5D" w:rsidR="00192112" w:rsidRPr="008F722A" w:rsidRDefault="00192112" w:rsidP="00192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F722A">
              <w:rPr>
                <w:rFonts w:ascii="Angsana New" w:hAnsi="Angsana New"/>
                <w:sz w:val="30"/>
                <w:szCs w:val="30"/>
                <w:lang w:val="en-US" w:eastAsia="en-US"/>
              </w:rPr>
              <w:t>18,784</w:t>
            </w:r>
          </w:p>
        </w:tc>
      </w:tr>
    </w:tbl>
    <w:p w14:paraId="13E73835" w14:textId="4352F876" w:rsidR="008F722A" w:rsidRDefault="008F722A">
      <w:pPr>
        <w:rPr>
          <w:rFonts w:asciiTheme="majorBidi" w:hAnsiTheme="majorBidi" w:cstheme="majorBidi"/>
          <w:sz w:val="16"/>
          <w:szCs w:val="16"/>
        </w:rPr>
      </w:pPr>
    </w:p>
    <w:p w14:paraId="6112ABB8" w14:textId="77777777" w:rsidR="008F722A" w:rsidRDefault="008F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4"/>
        <w:gridCol w:w="266"/>
        <w:gridCol w:w="1082"/>
        <w:gridCol w:w="274"/>
        <w:gridCol w:w="1078"/>
        <w:gridCol w:w="268"/>
        <w:gridCol w:w="1082"/>
      </w:tblGrid>
      <w:tr w:rsidR="003E5233" w:rsidRPr="00BA2043" w14:paraId="2953045A" w14:textId="77777777" w:rsidTr="00666A85">
        <w:trPr>
          <w:trHeight w:val="427"/>
          <w:tblHeader/>
        </w:trPr>
        <w:tc>
          <w:tcPr>
            <w:tcW w:w="2205" w:type="pct"/>
          </w:tcPr>
          <w:p w14:paraId="26204697" w14:textId="21D555D8" w:rsidR="003E5233" w:rsidRPr="004D4F0E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3F40CA20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3396FB1A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422BE73E" w14:textId="77777777" w:rsidR="003E5233" w:rsidRPr="004D4F0E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5B79" w:rsidRPr="00BA2043" w14:paraId="55251CEC" w14:textId="77777777" w:rsidTr="00666A85">
        <w:trPr>
          <w:tblHeader/>
        </w:trPr>
        <w:tc>
          <w:tcPr>
            <w:tcW w:w="2205" w:type="pct"/>
          </w:tcPr>
          <w:p w14:paraId="0F5777F8" w14:textId="2A60E78C" w:rsidR="00985B79" w:rsidRPr="004D4F0E" w:rsidRDefault="000E6CAD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0" w:type="pct"/>
          </w:tcPr>
          <w:p w14:paraId="29A222C3" w14:textId="04FA6D1A" w:rsidR="00985B79" w:rsidRPr="004D4F0E" w:rsidRDefault="002455CA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4C1C591F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693E2A2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226A6208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63F8613" w14:textId="0513BA15" w:rsidR="00985B79" w:rsidRPr="004D4F0E" w:rsidRDefault="002455CA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2E077772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F7E2382" w14:textId="717C8A96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5B79" w:rsidRPr="00BA2043" w14:paraId="72C62240" w14:textId="77777777" w:rsidTr="00666A85">
        <w:trPr>
          <w:tblHeader/>
        </w:trPr>
        <w:tc>
          <w:tcPr>
            <w:tcW w:w="2205" w:type="pct"/>
          </w:tcPr>
          <w:p w14:paraId="4B65A49F" w14:textId="1D144BB8" w:rsidR="00985B79" w:rsidRPr="004D4F0E" w:rsidRDefault="00985B79" w:rsidP="000E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15693D8F" w14:textId="5E5DBAC5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5" w:type="pct"/>
          </w:tcPr>
          <w:p w14:paraId="016B499B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BF36AB2" w14:textId="41298D79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9" w:type="pct"/>
          </w:tcPr>
          <w:p w14:paraId="1450E8AA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EFA70FF" w14:textId="3E6F4360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pct"/>
          </w:tcPr>
          <w:p w14:paraId="68CDE7C6" w14:textId="77777777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E418633" w14:textId="22946A03" w:rsidR="00985B79" w:rsidRPr="004D4F0E" w:rsidRDefault="00985B79" w:rsidP="0098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004EE" w:rsidRPr="00BA2043" w14:paraId="0A2D3085" w14:textId="77777777" w:rsidTr="00666A85">
        <w:trPr>
          <w:tblHeader/>
        </w:trPr>
        <w:tc>
          <w:tcPr>
            <w:tcW w:w="2205" w:type="pct"/>
          </w:tcPr>
          <w:p w14:paraId="0B2EF184" w14:textId="06FD9F98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5" w:type="pct"/>
            <w:gridSpan w:val="7"/>
          </w:tcPr>
          <w:p w14:paraId="22F41DE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11F3" w:rsidRPr="00BA2043" w14:paraId="4A9B38DB" w14:textId="77777777" w:rsidTr="00EE11F3">
        <w:trPr>
          <w:trHeight w:val="290"/>
        </w:trPr>
        <w:tc>
          <w:tcPr>
            <w:tcW w:w="2205" w:type="pct"/>
          </w:tcPr>
          <w:p w14:paraId="10EF844E" w14:textId="36ED2A7C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FB36034" w14:textId="77777777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" w:type="pct"/>
          </w:tcPr>
          <w:p w14:paraId="2F7E89C0" w14:textId="77777777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47762F1" w14:textId="77777777" w:rsidR="00EE11F3" w:rsidRPr="004D4F0E" w:rsidRDefault="00EE11F3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131B8960" w14:textId="77777777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271E8D7" w14:textId="77777777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6FE4618" w14:textId="77777777" w:rsidR="00EE11F3" w:rsidRPr="004D4F0E" w:rsidRDefault="00EE11F3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3D3ACDB" w14:textId="77777777" w:rsidR="00EE11F3" w:rsidRPr="004D4F0E" w:rsidRDefault="00EE11F3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04EE" w:rsidRPr="00BA2043" w14:paraId="4AB26EE1" w14:textId="77777777" w:rsidTr="0037370E">
        <w:trPr>
          <w:trHeight w:val="155"/>
        </w:trPr>
        <w:tc>
          <w:tcPr>
            <w:tcW w:w="2205" w:type="pct"/>
          </w:tcPr>
          <w:p w14:paraId="78BF3FF0" w14:textId="6D33AB26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5" w:type="pct"/>
          </w:tcPr>
          <w:p w14:paraId="42E1A41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55FFF7C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2ED913B0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8D5000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6F1C7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7A471E7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5FBC" w:rsidRPr="00BA2043" w14:paraId="29BB93CD" w14:textId="77777777" w:rsidTr="00666A85">
        <w:tc>
          <w:tcPr>
            <w:tcW w:w="2205" w:type="pct"/>
          </w:tcPr>
          <w:p w14:paraId="043BE82F" w14:textId="6470C63A" w:rsidR="004E5FBC" w:rsidRPr="004D4F0E" w:rsidRDefault="004E5FBC" w:rsidP="004E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66B9CCF6" w:rsidR="004E5FBC" w:rsidRPr="004D4F0E" w:rsidRDefault="00613DA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3CFD577" w14:textId="54EA8804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373D1C9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10088C0" w14:textId="5D537B9B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5C8AEDD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1A2B30C" w14:textId="534D7EC1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0F3D"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4E5FBC" w:rsidRPr="00BA2043" w14:paraId="0CB462B8" w14:textId="77777777" w:rsidTr="00666A85">
        <w:tc>
          <w:tcPr>
            <w:tcW w:w="2205" w:type="pct"/>
          </w:tcPr>
          <w:p w14:paraId="4732E6D0" w14:textId="5BC8B8DE" w:rsidR="004E5FBC" w:rsidRPr="004D4F0E" w:rsidRDefault="004E5FBC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พีเอ็มซี เลเบิล แมททีเรียลส์ จำกัด</w:t>
            </w:r>
            <w:r w:rsidR="006179C6"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  <w:p w14:paraId="0D2240DD" w14:textId="3E690985" w:rsidR="006179C6" w:rsidRPr="004D4F0E" w:rsidRDefault="006179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เดิมชื่อ บริษัท พีเอ็มซี เลเบิล แมททีเรียลส์ จำกัด</w:t>
            </w:r>
            <w:r w:rsidRPr="004D4F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0" w:type="pct"/>
          </w:tcPr>
          <w:p w14:paraId="68240362" w14:textId="77777777" w:rsidR="004E5FBC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F8C27F0" w14:textId="48A2C5E8" w:rsidR="00613DA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5EE4EDF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1AE1072" w14:textId="77777777" w:rsidR="00213B9A" w:rsidRPr="004D4F0E" w:rsidRDefault="00213B9A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2D5EE" w14:textId="7E22150C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745B99E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0F79477" w14:textId="77777777" w:rsidR="003337C6" w:rsidRDefault="003337C6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174913" w14:textId="766ACD31" w:rsidR="00613DA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6" w:type="pct"/>
          </w:tcPr>
          <w:p w14:paraId="1D5B37E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889C0B3" w14:textId="77777777" w:rsidR="00213B9A" w:rsidRPr="004D4F0E" w:rsidRDefault="00213B9A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3E96AD5" w14:textId="081E0A65" w:rsidR="004E5FBC" w:rsidRPr="004D4F0E" w:rsidRDefault="00D40F3D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4E5FBC" w:rsidRPr="00BA2043" w14:paraId="48B8CBA9" w14:textId="77777777" w:rsidTr="00666A85">
        <w:tc>
          <w:tcPr>
            <w:tcW w:w="2205" w:type="pct"/>
          </w:tcPr>
          <w:p w14:paraId="48EDFF79" w14:textId="36B33BAC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278F2B87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80A2678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30385892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146" w:type="pct"/>
          </w:tcPr>
          <w:p w14:paraId="1156669A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12B0A2EC" w:rsidR="004E5FBC" w:rsidRPr="004D4F0E" w:rsidRDefault="00D40F3D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1,867</w:t>
            </w:r>
          </w:p>
        </w:tc>
      </w:tr>
      <w:tr w:rsidR="00E004EE" w:rsidRPr="00BA2043" w14:paraId="7601254E" w14:textId="77777777" w:rsidTr="00666A85">
        <w:tc>
          <w:tcPr>
            <w:tcW w:w="2205" w:type="pct"/>
          </w:tcPr>
          <w:p w14:paraId="526DE9A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E5236A9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</w:tcPr>
          <w:p w14:paraId="7307BD5E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C6BFE22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004EE" w:rsidRPr="00BA2043" w14:paraId="3176FF00" w14:textId="77777777" w:rsidTr="00EE11F3">
        <w:trPr>
          <w:trHeight w:val="326"/>
        </w:trPr>
        <w:tc>
          <w:tcPr>
            <w:tcW w:w="2205" w:type="pct"/>
          </w:tcPr>
          <w:p w14:paraId="61CD0808" w14:textId="47250C3A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876E35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9BA60B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23DD614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94A8E3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C3DA7D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45DE715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34CB" w:rsidRPr="00BA2043" w14:paraId="5B6D38C9" w14:textId="77777777" w:rsidTr="0037370E">
        <w:trPr>
          <w:trHeight w:val="290"/>
        </w:trPr>
        <w:tc>
          <w:tcPr>
            <w:tcW w:w="2205" w:type="pct"/>
          </w:tcPr>
          <w:p w14:paraId="7E3D6AC4" w14:textId="07A4F0B2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EB16D83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7C2F4CF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D368836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D634CB" w:rsidRPr="004D4F0E" w:rsidRDefault="00D634CB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3D05C2F" w14:textId="77777777" w:rsidR="00D634CB" w:rsidRPr="004D4F0E" w:rsidRDefault="00D634CB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5FBC" w:rsidRPr="00BA2043" w14:paraId="4A79B064" w14:textId="77777777" w:rsidTr="00666A85">
        <w:tc>
          <w:tcPr>
            <w:tcW w:w="2205" w:type="pct"/>
          </w:tcPr>
          <w:p w14:paraId="5F047B71" w14:textId="3C2B3654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Selic Australia Pty Ltd</w:t>
            </w:r>
          </w:p>
        </w:tc>
        <w:tc>
          <w:tcPr>
            <w:tcW w:w="590" w:type="pct"/>
          </w:tcPr>
          <w:p w14:paraId="4A008813" w14:textId="7CAAB1C0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3B5B46" w14:textId="2F5DF0A2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6F295ED9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28A38B" w14:textId="6B3FAED2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2F16D6F3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40FEBF" w14:textId="7995820A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2,605</w:t>
            </w:r>
          </w:p>
        </w:tc>
      </w:tr>
      <w:tr w:rsidR="00E544B4" w:rsidRPr="00BA2043" w14:paraId="0F0607D1" w14:textId="77777777" w:rsidTr="00666A85">
        <w:tc>
          <w:tcPr>
            <w:tcW w:w="2205" w:type="pct"/>
          </w:tcPr>
          <w:p w14:paraId="576728CD" w14:textId="17394E30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เทวกรรมโอสถ จำกัด</w:t>
            </w:r>
          </w:p>
        </w:tc>
        <w:tc>
          <w:tcPr>
            <w:tcW w:w="590" w:type="pct"/>
          </w:tcPr>
          <w:p w14:paraId="2B95178A" w14:textId="3B72155A" w:rsidR="00E544B4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1B4E586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3D5F7BB" w14:textId="7C372025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28DA7AA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F65D95C" w14:textId="1DFD2FFD" w:rsidR="00E544B4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46" w:type="pct"/>
          </w:tcPr>
          <w:p w14:paraId="71506587" w14:textId="77777777" w:rsidR="00E544B4" w:rsidRPr="004D4F0E" w:rsidRDefault="00E544B4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53D458" w14:textId="75669A37" w:rsidR="00E544B4" w:rsidRPr="004D4F0E" w:rsidRDefault="00E544B4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E5FBC" w:rsidRPr="00BA2043" w14:paraId="1B237C27" w14:textId="77777777" w:rsidTr="00613DAC">
        <w:trPr>
          <w:trHeight w:val="317"/>
        </w:trPr>
        <w:tc>
          <w:tcPr>
            <w:tcW w:w="2205" w:type="pct"/>
          </w:tcPr>
          <w:p w14:paraId="66242731" w14:textId="2B708111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22A9E840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ED85C79" w14:textId="11C910D8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6D6040D5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0A41208" w14:textId="5C7BB551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  <w:tc>
          <w:tcPr>
            <w:tcW w:w="146" w:type="pct"/>
          </w:tcPr>
          <w:p w14:paraId="5154910D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4D78E3" w14:textId="6CC1CBD0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4D4F0E" w:rsidRPr="00BA2043" w14:paraId="26154C31" w14:textId="77777777" w:rsidTr="00666A85">
        <w:tc>
          <w:tcPr>
            <w:tcW w:w="2205" w:type="pct"/>
          </w:tcPr>
          <w:p w14:paraId="57ECC877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31D35AAB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44A1902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79AE0EC1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</w:tcPr>
          <w:p w14:paraId="257908B0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2F4F041B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55D542F" w14:textId="77777777" w:rsidR="004D4F0E" w:rsidRPr="004D4F0E" w:rsidRDefault="004D4F0E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6873306A" w14:textId="77777777" w:rsidR="004D4F0E" w:rsidRPr="004D4F0E" w:rsidRDefault="004D4F0E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67F3" w:rsidRPr="00BA2043" w14:paraId="15D19AF9" w14:textId="77777777" w:rsidTr="0037370E">
        <w:trPr>
          <w:trHeight w:val="182"/>
        </w:trPr>
        <w:tc>
          <w:tcPr>
            <w:tcW w:w="2205" w:type="pct"/>
          </w:tcPr>
          <w:p w14:paraId="2A77F56C" w14:textId="7DD85E44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570EF850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74590B39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71074B5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6D5A05EA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1A1CAC2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26EC4BEB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2294F3C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67F3" w:rsidRPr="00BA2043" w14:paraId="09547DBD" w14:textId="77777777" w:rsidTr="00EE11F3">
        <w:trPr>
          <w:trHeight w:val="245"/>
        </w:trPr>
        <w:tc>
          <w:tcPr>
            <w:tcW w:w="2205" w:type="pct"/>
          </w:tcPr>
          <w:p w14:paraId="70EE043C" w14:textId="70A56032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76255C58" w14:textId="10E7CDB4" w:rsidR="003267F3" w:rsidRPr="004D4F0E" w:rsidRDefault="00613DAC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2548133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ED444A" w14:textId="0995EBFF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9" w:type="pct"/>
          </w:tcPr>
          <w:p w14:paraId="7F619EA6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10495A" w14:textId="27CB2DBC" w:rsidR="003267F3" w:rsidRPr="004D4F0E" w:rsidRDefault="00613DAC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0EDAF610" w14:textId="77777777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11E7AAA" w14:textId="134D488F" w:rsidR="003267F3" w:rsidRPr="004D4F0E" w:rsidRDefault="003267F3" w:rsidP="00326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5FBC" w:rsidRPr="00BA2043" w14:paraId="178E7011" w14:textId="77777777" w:rsidTr="001405A8">
        <w:trPr>
          <w:trHeight w:val="60"/>
        </w:trPr>
        <w:tc>
          <w:tcPr>
            <w:tcW w:w="2205" w:type="pct"/>
          </w:tcPr>
          <w:p w14:paraId="62AB35AC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90" w:type="pct"/>
          </w:tcPr>
          <w:p w14:paraId="5D36EB36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9" w:type="pct"/>
          </w:tcPr>
          <w:p w14:paraId="2281579D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9" w:type="pct"/>
          </w:tcPr>
          <w:p w14:paraId="570AD4FC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7" w:type="pct"/>
          </w:tcPr>
          <w:p w14:paraId="5599B52A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4E5FBC" w:rsidRPr="001405A8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9" w:type="pct"/>
          </w:tcPr>
          <w:p w14:paraId="08148DBE" w14:textId="77777777" w:rsidR="004E5FBC" w:rsidRPr="001405A8" w:rsidRDefault="004E5FBC" w:rsidP="004E5F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4"/>
                <w:szCs w:val="14"/>
                <w:lang w:eastAsia="x-none"/>
              </w:rPr>
            </w:pPr>
          </w:p>
        </w:tc>
      </w:tr>
      <w:tr w:rsidR="004E5FBC" w:rsidRPr="00BA2043" w14:paraId="47206F1C" w14:textId="77777777" w:rsidTr="00613DAC">
        <w:trPr>
          <w:trHeight w:val="236"/>
        </w:trPr>
        <w:tc>
          <w:tcPr>
            <w:tcW w:w="2205" w:type="pct"/>
          </w:tcPr>
          <w:p w14:paraId="7B2EA1BC" w14:textId="46F579CE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64FC7FFE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145" w:type="pct"/>
          </w:tcPr>
          <w:p w14:paraId="58D16859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9D14DE" w14:textId="70ED42F0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49" w:type="pct"/>
          </w:tcPr>
          <w:p w14:paraId="49367020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4B014E3A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146" w:type="pct"/>
          </w:tcPr>
          <w:p w14:paraId="4A9351FD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0BD3ED7" w14:textId="337B443B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4E5FBC" w:rsidRPr="00BA2043" w14:paraId="0CA5B2F9" w14:textId="77777777" w:rsidTr="0037370E">
        <w:trPr>
          <w:trHeight w:val="109"/>
        </w:trPr>
        <w:tc>
          <w:tcPr>
            <w:tcW w:w="2205" w:type="pct"/>
          </w:tcPr>
          <w:p w14:paraId="7CB981B7" w14:textId="46822D8D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1CA91D92" w:rsidR="004E5FBC" w:rsidRPr="004D4F0E" w:rsidRDefault="00613DA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409</w:t>
            </w:r>
          </w:p>
        </w:tc>
        <w:tc>
          <w:tcPr>
            <w:tcW w:w="145" w:type="pct"/>
          </w:tcPr>
          <w:p w14:paraId="1685B592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08452AA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</w:p>
        </w:tc>
        <w:tc>
          <w:tcPr>
            <w:tcW w:w="149" w:type="pct"/>
          </w:tcPr>
          <w:p w14:paraId="09E57363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4C6E47EE" w:rsidR="004E5FBC" w:rsidRPr="004D4F0E" w:rsidRDefault="00300EFA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1,167</w:t>
            </w:r>
          </w:p>
        </w:tc>
        <w:tc>
          <w:tcPr>
            <w:tcW w:w="146" w:type="pct"/>
          </w:tcPr>
          <w:p w14:paraId="025A928A" w14:textId="77777777" w:rsidR="004E5FBC" w:rsidRPr="004D4F0E" w:rsidRDefault="004E5FBC" w:rsidP="004E5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5257EA51" w:rsidR="004E5FBC" w:rsidRPr="004D4F0E" w:rsidRDefault="004E5FBC" w:rsidP="00AC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3,305</w:t>
            </w:r>
          </w:p>
        </w:tc>
      </w:tr>
      <w:tr w:rsidR="00991032" w:rsidRPr="00BA2043" w14:paraId="656EA3BD" w14:textId="77777777" w:rsidTr="001405A8">
        <w:trPr>
          <w:trHeight w:val="30"/>
        </w:trPr>
        <w:tc>
          <w:tcPr>
            <w:tcW w:w="2205" w:type="pct"/>
          </w:tcPr>
          <w:p w14:paraId="055F40DF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02761EA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9" w:type="pct"/>
          </w:tcPr>
          <w:p w14:paraId="41E42633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991032" w:rsidRPr="001405A8" w:rsidRDefault="00991032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A0FA661" w14:textId="77777777" w:rsidR="00991032" w:rsidRPr="001405A8" w:rsidRDefault="00991032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A28B1" w:rsidRPr="00BA2043" w14:paraId="4A80DB7E" w14:textId="77777777" w:rsidTr="00EE11F3">
        <w:trPr>
          <w:trHeight w:val="209"/>
        </w:trPr>
        <w:tc>
          <w:tcPr>
            <w:tcW w:w="2205" w:type="pct"/>
          </w:tcPr>
          <w:p w14:paraId="2AB1A321" w14:textId="37486240" w:rsidR="009A28B1" w:rsidRPr="004D4F0E" w:rsidRDefault="009A28B1" w:rsidP="009A28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BBC79EA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189DD97B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AD047E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A8819B" w14:textId="77777777" w:rsidR="009A28B1" w:rsidRPr="004D4F0E" w:rsidRDefault="009A28B1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4EE" w:rsidRPr="00BA2043" w14:paraId="6647E045" w14:textId="77777777" w:rsidTr="00EE11F3">
        <w:trPr>
          <w:trHeight w:val="164"/>
        </w:trPr>
        <w:tc>
          <w:tcPr>
            <w:tcW w:w="2205" w:type="pct"/>
          </w:tcPr>
          <w:p w14:paraId="01945334" w14:textId="51722883" w:rsidR="00E004EE" w:rsidRPr="004D4F0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24895EF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D6D9FB3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219498D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CB752AE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2FF46B2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5FBC" w:rsidRPr="00BA2043" w14:paraId="0DC9FAC0" w14:textId="77777777" w:rsidTr="00EE11F3">
        <w:trPr>
          <w:trHeight w:val="497"/>
        </w:trPr>
        <w:tc>
          <w:tcPr>
            <w:tcW w:w="2205" w:type="pct"/>
          </w:tcPr>
          <w:p w14:paraId="51F8457D" w14:textId="1A18CD0B" w:rsidR="003337C6" w:rsidRPr="004D4F0E" w:rsidRDefault="003337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พีเอ็มซี เลเบิล แมททีเรียลส์ จำกัด (มหาชน)</w:t>
            </w:r>
          </w:p>
          <w:p w14:paraId="5592C7BE" w14:textId="447EDF49" w:rsidR="004E5FBC" w:rsidRPr="004D4F0E" w:rsidRDefault="003337C6" w:rsidP="0033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เดิมชื่อ บริษัท พีเอ็มซี เลเบิล แมททีเรียลส์ จำกัด</w:t>
            </w:r>
            <w:r w:rsidRPr="004D4F0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590" w:type="pct"/>
          </w:tcPr>
          <w:p w14:paraId="70E7B76F" w14:textId="77777777" w:rsidR="004E5FBC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B0598B0" w14:textId="0475233A" w:rsidR="00613DAC" w:rsidRPr="004D4F0E" w:rsidRDefault="00613DA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4BA0A54" w14:textId="77777777" w:rsidR="00BA6B20" w:rsidRPr="004D4F0E" w:rsidRDefault="00BA6B2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B21E02" w14:textId="549B801D" w:rsidR="004E5FBC" w:rsidRPr="004D4F0E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36363ACC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50CEBD7" w14:textId="77777777" w:rsidR="004E5FBC" w:rsidRDefault="004E5FB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7A788D" w14:textId="3BC083C1" w:rsidR="00613DAC" w:rsidRPr="004D4F0E" w:rsidRDefault="00613DA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6" w:type="pct"/>
          </w:tcPr>
          <w:p w14:paraId="4A6FAE43" w14:textId="77777777" w:rsidR="004E5FBC" w:rsidRPr="004D4F0E" w:rsidRDefault="004E5FB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BD11989" w14:textId="77777777" w:rsidR="00BA6B20" w:rsidRPr="004D4F0E" w:rsidRDefault="00BA6B2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7D0F8A" w14:textId="5583CE1F" w:rsidR="004E5FBC" w:rsidRPr="004D4F0E" w:rsidRDefault="0001731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8F722A" w:rsidRPr="00BA2043" w14:paraId="4403000F" w14:textId="77777777" w:rsidTr="008F722A">
        <w:tc>
          <w:tcPr>
            <w:tcW w:w="2205" w:type="pct"/>
          </w:tcPr>
          <w:p w14:paraId="3FDD7690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90" w:type="pct"/>
          </w:tcPr>
          <w:p w14:paraId="2E1A373F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5" w:type="pct"/>
          </w:tcPr>
          <w:p w14:paraId="3EC649EC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9" w:type="pct"/>
          </w:tcPr>
          <w:p w14:paraId="580EBB00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9" w:type="pct"/>
          </w:tcPr>
          <w:p w14:paraId="4828C7CA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7" w:type="pct"/>
          </w:tcPr>
          <w:p w14:paraId="5F857396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6" w:type="pct"/>
          </w:tcPr>
          <w:p w14:paraId="1DB02E37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9" w:type="pct"/>
          </w:tcPr>
          <w:p w14:paraId="0AE9BCF7" w14:textId="77777777" w:rsidR="008F722A" w:rsidRPr="008F722A" w:rsidRDefault="008F722A" w:rsidP="008F7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E004EE" w:rsidRPr="00BA2043" w14:paraId="082762F4" w14:textId="77777777" w:rsidTr="00EE11F3">
        <w:trPr>
          <w:trHeight w:val="344"/>
        </w:trPr>
        <w:tc>
          <w:tcPr>
            <w:tcW w:w="2205" w:type="pct"/>
          </w:tcPr>
          <w:p w14:paraId="39C20849" w14:textId="5044BB4C" w:rsidR="00E004EE" w:rsidRPr="004D4F0E" w:rsidRDefault="00E004EE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0" w:type="pct"/>
          </w:tcPr>
          <w:p w14:paraId="63C4A89E" w14:textId="6A228A31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1D4BD52" w14:textId="04D49346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196FDD0A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37F91D6" w14:textId="20C6C732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359F27" w14:textId="3B46A8CE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04EE" w:rsidRPr="00BA2043" w14:paraId="66753F95" w14:textId="77777777" w:rsidTr="00EE11F3">
        <w:trPr>
          <w:trHeight w:val="308"/>
        </w:trPr>
        <w:tc>
          <w:tcPr>
            <w:tcW w:w="2205" w:type="pct"/>
          </w:tcPr>
          <w:p w14:paraId="526EFC77" w14:textId="33A5B8E4" w:rsidR="00E004EE" w:rsidRPr="004D4F0E" w:rsidRDefault="00612078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3C5EC07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AFC8CE1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5B56064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A3FAF33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310D51" w14:textId="77777777" w:rsidR="00E004EE" w:rsidRPr="004D4F0E" w:rsidRDefault="00E004EE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CD8DBCE" w14:textId="77777777" w:rsidR="00E004EE" w:rsidRPr="004D4F0E" w:rsidRDefault="00E004EE" w:rsidP="00E00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FD0" w:rsidRPr="00BA2043" w14:paraId="00AC32B3" w14:textId="77777777" w:rsidTr="00EE11F3">
        <w:trPr>
          <w:trHeight w:val="281"/>
        </w:trPr>
        <w:tc>
          <w:tcPr>
            <w:tcW w:w="2205" w:type="pct"/>
          </w:tcPr>
          <w:p w14:paraId="3B15177D" w14:textId="4A2FF410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6CC90117" w:rsidR="00943FD0" w:rsidRPr="004D4F0E" w:rsidRDefault="00701EB7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5" w:type="pct"/>
          </w:tcPr>
          <w:p w14:paraId="41DBF415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2E2F9216" w14:textId="2CB2F20A" w:rsidR="00943FD0" w:rsidRPr="004D4F0E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</w:t>
            </w:r>
          </w:p>
        </w:tc>
        <w:tc>
          <w:tcPr>
            <w:tcW w:w="149" w:type="pct"/>
          </w:tcPr>
          <w:p w14:paraId="72042244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3A38776" w14:textId="3438B66F" w:rsidR="00943FD0" w:rsidRPr="004D4F0E" w:rsidRDefault="00613DAC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46" w:type="pct"/>
          </w:tcPr>
          <w:p w14:paraId="53907DFA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93DBDEE" w14:textId="67FC3682" w:rsidR="00943FD0" w:rsidRPr="004D4F0E" w:rsidRDefault="00943FD0" w:rsidP="00C766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43FD0" w:rsidRPr="00BA2043" w14:paraId="7D135114" w14:textId="77777777" w:rsidTr="00EE11F3">
        <w:trPr>
          <w:trHeight w:val="227"/>
        </w:trPr>
        <w:tc>
          <w:tcPr>
            <w:tcW w:w="2205" w:type="pct"/>
          </w:tcPr>
          <w:p w14:paraId="78E656A1" w14:textId="51C40100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</w:t>
            </w: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763BB6AE" w:rsidR="00943FD0" w:rsidRPr="004D4F0E" w:rsidRDefault="00701EB7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1EBB7E0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9DF72B8" w14:textId="67674CCA" w:rsidR="00943FD0" w:rsidRPr="004D4F0E" w:rsidRDefault="00943FD0" w:rsidP="00D95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149" w:type="pct"/>
          </w:tcPr>
          <w:p w14:paraId="2C40C6F3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C1D2467" w14:textId="7EBB8089" w:rsidR="00943FD0" w:rsidRPr="004D4F0E" w:rsidRDefault="00613DAC" w:rsidP="00296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150A723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CCD5A70" w14:textId="00F9E1E4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FD0" w:rsidRPr="00BA2043" w14:paraId="15E8CB0C" w14:textId="77777777" w:rsidTr="00EE11F3">
        <w:trPr>
          <w:trHeight w:val="70"/>
        </w:trPr>
        <w:tc>
          <w:tcPr>
            <w:tcW w:w="2205" w:type="pct"/>
          </w:tcPr>
          <w:p w14:paraId="3CB06680" w14:textId="0D5B88A6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10039759" w14:textId="0B96113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74D1EA33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3412A190" w14:textId="69363EB5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5121B9FC" w14:textId="171F1FD8" w:rsidR="00943FD0" w:rsidRPr="000F7A8C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3FD0" w:rsidRPr="00BA2043" w14:paraId="4D01B7FF" w14:textId="77777777" w:rsidTr="00EE11F3">
        <w:trPr>
          <w:trHeight w:val="200"/>
        </w:trPr>
        <w:tc>
          <w:tcPr>
            <w:tcW w:w="2205" w:type="pct"/>
          </w:tcPr>
          <w:p w14:paraId="1EC23E50" w14:textId="71217EB6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4DAE47E9" w:rsidR="00943FD0" w:rsidRPr="004D4F0E" w:rsidRDefault="00701EB7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287</w:t>
            </w:r>
          </w:p>
        </w:tc>
        <w:tc>
          <w:tcPr>
            <w:tcW w:w="145" w:type="pct"/>
          </w:tcPr>
          <w:p w14:paraId="7078FBA9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C5B745C" w14:textId="01BCCFA9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49" w:type="pct"/>
          </w:tcPr>
          <w:p w14:paraId="0B8BD1E7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E0054BA" w14:textId="00F2E927" w:rsidR="00943FD0" w:rsidRPr="004D4F0E" w:rsidRDefault="00613DAC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287</w:t>
            </w:r>
          </w:p>
        </w:tc>
        <w:tc>
          <w:tcPr>
            <w:tcW w:w="146" w:type="pct"/>
          </w:tcPr>
          <w:p w14:paraId="3DBF13D3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6685E97" w14:textId="4FCE935E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943FD0" w:rsidRPr="00BA2043" w14:paraId="1594BFD9" w14:textId="77777777" w:rsidTr="0037370E">
        <w:trPr>
          <w:trHeight w:val="172"/>
        </w:trPr>
        <w:tc>
          <w:tcPr>
            <w:tcW w:w="2205" w:type="pct"/>
          </w:tcPr>
          <w:p w14:paraId="4792F055" w14:textId="42F85663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3A4ABC16" w:rsidR="00943FD0" w:rsidRPr="004D4F0E" w:rsidRDefault="00300EF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1,013</w:t>
            </w:r>
          </w:p>
        </w:tc>
        <w:tc>
          <w:tcPr>
            <w:tcW w:w="145" w:type="pct"/>
          </w:tcPr>
          <w:p w14:paraId="000972B5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4C16FA9E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1,521</w:t>
            </w:r>
          </w:p>
        </w:tc>
        <w:tc>
          <w:tcPr>
            <w:tcW w:w="149" w:type="pct"/>
          </w:tcPr>
          <w:p w14:paraId="6DEFEF13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1ECCDD3A" w:rsidR="00943FD0" w:rsidRPr="004D4F0E" w:rsidRDefault="00613DAC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146" w:type="pct"/>
          </w:tcPr>
          <w:p w14:paraId="0C7538E6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995365" w:rsidR="00943FD0" w:rsidRPr="004D4F0E" w:rsidRDefault="00943FD0" w:rsidP="00D9541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</w:tr>
      <w:tr w:rsidR="00943FD0" w:rsidRPr="00BA2043" w14:paraId="4E9B3CED" w14:textId="77777777" w:rsidTr="00EE11F3">
        <w:trPr>
          <w:trHeight w:val="40"/>
        </w:trPr>
        <w:tc>
          <w:tcPr>
            <w:tcW w:w="2205" w:type="pct"/>
          </w:tcPr>
          <w:p w14:paraId="1DE71E7D" w14:textId="1D2114EC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6895DF4" w14:textId="2EF6CF88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</w:tcPr>
          <w:p w14:paraId="1EE62A7E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7EF8D6DF" w14:textId="192C634D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</w:tcPr>
          <w:p w14:paraId="2B582492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6F7FBCBE" w14:textId="54E12F03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</w:tcPr>
          <w:p w14:paraId="1278BEB6" w14:textId="77777777" w:rsidR="00943FD0" w:rsidRPr="000F7A8C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3D38FEFE" w14:textId="56EA31FA" w:rsidR="00943FD0" w:rsidRPr="000F7A8C" w:rsidRDefault="00943FD0" w:rsidP="00E953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722A" w:rsidRPr="00BA2043" w14:paraId="3E6F67CF" w14:textId="77777777" w:rsidTr="00EE11F3">
        <w:trPr>
          <w:trHeight w:val="254"/>
        </w:trPr>
        <w:tc>
          <w:tcPr>
            <w:tcW w:w="2205" w:type="pct"/>
          </w:tcPr>
          <w:p w14:paraId="09D0A747" w14:textId="77777777" w:rsidR="008F722A" w:rsidRPr="004D4F0E" w:rsidRDefault="008F722A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24AE0245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4299E2BD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49C460D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1A382EF3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786DEC07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2C04BAE3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4C825122" w14:textId="77777777" w:rsidR="008F722A" w:rsidRPr="004D4F0E" w:rsidRDefault="008F722A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43FD0" w:rsidRPr="00BA2043" w14:paraId="6577E226" w14:textId="77777777" w:rsidTr="00EE11F3">
        <w:trPr>
          <w:trHeight w:val="254"/>
        </w:trPr>
        <w:tc>
          <w:tcPr>
            <w:tcW w:w="2205" w:type="pct"/>
          </w:tcPr>
          <w:p w14:paraId="0724C231" w14:textId="2629FBC7" w:rsidR="00943FD0" w:rsidRPr="004D4F0E" w:rsidRDefault="00943FD0" w:rsidP="00E9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4F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1AA40B9" w14:textId="33ACC328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</w:tcPr>
          <w:p w14:paraId="5B81E3D4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210E2810" w14:textId="5DD57B4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7241E840" w14:textId="05C7A269" w:rsidR="00943FD0" w:rsidRPr="004D4F0E" w:rsidRDefault="00943FD0" w:rsidP="00E95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43FD0" w:rsidRPr="00BA2043" w14:paraId="7AEBE011" w14:textId="77777777" w:rsidTr="00666A85">
        <w:tc>
          <w:tcPr>
            <w:tcW w:w="2205" w:type="pct"/>
          </w:tcPr>
          <w:p w14:paraId="618A43B8" w14:textId="56AE578E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0BDE73" w14:textId="352257BE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161BD1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DA0EB7C" w14:textId="301BCA08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4D999BF" w14:textId="5846D30F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FD0" w:rsidRPr="006C45EA" w14:paraId="5B12CBBB" w14:textId="77777777" w:rsidTr="00EE11F3">
        <w:trPr>
          <w:trHeight w:val="164"/>
        </w:trPr>
        <w:tc>
          <w:tcPr>
            <w:tcW w:w="2205" w:type="pct"/>
          </w:tcPr>
          <w:p w14:paraId="45FFE868" w14:textId="38D0AD61" w:rsidR="00943FD0" w:rsidRPr="004D4F0E" w:rsidRDefault="00943FD0" w:rsidP="00E0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692463A0" w:rsidR="00943FD0" w:rsidRPr="004D4F0E" w:rsidRDefault="00613DAC" w:rsidP="00C76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18,383</w:t>
            </w:r>
          </w:p>
        </w:tc>
        <w:tc>
          <w:tcPr>
            <w:tcW w:w="145" w:type="pct"/>
          </w:tcPr>
          <w:p w14:paraId="2A199592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28BDA88" w14:textId="3898297F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19,832</w:t>
            </w:r>
          </w:p>
        </w:tc>
        <w:tc>
          <w:tcPr>
            <w:tcW w:w="149" w:type="pct"/>
          </w:tcPr>
          <w:p w14:paraId="3A4B5ABD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E4DB80" w14:textId="761ED116" w:rsidR="00943FD0" w:rsidRPr="004D4F0E" w:rsidRDefault="00613DAC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18,383</w:t>
            </w:r>
          </w:p>
        </w:tc>
        <w:tc>
          <w:tcPr>
            <w:tcW w:w="146" w:type="pct"/>
          </w:tcPr>
          <w:p w14:paraId="21C5AB59" w14:textId="77777777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74B33E6" w14:textId="407CBD03" w:rsidR="00943FD0" w:rsidRPr="004D4F0E" w:rsidRDefault="00943FD0" w:rsidP="00E00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D4F0E">
              <w:rPr>
                <w:rFonts w:asciiTheme="majorBidi" w:hAnsiTheme="majorBidi" w:cstheme="majorBidi"/>
                <w:sz w:val="28"/>
                <w:szCs w:val="28"/>
              </w:rPr>
              <w:t>19,832</w:t>
            </w:r>
          </w:p>
        </w:tc>
      </w:tr>
    </w:tbl>
    <w:p w14:paraId="63C83CFE" w14:textId="5248C783" w:rsidR="0027035E" w:rsidRPr="0019501E" w:rsidRDefault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7CBCF130" w14:textId="5406C832" w:rsidR="008E136A" w:rsidRPr="0027035E" w:rsidRDefault="008E136A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035E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2703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ให้บริการงานด้านระบบสารสนเทศ</w:t>
      </w:r>
    </w:p>
    <w:p w14:paraId="233AFAFC" w14:textId="77777777" w:rsidR="0027035E" w:rsidRPr="0019501E" w:rsidRDefault="0027035E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2692015C" w14:textId="1D17BD29" w:rsidR="0027035E" w:rsidRDefault="008E136A" w:rsidP="0027035E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cs/>
        </w:rPr>
      </w:pPr>
      <w:r w:rsidRPr="0027035E">
        <w:rPr>
          <w:rFonts w:asciiTheme="majorBidi" w:hAnsiTheme="majorBidi" w:cstheme="majorBidi"/>
          <w:cs/>
        </w:rPr>
        <w:t>บริษัทมีสัญญา</w:t>
      </w:r>
      <w:r w:rsidRPr="0027035E">
        <w:rPr>
          <w:rFonts w:asciiTheme="majorBidi" w:eastAsia="Calibri" w:hAnsiTheme="majorBidi" w:cstheme="majorBidi"/>
          <w:cs/>
        </w:rPr>
        <w:t>ให้บริการงานด้านระบบสารสนเทศ</w:t>
      </w:r>
      <w:r w:rsidRPr="0027035E">
        <w:rPr>
          <w:rFonts w:asciiTheme="majorBidi" w:hAnsiTheme="majorBidi" w:cstheme="majorBidi"/>
          <w:cs/>
        </w:rPr>
        <w:t>กับบริษัทย่อยในประเทศสองแห่ง</w:t>
      </w:r>
      <w:r w:rsidR="0027035E">
        <w:rPr>
          <w:rFonts w:asciiTheme="majorBidi" w:hAnsiTheme="majorBidi" w:cstheme="majorBidi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ซึ่งมีผลบังคับใช้ตั้งแต่วันที่</w:t>
      </w:r>
      <w:r w:rsidR="00313A56">
        <w:rPr>
          <w:rFonts w:asciiTheme="majorBidi" w:hAnsiTheme="majorBidi" w:cs="Angsana New"/>
          <w:cs/>
        </w:rPr>
        <w:br/>
      </w:r>
      <w:r w:rsidR="0027035E" w:rsidRPr="0027035E">
        <w:rPr>
          <w:rFonts w:asciiTheme="majorBidi" w:hAnsiTheme="majorBidi" w:cs="Angsana New"/>
          <w:cs/>
        </w:rPr>
        <w:t>ที่กำหนดในสัญญา</w:t>
      </w:r>
      <w:r w:rsidR="0027035E">
        <w:rPr>
          <w:rFonts w:asciiTheme="majorBidi" w:hAnsiTheme="majorBidi" w:cs="Angsana New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โดยบริษัทจะเรียกเก็บค่</w:t>
      </w:r>
      <w:r w:rsidR="0027035E">
        <w:rPr>
          <w:rFonts w:asciiTheme="majorBidi" w:hAnsiTheme="majorBidi" w:cs="Angsana New" w:hint="cs"/>
          <w:cs/>
        </w:rPr>
        <w:t>าบริการ</w:t>
      </w:r>
      <w:r w:rsidR="0027035E" w:rsidRPr="0027035E">
        <w:rPr>
          <w:rFonts w:asciiTheme="majorBidi" w:hAnsiTheme="majorBidi" w:cs="Angsana New"/>
          <w:cs/>
        </w:rPr>
        <w:t>ดังกล่าวตามอัตราที่ระบุไว้</w:t>
      </w:r>
      <w:r w:rsidR="0027035E">
        <w:rPr>
          <w:rFonts w:asciiTheme="majorBidi" w:hAnsiTheme="majorBidi" w:cs="Angsana New" w:hint="cs"/>
          <w:cs/>
        </w:rPr>
        <w:t xml:space="preserve"> </w:t>
      </w:r>
      <w:r w:rsidR="0027035E" w:rsidRPr="0027035E">
        <w:rPr>
          <w:rFonts w:asciiTheme="majorBidi" w:hAnsiTheme="majorBidi" w:cs="Angsana New"/>
          <w:cs/>
        </w:rPr>
        <w:t>และสัญญาดังกล่าว</w:t>
      </w:r>
      <w:r w:rsidR="0027035E">
        <w:rPr>
          <w:rFonts w:asciiTheme="majorBidi" w:hAnsiTheme="majorBidi" w:cs="Angsana New" w:hint="cs"/>
          <w:cs/>
        </w:rPr>
        <w:t xml:space="preserve">มีระยะเวลา </w:t>
      </w:r>
      <w:r w:rsidR="0027035E">
        <w:rPr>
          <w:rFonts w:asciiTheme="majorBidi" w:hAnsiTheme="majorBidi" w:cs="Angsana New"/>
          <w:lang w:val="en-US"/>
        </w:rPr>
        <w:t xml:space="preserve">3 </w:t>
      </w:r>
      <w:r w:rsidR="0027035E">
        <w:rPr>
          <w:rFonts w:asciiTheme="majorBidi" w:hAnsiTheme="majorBidi" w:cs="Angsana New" w:hint="cs"/>
          <w:cs/>
          <w:lang w:val="en-US"/>
        </w:rPr>
        <w:t xml:space="preserve">ปี </w:t>
      </w:r>
      <w:r w:rsidR="00BA6B20">
        <w:rPr>
          <w:rFonts w:asciiTheme="majorBidi" w:hAnsiTheme="majorBidi" w:cs="Angsana New" w:hint="cs"/>
          <w:cs/>
          <w:lang w:val="en-US"/>
        </w:rPr>
        <w:t>ซึ่งจะ</w:t>
      </w:r>
      <w:r w:rsidR="0027035E" w:rsidRPr="0027035E">
        <w:rPr>
          <w:rFonts w:asciiTheme="majorBidi" w:hAnsiTheme="majorBidi" w:cs="Angsana New"/>
          <w:cs/>
        </w:rPr>
        <w:t>ต่ออายุสัญญา</w:t>
      </w:r>
      <w:r w:rsidR="00BA6B20">
        <w:rPr>
          <w:rFonts w:asciiTheme="majorBidi" w:hAnsiTheme="majorBidi" w:cs="Angsana New" w:hint="cs"/>
          <w:cs/>
        </w:rPr>
        <w:t>โดยอัตโนมัติ</w:t>
      </w:r>
      <w:r w:rsidR="0027035E" w:rsidRPr="0027035E">
        <w:rPr>
          <w:rFonts w:asciiTheme="majorBidi" w:hAnsiTheme="majorBidi" w:cs="Angsana New"/>
          <w:cs/>
        </w:rPr>
        <w:t xml:space="preserve">คราวละ </w:t>
      </w:r>
      <w:r w:rsidR="0027035E">
        <w:rPr>
          <w:rFonts w:asciiTheme="majorBidi" w:hAnsiTheme="majorBidi" w:cs="Angsana New"/>
          <w:lang w:val="en-US"/>
        </w:rPr>
        <w:t>3</w:t>
      </w:r>
      <w:r w:rsidR="0027035E" w:rsidRPr="0027035E">
        <w:rPr>
          <w:rFonts w:asciiTheme="majorBidi" w:hAnsiTheme="majorBidi" w:cs="Angsana New"/>
          <w:cs/>
        </w:rPr>
        <w:t xml:space="preserve"> ปี เว้นแต่จะถูกยกเลิกโดยฝ่ายใดฝ่ายหนึ่งได้แจ้งเป็นลายลักษณ์อักษร</w:t>
      </w:r>
      <w:r w:rsidR="00BA6B20">
        <w:rPr>
          <w:rFonts w:asciiTheme="majorBidi" w:hAnsiTheme="majorBidi" w:cs="Angsana New"/>
          <w:cs/>
        </w:rPr>
        <w:br/>
      </w:r>
      <w:r w:rsidR="0027035E" w:rsidRPr="0027035E">
        <w:rPr>
          <w:rFonts w:asciiTheme="majorBidi" w:hAnsiTheme="majorBidi" w:cs="Angsana New"/>
          <w:cs/>
        </w:rPr>
        <w:t xml:space="preserve">ให้อีกฝ่ายทราบล่วงหน้าเป็นระยะเวลาอย่างน้อย </w:t>
      </w:r>
      <w:r w:rsidR="00313A56" w:rsidRPr="00313A56">
        <w:rPr>
          <w:rFonts w:asciiTheme="majorBidi" w:hAnsiTheme="majorBidi" w:cs="Angsana New" w:hint="cs"/>
          <w:lang w:val="en-US"/>
        </w:rPr>
        <w:t>90</w:t>
      </w:r>
      <w:r w:rsidR="0027035E" w:rsidRPr="0027035E">
        <w:rPr>
          <w:rFonts w:asciiTheme="majorBidi" w:hAnsiTheme="majorBidi" w:cs="Angsana New"/>
          <w:cs/>
        </w:rPr>
        <w:t xml:space="preserve"> วัน </w:t>
      </w:r>
    </w:p>
    <w:p w14:paraId="32C0874A" w14:textId="5B9A2C1B" w:rsidR="00C63AFD" w:rsidRDefault="00C63AFD" w:rsidP="0027035E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cs/>
        </w:rPr>
      </w:pPr>
    </w:p>
    <w:p w14:paraId="449AE279" w14:textId="67B30D7C" w:rsidR="00C63AFD" w:rsidRDefault="003F4C2E" w:rsidP="00C6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การค้ำประกันเงินกู้ยืม</w:t>
      </w:r>
    </w:p>
    <w:p w14:paraId="5B193299" w14:textId="70B70EA4" w:rsidR="003F4C2E" w:rsidRDefault="003F4C2E" w:rsidP="00C6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B99B78" w14:textId="33199499" w:rsidR="003F4C2E" w:rsidRPr="003F4C2E" w:rsidRDefault="003F4C2E" w:rsidP="003F4C2E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cs/>
          <w:lang w:val="en-US"/>
        </w:rPr>
      </w:pPr>
      <w:r w:rsidRPr="003F4C2E">
        <w:rPr>
          <w:rFonts w:asciiTheme="majorBidi" w:hAnsiTheme="majorBidi" w:cs="Angsana New" w:hint="cs"/>
          <w:cs/>
          <w:lang w:val="en-US"/>
        </w:rPr>
        <w:t>ณ</w:t>
      </w:r>
      <w:r>
        <w:rPr>
          <w:rFonts w:asciiTheme="majorBidi" w:hAnsiTheme="majorBidi" w:cs="Angsana New" w:hint="cs"/>
          <w:cs/>
          <w:lang w:val="en-US"/>
        </w:rPr>
        <w:t xml:space="preserve"> วันที่ </w:t>
      </w:r>
      <w:r>
        <w:rPr>
          <w:rFonts w:asciiTheme="majorBidi" w:hAnsiTheme="majorBidi" w:cs="Angsana New"/>
          <w:lang w:val="en-US"/>
        </w:rPr>
        <w:t xml:space="preserve">30 </w:t>
      </w:r>
      <w:r>
        <w:rPr>
          <w:rFonts w:asciiTheme="majorBidi" w:hAnsiTheme="majorBidi" w:cs="Angsana New" w:hint="cs"/>
          <w:cs/>
          <w:lang w:val="en-US"/>
        </w:rPr>
        <w:t xml:space="preserve">กันยายน </w:t>
      </w:r>
      <w:r>
        <w:rPr>
          <w:rFonts w:asciiTheme="majorBidi" w:hAnsiTheme="majorBidi" w:cs="Angsana New"/>
          <w:lang w:val="en-US"/>
        </w:rPr>
        <w:t xml:space="preserve">2566 </w:t>
      </w:r>
      <w:r>
        <w:rPr>
          <w:rFonts w:asciiTheme="majorBidi" w:hAnsiTheme="majorBidi" w:cs="Angsana New" w:hint="cs"/>
          <w:cs/>
          <w:lang w:val="en-US"/>
        </w:rPr>
        <w:t xml:space="preserve">และ </w:t>
      </w:r>
      <w:r>
        <w:rPr>
          <w:rFonts w:asciiTheme="majorBidi" w:hAnsiTheme="majorBidi" w:cs="Angsana New"/>
          <w:lang w:val="en-US"/>
        </w:rPr>
        <w:t xml:space="preserve">31 </w:t>
      </w:r>
      <w:r>
        <w:rPr>
          <w:rFonts w:asciiTheme="majorBidi" w:hAnsiTheme="majorBidi" w:cs="Angsana New" w:hint="cs"/>
          <w:cs/>
          <w:lang w:val="en-US"/>
        </w:rPr>
        <w:t xml:space="preserve">ธันวาคม </w:t>
      </w:r>
      <w:r>
        <w:rPr>
          <w:rFonts w:asciiTheme="majorBidi" w:hAnsiTheme="majorBidi" w:cs="Angsana New"/>
          <w:lang w:val="en-US"/>
        </w:rPr>
        <w:t xml:space="preserve">2565 </w:t>
      </w:r>
      <w:r>
        <w:rPr>
          <w:rFonts w:asciiTheme="majorBidi" w:hAnsiTheme="majorBidi" w:cs="Angsana New" w:hint="cs"/>
          <w:cs/>
          <w:lang w:val="en-US"/>
        </w:rPr>
        <w:t>กลุ่มบริษัทมีการค้ำประกันเงินกู้ยืม ดังนี้</w:t>
      </w:r>
    </w:p>
    <w:p w14:paraId="02896D39" w14:textId="6D2FD828" w:rsidR="00C63AFD" w:rsidRDefault="00C63AFD" w:rsidP="00C6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845611" w14:textId="3D070CEA" w:rsidR="00C63AFD" w:rsidRDefault="00C63AFD" w:rsidP="003F4C2E">
      <w:pPr>
        <w:pStyle w:val="a"/>
        <w:widowControl w:val="0"/>
        <w:numPr>
          <w:ilvl w:val="0"/>
          <w:numId w:val="43"/>
        </w:numPr>
        <w:tabs>
          <w:tab w:val="left" w:pos="540"/>
        </w:tabs>
        <w:ind w:left="540" w:hanging="540"/>
        <w:jc w:val="thaiDistribute"/>
        <w:rPr>
          <w:rFonts w:asciiTheme="majorBidi" w:hAnsiTheme="majorBidi" w:cs="Angsana New"/>
          <w:cs/>
        </w:rPr>
      </w:pPr>
      <w:r w:rsidRPr="00C63AFD">
        <w:rPr>
          <w:rFonts w:asciiTheme="majorBidi" w:hAnsiTheme="majorBidi" w:cs="Angsana New"/>
          <w:cs/>
        </w:rPr>
        <w:t>บริษัท พีเอ็มซี เลเบิล แมททีเรียลส์ จำกัด (มหาชน)</w:t>
      </w:r>
      <w:r w:rsidR="003F4C2E">
        <w:rPr>
          <w:rFonts w:asciiTheme="majorBidi" w:hAnsiTheme="majorBidi" w:cs="Angsana New" w:hint="cs"/>
          <w:cs/>
        </w:rPr>
        <w:t xml:space="preserve"> (</w:t>
      </w:r>
      <w:r w:rsidR="003F4C2E">
        <w:rPr>
          <w:rFonts w:asciiTheme="majorBidi" w:hAnsiTheme="majorBidi" w:cs="Angsana New"/>
          <w:lang w:val="en-US"/>
        </w:rPr>
        <w:t>PMC</w:t>
      </w:r>
      <w:r w:rsidR="003F4C2E">
        <w:rPr>
          <w:rFonts w:asciiTheme="majorBidi" w:hAnsiTheme="majorBidi" w:cs="Angsana New" w:hint="cs"/>
          <w:cs/>
        </w:rPr>
        <w:t>)</w:t>
      </w:r>
      <w:r>
        <w:rPr>
          <w:rFonts w:asciiTheme="majorBidi" w:hAnsiTheme="majorBidi" w:cs="Angsana New" w:hint="cs"/>
          <w:cs/>
        </w:rPr>
        <w:t xml:space="preserve"> </w:t>
      </w:r>
      <w:r w:rsidRPr="00C63AFD">
        <w:rPr>
          <w:rFonts w:asciiTheme="majorBidi" w:hAnsiTheme="majorBidi" w:cstheme="majorBidi"/>
          <w:cs/>
        </w:rPr>
        <w:t xml:space="preserve">และ </w:t>
      </w:r>
      <w:r w:rsidRPr="00C63AFD">
        <w:rPr>
          <w:rFonts w:asciiTheme="majorBidi" w:hAnsiTheme="majorBidi" w:cs="Angsana New"/>
          <w:cs/>
        </w:rPr>
        <w:t xml:space="preserve">PMC Label Materials Pte. Ltd. </w:t>
      </w:r>
      <w:r w:rsidR="003F4C2E">
        <w:rPr>
          <w:rFonts w:asciiTheme="majorBidi" w:hAnsiTheme="majorBidi" w:cstheme="majorBidi" w:hint="cs"/>
          <w:cs/>
        </w:rPr>
        <w:t xml:space="preserve">(PMCS) </w:t>
      </w:r>
      <w:r w:rsidRPr="00C63AFD">
        <w:rPr>
          <w:rFonts w:asciiTheme="majorBidi" w:hAnsiTheme="majorBidi" w:cstheme="majorBidi"/>
          <w:cs/>
        </w:rPr>
        <w:t xml:space="preserve">ซึ่งเป็นบริษัทย่อย </w:t>
      </w:r>
      <w:r w:rsidR="003F4C2E">
        <w:rPr>
          <w:rFonts w:asciiTheme="majorBidi" w:hAnsiTheme="majorBidi" w:cstheme="majorBidi" w:hint="cs"/>
          <w:cs/>
        </w:rPr>
        <w:t>มีภาระ</w:t>
      </w:r>
      <w:r w:rsidRPr="00C63AFD">
        <w:rPr>
          <w:rFonts w:asciiTheme="majorBidi" w:hAnsiTheme="majorBidi" w:cstheme="majorBidi"/>
          <w:cs/>
        </w:rPr>
        <w:t>การค้ำประกันเงินกู้ยืมระยะยาวจากสถาบันการเงินในประเทศแห่งหนึ่งของบริษัท โดยสินทรัพย์</w:t>
      </w:r>
      <w:r w:rsidRPr="00E76185">
        <w:rPr>
          <w:rFonts w:asciiTheme="majorBidi" w:hAnsiTheme="majorBidi" w:cstheme="majorBidi"/>
          <w:spacing w:val="-6"/>
          <w:cs/>
        </w:rPr>
        <w:t>ที่ใช้เป็นหลักประกันรวมถึงหุ้นของ</w:t>
      </w:r>
      <w:r w:rsidR="003F4C2E" w:rsidRPr="00E76185">
        <w:rPr>
          <w:rFonts w:asciiTheme="majorBidi" w:hAnsiTheme="majorBidi" w:cstheme="majorBidi" w:hint="cs"/>
          <w:spacing w:val="-6"/>
          <w:cs/>
        </w:rPr>
        <w:t xml:space="preserve"> PMC </w:t>
      </w:r>
      <w:r w:rsidRPr="00E76185">
        <w:rPr>
          <w:rFonts w:asciiTheme="majorBidi" w:hAnsiTheme="majorBidi" w:cstheme="majorBidi"/>
          <w:spacing w:val="-6"/>
          <w:cs/>
        </w:rPr>
        <w:t xml:space="preserve">ที่เป็นกรรมสิทธิ์ของบริษัท ทั้งนี้ ณ วันที่ </w:t>
      </w:r>
      <w:r w:rsidRPr="00E76185">
        <w:rPr>
          <w:rFonts w:asciiTheme="majorBidi" w:hAnsiTheme="majorBidi" w:cs="Angsana New"/>
          <w:spacing w:val="-6"/>
          <w:cs/>
        </w:rPr>
        <w:t>30</w:t>
      </w:r>
      <w:r w:rsidRPr="00E76185">
        <w:rPr>
          <w:rFonts w:asciiTheme="majorBidi" w:hAnsiTheme="majorBidi" w:cstheme="majorBidi"/>
          <w:spacing w:val="-6"/>
          <w:cs/>
        </w:rPr>
        <w:t xml:space="preserve"> กันยายน </w:t>
      </w:r>
      <w:r w:rsidRPr="00E76185">
        <w:rPr>
          <w:rFonts w:asciiTheme="majorBidi" w:hAnsiTheme="majorBidi" w:cs="Angsana New"/>
          <w:spacing w:val="-6"/>
          <w:cs/>
        </w:rPr>
        <w:t>2566</w:t>
      </w:r>
      <w:r w:rsidRPr="00E76185">
        <w:rPr>
          <w:rFonts w:asciiTheme="majorBidi" w:hAnsiTheme="majorBidi" w:cstheme="majorBidi"/>
          <w:spacing w:val="-6"/>
          <w:cs/>
        </w:rPr>
        <w:t xml:space="preserve"> เงินกู้ยืมระยะยาว</w:t>
      </w:r>
      <w:r w:rsidRPr="00C63AFD">
        <w:rPr>
          <w:rFonts w:asciiTheme="majorBidi" w:hAnsiTheme="majorBidi" w:cstheme="majorBidi"/>
          <w:cs/>
        </w:rPr>
        <w:t>จากสถาบันการเงินดังกล่าวของ</w:t>
      </w:r>
      <w:r w:rsidR="003F4C2E">
        <w:rPr>
          <w:rFonts w:asciiTheme="majorBidi" w:hAnsiTheme="majorBidi" w:cstheme="majorBidi" w:hint="cs"/>
          <w:cs/>
        </w:rPr>
        <w:t>บริษัท</w:t>
      </w:r>
      <w:r w:rsidRPr="00C63AFD">
        <w:rPr>
          <w:rFonts w:asciiTheme="majorBidi" w:hAnsiTheme="majorBidi" w:cstheme="majorBidi"/>
          <w:cs/>
        </w:rPr>
        <w:t xml:space="preserve">มีจำนวน </w:t>
      </w:r>
      <w:r w:rsidRPr="00C63AFD">
        <w:rPr>
          <w:rFonts w:asciiTheme="majorBidi" w:hAnsiTheme="majorBidi" w:cs="Angsana New"/>
          <w:cs/>
        </w:rPr>
        <w:t>85.87</w:t>
      </w:r>
      <w:r w:rsidRPr="00C63AFD">
        <w:rPr>
          <w:rFonts w:asciiTheme="majorBidi" w:hAnsiTheme="majorBidi" w:cstheme="majorBidi"/>
          <w:cs/>
        </w:rPr>
        <w:t xml:space="preserve"> ล้านบาท </w:t>
      </w:r>
      <w:r w:rsidRPr="00717862">
        <w:rPr>
          <w:rFonts w:asciiTheme="majorBidi" w:hAnsiTheme="majorBidi" w:cs="Angsana New"/>
          <w:i/>
          <w:iCs/>
          <w:cs/>
        </w:rPr>
        <w:t xml:space="preserve">(31 </w:t>
      </w:r>
      <w:r w:rsidRPr="00717862">
        <w:rPr>
          <w:rFonts w:asciiTheme="majorBidi" w:hAnsiTheme="majorBidi" w:cstheme="majorBidi"/>
          <w:i/>
          <w:iCs/>
          <w:cs/>
        </w:rPr>
        <w:t xml:space="preserve">ธันวาคม </w:t>
      </w:r>
      <w:r w:rsidRPr="00717862">
        <w:rPr>
          <w:rFonts w:asciiTheme="majorBidi" w:hAnsiTheme="majorBidi" w:cs="Angsana New"/>
          <w:i/>
          <w:iCs/>
          <w:cs/>
        </w:rPr>
        <w:t xml:space="preserve">2565: 105.84 </w:t>
      </w:r>
      <w:r w:rsidRPr="00717862">
        <w:rPr>
          <w:rFonts w:asciiTheme="majorBidi" w:hAnsiTheme="majorBidi" w:cstheme="majorBidi"/>
          <w:i/>
          <w:iCs/>
          <w:cs/>
        </w:rPr>
        <w:t>ล้านบาท)</w:t>
      </w:r>
    </w:p>
    <w:p w14:paraId="2B9FBF87" w14:textId="77777777" w:rsidR="003F4C2E" w:rsidRDefault="003F4C2E" w:rsidP="003F4C2E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cs/>
        </w:rPr>
      </w:pPr>
    </w:p>
    <w:p w14:paraId="3008A333" w14:textId="747E998E" w:rsidR="003F4C2E" w:rsidRPr="00C63AFD" w:rsidRDefault="003F4C2E" w:rsidP="003F4C2E">
      <w:pPr>
        <w:pStyle w:val="a"/>
        <w:widowControl w:val="0"/>
        <w:numPr>
          <w:ilvl w:val="0"/>
          <w:numId w:val="43"/>
        </w:numPr>
        <w:tabs>
          <w:tab w:val="left" w:pos="540"/>
        </w:tabs>
        <w:ind w:left="540" w:hanging="540"/>
        <w:jc w:val="thaiDistribute"/>
        <w:rPr>
          <w:rFonts w:asciiTheme="majorBidi" w:hAnsiTheme="majorBidi" w:cs="Angsana New"/>
          <w:cs/>
        </w:rPr>
      </w:pPr>
      <w:r w:rsidRPr="003F4C2E">
        <w:rPr>
          <w:rFonts w:asciiTheme="majorBidi" w:hAnsiTheme="majorBidi" w:cs="Angsana New"/>
          <w:cs/>
        </w:rPr>
        <w:t>บริษัท ดีวีเค เฮลท์แคร์ จํากัด (DHC) ซ</w:t>
      </w:r>
      <w:r>
        <w:rPr>
          <w:rFonts w:asciiTheme="majorBidi" w:hAnsiTheme="majorBidi" w:cs="Angsana New" w:hint="cs"/>
          <w:cs/>
        </w:rPr>
        <w:t>ึ่</w:t>
      </w:r>
      <w:r w:rsidRPr="003F4C2E">
        <w:rPr>
          <w:rFonts w:asciiTheme="majorBidi" w:hAnsiTheme="majorBidi" w:cs="Angsana New"/>
          <w:cs/>
        </w:rPr>
        <w:t>งเป็นบริษัทย่อย</w:t>
      </w:r>
      <w:r w:rsidR="00717862">
        <w:rPr>
          <w:rFonts w:asciiTheme="majorBidi" w:hAnsiTheme="majorBidi" w:cs="Angsana New" w:hint="cs"/>
          <w:cs/>
        </w:rPr>
        <w:t>ทางอ้อม</w:t>
      </w:r>
      <w:r w:rsidRPr="003F4C2E">
        <w:rPr>
          <w:rFonts w:asciiTheme="majorBidi" w:hAnsiTheme="majorBidi" w:cs="Angsana New"/>
          <w:cs/>
        </w:rPr>
        <w:t xml:space="preserve"> ได้รับการค</w:t>
      </w:r>
      <w:r w:rsidR="00717862">
        <w:rPr>
          <w:rFonts w:asciiTheme="majorBidi" w:hAnsiTheme="majorBidi" w:cs="Angsana New" w:hint="cs"/>
          <w:cs/>
        </w:rPr>
        <w:t>้ำ</w:t>
      </w:r>
      <w:r w:rsidRPr="003F4C2E">
        <w:rPr>
          <w:rFonts w:asciiTheme="majorBidi" w:hAnsiTheme="majorBidi" w:cs="Angsana New"/>
          <w:cs/>
        </w:rPr>
        <w:t>ประกันเงินกู้ยืมระยะยาวจากสถาบันการเงินในประเทศไทยแห่งหน</w:t>
      </w:r>
      <w:r w:rsidR="00717862">
        <w:rPr>
          <w:rFonts w:asciiTheme="majorBidi" w:hAnsiTheme="majorBidi" w:cs="Angsana New" w:hint="cs"/>
          <w:cs/>
        </w:rPr>
        <w:t>ึ่</w:t>
      </w:r>
      <w:r w:rsidRPr="003F4C2E">
        <w:rPr>
          <w:rFonts w:asciiTheme="majorBidi" w:hAnsiTheme="majorBidi" w:cs="Angsana New"/>
          <w:cs/>
        </w:rPr>
        <w:t>งจาก</w:t>
      </w:r>
      <w:r w:rsidR="00717862">
        <w:rPr>
          <w:rFonts w:asciiTheme="majorBidi" w:hAnsiTheme="majorBidi" w:cs="Angsana New" w:hint="cs"/>
          <w:cs/>
        </w:rPr>
        <w:t>บริษัท และ</w:t>
      </w:r>
      <w:r w:rsidRPr="003F4C2E">
        <w:rPr>
          <w:rFonts w:asciiTheme="majorBidi" w:hAnsiTheme="majorBidi" w:cs="Angsana New"/>
          <w:cs/>
        </w:rPr>
        <w:t>บริษัท เทวกรรมโอสถ จํากัด (DVK) โดยตามสัญญากู้เงินได้ระบุเงื่อนไขให้</w:t>
      </w:r>
      <w:r w:rsidR="00717862">
        <w:rPr>
          <w:rFonts w:asciiTheme="majorBidi" w:hAnsiTheme="majorBidi" w:cs="Angsana New" w:hint="cs"/>
          <w:cs/>
        </w:rPr>
        <w:t>บริษัท และ</w:t>
      </w:r>
      <w:r w:rsidRPr="003F4C2E">
        <w:rPr>
          <w:rFonts w:asciiTheme="majorBidi" w:hAnsiTheme="majorBidi" w:cs="Angsana New"/>
          <w:cs/>
        </w:rPr>
        <w:t xml:space="preserve"> DVK พ้นจากการเป็นผู้ค้</w:t>
      </w:r>
      <w:r w:rsidR="00717862">
        <w:rPr>
          <w:rFonts w:asciiTheme="majorBidi" w:hAnsiTheme="majorBidi" w:cs="Angsana New" w:hint="cs"/>
          <w:cs/>
        </w:rPr>
        <w:t>ำ</w:t>
      </w:r>
      <w:r w:rsidRPr="003F4C2E">
        <w:rPr>
          <w:rFonts w:asciiTheme="majorBidi" w:hAnsiTheme="majorBidi" w:cs="Angsana New"/>
          <w:cs/>
        </w:rPr>
        <w:t>ประกัน เมื่อ DHC สามารถดํารงอัตราส่วนทางการเงินตามท</w:t>
      </w:r>
      <w:r w:rsidR="00717862">
        <w:rPr>
          <w:rFonts w:asciiTheme="majorBidi" w:hAnsiTheme="majorBidi" w:cs="Angsana New" w:hint="cs"/>
          <w:cs/>
        </w:rPr>
        <w:t>ี่</w:t>
      </w:r>
      <w:r w:rsidRPr="003F4C2E">
        <w:rPr>
          <w:rFonts w:asciiTheme="majorBidi" w:hAnsiTheme="majorBidi" w:cs="Angsana New"/>
          <w:cs/>
        </w:rPr>
        <w:t>ระบุในสัญญาได้</w:t>
      </w:r>
      <w:r w:rsidR="00717862">
        <w:rPr>
          <w:rFonts w:asciiTheme="majorBidi" w:hAnsiTheme="majorBidi" w:cs="Angsana New" w:hint="cs"/>
          <w:cs/>
        </w:rPr>
        <w:t xml:space="preserve"> </w:t>
      </w:r>
      <w:r w:rsidRPr="003F4C2E">
        <w:rPr>
          <w:rFonts w:asciiTheme="majorBidi" w:hAnsiTheme="majorBidi" w:cs="Angsana New"/>
          <w:cs/>
        </w:rPr>
        <w:t xml:space="preserve">โดยพิจารณาจากงบการเงินปี </w:t>
      </w:r>
      <w:r w:rsidR="00717862">
        <w:rPr>
          <w:rFonts w:asciiTheme="majorBidi" w:hAnsiTheme="majorBidi" w:cs="Angsana New"/>
          <w:lang w:val="en-US"/>
        </w:rPr>
        <w:t>2567</w:t>
      </w:r>
      <w:r w:rsidRPr="003F4C2E">
        <w:rPr>
          <w:rFonts w:asciiTheme="majorBidi" w:hAnsiTheme="majorBidi" w:cs="Angsana New"/>
          <w:cs/>
        </w:rPr>
        <w:t xml:space="preserve"> หรือเมื่อ DVK ได้จดทะเบียนเข้าตลาดหลักทรัพย์เรียบร้อยแล้ว</w:t>
      </w:r>
    </w:p>
    <w:p w14:paraId="2C949C16" w14:textId="74284B69" w:rsidR="00717862" w:rsidRDefault="00717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65E64E8E" w14:textId="0AC29677" w:rsidR="00741AD5" w:rsidRPr="008F3E5E" w:rsidRDefault="00741AD5" w:rsidP="004F33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</w:t>
      </w:r>
      <w:r w:rsidR="00592068" w:rsidRPr="008F3E5E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บริษัทย่อย</w:t>
      </w:r>
      <w:r w:rsidR="00EE11F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และการร่วมค้า</w:t>
      </w:r>
    </w:p>
    <w:p w14:paraId="3CFC89A5" w14:textId="66130954" w:rsidR="00E0551B" w:rsidRPr="0019501E" w:rsidRDefault="00E0551B" w:rsidP="00ED1E1C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59BAE7" w14:textId="55A98E23" w:rsidR="00EE11F3" w:rsidRPr="00EE11F3" w:rsidRDefault="00EE11F3" w:rsidP="00EE11F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EE11F3">
        <w:rPr>
          <w:rFonts w:ascii="Angsana New" w:hAnsi="Angsana New" w:cs="Angsana New" w:hint="cs"/>
          <w:b/>
          <w:bCs/>
          <w:i/>
          <w:iCs/>
          <w:spacing w:val="-6"/>
          <w:cs/>
          <w:lang w:val="en-US"/>
        </w:rPr>
        <w:t>เงินลงทุนในบริษัทย่อย</w:t>
      </w:r>
    </w:p>
    <w:p w14:paraId="2867BC3C" w14:textId="77777777" w:rsidR="00EE11F3" w:rsidRPr="0019501E" w:rsidRDefault="00EE11F3" w:rsidP="00ED1E1C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2836BF6" w14:textId="77777777" w:rsidR="00473B7B" w:rsidRDefault="005275EC" w:rsidP="000F7A8C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เมื่อวันที่ </w:t>
      </w:r>
      <w:r w:rsidR="000426A6" w:rsidRPr="00DA7AFA">
        <w:rPr>
          <w:rFonts w:ascii="Angsana New" w:hAnsi="Angsana New" w:cs="Angsana New"/>
          <w:spacing w:val="-6"/>
          <w:lang w:val="en-US"/>
        </w:rPr>
        <w:t>3</w:t>
      </w:r>
      <w:r w:rsidR="009B098E">
        <w:rPr>
          <w:rFonts w:ascii="Angsana New" w:hAnsi="Angsana New" w:cs="Angsana New"/>
          <w:spacing w:val="-6"/>
          <w:lang w:val="en-US"/>
        </w:rPr>
        <w:t>0</w:t>
      </w:r>
      <w:r w:rsidR="000426A6"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="009D1342"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lang w:val="en-US"/>
        </w:rPr>
        <w:t>256</w:t>
      </w:r>
      <w:r w:rsidR="000426A6" w:rsidRPr="00DA7AFA">
        <w:rPr>
          <w:rFonts w:ascii="Angsana New" w:hAnsi="Angsana New" w:cs="Angsana New"/>
          <w:spacing w:val="-6"/>
          <w:lang w:val="en-US"/>
        </w:rPr>
        <w:t>6</w:t>
      </w:r>
      <w:r w:rsidRPr="00DA7AFA">
        <w:rPr>
          <w:rFonts w:ascii="Angsana New" w:hAnsi="Angsana New" w:cs="Angsana New"/>
          <w:spacing w:val="-6"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บริษัทลงทุนเพิ่มในหุ้นสามัญของ</w:t>
      </w:r>
      <w:r w:rsidR="00B12899" w:rsidRPr="00DA7AFA">
        <w:rPr>
          <w:rFonts w:ascii="Angsana New" w:hAnsi="Angsana New" w:cs="Angsana New"/>
          <w:spacing w:val="-6"/>
          <w:cs/>
          <w:lang w:val="en-US"/>
        </w:rPr>
        <w:t>บริษัท พีเอ็มซี เลเบิล แมททีเรียลส์ จำกัด</w:t>
      </w:r>
      <w:r w:rsidR="00B12899"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ซึ่งเป็นบริษัทย่อย</w:t>
      </w:r>
      <w:r w:rsidRPr="00B12899">
        <w:rPr>
          <w:rFonts w:ascii="Angsana New" w:hAnsi="Angsana New" w:cs="Angsana New"/>
          <w:spacing w:val="-2"/>
          <w:cs/>
          <w:lang w:val="en-US"/>
        </w:rPr>
        <w:t xml:space="preserve"> ตามสัดส่วน</w:t>
      </w:r>
      <w:r w:rsidRPr="00B12899">
        <w:rPr>
          <w:rFonts w:ascii="Angsana New" w:hAnsi="Angsana New" w:cs="Angsana New"/>
          <w:cs/>
          <w:lang w:val="en-US"/>
        </w:rPr>
        <w:t xml:space="preserve">ความเป็นเจ้าของเดิม (ร้อยละ </w:t>
      </w:r>
      <w:r w:rsidR="007E0922">
        <w:rPr>
          <w:rFonts w:ascii="Angsana New" w:hAnsi="Angsana New" w:cs="Angsana New"/>
          <w:lang w:val="en-US"/>
        </w:rPr>
        <w:t>99.99</w:t>
      </w:r>
      <w:r w:rsidRPr="00B12899">
        <w:rPr>
          <w:rFonts w:ascii="Angsana New" w:hAnsi="Angsana New" w:cs="Angsana New"/>
          <w:cs/>
          <w:lang w:val="en-US"/>
        </w:rPr>
        <w:t xml:space="preserve">) จำนวน </w:t>
      </w:r>
      <w:r w:rsidR="007E0922">
        <w:rPr>
          <w:rFonts w:ascii="Angsana New" w:hAnsi="Angsana New" w:cs="Angsana New"/>
          <w:lang w:val="en-US"/>
        </w:rPr>
        <w:t>0.2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7E0922">
        <w:rPr>
          <w:rFonts w:ascii="Angsana New" w:hAnsi="Angsana New" w:cs="Angsana New" w:hint="cs"/>
          <w:cs/>
          <w:lang w:val="en-US"/>
        </w:rPr>
        <w:t>ล้าน</w:t>
      </w:r>
      <w:r w:rsidRPr="00B12899">
        <w:rPr>
          <w:rFonts w:ascii="Angsana New" w:hAnsi="Angsana New" w:cs="Angsana New"/>
          <w:cs/>
          <w:lang w:val="en-US"/>
        </w:rPr>
        <w:t xml:space="preserve">หุ้น ซึ่งมีมูลค่าที่ตราไว้ </w:t>
      </w:r>
      <w:r w:rsidRPr="00B12899">
        <w:rPr>
          <w:rFonts w:ascii="Angsana New" w:hAnsi="Angsana New" w:cs="Angsana New"/>
          <w:lang w:val="en-US"/>
        </w:rPr>
        <w:t>1</w:t>
      </w:r>
      <w:r w:rsidR="00B12899" w:rsidRPr="00B12899">
        <w:rPr>
          <w:rFonts w:ascii="Angsana New" w:hAnsi="Angsana New" w:cs="Angsana New"/>
          <w:lang w:val="en-US"/>
        </w:rPr>
        <w:t>00</w:t>
      </w:r>
      <w:r w:rsidRPr="00B12899">
        <w:rPr>
          <w:rFonts w:ascii="Angsana New" w:hAnsi="Angsana New" w:cs="Angsana New"/>
          <w:cs/>
          <w:lang w:val="en-US"/>
        </w:rPr>
        <w:t xml:space="preserve"> </w:t>
      </w:r>
      <w:r w:rsidR="00B12899" w:rsidRPr="00B12899">
        <w:rPr>
          <w:rFonts w:ascii="Angsana New" w:hAnsi="Angsana New" w:cs="Angsana New" w:hint="cs"/>
          <w:cs/>
          <w:lang w:val="en-US"/>
        </w:rPr>
        <w:t>บาท</w:t>
      </w:r>
      <w:r w:rsidRPr="00B12899">
        <w:rPr>
          <w:rFonts w:ascii="Angsana New" w:hAnsi="Angsana New" w:cs="Angsana New"/>
          <w:cs/>
          <w:lang w:val="en-US"/>
        </w:rPr>
        <w:t xml:space="preserve">ต่อหุ้น </w:t>
      </w:r>
      <w:r w:rsidR="007E0922">
        <w:rPr>
          <w:rFonts w:ascii="Angsana New" w:hAnsi="Angsana New" w:cs="Angsana New"/>
          <w:cs/>
          <w:lang w:val="en-US"/>
        </w:rPr>
        <w:br/>
      </w:r>
      <w:r w:rsidRPr="00B12899">
        <w:rPr>
          <w:rFonts w:ascii="Angsana New" w:hAnsi="Angsana New" w:cs="Angsana New"/>
          <w:cs/>
          <w:lang w:val="en-US"/>
        </w:rPr>
        <w:t>เป็นจำนวน</w:t>
      </w:r>
      <w:r w:rsidR="007E0922">
        <w:rPr>
          <w:rFonts w:ascii="Angsana New" w:hAnsi="Angsana New" w:cs="Angsana New" w:hint="cs"/>
          <w:cs/>
          <w:lang w:val="en-US"/>
        </w:rPr>
        <w:t>รวม</w:t>
      </w:r>
      <w:r w:rsidRPr="00B12899">
        <w:rPr>
          <w:rFonts w:ascii="Angsana New" w:hAnsi="Angsana New" w:cs="Angsana New"/>
          <w:cs/>
          <w:lang w:val="en-US"/>
        </w:rPr>
        <w:t xml:space="preserve">ทั้งสิ้น </w:t>
      </w:r>
      <w:r w:rsidR="00B12899" w:rsidRPr="00B12899">
        <w:rPr>
          <w:rFonts w:ascii="Angsana New" w:hAnsi="Angsana New" w:cs="Angsana New"/>
          <w:lang w:val="en-US"/>
        </w:rPr>
        <w:t>20</w:t>
      </w:r>
      <w:r w:rsidRPr="00B12899">
        <w:rPr>
          <w:rFonts w:ascii="Angsana New" w:hAnsi="Angsana New" w:cs="Angsana New"/>
          <w:cs/>
          <w:lang w:val="en-US"/>
        </w:rPr>
        <w:t xml:space="preserve"> ล้านบาท</w:t>
      </w:r>
      <w:r w:rsidR="000F7A8C">
        <w:rPr>
          <w:rFonts w:ascii="Angsana New" w:hAnsi="Angsana New" w:cs="Angsana New"/>
          <w:lang w:val="en-US"/>
        </w:rPr>
        <w:t xml:space="preserve"> </w:t>
      </w:r>
      <w:r w:rsidR="000F7A8C">
        <w:rPr>
          <w:rFonts w:ascii="Angsana New" w:hAnsi="Angsana New" w:cs="Angsana New" w:hint="cs"/>
          <w:cs/>
          <w:lang w:val="en-US"/>
        </w:rPr>
        <w:t xml:space="preserve">ทั้งนี้ บริษัทย่อยดังกล่าวได้จดทะเบียนแปรสภาพเป็นบริษัทมหาชนจำกัดแล้วเมื่อวันที่ </w:t>
      </w:r>
      <w:r w:rsidR="000F7A8C">
        <w:rPr>
          <w:rFonts w:ascii="Angsana New" w:hAnsi="Angsana New" w:cs="Angsana New"/>
          <w:lang w:val="en-US"/>
        </w:rPr>
        <w:t xml:space="preserve">7 </w:t>
      </w:r>
      <w:r w:rsidR="000F7A8C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0F7A8C">
        <w:rPr>
          <w:rFonts w:ascii="Angsana New" w:hAnsi="Angsana New" w:cs="Angsana New"/>
          <w:lang w:val="en-US"/>
        </w:rPr>
        <w:t>2566</w:t>
      </w:r>
    </w:p>
    <w:p w14:paraId="55B36907" w14:textId="77777777" w:rsidR="001405A8" w:rsidRPr="0019501E" w:rsidRDefault="001405A8" w:rsidP="00EE11F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sz w:val="28"/>
          <w:szCs w:val="28"/>
          <w:lang w:val="en-US"/>
        </w:rPr>
      </w:pPr>
    </w:p>
    <w:p w14:paraId="40FFF5E3" w14:textId="448FA4D5" w:rsidR="00EE11F3" w:rsidRPr="00EE11F3" w:rsidRDefault="00EE11F3" w:rsidP="00EE11F3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lang w:val="en-US"/>
        </w:rPr>
      </w:pPr>
      <w:r w:rsidRPr="00EE11F3">
        <w:rPr>
          <w:rFonts w:ascii="Angsana New" w:hAnsi="Angsana New" w:cs="Angsana New" w:hint="cs"/>
          <w:b/>
          <w:bCs/>
          <w:i/>
          <w:iCs/>
          <w:spacing w:val="-6"/>
          <w:cs/>
          <w:lang w:val="en-US"/>
        </w:rPr>
        <w:t>เงินลงทุนใน</w:t>
      </w:r>
      <w:r>
        <w:rPr>
          <w:rFonts w:ascii="Angsana New" w:hAnsi="Angsana New" w:cs="Angsana New" w:hint="cs"/>
          <w:b/>
          <w:bCs/>
          <w:i/>
          <w:iCs/>
          <w:spacing w:val="-6"/>
          <w:cs/>
          <w:lang w:val="en-US"/>
        </w:rPr>
        <w:t>การร่วมค้า</w:t>
      </w:r>
    </w:p>
    <w:p w14:paraId="3688EC0B" w14:textId="77777777" w:rsidR="00EE11F3" w:rsidRPr="0019501E" w:rsidRDefault="00EE11F3" w:rsidP="00EE11F3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C16C96F" w14:textId="7817186B" w:rsidR="00D715F9" w:rsidRDefault="00D715F9" w:rsidP="009571D4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0136C2">
        <w:rPr>
          <w:rFonts w:ascii="Angsana New" w:hAnsi="Angsana New" w:cs="Angsana New"/>
          <w:cs/>
          <w:lang w:val="en-US"/>
        </w:rPr>
        <w:t>ในเดือนสิงหาคม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lang w:val="en-US"/>
        </w:rPr>
        <w:t xml:space="preserve">2566 </w:t>
      </w:r>
      <w:r w:rsidRPr="00DA7AFA">
        <w:rPr>
          <w:rFonts w:ascii="Angsana New" w:hAnsi="Angsana New" w:cs="Angsana New"/>
          <w:spacing w:val="-6"/>
          <w:cs/>
          <w:lang w:val="en-US"/>
        </w:rPr>
        <w:t xml:space="preserve">บริษัท </w:t>
      </w:r>
      <w:r w:rsidRPr="000136C2">
        <w:rPr>
          <w:rFonts w:ascii="Angsana New" w:hAnsi="Angsana New" w:cs="Angsana New"/>
          <w:cs/>
          <w:lang w:val="en-US"/>
        </w:rPr>
        <w:t>เบลิค อินโนเทค จำกัด</w:t>
      </w:r>
      <w:r w:rsidR="005E0159">
        <w:rPr>
          <w:rFonts w:ascii="Angsana New" w:hAnsi="Angsana New" w:cs="Angsana New" w:hint="cs"/>
          <w:cs/>
          <w:lang w:val="en-US"/>
        </w:rPr>
        <w:t xml:space="preserve"> (</w:t>
      </w:r>
      <w:r w:rsidR="005E0159">
        <w:rPr>
          <w:rFonts w:ascii="Angsana New" w:hAnsi="Angsana New" w:cs="Angsana New"/>
          <w:lang w:val="en-US"/>
        </w:rPr>
        <w:t>Belic</w:t>
      </w:r>
      <w:r w:rsidR="005E0159">
        <w:rPr>
          <w:rFonts w:ascii="Angsana New" w:hAnsi="Angsana New" w:cs="Angsana New" w:hint="cs"/>
          <w:cs/>
          <w:lang w:val="en-US"/>
        </w:rPr>
        <w:t>)</w:t>
      </w:r>
      <w:r w:rsidRPr="00DA7AF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A7AFA">
        <w:rPr>
          <w:rFonts w:ascii="Angsana New" w:hAnsi="Angsana New" w:cs="Angsana New"/>
          <w:spacing w:val="-6"/>
          <w:cs/>
          <w:lang w:val="en-US"/>
        </w:rPr>
        <w:t>ซึ่งเป็น</w:t>
      </w:r>
      <w:r>
        <w:rPr>
          <w:rFonts w:ascii="Angsana New" w:hAnsi="Angsana New" w:cs="Angsana New" w:hint="cs"/>
          <w:spacing w:val="-6"/>
          <w:cs/>
          <w:lang w:val="en-US"/>
        </w:rPr>
        <w:t>การร่วมค้า</w:t>
      </w:r>
      <w:r w:rsidRPr="00B12899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9571D4" w:rsidRPr="000136C2">
        <w:rPr>
          <w:rFonts w:ascii="Angsana New" w:hAnsi="Angsana New" w:cs="Angsana New"/>
          <w:cs/>
          <w:lang w:val="en-US"/>
        </w:rPr>
        <w:t>มีการจดทะเบียนเพิ่มทุน</w:t>
      </w:r>
      <w:r w:rsidR="009571D4">
        <w:rPr>
          <w:rFonts w:ascii="Angsana New" w:hAnsi="Angsana New" w:cs="Angsana New" w:hint="cs"/>
          <w:cs/>
          <w:lang w:val="en-US"/>
        </w:rPr>
        <w:t xml:space="preserve"> </w:t>
      </w:r>
      <w:r w:rsidR="009571D4" w:rsidRPr="009571D4">
        <w:rPr>
          <w:rFonts w:ascii="Angsana New" w:hAnsi="Angsana New" w:cs="Angsana New"/>
          <w:cs/>
          <w:lang w:val="en-US"/>
        </w:rPr>
        <w:t>โดยบริษัท</w:t>
      </w:r>
      <w:r w:rsidR="009571D4" w:rsidRPr="00156660">
        <w:rPr>
          <w:rFonts w:ascii="Angsana New" w:hAnsi="Angsana New" w:cs="Angsana New"/>
          <w:spacing w:val="-6"/>
          <w:cs/>
          <w:lang w:val="en-US"/>
        </w:rPr>
        <w:t>ได้</w:t>
      </w:r>
      <w:r w:rsidR="00156660" w:rsidRPr="00156660">
        <w:rPr>
          <w:rFonts w:ascii="Angsana New" w:hAnsi="Angsana New" w:cs="Angsana New" w:hint="cs"/>
          <w:spacing w:val="-6"/>
          <w:cs/>
          <w:lang w:val="en-US"/>
        </w:rPr>
        <w:t>ลงทุนเพิ่ม</w:t>
      </w:r>
      <w:r w:rsidR="00E11B7F" w:rsidRPr="00156660">
        <w:rPr>
          <w:rFonts w:ascii="Angsana New" w:hAnsi="Angsana New" w:cs="Angsana New" w:hint="cs"/>
          <w:spacing w:val="-6"/>
          <w:cs/>
          <w:lang w:val="en-US"/>
        </w:rPr>
        <w:t>ตามสัดส่วน</w:t>
      </w:r>
      <w:r w:rsidR="005E0159" w:rsidRPr="00156660">
        <w:rPr>
          <w:rFonts w:ascii="Angsana New" w:hAnsi="Angsana New" w:cs="Angsana New" w:hint="cs"/>
          <w:spacing w:val="-6"/>
          <w:cs/>
          <w:lang w:val="en-US"/>
        </w:rPr>
        <w:t xml:space="preserve">ความเป็นเจ้าของเดิม (ร้อยละ </w:t>
      </w:r>
      <w:r w:rsidR="005E0159" w:rsidRPr="00156660">
        <w:rPr>
          <w:rFonts w:ascii="Angsana New" w:hAnsi="Angsana New" w:cs="Angsana New"/>
          <w:spacing w:val="-6"/>
          <w:lang w:val="en-US"/>
        </w:rPr>
        <w:t>50</w:t>
      </w:r>
      <w:r w:rsidR="005E0159" w:rsidRPr="00156660">
        <w:rPr>
          <w:rFonts w:ascii="Angsana New" w:hAnsi="Angsana New" w:cs="Angsana New" w:hint="cs"/>
          <w:spacing w:val="-6"/>
          <w:cs/>
          <w:lang w:val="en-US"/>
        </w:rPr>
        <w:t>)</w:t>
      </w:r>
      <w:r w:rsidR="00156660" w:rsidRPr="00156660">
        <w:rPr>
          <w:rFonts w:ascii="Angsana New" w:hAnsi="Angsana New" w:cs="Angsana New" w:hint="cs"/>
          <w:spacing w:val="-6"/>
          <w:cs/>
          <w:lang w:val="en-US"/>
        </w:rPr>
        <w:t xml:space="preserve"> เป็นเงินสด</w:t>
      </w:r>
      <w:r w:rsidR="00156660" w:rsidRPr="00156660">
        <w:rPr>
          <w:rFonts w:ascii="Angsana New" w:hAnsi="Angsana New" w:cs="Angsana New"/>
          <w:spacing w:val="-6"/>
          <w:cs/>
          <w:lang w:val="en-US"/>
        </w:rPr>
        <w:t xml:space="preserve">จำนวน </w:t>
      </w:r>
      <w:r w:rsidR="00156660" w:rsidRPr="00156660">
        <w:rPr>
          <w:rFonts w:ascii="Angsana New" w:hAnsi="Angsana New" w:cs="Angsana New"/>
          <w:spacing w:val="-6"/>
          <w:lang w:val="en-US"/>
        </w:rPr>
        <w:t>3</w:t>
      </w:r>
      <w:r w:rsidR="00156660" w:rsidRPr="00156660">
        <w:rPr>
          <w:rFonts w:ascii="Angsana New" w:hAnsi="Angsana New" w:cs="Angsana New"/>
          <w:spacing w:val="-6"/>
          <w:cs/>
          <w:lang w:val="en-US"/>
        </w:rPr>
        <w:t xml:space="preserve"> ล้านบาท</w:t>
      </w:r>
      <w:r w:rsidR="009571D4" w:rsidRPr="00156660">
        <w:rPr>
          <w:rFonts w:ascii="Angsana New" w:hAnsi="Angsana New" w:cs="Angsana New" w:hint="cs"/>
          <w:spacing w:val="-6"/>
          <w:cs/>
          <w:lang w:val="en-US"/>
        </w:rPr>
        <w:t xml:space="preserve"> โดย ณ วันที่</w:t>
      </w:r>
      <w:r w:rsidR="009571D4" w:rsidRPr="00156660">
        <w:rPr>
          <w:rFonts w:ascii="Angsana New" w:hAnsi="Angsana New" w:cs="Angsana New"/>
          <w:spacing w:val="-6"/>
          <w:lang w:val="en-US"/>
        </w:rPr>
        <w:t xml:space="preserve"> 30 </w:t>
      </w:r>
      <w:r w:rsidR="009571D4" w:rsidRPr="00156660">
        <w:rPr>
          <w:rFonts w:ascii="Angsana New" w:hAnsi="Angsana New" w:cs="Angsana New" w:hint="cs"/>
          <w:spacing w:val="-6"/>
          <w:cs/>
          <w:lang w:val="en-US"/>
        </w:rPr>
        <w:t xml:space="preserve">กันยายน </w:t>
      </w:r>
      <w:r w:rsidR="009571D4" w:rsidRPr="00156660">
        <w:rPr>
          <w:rFonts w:ascii="Angsana New" w:hAnsi="Angsana New" w:cs="Angsana New"/>
          <w:spacing w:val="-6"/>
          <w:lang w:val="en-US"/>
        </w:rPr>
        <w:t>2566</w:t>
      </w:r>
      <w:r w:rsidR="009571D4">
        <w:rPr>
          <w:rFonts w:ascii="Angsana New" w:hAnsi="Angsana New" w:cs="Angsana New"/>
          <w:lang w:val="en-US"/>
        </w:rPr>
        <w:t xml:space="preserve"> Belic</w:t>
      </w:r>
      <w:r w:rsidR="009571D4">
        <w:rPr>
          <w:rFonts w:ascii="Angsana New" w:hAnsi="Angsana New" w:cs="Angsana New" w:hint="cs"/>
          <w:cs/>
          <w:lang w:val="en-US"/>
        </w:rPr>
        <w:t xml:space="preserve"> มี</w:t>
      </w:r>
      <w:r w:rsidR="005E0159">
        <w:rPr>
          <w:rFonts w:ascii="Angsana New" w:hAnsi="Angsana New" w:cs="Angsana New" w:hint="cs"/>
          <w:cs/>
          <w:lang w:val="en-US"/>
        </w:rPr>
        <w:t>หุ้นที่</w:t>
      </w:r>
      <w:r w:rsidR="009571D4">
        <w:rPr>
          <w:rFonts w:ascii="Angsana New" w:hAnsi="Angsana New" w:cs="Angsana New" w:hint="cs"/>
          <w:cs/>
          <w:lang w:val="en-US"/>
        </w:rPr>
        <w:t xml:space="preserve">ชำระแล้วเป็นจำนวน </w:t>
      </w:r>
      <w:r w:rsidR="009571D4">
        <w:rPr>
          <w:rFonts w:ascii="Angsana New" w:hAnsi="Angsana New" w:cs="Angsana New"/>
          <w:lang w:val="en-US"/>
        </w:rPr>
        <w:t xml:space="preserve">7 </w:t>
      </w:r>
      <w:r w:rsidR="009571D4">
        <w:rPr>
          <w:rFonts w:ascii="Angsana New" w:hAnsi="Angsana New" w:cs="Angsana New" w:hint="cs"/>
          <w:cs/>
          <w:lang w:val="en-US"/>
        </w:rPr>
        <w:t>ล้านบาท</w:t>
      </w:r>
      <w:r w:rsidR="00156660">
        <w:rPr>
          <w:rFonts w:ascii="Angsana New" w:hAnsi="Angsana New" w:cs="Angsana New" w:hint="cs"/>
          <w:cs/>
          <w:lang w:val="en-US"/>
        </w:rPr>
        <w:t xml:space="preserve"> กลุ่มบริษัทรับรู้ส่วนแบ่งขาดทุนจากการร่วมค้าดังกล่าวสำหรับงวดเก้าเดือนสิ้นสุดวันที่ </w:t>
      </w:r>
      <w:r w:rsidR="00156660">
        <w:rPr>
          <w:rFonts w:ascii="Angsana New" w:hAnsi="Angsana New" w:cs="Angsana New"/>
          <w:lang w:val="en-US"/>
        </w:rPr>
        <w:t xml:space="preserve">30 </w:t>
      </w:r>
      <w:r w:rsidR="00156660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156660">
        <w:rPr>
          <w:rFonts w:ascii="Angsana New" w:hAnsi="Angsana New" w:cs="Angsana New"/>
          <w:lang w:val="en-US"/>
        </w:rPr>
        <w:t xml:space="preserve">2566 </w:t>
      </w:r>
      <w:r w:rsidR="00156660">
        <w:rPr>
          <w:rFonts w:ascii="Angsana New" w:hAnsi="Angsana New" w:cs="Angsana New" w:hint="cs"/>
          <w:cs/>
          <w:lang w:val="en-US"/>
        </w:rPr>
        <w:t xml:space="preserve">เป็นจำนวน </w:t>
      </w:r>
      <w:r w:rsidR="00156660">
        <w:rPr>
          <w:rFonts w:ascii="Angsana New" w:hAnsi="Angsana New" w:cs="Angsana New"/>
          <w:lang w:val="en-US"/>
        </w:rPr>
        <w:t xml:space="preserve">0.3 </w:t>
      </w:r>
      <w:r w:rsidR="00156660">
        <w:rPr>
          <w:rFonts w:ascii="Angsana New" w:hAnsi="Angsana New" w:cs="Angsana New" w:hint="cs"/>
          <w:cs/>
          <w:lang w:val="en-US"/>
        </w:rPr>
        <w:t>ล้านบาท</w:t>
      </w:r>
    </w:p>
    <w:p w14:paraId="472F7654" w14:textId="77777777" w:rsidR="00224B34" w:rsidRDefault="00224B34" w:rsidP="009571D4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5E9270B9" w14:textId="28BA80E8" w:rsidR="00224B34" w:rsidRPr="00D715F9" w:rsidRDefault="00224B34" w:rsidP="009571D4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  <w:sectPr w:rsidR="00224B34" w:rsidRPr="00D715F9" w:rsidSect="00A13B63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505CE613" w14:textId="74E831DB" w:rsidR="00473B7B" w:rsidRDefault="00473B7B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4" w:name="_Hlk135299396"/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4"/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A9773E">
        <w:trPr>
          <w:cantSplit/>
          <w:trHeight w:val="99"/>
          <w:tblHeader/>
        </w:trPr>
        <w:tc>
          <w:tcPr>
            <w:tcW w:w="3510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3118DE" w:rsidRPr="00756E6F" w14:paraId="0E8FD686" w14:textId="77777777" w:rsidTr="00A9773E">
        <w:trPr>
          <w:cantSplit/>
          <w:trHeight w:val="302"/>
        </w:trPr>
        <w:tc>
          <w:tcPr>
            <w:tcW w:w="3510" w:type="dxa"/>
          </w:tcPr>
          <w:p w14:paraId="6A9B4F62" w14:textId="25A430CF" w:rsidR="003118DE" w:rsidRPr="00F065F0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 w:rsidR="002455CA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เก้าเดือน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สิ้นสุดวันที่ </w:t>
            </w:r>
            <w:r w:rsidR="002455CA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 w:rsidR="002455C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6341534B" w14:textId="7C335FD2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5C25454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2FDAA8EC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8BA3FA7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672B1B89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C79C1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6590E9E6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F1E073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171224D8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586CB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09EB3AF3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F7654A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01A93B94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308E12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69B8539F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D4421B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722F8F8C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81C0FDB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752C5DCC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99D46B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13D20C80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67C80B68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4AC5F108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9058BD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</w:tr>
      <w:tr w:rsidR="003118DE" w:rsidRPr="00756E6F" w14:paraId="52B3CBA3" w14:textId="77777777" w:rsidTr="00A9773E">
        <w:trPr>
          <w:cantSplit/>
          <w:trHeight w:val="302"/>
        </w:trPr>
        <w:tc>
          <w:tcPr>
            <w:tcW w:w="3510" w:type="dxa"/>
          </w:tcPr>
          <w:p w14:paraId="3F25828F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3118DE" w:rsidRPr="00756E6F" w14:paraId="0B44611C" w14:textId="77777777" w:rsidTr="00A9773E">
        <w:trPr>
          <w:cantSplit/>
          <w:trHeight w:val="302"/>
        </w:trPr>
        <w:tc>
          <w:tcPr>
            <w:tcW w:w="3510" w:type="dxa"/>
          </w:tcPr>
          <w:p w14:paraId="56981EE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3118DE" w:rsidRPr="00756E6F" w:rsidRDefault="003118DE" w:rsidP="00A9773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3118DE" w:rsidRPr="00756E6F" w:rsidRDefault="003118DE" w:rsidP="00A9773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92112" w:rsidRPr="00B32390" w14:paraId="660EC6C2" w14:textId="77777777" w:rsidTr="00A9773E">
        <w:trPr>
          <w:cantSplit/>
          <w:trHeight w:val="302"/>
        </w:trPr>
        <w:tc>
          <w:tcPr>
            <w:tcW w:w="3510" w:type="dxa"/>
          </w:tcPr>
          <w:p w14:paraId="594E250B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6C33E5EA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84,599</w:t>
            </w:r>
          </w:p>
        </w:tc>
        <w:tc>
          <w:tcPr>
            <w:tcW w:w="178" w:type="dxa"/>
            <w:vAlign w:val="bottom"/>
          </w:tcPr>
          <w:p w14:paraId="04698BB7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0B3CEDC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112,535</w:t>
            </w:r>
          </w:p>
        </w:tc>
        <w:tc>
          <w:tcPr>
            <w:tcW w:w="180" w:type="dxa"/>
            <w:vAlign w:val="bottom"/>
          </w:tcPr>
          <w:p w14:paraId="04EA4E08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4594F431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177,293</w:t>
            </w:r>
          </w:p>
        </w:tc>
        <w:tc>
          <w:tcPr>
            <w:tcW w:w="180" w:type="dxa"/>
          </w:tcPr>
          <w:p w14:paraId="0B714F67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3D46811B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229,550</w:t>
            </w:r>
          </w:p>
        </w:tc>
        <w:tc>
          <w:tcPr>
            <w:tcW w:w="180" w:type="dxa"/>
          </w:tcPr>
          <w:p w14:paraId="36BD585B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8F35EF2" w14:textId="2E30AA1B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10,448</w:t>
            </w:r>
          </w:p>
        </w:tc>
        <w:tc>
          <w:tcPr>
            <w:tcW w:w="180" w:type="dxa"/>
          </w:tcPr>
          <w:p w14:paraId="4B8E331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68667236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7C68A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CC8C95A" w14:textId="39C9BB42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2C4A636D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B2C034" w14:textId="5BF4C5CE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11EC71D2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718FDCD6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272,340</w:t>
            </w:r>
          </w:p>
        </w:tc>
        <w:tc>
          <w:tcPr>
            <w:tcW w:w="178" w:type="dxa"/>
          </w:tcPr>
          <w:p w14:paraId="7EAA95C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32E3C10E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342,085</w:t>
            </w:r>
          </w:p>
        </w:tc>
      </w:tr>
      <w:tr w:rsidR="00192112" w:rsidRPr="00B32390" w14:paraId="1B6A1918" w14:textId="77777777" w:rsidTr="00A9773E">
        <w:trPr>
          <w:cantSplit/>
          <w:trHeight w:val="302"/>
        </w:trPr>
        <w:tc>
          <w:tcPr>
            <w:tcW w:w="3510" w:type="dxa"/>
          </w:tcPr>
          <w:p w14:paraId="5FEBEC72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0DBB5588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31,123</w:t>
            </w:r>
          </w:p>
        </w:tc>
        <w:tc>
          <w:tcPr>
            <w:tcW w:w="178" w:type="dxa"/>
            <w:vAlign w:val="bottom"/>
          </w:tcPr>
          <w:p w14:paraId="7C2FDD02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5A0FB6B1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63,935</w:t>
            </w:r>
          </w:p>
        </w:tc>
        <w:tc>
          <w:tcPr>
            <w:tcW w:w="180" w:type="dxa"/>
            <w:vAlign w:val="bottom"/>
          </w:tcPr>
          <w:p w14:paraId="23669912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165D063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11,944</w:t>
            </w:r>
          </w:p>
        </w:tc>
        <w:tc>
          <w:tcPr>
            <w:tcW w:w="180" w:type="dxa"/>
          </w:tcPr>
          <w:p w14:paraId="6E8289A0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59247FE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13,919</w:t>
            </w:r>
          </w:p>
        </w:tc>
        <w:tc>
          <w:tcPr>
            <w:tcW w:w="180" w:type="dxa"/>
          </w:tcPr>
          <w:p w14:paraId="4D94BEB7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E655456" w14:textId="5F627C32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7061499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3D387A1A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36A021" w14:textId="02095ACB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19A9CC0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57A66E91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61E6D8A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013A0C4" w14:textId="5855646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79C367B5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682449D3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64,319</w:t>
            </w:r>
          </w:p>
        </w:tc>
        <w:tc>
          <w:tcPr>
            <w:tcW w:w="178" w:type="dxa"/>
          </w:tcPr>
          <w:p w14:paraId="4306AAA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3F8C57C6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95,125</w:t>
            </w:r>
          </w:p>
        </w:tc>
      </w:tr>
      <w:tr w:rsidR="00192112" w:rsidRPr="00B32390" w14:paraId="0E1CAC99" w14:textId="77777777" w:rsidTr="00D43563">
        <w:trPr>
          <w:cantSplit/>
          <w:trHeight w:val="302"/>
        </w:trPr>
        <w:tc>
          <w:tcPr>
            <w:tcW w:w="3510" w:type="dxa"/>
          </w:tcPr>
          <w:p w14:paraId="505176C6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2A0A4C18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57,250</w:t>
            </w:r>
          </w:p>
        </w:tc>
        <w:tc>
          <w:tcPr>
            <w:tcW w:w="178" w:type="dxa"/>
            <w:vAlign w:val="bottom"/>
          </w:tcPr>
          <w:p w14:paraId="0800E7A5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6A81FAAE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71,593</w:t>
            </w:r>
          </w:p>
        </w:tc>
        <w:tc>
          <w:tcPr>
            <w:tcW w:w="180" w:type="dxa"/>
            <w:vAlign w:val="bottom"/>
          </w:tcPr>
          <w:p w14:paraId="551210CA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1AED5A" w14:textId="2D7B5F23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2,134</w:t>
            </w:r>
          </w:p>
        </w:tc>
        <w:tc>
          <w:tcPr>
            <w:tcW w:w="180" w:type="dxa"/>
          </w:tcPr>
          <w:p w14:paraId="7110529C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3E1E5D" w14:textId="294B799E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1F9AA5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37C8302" w14:textId="60436CFE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32158FD1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3BECD24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5C5F720E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55670B0" w14:textId="5EFA7559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23F5496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50282CCD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59,384</w:t>
            </w:r>
          </w:p>
        </w:tc>
        <w:tc>
          <w:tcPr>
            <w:tcW w:w="178" w:type="dxa"/>
          </w:tcPr>
          <w:p w14:paraId="7AF5F94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309B5BB6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71,593</w:t>
            </w:r>
          </w:p>
        </w:tc>
      </w:tr>
      <w:tr w:rsidR="00192112" w:rsidRPr="00B32390" w14:paraId="6F059570" w14:textId="77777777" w:rsidTr="00D43563">
        <w:trPr>
          <w:cantSplit/>
          <w:trHeight w:val="302"/>
        </w:trPr>
        <w:tc>
          <w:tcPr>
            <w:tcW w:w="3510" w:type="dxa"/>
          </w:tcPr>
          <w:p w14:paraId="7D162E5D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546C659E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10,431</w:t>
            </w:r>
          </w:p>
        </w:tc>
        <w:tc>
          <w:tcPr>
            <w:tcW w:w="178" w:type="dxa"/>
            <w:vAlign w:val="bottom"/>
          </w:tcPr>
          <w:p w14:paraId="5A5FFD78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5C8CD58C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6,145</w:t>
            </w:r>
          </w:p>
        </w:tc>
        <w:tc>
          <w:tcPr>
            <w:tcW w:w="180" w:type="dxa"/>
            <w:vAlign w:val="bottom"/>
          </w:tcPr>
          <w:p w14:paraId="1FDBD113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F08F7B" w14:textId="70FD854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BD49C1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1C37CC7" w14:textId="4DA8D11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96CE50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B759BBE" w14:textId="15B93C8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003B222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074B8793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33DE3F2F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EC66DEF" w14:textId="4974C9A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1DE70B7" w14:textId="71A8A065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72F01D8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10,431</w:t>
            </w:r>
          </w:p>
        </w:tc>
        <w:tc>
          <w:tcPr>
            <w:tcW w:w="178" w:type="dxa"/>
          </w:tcPr>
          <w:p w14:paraId="69CC4B0A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2A666E45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6,145</w:t>
            </w:r>
          </w:p>
        </w:tc>
      </w:tr>
      <w:tr w:rsidR="00923ECA" w:rsidRPr="00B32390" w14:paraId="60EA1E09" w14:textId="77777777" w:rsidTr="00A9773E">
        <w:trPr>
          <w:cantSplit/>
          <w:trHeight w:val="302"/>
        </w:trPr>
        <w:tc>
          <w:tcPr>
            <w:tcW w:w="3510" w:type="dxa"/>
          </w:tcPr>
          <w:p w14:paraId="0BEC767B" w14:textId="0A05666F" w:rsidR="00923ECA" w:rsidRPr="00756E6F" w:rsidRDefault="00923ECA" w:rsidP="003118D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098A13CB" w14:textId="5D833756" w:rsidR="00923ECA" w:rsidRPr="00923ECA" w:rsidRDefault="00B47412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2614B0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F4516A" w14:textId="7A72A711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E45987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A4B5A00" w14:textId="48EFAEAB" w:rsidR="00923ECA" w:rsidRPr="00923ECA" w:rsidRDefault="00B51CCC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87031" w14:textId="77777777" w:rsidR="00923ECA" w:rsidRPr="00923ECA" w:rsidRDefault="00923ECA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84D87F" w14:textId="1D4CFEDB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727207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F8D53FA" w14:textId="45E7AEE1" w:rsidR="00923ECA" w:rsidRPr="00923ECA" w:rsidRDefault="00B51CCC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5,990</w:t>
            </w:r>
          </w:p>
        </w:tc>
        <w:tc>
          <w:tcPr>
            <w:tcW w:w="180" w:type="dxa"/>
          </w:tcPr>
          <w:p w14:paraId="4BDB8B11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72DE92" w14:textId="7799710D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D16740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72BE6B" w14:textId="779CC919" w:rsidR="00923ECA" w:rsidRPr="00923ECA" w:rsidRDefault="00B51CCC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FE33E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0BD893B" w14:textId="2DD9CF75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66FC1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3A185B" w14:textId="2069AC5E" w:rsidR="00923ECA" w:rsidRPr="00923ECA" w:rsidRDefault="00B51CCC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C51B5A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2B6F953" w14:textId="17F88250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7D6BE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461EF4" w14:textId="36B185A9" w:rsidR="00923ECA" w:rsidRPr="00923ECA" w:rsidRDefault="00B51CCC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5,990</w:t>
            </w:r>
          </w:p>
        </w:tc>
        <w:tc>
          <w:tcPr>
            <w:tcW w:w="178" w:type="dxa"/>
          </w:tcPr>
          <w:p w14:paraId="4B1E27A5" w14:textId="77777777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EE3B6D6" w14:textId="33AC037E" w:rsidR="00923ECA" w:rsidRPr="00923ECA" w:rsidRDefault="00923ECA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92112" w:rsidRPr="00B32390" w14:paraId="7F6D99AD" w14:textId="77777777" w:rsidTr="00701083">
        <w:trPr>
          <w:cantSplit/>
          <w:trHeight w:val="302"/>
        </w:trPr>
        <w:tc>
          <w:tcPr>
            <w:tcW w:w="3510" w:type="dxa"/>
          </w:tcPr>
          <w:p w14:paraId="4442E911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1B21DB5D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183,403</w:t>
            </w:r>
          </w:p>
        </w:tc>
        <w:tc>
          <w:tcPr>
            <w:tcW w:w="178" w:type="dxa"/>
            <w:vAlign w:val="bottom"/>
          </w:tcPr>
          <w:p w14:paraId="0D20F818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147A6FA5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254,208</w:t>
            </w:r>
          </w:p>
        </w:tc>
        <w:tc>
          <w:tcPr>
            <w:tcW w:w="180" w:type="dxa"/>
            <w:vAlign w:val="bottom"/>
          </w:tcPr>
          <w:p w14:paraId="0CA6BCC8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A50D1C" w14:textId="76758EED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191,371</w:t>
            </w:r>
          </w:p>
        </w:tc>
        <w:tc>
          <w:tcPr>
            <w:tcW w:w="180" w:type="dxa"/>
          </w:tcPr>
          <w:p w14:paraId="1DF4DDD1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EE4B1B" w14:textId="2544BF50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243,469</w:t>
            </w:r>
          </w:p>
        </w:tc>
        <w:tc>
          <w:tcPr>
            <w:tcW w:w="180" w:type="dxa"/>
          </w:tcPr>
          <w:p w14:paraId="31C41CC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B90F38E" w14:textId="53A26668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16,855</w:t>
            </w:r>
          </w:p>
        </w:tc>
        <w:tc>
          <w:tcPr>
            <w:tcW w:w="180" w:type="dxa"/>
          </w:tcPr>
          <w:p w14:paraId="12DC72B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549305D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FCAE79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07EB493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3C7CAC50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1DEA90D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013409F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46E3C04" w14:textId="110666A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3AEB148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0F4DEDF4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412,464</w:t>
            </w:r>
          </w:p>
        </w:tc>
        <w:tc>
          <w:tcPr>
            <w:tcW w:w="178" w:type="dxa"/>
          </w:tcPr>
          <w:p w14:paraId="2A57EE13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391FF52A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514,948</w:t>
            </w:r>
          </w:p>
        </w:tc>
      </w:tr>
      <w:tr w:rsidR="00192112" w:rsidRPr="00B32390" w14:paraId="5084A5EB" w14:textId="77777777" w:rsidTr="00701083">
        <w:trPr>
          <w:cantSplit/>
          <w:trHeight w:val="302"/>
        </w:trPr>
        <w:tc>
          <w:tcPr>
            <w:tcW w:w="3510" w:type="dxa"/>
          </w:tcPr>
          <w:p w14:paraId="2AAD79F6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073CED32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241,454</w:t>
            </w:r>
          </w:p>
        </w:tc>
        <w:tc>
          <w:tcPr>
            <w:tcW w:w="178" w:type="dxa"/>
            <w:vAlign w:val="bottom"/>
          </w:tcPr>
          <w:p w14:paraId="341475C3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4E25C3FC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251,194</w:t>
            </w:r>
          </w:p>
        </w:tc>
        <w:tc>
          <w:tcPr>
            <w:tcW w:w="180" w:type="dxa"/>
            <w:vAlign w:val="bottom"/>
          </w:tcPr>
          <w:p w14:paraId="7EE02AA9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8D18483" w14:textId="5585DDEB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417,705</w:t>
            </w:r>
          </w:p>
        </w:tc>
        <w:tc>
          <w:tcPr>
            <w:tcW w:w="180" w:type="dxa"/>
          </w:tcPr>
          <w:p w14:paraId="18D57DD1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4887E0" w14:textId="24CB8910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396,289</w:t>
            </w:r>
          </w:p>
        </w:tc>
        <w:tc>
          <w:tcPr>
            <w:tcW w:w="180" w:type="dxa"/>
          </w:tcPr>
          <w:p w14:paraId="66918B1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892E991" w14:textId="592A13F9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316,277</w:t>
            </w:r>
          </w:p>
        </w:tc>
        <w:tc>
          <w:tcPr>
            <w:tcW w:w="180" w:type="dxa"/>
          </w:tcPr>
          <w:p w14:paraId="3717608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2FD761D2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17,317</w:t>
            </w:r>
          </w:p>
        </w:tc>
        <w:tc>
          <w:tcPr>
            <w:tcW w:w="180" w:type="dxa"/>
          </w:tcPr>
          <w:p w14:paraId="2750AA8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68652676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47996FAB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27E8E2C" w14:textId="3D9D83C4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1F3BFCD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72184DE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975,436</w:t>
            </w:r>
          </w:p>
        </w:tc>
        <w:tc>
          <w:tcPr>
            <w:tcW w:w="178" w:type="dxa"/>
          </w:tcPr>
          <w:p w14:paraId="001A209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056A1F89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664,800</w:t>
            </w:r>
          </w:p>
        </w:tc>
      </w:tr>
      <w:tr w:rsidR="00192112" w:rsidRPr="00B32390" w14:paraId="1DD9A11D" w14:textId="77777777" w:rsidTr="008171B2">
        <w:trPr>
          <w:cantSplit/>
          <w:trHeight w:val="302"/>
        </w:trPr>
        <w:tc>
          <w:tcPr>
            <w:tcW w:w="3510" w:type="dxa"/>
          </w:tcPr>
          <w:p w14:paraId="0BDE1202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05D3A57B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569</w:t>
            </w:r>
          </w:p>
        </w:tc>
        <w:tc>
          <w:tcPr>
            <w:tcW w:w="178" w:type="dxa"/>
            <w:vAlign w:val="bottom"/>
          </w:tcPr>
          <w:p w14:paraId="126D7C4B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386FB6E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38,056</w:t>
            </w:r>
          </w:p>
        </w:tc>
        <w:tc>
          <w:tcPr>
            <w:tcW w:w="180" w:type="dxa"/>
            <w:vAlign w:val="bottom"/>
          </w:tcPr>
          <w:p w14:paraId="53FC9459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BD3FFF0" w14:textId="7506666B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16,272</w:t>
            </w:r>
          </w:p>
        </w:tc>
        <w:tc>
          <w:tcPr>
            <w:tcW w:w="180" w:type="dxa"/>
          </w:tcPr>
          <w:p w14:paraId="2F0E595A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486B041" w14:textId="0DDB7BEF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11,457</w:t>
            </w:r>
          </w:p>
        </w:tc>
        <w:tc>
          <w:tcPr>
            <w:tcW w:w="180" w:type="dxa"/>
          </w:tcPr>
          <w:p w14:paraId="4E24904B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C06F8D" w14:textId="3E4D2108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7F7D1D41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0B81686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7D75CC12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E13AD3" w14:textId="5654E1B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(16,841)</w:t>
            </w:r>
          </w:p>
        </w:tc>
        <w:tc>
          <w:tcPr>
            <w:tcW w:w="178" w:type="dxa"/>
          </w:tcPr>
          <w:p w14:paraId="039A83FA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59C5C0B2" w14:textId="1100803B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(49,513)</w:t>
            </w:r>
          </w:p>
        </w:tc>
        <w:tc>
          <w:tcPr>
            <w:tcW w:w="180" w:type="dxa"/>
          </w:tcPr>
          <w:p w14:paraId="127E535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29712C0D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1D03A0E0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92112" w:rsidRPr="00B32390" w14:paraId="1AAC87C1" w14:textId="77777777" w:rsidTr="008171B2">
        <w:trPr>
          <w:cantSplit/>
          <w:trHeight w:val="302"/>
        </w:trPr>
        <w:tc>
          <w:tcPr>
            <w:tcW w:w="3510" w:type="dxa"/>
          </w:tcPr>
          <w:p w14:paraId="4106A76F" w14:textId="77777777" w:rsidR="00192112" w:rsidRPr="00756E6F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73CE288F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425,426</w:t>
            </w:r>
          </w:p>
        </w:tc>
        <w:tc>
          <w:tcPr>
            <w:tcW w:w="178" w:type="dxa"/>
            <w:vAlign w:val="bottom"/>
          </w:tcPr>
          <w:p w14:paraId="630646D6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051297E6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543,458</w:t>
            </w:r>
          </w:p>
        </w:tc>
        <w:tc>
          <w:tcPr>
            <w:tcW w:w="180" w:type="dxa"/>
            <w:vAlign w:val="bottom"/>
          </w:tcPr>
          <w:p w14:paraId="44BFEEF6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3F1CCD" w14:textId="758F04A7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625,348</w:t>
            </w:r>
          </w:p>
        </w:tc>
        <w:tc>
          <w:tcPr>
            <w:tcW w:w="180" w:type="dxa"/>
          </w:tcPr>
          <w:p w14:paraId="1A40AF41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00EBB" w14:textId="626F803E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651,215</w:t>
            </w:r>
          </w:p>
        </w:tc>
        <w:tc>
          <w:tcPr>
            <w:tcW w:w="180" w:type="dxa"/>
          </w:tcPr>
          <w:p w14:paraId="3791E5AA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247A67" w14:textId="2A0D86E6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333,132</w:t>
            </w:r>
          </w:p>
        </w:tc>
        <w:tc>
          <w:tcPr>
            <w:tcW w:w="180" w:type="dxa"/>
          </w:tcPr>
          <w:p w14:paraId="5978C4D7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6A13B4D9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17,317</w:t>
            </w:r>
          </w:p>
        </w:tc>
        <w:tc>
          <w:tcPr>
            <w:tcW w:w="180" w:type="dxa"/>
          </w:tcPr>
          <w:p w14:paraId="53117EC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245E0494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20,835</w:t>
            </w:r>
          </w:p>
        </w:tc>
        <w:tc>
          <w:tcPr>
            <w:tcW w:w="180" w:type="dxa"/>
          </w:tcPr>
          <w:p w14:paraId="50CE27C7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7081EADB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17,271</w:t>
            </w:r>
          </w:p>
        </w:tc>
        <w:tc>
          <w:tcPr>
            <w:tcW w:w="180" w:type="dxa"/>
          </w:tcPr>
          <w:p w14:paraId="0ED2ED3B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E3AC73" w14:textId="0B42C82D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(16,841)</w:t>
            </w:r>
          </w:p>
        </w:tc>
        <w:tc>
          <w:tcPr>
            <w:tcW w:w="178" w:type="dxa"/>
          </w:tcPr>
          <w:p w14:paraId="555BA492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56B5A" w14:textId="5E4EE833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(49,513)</w:t>
            </w:r>
          </w:p>
        </w:tc>
        <w:tc>
          <w:tcPr>
            <w:tcW w:w="180" w:type="dxa"/>
          </w:tcPr>
          <w:p w14:paraId="2BB42E45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15DB6F5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1,387,900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2F1B04B6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1,179,748</w:t>
            </w:r>
          </w:p>
        </w:tc>
      </w:tr>
      <w:tr w:rsidR="003118DE" w:rsidRPr="00B32390" w14:paraId="3122BD9C" w14:textId="77777777" w:rsidTr="00A9773E">
        <w:trPr>
          <w:cantSplit/>
        </w:trPr>
        <w:tc>
          <w:tcPr>
            <w:tcW w:w="3510" w:type="dxa"/>
          </w:tcPr>
          <w:p w14:paraId="67E0C6E9" w14:textId="7777777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118DE" w:rsidRPr="00B32390" w14:paraId="23352625" w14:textId="77777777" w:rsidTr="00A9773E">
        <w:trPr>
          <w:cantSplit/>
        </w:trPr>
        <w:tc>
          <w:tcPr>
            <w:tcW w:w="3510" w:type="dxa"/>
          </w:tcPr>
          <w:p w14:paraId="1CD0D580" w14:textId="190F5E47" w:rsidR="003118DE" w:rsidRPr="00756E6F" w:rsidRDefault="003118DE" w:rsidP="003118D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 w:rsidR="005C4CB4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 xml:space="preserve">(ขาดทุน)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C4CB4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3118DE" w:rsidRPr="00923ECA" w:rsidRDefault="003118DE" w:rsidP="003118D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3118DE" w:rsidRPr="00923ECA" w:rsidRDefault="003118DE" w:rsidP="003118D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92112" w:rsidRPr="00B32390" w14:paraId="73F2FF5A" w14:textId="77777777" w:rsidTr="00016E91">
        <w:trPr>
          <w:cantSplit/>
        </w:trPr>
        <w:tc>
          <w:tcPr>
            <w:tcW w:w="3510" w:type="dxa"/>
          </w:tcPr>
          <w:p w14:paraId="49051383" w14:textId="77777777" w:rsidR="00192112" w:rsidRPr="00756E6F" w:rsidRDefault="00192112" w:rsidP="00192112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182145F8" w:rsidR="00192112" w:rsidRPr="00923ECA" w:rsidRDefault="00B474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42</w:t>
            </w:r>
            <w:r w:rsidR="00B51CCC">
              <w:rPr>
                <w:rFonts w:ascii="Angsana New" w:hAnsi="Angsana New" w:cs="Angsana New"/>
                <w:szCs w:val="22"/>
                <w:lang w:val="en-US"/>
              </w:rPr>
              <w:t>,372</w:t>
            </w:r>
          </w:p>
        </w:tc>
        <w:tc>
          <w:tcPr>
            <w:tcW w:w="178" w:type="dxa"/>
            <w:vAlign w:val="bottom"/>
          </w:tcPr>
          <w:p w14:paraId="07DE96C5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1A03E4C5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104,409</w:t>
            </w:r>
          </w:p>
        </w:tc>
        <w:tc>
          <w:tcPr>
            <w:tcW w:w="180" w:type="dxa"/>
            <w:vAlign w:val="bottom"/>
          </w:tcPr>
          <w:p w14:paraId="27D07007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667E56" w14:textId="53130DD1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34,541</w:t>
            </w:r>
          </w:p>
        </w:tc>
        <w:tc>
          <w:tcPr>
            <w:tcW w:w="180" w:type="dxa"/>
          </w:tcPr>
          <w:p w14:paraId="3109544A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F36F11" w14:textId="51F95DA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48,402</w:t>
            </w:r>
          </w:p>
        </w:tc>
        <w:tc>
          <w:tcPr>
            <w:tcW w:w="180" w:type="dxa"/>
          </w:tcPr>
          <w:p w14:paraId="0EF8BFA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DD04A4" w14:textId="371C44ED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113,108</w:t>
            </w:r>
          </w:p>
        </w:tc>
        <w:tc>
          <w:tcPr>
            <w:tcW w:w="180" w:type="dxa"/>
            <w:vAlign w:val="center"/>
          </w:tcPr>
          <w:p w14:paraId="7507F06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6631F3D0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3,257</w:t>
            </w:r>
          </w:p>
        </w:tc>
        <w:tc>
          <w:tcPr>
            <w:tcW w:w="180" w:type="dxa"/>
          </w:tcPr>
          <w:p w14:paraId="774B22F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2FFD6368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237</w:t>
            </w:r>
          </w:p>
        </w:tc>
        <w:tc>
          <w:tcPr>
            <w:tcW w:w="180" w:type="dxa"/>
            <w:vAlign w:val="center"/>
          </w:tcPr>
          <w:p w14:paraId="6190601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0DAD3288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(474)</w:t>
            </w:r>
          </w:p>
        </w:tc>
        <w:tc>
          <w:tcPr>
            <w:tcW w:w="180" w:type="dxa"/>
          </w:tcPr>
          <w:p w14:paraId="352008A5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F86C59" w14:textId="00058949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(3,168)</w:t>
            </w:r>
          </w:p>
        </w:tc>
        <w:tc>
          <w:tcPr>
            <w:tcW w:w="178" w:type="dxa"/>
          </w:tcPr>
          <w:p w14:paraId="5D6153F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DF2F6D" w14:textId="7BFE490A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(52,693)</w:t>
            </w:r>
          </w:p>
        </w:tc>
        <w:tc>
          <w:tcPr>
            <w:tcW w:w="180" w:type="dxa"/>
          </w:tcPr>
          <w:p w14:paraId="022B5CBE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585DF718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187,090</w:t>
            </w:r>
          </w:p>
        </w:tc>
        <w:tc>
          <w:tcPr>
            <w:tcW w:w="178" w:type="dxa"/>
          </w:tcPr>
          <w:p w14:paraId="6DF9562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6FD9AF4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102,901</w:t>
            </w:r>
          </w:p>
        </w:tc>
      </w:tr>
      <w:tr w:rsidR="00192112" w:rsidRPr="00B32390" w14:paraId="609D5527" w14:textId="77777777" w:rsidTr="00016E91">
        <w:trPr>
          <w:cantSplit/>
        </w:trPr>
        <w:tc>
          <w:tcPr>
            <w:tcW w:w="3510" w:type="dxa"/>
          </w:tcPr>
          <w:p w14:paraId="4C3B1E06" w14:textId="7DEC400E" w:rsidR="00192112" w:rsidRPr="00756E6F" w:rsidRDefault="00192112" w:rsidP="0019211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27CD608C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22,380</w:t>
            </w:r>
          </w:p>
        </w:tc>
        <w:tc>
          <w:tcPr>
            <w:tcW w:w="178" w:type="dxa"/>
            <w:vAlign w:val="bottom"/>
          </w:tcPr>
          <w:p w14:paraId="5C8CCEEF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226C1942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82,759</w:t>
            </w:r>
          </w:p>
        </w:tc>
        <w:tc>
          <w:tcPr>
            <w:tcW w:w="180" w:type="dxa"/>
            <w:vAlign w:val="bottom"/>
          </w:tcPr>
          <w:p w14:paraId="07127BA8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1E8B02" w14:textId="14F48A7F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7,449</w:t>
            </w:r>
          </w:p>
        </w:tc>
        <w:tc>
          <w:tcPr>
            <w:tcW w:w="180" w:type="dxa"/>
          </w:tcPr>
          <w:p w14:paraId="0DC7C7A9" w14:textId="77777777" w:rsidR="00192112" w:rsidRPr="00923ECA" w:rsidRDefault="00192112" w:rsidP="0019211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4362A7" w14:textId="668AC634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22,644</w:t>
            </w:r>
          </w:p>
        </w:tc>
        <w:tc>
          <w:tcPr>
            <w:tcW w:w="180" w:type="dxa"/>
          </w:tcPr>
          <w:p w14:paraId="682C8CB6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01F1F7A" w14:textId="306F9125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77,978</w:t>
            </w:r>
          </w:p>
        </w:tc>
        <w:tc>
          <w:tcPr>
            <w:tcW w:w="180" w:type="dxa"/>
            <w:vAlign w:val="center"/>
          </w:tcPr>
          <w:p w14:paraId="15073A6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25635A5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2,040</w:t>
            </w:r>
          </w:p>
        </w:tc>
        <w:tc>
          <w:tcPr>
            <w:tcW w:w="180" w:type="dxa"/>
          </w:tcPr>
          <w:p w14:paraId="1DDB0F80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4F9BB58E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(1,047)</w:t>
            </w:r>
          </w:p>
        </w:tc>
        <w:tc>
          <w:tcPr>
            <w:tcW w:w="180" w:type="dxa"/>
            <w:vAlign w:val="center"/>
          </w:tcPr>
          <w:p w14:paraId="0DF1047A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487851B0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(1,870)</w:t>
            </w:r>
          </w:p>
        </w:tc>
        <w:tc>
          <w:tcPr>
            <w:tcW w:w="180" w:type="dxa"/>
          </w:tcPr>
          <w:p w14:paraId="6EC1A10D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4C6DD4" w14:textId="4D4CD791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(11,59</w:t>
            </w:r>
            <w:r w:rsidR="00C01A49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01E2C7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09CB1E4" w14:textId="6544F8FF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(59,089)</w:t>
            </w:r>
          </w:p>
        </w:tc>
        <w:tc>
          <w:tcPr>
            <w:tcW w:w="180" w:type="dxa"/>
          </w:tcPr>
          <w:p w14:paraId="66613771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6EDD5F6E" w:rsidR="00192112" w:rsidRPr="00923ECA" w:rsidRDefault="00B51CCC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95,16</w:t>
            </w:r>
            <w:r w:rsidR="00C01A49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12D92568" w14:textId="77777777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0D25A7E3" w:rsidR="00192112" w:rsidRPr="00923ECA" w:rsidRDefault="00192112" w:rsidP="0019211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46,484</w:t>
            </w:r>
          </w:p>
        </w:tc>
      </w:tr>
      <w:tr w:rsidR="009058BD" w:rsidRPr="00B32390" w14:paraId="6C66C432" w14:textId="77777777" w:rsidTr="00A9773E">
        <w:trPr>
          <w:cantSplit/>
        </w:trPr>
        <w:tc>
          <w:tcPr>
            <w:tcW w:w="3510" w:type="dxa"/>
          </w:tcPr>
          <w:p w14:paraId="0ED8AB10" w14:textId="77777777" w:rsidR="009058BD" w:rsidRPr="00756E6F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9058BD" w:rsidRPr="00612F48" w14:paraId="7025D1AE" w14:textId="77777777" w:rsidTr="00A9773E">
        <w:trPr>
          <w:cantSplit/>
        </w:trPr>
        <w:tc>
          <w:tcPr>
            <w:tcW w:w="3510" w:type="dxa"/>
          </w:tcPr>
          <w:p w14:paraId="3D81AE78" w14:textId="0D0E4262" w:rsidR="009058BD" w:rsidRPr="00B02FCA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2455C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2455C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0D785D33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1,749,576</w:t>
            </w:r>
          </w:p>
        </w:tc>
        <w:tc>
          <w:tcPr>
            <w:tcW w:w="178" w:type="dxa"/>
            <w:vAlign w:val="bottom"/>
          </w:tcPr>
          <w:p w14:paraId="65305C3C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60C58986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9B155D" w:rsidRPr="00923ECA">
              <w:rPr>
                <w:rFonts w:ascii="Angsana New" w:hAnsi="Angsana New" w:cs="Angsana New"/>
                <w:szCs w:val="22"/>
                <w:lang w:val="en-US" w:bidi="th-TH"/>
              </w:rPr>
              <w:t>780,775</w:t>
            </w:r>
          </w:p>
        </w:tc>
        <w:tc>
          <w:tcPr>
            <w:tcW w:w="180" w:type="dxa"/>
            <w:vAlign w:val="bottom"/>
          </w:tcPr>
          <w:p w14:paraId="7B5B5074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2A5E42" w14:textId="7E0EC8C0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1,426,495</w:t>
            </w:r>
          </w:p>
        </w:tc>
        <w:tc>
          <w:tcPr>
            <w:tcW w:w="180" w:type="dxa"/>
          </w:tcPr>
          <w:p w14:paraId="696F0E5F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089A72F2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259,158</w:t>
            </w:r>
          </w:p>
        </w:tc>
        <w:tc>
          <w:tcPr>
            <w:tcW w:w="180" w:type="dxa"/>
          </w:tcPr>
          <w:p w14:paraId="36438AB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6D0C1D15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1,194,093</w:t>
            </w:r>
          </w:p>
        </w:tc>
        <w:tc>
          <w:tcPr>
            <w:tcW w:w="180" w:type="dxa"/>
            <w:vAlign w:val="bottom"/>
          </w:tcPr>
          <w:p w14:paraId="044F8D1F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445CDE5D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1,101,</w:t>
            </w:r>
            <w:r w:rsidR="0072595F">
              <w:rPr>
                <w:rFonts w:ascii="Angsana New" w:hAnsi="Angsana New" w:cs="Angsana New"/>
                <w:szCs w:val="22"/>
                <w:lang w:val="en-US" w:bidi="th-TH"/>
              </w:rPr>
              <w:t>941</w:t>
            </w:r>
          </w:p>
        </w:tc>
        <w:tc>
          <w:tcPr>
            <w:tcW w:w="180" w:type="dxa"/>
          </w:tcPr>
          <w:p w14:paraId="56C6B24B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42AB9D11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15,483</w:t>
            </w:r>
          </w:p>
        </w:tc>
        <w:tc>
          <w:tcPr>
            <w:tcW w:w="180" w:type="dxa"/>
            <w:vAlign w:val="bottom"/>
          </w:tcPr>
          <w:p w14:paraId="28DCACB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275DF941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18,005</w:t>
            </w:r>
          </w:p>
        </w:tc>
        <w:tc>
          <w:tcPr>
            <w:tcW w:w="180" w:type="dxa"/>
          </w:tcPr>
          <w:p w14:paraId="2CD806E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68EA782" w14:textId="6C5C0E27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(1,398,404)</w:t>
            </w:r>
          </w:p>
        </w:tc>
        <w:tc>
          <w:tcPr>
            <w:tcW w:w="178" w:type="dxa"/>
          </w:tcPr>
          <w:p w14:paraId="59BD1844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4992BCF1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(1,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379,280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D281A5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EC48936" w14:textId="4F7E2CA7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2,987</w:t>
            </w:r>
            <w:r w:rsidR="00C278B5">
              <w:rPr>
                <w:rFonts w:asciiTheme="majorBidi" w:hAnsiTheme="majorBidi" w:cstheme="majorBidi"/>
                <w:szCs w:val="22"/>
                <w:lang w:val="en-US" w:bidi="th-TH"/>
              </w:rPr>
              <w:t>,243</w:t>
            </w:r>
          </w:p>
        </w:tc>
        <w:tc>
          <w:tcPr>
            <w:tcW w:w="178" w:type="dxa"/>
          </w:tcPr>
          <w:p w14:paraId="74D0902A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0DD12CA0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9058B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72595F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72595F">
              <w:rPr>
                <w:rFonts w:asciiTheme="majorBidi" w:hAnsiTheme="majorBidi" w:cstheme="majorBidi"/>
                <w:szCs w:val="22"/>
                <w:lang w:val="en-US" w:bidi="th-TH"/>
              </w:rPr>
              <w:t>599</w:t>
            </w:r>
          </w:p>
        </w:tc>
      </w:tr>
      <w:tr w:rsidR="009058BD" w:rsidRPr="00612F48" w14:paraId="0F147F2F" w14:textId="77777777" w:rsidTr="00A9773E">
        <w:trPr>
          <w:cantSplit/>
        </w:trPr>
        <w:tc>
          <w:tcPr>
            <w:tcW w:w="3510" w:type="dxa"/>
          </w:tcPr>
          <w:p w14:paraId="75E9FC24" w14:textId="0CCB3579" w:rsidR="009058BD" w:rsidRPr="00756E6F" w:rsidRDefault="009058BD" w:rsidP="009058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2455CA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2455CA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125A89A0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474,076</w:t>
            </w:r>
          </w:p>
        </w:tc>
        <w:tc>
          <w:tcPr>
            <w:tcW w:w="178" w:type="dxa"/>
            <w:vAlign w:val="bottom"/>
          </w:tcPr>
          <w:p w14:paraId="026D7595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429C34E8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9B155D" w:rsidRPr="00923ECA">
              <w:rPr>
                <w:rFonts w:ascii="Angsana New" w:hAnsi="Angsana New" w:cs="Angsana New"/>
                <w:szCs w:val="22"/>
                <w:lang w:val="en-US" w:bidi="th-TH"/>
              </w:rPr>
              <w:t>12,761</w:t>
            </w:r>
          </w:p>
        </w:tc>
        <w:tc>
          <w:tcPr>
            <w:tcW w:w="180" w:type="dxa"/>
            <w:vAlign w:val="bottom"/>
          </w:tcPr>
          <w:p w14:paraId="2A7BE808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813785" w14:textId="311B4C62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631,164</w:t>
            </w:r>
          </w:p>
        </w:tc>
        <w:tc>
          <w:tcPr>
            <w:tcW w:w="180" w:type="dxa"/>
          </w:tcPr>
          <w:p w14:paraId="6E3BE77E" w14:textId="77777777" w:rsidR="009058BD" w:rsidRPr="00923ECA" w:rsidRDefault="009058BD" w:rsidP="009058B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5D5A0E56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151</w:t>
            </w:r>
          </w:p>
        </w:tc>
        <w:tc>
          <w:tcPr>
            <w:tcW w:w="180" w:type="dxa"/>
          </w:tcPr>
          <w:p w14:paraId="5013EC5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0E7857B7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576,676</w:t>
            </w:r>
          </w:p>
        </w:tc>
        <w:tc>
          <w:tcPr>
            <w:tcW w:w="180" w:type="dxa"/>
            <w:vAlign w:val="bottom"/>
          </w:tcPr>
          <w:p w14:paraId="60A22A35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1D7D503F" w:rsidR="009058BD" w:rsidRPr="00923ECA" w:rsidRDefault="00312F24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546,295</w:t>
            </w:r>
          </w:p>
        </w:tc>
        <w:tc>
          <w:tcPr>
            <w:tcW w:w="180" w:type="dxa"/>
          </w:tcPr>
          <w:p w14:paraId="76F2796E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5018A167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7,125</w:t>
            </w:r>
          </w:p>
        </w:tc>
        <w:tc>
          <w:tcPr>
            <w:tcW w:w="180" w:type="dxa"/>
            <w:vAlign w:val="bottom"/>
          </w:tcPr>
          <w:p w14:paraId="02465CD6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712B21F9" w:rsidR="009058BD" w:rsidRPr="00923ECA" w:rsidRDefault="009B155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8,656</w:t>
            </w:r>
          </w:p>
        </w:tc>
        <w:tc>
          <w:tcPr>
            <w:tcW w:w="180" w:type="dxa"/>
          </w:tcPr>
          <w:p w14:paraId="7E56A7C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7052E4" w14:textId="17CE26F8" w:rsidR="009058BD" w:rsidRPr="00923ECA" w:rsidRDefault="00B51CCC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(5,434)</w:t>
            </w:r>
          </w:p>
        </w:tc>
        <w:tc>
          <w:tcPr>
            <w:tcW w:w="178" w:type="dxa"/>
          </w:tcPr>
          <w:p w14:paraId="3928D290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73A6000E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6,495</w:t>
            </w: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559273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278F" w14:textId="60BD0482" w:rsidR="009058BD" w:rsidRPr="00923ECA" w:rsidRDefault="00C278B5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1,683,607</w:t>
            </w:r>
          </w:p>
        </w:tc>
        <w:tc>
          <w:tcPr>
            <w:tcW w:w="178" w:type="dxa"/>
          </w:tcPr>
          <w:p w14:paraId="415A745D" w14:textId="77777777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78F6BB30" w:rsidR="009058BD" w:rsidRPr="00923ECA" w:rsidRDefault="009058BD" w:rsidP="009058B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3ECA"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547</w:t>
            </w:r>
            <w:r w:rsidR="009B155D" w:rsidRPr="00923EC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12F24">
              <w:rPr>
                <w:rFonts w:asciiTheme="majorBidi" w:hAnsiTheme="majorBidi" w:cstheme="majorBidi"/>
                <w:szCs w:val="22"/>
                <w:lang w:val="en-US" w:bidi="th-TH"/>
              </w:rPr>
              <w:t>368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4F88295" w14:textId="568F43A3" w:rsidR="00065F7E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มื่อมีการส่งมอบสินค้าให้กับลูกค้า</w:t>
      </w:r>
    </w:p>
    <w:p w14:paraId="75756263" w14:textId="16E80E67" w:rsidR="00A10DB2" w:rsidRDefault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CA5E403" w14:textId="77777777" w:rsidR="00A10DB2" w:rsidRPr="00F9131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A10DB2" w:rsidRPr="00F9131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31F2A129" w14:textId="35174451" w:rsidR="00A10DB2" w:rsidRDefault="00A10DB2" w:rsidP="0045331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58A4A400" w14:textId="77777777" w:rsidR="00A10DB2" w:rsidRPr="002F5A3A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A10DB2" w:rsidRPr="007477A6" w14:paraId="6D619804" w14:textId="77777777" w:rsidTr="00A0604D">
        <w:trPr>
          <w:tblHeader/>
        </w:trPr>
        <w:tc>
          <w:tcPr>
            <w:tcW w:w="2700" w:type="dxa"/>
          </w:tcPr>
          <w:p w14:paraId="0730DB76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5FF7A2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14AC03C8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619C1EF" w14:textId="10B3646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7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531C318" w14:textId="7777777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1163E52" w14:textId="64C8FCFD" w:rsidR="00A10DB2" w:rsidRPr="007477A6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78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10DB2" w:rsidRPr="00557933" w14:paraId="5E450B6D" w14:textId="77777777" w:rsidTr="00A0604D">
        <w:trPr>
          <w:tblHeader/>
        </w:trPr>
        <w:tc>
          <w:tcPr>
            <w:tcW w:w="2700" w:type="dxa"/>
          </w:tcPr>
          <w:p w14:paraId="5411D58D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B3A650D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4393F8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904851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333203F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B68DC0B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0CE4C96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5D1858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F7BB991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8AC219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557933" w14:paraId="5DA9A6D9" w14:textId="77777777" w:rsidTr="00A0604D">
        <w:trPr>
          <w:tblHeader/>
        </w:trPr>
        <w:tc>
          <w:tcPr>
            <w:tcW w:w="2700" w:type="dxa"/>
          </w:tcPr>
          <w:p w14:paraId="19D44657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F9B471A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303A5F0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E019478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579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0DB2" w:rsidRPr="00557933" w14:paraId="4EBF0FF6" w14:textId="77777777" w:rsidTr="00A0604D">
        <w:tc>
          <w:tcPr>
            <w:tcW w:w="2700" w:type="dxa"/>
          </w:tcPr>
          <w:p w14:paraId="5072A8D9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C47AC0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037F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009F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AE1934D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ADCCC03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8B5D2A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81F870" w14:textId="7777777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4B4FB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FE84A" w14:textId="7777777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DB2" w:rsidRPr="00557933" w14:paraId="6E95647E" w14:textId="77777777" w:rsidTr="00A0604D">
        <w:tc>
          <w:tcPr>
            <w:tcW w:w="2700" w:type="dxa"/>
          </w:tcPr>
          <w:p w14:paraId="12D4293C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03EA69B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A70E9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A6401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F7B272B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29A8E4A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51756A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1236C1" w14:textId="7777777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B5C63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A40660" w14:textId="77777777" w:rsidR="00A10DB2" w:rsidRPr="00557933" w:rsidRDefault="00A10DB2" w:rsidP="00A0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624" w:rsidRPr="00557933" w14:paraId="78F3F9BD" w14:textId="77777777" w:rsidTr="007E7C9B">
        <w:tc>
          <w:tcPr>
            <w:tcW w:w="2700" w:type="dxa"/>
          </w:tcPr>
          <w:p w14:paraId="743D2AE2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9A31CB5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191284B" w14:textId="77777777" w:rsidR="00421624" w:rsidRPr="00557933" w:rsidRDefault="00421624" w:rsidP="00421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C3853D" w14:textId="0BCE7F1B" w:rsidR="00421624" w:rsidRPr="00421624" w:rsidRDefault="00421624" w:rsidP="004216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6FDB2D47" w14:textId="77777777" w:rsidR="00421624" w:rsidRPr="00421624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64FEDE" w14:textId="0BEEF745" w:rsidR="00421624" w:rsidRPr="00421624" w:rsidRDefault="00421624" w:rsidP="00421624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2B927114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08CB5B" w14:textId="59C6B4E4" w:rsidR="00421624" w:rsidRPr="00856E72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86E39A6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A67C1B" w14:textId="429AA70C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228,999</w:t>
            </w:r>
          </w:p>
        </w:tc>
      </w:tr>
      <w:tr w:rsidR="006D78CC" w:rsidRPr="00557933" w14:paraId="11EECAC7" w14:textId="77777777" w:rsidTr="00A0604D">
        <w:tc>
          <w:tcPr>
            <w:tcW w:w="2700" w:type="dxa"/>
          </w:tcPr>
          <w:p w14:paraId="42C0B102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7553828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397C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E1101" w14:textId="77777777" w:rsidR="006D78CC" w:rsidRPr="006D78CC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733F2DB9" w14:textId="77777777" w:rsidR="006D78CC" w:rsidRPr="00F922A0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9CA14A8" w14:textId="77777777" w:rsidR="006D78CC" w:rsidRPr="00F922A0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75403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ECEE8" w14:textId="77777777" w:rsidR="006D78CC" w:rsidRPr="00856E72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446F9F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F7B22B1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6D78CC" w:rsidRPr="00557933" w14:paraId="1E9C94E1" w14:textId="77777777" w:rsidTr="00A0604D">
        <w:tc>
          <w:tcPr>
            <w:tcW w:w="2700" w:type="dxa"/>
          </w:tcPr>
          <w:p w14:paraId="10E5EC0B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F9D1ADD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91C8B52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98601" w14:textId="49A495F5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36BD90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413180E" w14:textId="0F6546D7" w:rsidR="006D78CC" w:rsidRPr="00421624" w:rsidRDefault="00421624" w:rsidP="006D78CC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8E8349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F7C2F" w14:textId="15B2C33A" w:rsidR="006D78CC" w:rsidRPr="00856E72" w:rsidRDefault="00D079F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E7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13A56"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856E7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55BE9DE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227DED7" w14:textId="2F60D094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D78CC" w:rsidRPr="00557933" w14:paraId="32EC2991" w14:textId="77777777" w:rsidTr="00A0604D">
        <w:trPr>
          <w:trHeight w:val="272"/>
        </w:trPr>
        <w:tc>
          <w:tcPr>
            <w:tcW w:w="2700" w:type="dxa"/>
          </w:tcPr>
          <w:p w14:paraId="78084D1B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1830F0C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E54482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20086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5AF197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6F310AF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3F9D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3A482" w14:textId="77777777" w:rsidR="006D78CC" w:rsidRPr="00856E72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B0A69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7B294B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78CC" w:rsidRPr="00557933" w14:paraId="275A54F4" w14:textId="77777777" w:rsidTr="00A0604D">
        <w:tc>
          <w:tcPr>
            <w:tcW w:w="2700" w:type="dxa"/>
          </w:tcPr>
          <w:p w14:paraId="29037B5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59E8B86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2E5B56E4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21400C" w14:textId="6577AD6B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69" w:type="dxa"/>
          </w:tcPr>
          <w:p w14:paraId="73A2D051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81EA9F7" w14:textId="2C81289F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270" w:type="dxa"/>
          </w:tcPr>
          <w:p w14:paraId="5B6B3561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EBC379" w14:textId="6531B8AA" w:rsidR="006D78CC" w:rsidRPr="00856E72" w:rsidRDefault="00021ACA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133,286</w:t>
            </w:r>
          </w:p>
        </w:tc>
        <w:tc>
          <w:tcPr>
            <w:tcW w:w="270" w:type="dxa"/>
          </w:tcPr>
          <w:p w14:paraId="01B6CEC1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2674C3" w14:textId="3B2B2C55" w:rsidR="006D78CC" w:rsidRPr="00557933" w:rsidRDefault="00313A56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 w:rsidR="00C7740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6D78CC" w:rsidRPr="00557933" w14:paraId="6FC81877" w14:textId="77777777" w:rsidTr="00A0604D">
        <w:tc>
          <w:tcPr>
            <w:tcW w:w="2700" w:type="dxa"/>
          </w:tcPr>
          <w:p w14:paraId="4F79E5A3" w14:textId="23DC062C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2455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2455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21ACA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26B859E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F1CB5A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130413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903894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D739FD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88FE7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56776" w14:textId="77777777" w:rsidR="006D78CC" w:rsidRPr="00856E72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EEBD6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1A6601" w14:textId="77777777" w:rsidR="006D78CC" w:rsidRPr="00557933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8CC" w:rsidRPr="00557933" w14:paraId="044567BC" w14:textId="77777777" w:rsidTr="00A0604D">
        <w:tc>
          <w:tcPr>
            <w:tcW w:w="2700" w:type="dxa"/>
          </w:tcPr>
          <w:p w14:paraId="6A5F80D8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CDEC2C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38E3EE44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387EBF" w14:textId="5BF0A8F0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661,283</w:t>
            </w:r>
          </w:p>
        </w:tc>
        <w:tc>
          <w:tcPr>
            <w:tcW w:w="269" w:type="dxa"/>
          </w:tcPr>
          <w:p w14:paraId="61632945" w14:textId="77777777" w:rsidR="006D78CC" w:rsidRPr="00421624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4332BA3" w14:textId="5AEC7D80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330,642</w:t>
            </w:r>
          </w:p>
        </w:tc>
        <w:tc>
          <w:tcPr>
            <w:tcW w:w="270" w:type="dxa"/>
          </w:tcPr>
          <w:p w14:paraId="2A1DD173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F8FC52" w14:textId="09101A4C" w:rsidR="006D78CC" w:rsidRPr="00856E72" w:rsidRDefault="00D079F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56E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6EF4C3EE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D821D" w14:textId="2582F652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  <w:tr w:rsidR="00A10DB2" w:rsidRPr="00557933" w14:paraId="6E4BFE46" w14:textId="77777777" w:rsidTr="00A0604D">
        <w:tc>
          <w:tcPr>
            <w:tcW w:w="2700" w:type="dxa"/>
          </w:tcPr>
          <w:p w14:paraId="75A93890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77EBDF06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2ED7ECFB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AB2024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3BFCDF71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F14CE23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0C34F7A0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0C5F9B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60BCBD22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B0BCE9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A10DB2" w:rsidRPr="00557933" w14:paraId="48CA6B73" w14:textId="77777777" w:rsidTr="00A0604D">
        <w:tc>
          <w:tcPr>
            <w:tcW w:w="2700" w:type="dxa"/>
          </w:tcPr>
          <w:p w14:paraId="7466B624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36686E1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12CB2" w14:textId="77777777" w:rsidR="00A10DB2" w:rsidRPr="00557933" w:rsidRDefault="00A10DB2" w:rsidP="00A0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C8307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EAB7FA1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44C2665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69C18B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32A499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E156C7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CAD7EC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10DB2" w:rsidRPr="00557933" w14:paraId="4E51E0A2" w14:textId="77777777" w:rsidTr="00A0604D">
        <w:tc>
          <w:tcPr>
            <w:tcW w:w="2700" w:type="dxa"/>
          </w:tcPr>
          <w:p w14:paraId="1888F824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79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9A43CFE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4B3CB" w14:textId="77777777" w:rsidR="00A10DB2" w:rsidRPr="00557933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22C37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CD72009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3F4BC08" w14:textId="77777777" w:rsidR="00A10DB2" w:rsidRPr="00421624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DE52AC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169388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6BCC6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24AEC7" w14:textId="77777777" w:rsidR="00A10DB2" w:rsidRPr="00557933" w:rsidRDefault="00A10DB2" w:rsidP="00A060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1624" w:rsidRPr="00557933" w14:paraId="4D4B8DEB" w14:textId="77777777" w:rsidTr="00A0604D">
        <w:tc>
          <w:tcPr>
            <w:tcW w:w="2700" w:type="dxa"/>
          </w:tcPr>
          <w:p w14:paraId="3623869C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BEFEDC2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80F236" w14:textId="77777777" w:rsidR="00421624" w:rsidRPr="00557933" w:rsidRDefault="00421624" w:rsidP="0042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8C714" w14:textId="7D69EE3A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2E5A0C5B" w14:textId="77777777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4F98BA7A" w14:textId="63E514EA" w:rsidR="00421624" w:rsidRPr="00421624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3136B5BC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E6B7DA" w14:textId="228FECFA" w:rsidR="00421624" w:rsidRPr="00C77405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2027F5C5" w14:textId="77777777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0C5CA9" w14:textId="1B091121" w:rsidR="00421624" w:rsidRPr="00557933" w:rsidRDefault="00421624" w:rsidP="00421624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</w:tr>
      <w:tr w:rsidR="006D78CC" w:rsidRPr="00557933" w14:paraId="2CD09015" w14:textId="77777777" w:rsidTr="00A0604D">
        <w:tc>
          <w:tcPr>
            <w:tcW w:w="2700" w:type="dxa"/>
          </w:tcPr>
          <w:p w14:paraId="669057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A8CB37E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CECB28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83F7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576AAE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7A467C7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E43F0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137C2" w14:textId="77777777" w:rsidR="006D78CC" w:rsidRPr="00C77405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F50B23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B8E25C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D78CC" w:rsidRPr="00557933" w14:paraId="7924E2AB" w14:textId="77777777" w:rsidTr="00A0604D">
        <w:tc>
          <w:tcPr>
            <w:tcW w:w="2700" w:type="dxa"/>
          </w:tcPr>
          <w:p w14:paraId="583432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5954869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55793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2B07D3F0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A7853" w14:textId="391B839E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19,691</w:t>
            </w:r>
          </w:p>
        </w:tc>
        <w:tc>
          <w:tcPr>
            <w:tcW w:w="269" w:type="dxa"/>
          </w:tcPr>
          <w:p w14:paraId="37C6F5B3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6CC9CEE" w14:textId="4C097ABA" w:rsidR="006D78CC" w:rsidRPr="00421624" w:rsidRDefault="00421624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9,845</w:t>
            </w:r>
          </w:p>
        </w:tc>
        <w:tc>
          <w:tcPr>
            <w:tcW w:w="270" w:type="dxa"/>
          </w:tcPr>
          <w:p w14:paraId="52AD4C8C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E7AE3" w14:textId="1E389A08" w:rsidR="006D78CC" w:rsidRPr="00C77405" w:rsidRDefault="00021ACA" w:rsidP="00021ACA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C77405" w:rsidRPr="00C774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0C9D431D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24718D" w14:textId="4758A451" w:rsidR="006D78CC" w:rsidRPr="00856E72" w:rsidRDefault="00313A56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66</w:t>
            </w:r>
            <w:r w:rsidR="00C7740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A5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643</w:t>
            </w:r>
          </w:p>
        </w:tc>
      </w:tr>
      <w:tr w:rsidR="006D78CC" w:rsidRPr="00557933" w14:paraId="0C06B8D3" w14:textId="77777777" w:rsidTr="00A0604D">
        <w:tc>
          <w:tcPr>
            <w:tcW w:w="2700" w:type="dxa"/>
          </w:tcPr>
          <w:p w14:paraId="1718C005" w14:textId="64C143E0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2455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30 </w:t>
            </w:r>
            <w:r w:rsidR="002455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 w:rsidR="00021AC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/ 31 </w:t>
            </w:r>
            <w:r w:rsidR="00021ACA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B8B4A12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A56E9B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0F085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6811B5" w14:textId="77777777" w:rsidR="006D78CC" w:rsidRPr="00421624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47C1C1B" w14:textId="77777777" w:rsidR="006D78CC" w:rsidRPr="00421624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EF8F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B32987" w14:textId="77777777" w:rsidR="006D78CC" w:rsidRPr="00C77405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E02F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413122" w14:textId="77777777" w:rsidR="006D78CC" w:rsidRPr="00557933" w:rsidRDefault="006D78CC" w:rsidP="006D78C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78CC" w:rsidRPr="00557933" w14:paraId="4DC27C1E" w14:textId="77777777" w:rsidTr="00A0604D">
        <w:tc>
          <w:tcPr>
            <w:tcW w:w="2700" w:type="dxa"/>
          </w:tcPr>
          <w:p w14:paraId="78ED3776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F75AEA4" w14:textId="77777777" w:rsidR="006D78CC" w:rsidRPr="00557933" w:rsidRDefault="006D78CC" w:rsidP="006D7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9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20B99E53" w14:textId="77777777" w:rsidR="006D78CC" w:rsidRPr="00557933" w:rsidRDefault="006D78CC" w:rsidP="006D7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FB9A57" w14:textId="19B02672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610,974</w:t>
            </w:r>
          </w:p>
        </w:tc>
        <w:tc>
          <w:tcPr>
            <w:tcW w:w="269" w:type="dxa"/>
          </w:tcPr>
          <w:p w14:paraId="4E5CBA52" w14:textId="77777777" w:rsidR="006D78CC" w:rsidRPr="00421624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664B6E7" w14:textId="7462424A" w:rsidR="006D78CC" w:rsidRPr="00421624" w:rsidRDefault="00421624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305,487</w:t>
            </w:r>
          </w:p>
        </w:tc>
        <w:tc>
          <w:tcPr>
            <w:tcW w:w="270" w:type="dxa"/>
          </w:tcPr>
          <w:p w14:paraId="70C990F5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CB0D6C" w14:textId="598411AC" w:rsidR="006D78CC" w:rsidRPr="00C77405" w:rsidRDefault="00C7740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C774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2BCEE358" w14:textId="77777777" w:rsidR="006D78CC" w:rsidRPr="00557933" w:rsidRDefault="006D78CC" w:rsidP="006D78C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F46B3B" w14:textId="2E27064A" w:rsidR="006D78CC" w:rsidRPr="00557933" w:rsidRDefault="00C77405" w:rsidP="006D78CC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021A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</w:tr>
    </w:tbl>
    <w:p w14:paraId="635BE939" w14:textId="77777777" w:rsidR="00A10DB2" w:rsidRPr="002F5A3A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580F0A85" w14:textId="0D928664" w:rsidR="00A10DB2" w:rsidRDefault="00A10DB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630293">
        <w:rPr>
          <w:rFonts w:ascii="Angsana New" w:hAnsi="Angsana New"/>
          <w:spacing w:val="-2"/>
          <w:sz w:val="30"/>
          <w:szCs w:val="30"/>
          <w:lang w:eastAsia="x-none"/>
        </w:rPr>
        <w:t>25</w:t>
      </w:r>
      <w:r w:rsidR="00C7740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C7740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 w:rsidR="004F335D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7F2840"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 w:rsidR="00630293"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="00630293"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="00630293"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C77405"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</w:t>
      </w:r>
      <w:r w:rsidR="004148C2">
        <w:rPr>
          <w:rFonts w:ascii="Angsana New" w:hAnsi="Angsana New" w:hint="cs"/>
          <w:sz w:val="30"/>
          <w:szCs w:val="30"/>
          <w:cs/>
          <w:lang w:eastAsia="x-none"/>
        </w:rPr>
        <w:t>ดังนี้</w:t>
      </w:r>
    </w:p>
    <w:p w14:paraId="6DFBF461" w14:textId="77777777" w:rsidR="004148C2" w:rsidRPr="002F5A3A" w:rsidRDefault="004148C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4148C2" w:rsidRPr="00E25AC8" w14:paraId="0F3B23D4" w14:textId="77777777" w:rsidTr="00ED63AC">
        <w:trPr>
          <w:trHeight w:val="20"/>
        </w:trPr>
        <w:tc>
          <w:tcPr>
            <w:tcW w:w="6030" w:type="dxa"/>
          </w:tcPr>
          <w:p w14:paraId="0B67441D" w14:textId="77777777" w:rsidR="004148C2" w:rsidRPr="000946BA" w:rsidRDefault="004148C2" w:rsidP="006E28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13ACB440" w14:textId="77777777" w:rsidR="004148C2" w:rsidRPr="000946BA" w:rsidRDefault="004148C2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(หุ้น)</w:t>
            </w:r>
          </w:p>
        </w:tc>
        <w:tc>
          <w:tcPr>
            <w:tcW w:w="0" w:type="auto"/>
          </w:tcPr>
          <w:p w14:paraId="638BB910" w14:textId="77777777" w:rsidR="004148C2" w:rsidRPr="000946BA" w:rsidRDefault="004148C2" w:rsidP="00ED63A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02479566" w14:textId="77777777" w:rsidR="004148C2" w:rsidRPr="000946BA" w:rsidRDefault="004148C2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(บาท)</w:t>
            </w:r>
          </w:p>
        </w:tc>
      </w:tr>
      <w:tr w:rsidR="004148C2" w:rsidRPr="00E25AC8" w14:paraId="31484E4D" w14:textId="77777777" w:rsidTr="00ED63AC">
        <w:trPr>
          <w:trHeight w:val="20"/>
        </w:trPr>
        <w:tc>
          <w:tcPr>
            <w:tcW w:w="6030" w:type="dxa"/>
          </w:tcPr>
          <w:p w14:paraId="6ADA3137" w14:textId="7C17E692" w:rsidR="004148C2" w:rsidRPr="00B36D11" w:rsidRDefault="004148C2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4F9EFA79" w14:textId="401C4E8F" w:rsidR="004148C2" w:rsidRPr="00B36D11" w:rsidRDefault="00630293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20FBD897" w14:textId="77777777" w:rsidR="004148C2" w:rsidRPr="000946BA" w:rsidRDefault="004148C2" w:rsidP="00ED63A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78B0CA28" w14:textId="4D064B63" w:rsidR="004148C2" w:rsidRPr="00B36D11" w:rsidRDefault="00881A5C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4148C2" w:rsidRPr="00E25AC8" w14:paraId="148C1F70" w14:textId="77777777" w:rsidTr="00ED63AC">
        <w:trPr>
          <w:trHeight w:val="20"/>
        </w:trPr>
        <w:tc>
          <w:tcPr>
            <w:tcW w:w="6030" w:type="dxa"/>
          </w:tcPr>
          <w:p w14:paraId="3DF0BDDC" w14:textId="77777777" w:rsidR="004148C2" w:rsidRPr="00B36D11" w:rsidRDefault="004148C2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7B06B40" w14:textId="5FEC11B2" w:rsidR="004148C2" w:rsidRPr="00B36D11" w:rsidRDefault="00630293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260F5749" w14:textId="77777777" w:rsidR="004148C2" w:rsidRPr="000946BA" w:rsidRDefault="004148C2" w:rsidP="00ED63A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594479D" w14:textId="09B6B8AF" w:rsidR="004148C2" w:rsidRPr="00B36D11" w:rsidRDefault="00881A5C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4148C2" w:rsidRPr="00E25AC8" w14:paraId="1349B0EA" w14:textId="77777777" w:rsidTr="00ED63AC">
        <w:trPr>
          <w:trHeight w:val="20"/>
        </w:trPr>
        <w:tc>
          <w:tcPr>
            <w:tcW w:w="6030" w:type="dxa"/>
          </w:tcPr>
          <w:p w14:paraId="5E9ED783" w14:textId="77777777" w:rsidR="004148C2" w:rsidRPr="00B36D11" w:rsidRDefault="004148C2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0EBEB5E7" w14:textId="253230E9" w:rsidR="004148C2" w:rsidRPr="00B36D11" w:rsidRDefault="00881A5C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45551551" w14:textId="77777777" w:rsidR="004148C2" w:rsidRPr="003C0B1C" w:rsidRDefault="004148C2" w:rsidP="00ED63AC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6C1F9951" w14:textId="4EFEBAE8" w:rsidR="004148C2" w:rsidRPr="00B36D11" w:rsidRDefault="00881A5C" w:rsidP="00ED63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56F6999B" w14:textId="77777777" w:rsidR="004148C2" w:rsidRDefault="004148C2" w:rsidP="00A10DB2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4995FEB" w14:textId="4B018825" w:rsidR="00A10DB2" w:rsidRPr="004E7109" w:rsidRDefault="004E7109" w:rsidP="004E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3788AAD8" w14:textId="6F49C89F" w:rsidR="00A10DB2" w:rsidRPr="003176B3" w:rsidRDefault="00A10DB2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5" w:name="_Hlk135395068"/>
      <w:r w:rsidRPr="003176B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กำไรต่อหุ้นขั้นพื้นฐาน</w:t>
      </w:r>
    </w:p>
    <w:bookmarkEnd w:id="15"/>
    <w:p w14:paraId="7CA25FA3" w14:textId="77777777" w:rsidR="00C045ED" w:rsidRPr="007D3680" w:rsidRDefault="00C045ED" w:rsidP="00C045ED">
      <w:pPr>
        <w:rPr>
          <w:rFonts w:asciiTheme="majorBidi" w:eastAsia="Calibri" w:hAnsiTheme="majorBidi" w:cstheme="majorBidi"/>
          <w:lang w:eastAsia="x-none"/>
        </w:rPr>
      </w:pPr>
    </w:p>
    <w:p w14:paraId="4BCC7456" w14:textId="4DE9CB26" w:rsidR="00A10DB2" w:rsidRPr="002F5A3A" w:rsidRDefault="00A44896" w:rsidP="004E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4896">
        <w:rPr>
          <w:rFonts w:ascii="Angsana New" w:hAnsi="Angsana New"/>
          <w:sz w:val="30"/>
          <w:szCs w:val="30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กำไรต่อหุ้นขั้นพื้นฐานสำหรับงวดสามเดือน</w:t>
      </w:r>
      <w:r w:rsidR="004E7109">
        <w:rPr>
          <w:rFonts w:ascii="Angsana New" w:hAnsi="Angsana New" w:hint="cs"/>
          <w:sz w:val="30"/>
          <w:szCs w:val="30"/>
          <w:cs/>
        </w:rPr>
        <w:t>และ</w:t>
      </w:r>
      <w:r w:rsidR="002455CA">
        <w:rPr>
          <w:rFonts w:ascii="Angsana New" w:hAnsi="Angsana New" w:hint="cs"/>
          <w:sz w:val="30"/>
          <w:szCs w:val="30"/>
          <w:cs/>
        </w:rPr>
        <w:t>เก้าเดือน</w:t>
      </w:r>
      <w:r w:rsidRPr="00A448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455CA">
        <w:rPr>
          <w:rFonts w:ascii="Angsana New" w:hAnsi="Angsana New"/>
          <w:sz w:val="30"/>
          <w:szCs w:val="30"/>
        </w:rPr>
        <w:t xml:space="preserve">30 </w:t>
      </w:r>
      <w:r w:rsidR="002455CA">
        <w:rPr>
          <w:rFonts w:ascii="Angsana New" w:hAnsi="Angsana New"/>
          <w:sz w:val="30"/>
          <w:szCs w:val="30"/>
          <w:cs/>
        </w:rPr>
        <w:t>กันยายน</w:t>
      </w:r>
      <w:r w:rsidRPr="00A44896">
        <w:rPr>
          <w:rFonts w:ascii="Angsana New" w:hAnsi="Angsana New"/>
          <w:sz w:val="30"/>
          <w:szCs w:val="30"/>
          <w:cs/>
        </w:rPr>
        <w:t xml:space="preserve"> </w:t>
      </w:r>
      <w:r w:rsidR="00313A56" w:rsidRPr="00313A56">
        <w:rPr>
          <w:rFonts w:ascii="Angsana New" w:hAnsi="Angsana New"/>
          <w:sz w:val="30"/>
          <w:szCs w:val="30"/>
        </w:rPr>
        <w:t>2566</w:t>
      </w:r>
      <w:r w:rsidRPr="00A44896">
        <w:rPr>
          <w:rFonts w:ascii="Angsana New" w:hAnsi="Angsana New"/>
          <w:sz w:val="30"/>
          <w:szCs w:val="30"/>
          <w:cs/>
        </w:rPr>
        <w:t xml:space="preserve"> และ </w:t>
      </w:r>
      <w:r w:rsidR="00313A56" w:rsidRPr="00313A56">
        <w:rPr>
          <w:rFonts w:ascii="Angsana New" w:hAnsi="Angsana New"/>
          <w:sz w:val="30"/>
          <w:szCs w:val="30"/>
        </w:rPr>
        <w:t>2565</w:t>
      </w:r>
      <w:r w:rsidRPr="00A44896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</w:t>
      </w:r>
      <w:r w:rsidR="002F5A3A">
        <w:rPr>
          <w:rFonts w:ascii="Angsana New" w:hAnsi="Angsana New"/>
          <w:sz w:val="30"/>
          <w:szCs w:val="30"/>
        </w:rPr>
        <w:br/>
      </w:r>
      <w:r w:rsidRPr="00A44896">
        <w:rPr>
          <w:rFonts w:ascii="Angsana New" w:hAnsi="Angsana New"/>
          <w:sz w:val="30"/>
          <w:szCs w:val="30"/>
          <w:cs/>
        </w:rPr>
        <w:t>ใน</w:t>
      </w:r>
      <w:r w:rsidRPr="002F5A3A">
        <w:rPr>
          <w:rFonts w:ascii="Angsana New" w:hAnsi="Angsana New"/>
          <w:spacing w:val="-6"/>
          <w:sz w:val="30"/>
          <w:szCs w:val="30"/>
          <w:cs/>
        </w:rPr>
        <w:t>ระหว่างงวด โดยได้ปรับปรุงจำนวนหุ้นสามัญที่เปลี่ยนแปลงจากการ</w:t>
      </w:r>
      <w:r w:rsidR="004E7109" w:rsidRPr="002F5A3A">
        <w:rPr>
          <w:rFonts w:ascii="Angsana New" w:hAnsi="Angsana New" w:hint="cs"/>
          <w:spacing w:val="-6"/>
          <w:sz w:val="30"/>
          <w:szCs w:val="30"/>
          <w:cs/>
        </w:rPr>
        <w:t>เพิ่มทุน</w:t>
      </w:r>
      <w:r w:rsidR="00C660C9" w:rsidRPr="002F5A3A">
        <w:rPr>
          <w:rFonts w:ascii="Angsana New" w:hAnsi="Angsana New" w:hint="cs"/>
          <w:spacing w:val="-6"/>
          <w:sz w:val="30"/>
          <w:szCs w:val="30"/>
          <w:cs/>
        </w:rPr>
        <w:t>โดยการ</w:t>
      </w:r>
      <w:r w:rsidR="00C660C9" w:rsidRPr="002F5A3A">
        <w:rPr>
          <w:rFonts w:ascii="Angsana New" w:hAnsi="Angsana New" w:hint="cs"/>
          <w:sz w:val="30"/>
          <w:szCs w:val="30"/>
          <w:cs/>
        </w:rPr>
        <w:t>ออกหุ้นปันผล</w:t>
      </w:r>
      <w:r w:rsidRPr="002F5A3A">
        <w:rPr>
          <w:rFonts w:ascii="Angsana New" w:hAnsi="Angsana New"/>
          <w:sz w:val="30"/>
          <w:szCs w:val="30"/>
          <w:cs/>
        </w:rPr>
        <w:t xml:space="preserve"> ในการคำนวณกำไรต่อหุ้นของทุกงวดที่แสดงเปรียบเทียบ โดยถือเสมือนว่าได้มีการ</w:t>
      </w:r>
      <w:r w:rsidR="00C660C9" w:rsidRPr="002F5A3A">
        <w:rPr>
          <w:rFonts w:ascii="Angsana New" w:hAnsi="Angsana New" w:hint="cs"/>
          <w:sz w:val="30"/>
          <w:szCs w:val="30"/>
          <w:cs/>
        </w:rPr>
        <w:t>ออกหุ้นปันผล</w:t>
      </w:r>
      <w:r w:rsidRPr="002F5A3A">
        <w:rPr>
          <w:rFonts w:ascii="Angsana New" w:hAnsi="Angsana New"/>
          <w:sz w:val="30"/>
          <w:szCs w:val="30"/>
          <w:cs/>
        </w:rPr>
        <w:t xml:space="preserve">ดังกล่าวตั้งแต่วันเริ่มต้นของงวดแรกที่เสนอรายงานตามที่ได้กล่าวไว้ในหมายเหตุข้อ </w:t>
      </w:r>
      <w:r w:rsidR="00975D7B">
        <w:rPr>
          <w:rFonts w:ascii="Angsana New" w:hAnsi="Angsana New"/>
          <w:sz w:val="30"/>
          <w:szCs w:val="30"/>
        </w:rPr>
        <w:t>6</w:t>
      </w:r>
      <w:r w:rsidRPr="002F5A3A">
        <w:rPr>
          <w:rFonts w:ascii="Angsana New" w:hAnsi="Angsana New"/>
          <w:sz w:val="30"/>
          <w:szCs w:val="30"/>
          <w:cs/>
        </w:rPr>
        <w:t xml:space="preserve"> และ </w:t>
      </w:r>
      <w:r w:rsidR="00975D7B">
        <w:rPr>
          <w:rFonts w:ascii="Angsana New" w:hAnsi="Angsana New"/>
          <w:sz w:val="30"/>
          <w:szCs w:val="30"/>
        </w:rPr>
        <w:t>8</w:t>
      </w:r>
      <w:r w:rsidRPr="002F5A3A">
        <w:rPr>
          <w:rFonts w:ascii="Angsana New" w:hAnsi="Angsana New"/>
          <w:sz w:val="30"/>
          <w:szCs w:val="30"/>
          <w:cs/>
        </w:rPr>
        <w:t xml:space="preserve"> โดยแสดงการคำนวณได้ดังนี้</w:t>
      </w:r>
    </w:p>
    <w:p w14:paraId="16491365" w14:textId="77777777" w:rsidR="00A10DB2" w:rsidRPr="007D3680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17"/>
        <w:gridCol w:w="256"/>
        <w:gridCol w:w="1174"/>
        <w:gridCol w:w="262"/>
        <w:gridCol w:w="6"/>
        <w:gridCol w:w="1174"/>
        <w:gridCol w:w="260"/>
        <w:gridCol w:w="7"/>
        <w:gridCol w:w="1171"/>
      </w:tblGrid>
      <w:tr w:rsidR="00A10DB2" w:rsidRPr="00822D90" w14:paraId="5474BC8A" w14:textId="77777777" w:rsidTr="00A0604D">
        <w:trPr>
          <w:tblHeader/>
        </w:trPr>
        <w:tc>
          <w:tcPr>
            <w:tcW w:w="2036" w:type="pct"/>
          </w:tcPr>
          <w:p w14:paraId="5322C7CC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4"/>
          </w:tcPr>
          <w:p w14:paraId="7857C51B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A31A181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3D0DC614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0DB2" w:rsidRPr="00822D90" w14:paraId="66B7D5B2" w14:textId="77777777" w:rsidTr="00A0604D">
        <w:trPr>
          <w:tblHeader/>
        </w:trPr>
        <w:tc>
          <w:tcPr>
            <w:tcW w:w="2036" w:type="pct"/>
          </w:tcPr>
          <w:p w14:paraId="1D71DAB8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33E07D7E" w14:textId="42F94FB3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60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63B0A8A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21019B6" w14:textId="71FAFBC6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C660C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EB74332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799941A" w14:textId="5DA6770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C660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9D39976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5B332FD" w14:textId="38728066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C660C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0DB2" w:rsidRPr="00822D90" w14:paraId="5C124F43" w14:textId="77777777" w:rsidTr="00A0604D">
        <w:trPr>
          <w:tblHeader/>
        </w:trPr>
        <w:tc>
          <w:tcPr>
            <w:tcW w:w="2036" w:type="pct"/>
          </w:tcPr>
          <w:p w14:paraId="358DF9F0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10"/>
          </w:tcPr>
          <w:p w14:paraId="22BA31B9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10DB2" w:rsidRPr="00822D90" w14:paraId="014F700C" w14:textId="77777777" w:rsidTr="00A0604D">
        <w:tc>
          <w:tcPr>
            <w:tcW w:w="2036" w:type="pct"/>
          </w:tcPr>
          <w:p w14:paraId="45779B00" w14:textId="56986B52" w:rsidR="00A10DB2" w:rsidRPr="00B36D1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36D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455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455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</w:tcPr>
          <w:p w14:paraId="18822ACA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54B04E6A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0ABD19D8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13952513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5BBC06D1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75E739D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863942" w14:textId="77777777" w:rsidR="00A10DB2" w:rsidRPr="00AA799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140C" w:rsidRPr="006002CD" w14:paraId="40549566" w14:textId="77777777" w:rsidTr="002F5A3A">
        <w:tc>
          <w:tcPr>
            <w:tcW w:w="2036" w:type="pct"/>
          </w:tcPr>
          <w:p w14:paraId="188C91C6" w14:textId="630CA4C3" w:rsidR="00BA140C" w:rsidRPr="003504A6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63C10C41" w14:textId="33D56A02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75D7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75D7B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0003B7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B9B3EC0" w14:textId="58EF285B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13,452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DC3193B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0ABA6A7" w14:textId="48528BD1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42533AD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623C59F9" w14:textId="79343B2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10,120</w:t>
            </w:r>
          </w:p>
        </w:tc>
      </w:tr>
      <w:tr w:rsidR="00BA140C" w:rsidRPr="00822D90" w14:paraId="4B63C960" w14:textId="77777777" w:rsidTr="002F5A3A">
        <w:tc>
          <w:tcPr>
            <w:tcW w:w="2036" w:type="pct"/>
          </w:tcPr>
          <w:p w14:paraId="141DB777" w14:textId="55F46F74" w:rsidR="00BA140C" w:rsidRPr="002F5A3A" w:rsidRDefault="00BA140C" w:rsidP="00BA14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5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53140D99" w14:textId="44684AED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35A775B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0A1B08F" w14:textId="700F4062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FF10E6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3538352D" w14:textId="1425EB16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5CDAAF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2D3E5586" w14:textId="0DB86BA9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</w:tr>
      <w:tr w:rsidR="00BA140C" w:rsidRPr="00822D90" w14:paraId="75CE8D3B" w14:textId="77777777" w:rsidTr="002F5A3A">
        <w:tc>
          <w:tcPr>
            <w:tcW w:w="2036" w:type="pct"/>
          </w:tcPr>
          <w:p w14:paraId="07F45222" w14:textId="77777777" w:rsidR="00BA140C" w:rsidRPr="00AA7991" w:rsidRDefault="00BA140C" w:rsidP="00BA14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FFA14B" w14:textId="15AAE1E9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5114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3DB83E6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FFD98" w14:textId="3D7B0328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90B7C4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E6A44F" w14:textId="55364EE1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3A36D5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562B79" w14:textId="16667A26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0.017</w:t>
            </w:r>
          </w:p>
        </w:tc>
      </w:tr>
      <w:tr w:rsidR="00CF781F" w:rsidRPr="00822D90" w14:paraId="6A9B8F0C" w14:textId="77777777" w:rsidTr="00A0604D">
        <w:tc>
          <w:tcPr>
            <w:tcW w:w="2036" w:type="pct"/>
          </w:tcPr>
          <w:p w14:paraId="100D0D31" w14:textId="77777777" w:rsidR="00CF781F" w:rsidRPr="00C045ED" w:rsidRDefault="00CF781F" w:rsidP="00CF781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  <w:vAlign w:val="bottom"/>
          </w:tcPr>
          <w:p w14:paraId="5FBFD4E9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pct"/>
            <w:vAlign w:val="bottom"/>
          </w:tcPr>
          <w:p w14:paraId="5D57CCC1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14:paraId="0C56E75A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7CF615FF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B6E195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  <w:vAlign w:val="bottom"/>
          </w:tcPr>
          <w:p w14:paraId="0DF8D40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  <w:vAlign w:val="bottom"/>
          </w:tcPr>
          <w:p w14:paraId="1DEB6557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781F" w:rsidRPr="00822D90" w14:paraId="19E2BE45" w14:textId="77777777" w:rsidTr="00A0604D">
        <w:tc>
          <w:tcPr>
            <w:tcW w:w="2036" w:type="pct"/>
          </w:tcPr>
          <w:p w14:paraId="6CCBB465" w14:textId="07C1F090" w:rsidR="00CF781F" w:rsidRPr="00B36D11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455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B36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455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455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1" w:type="pct"/>
            <w:gridSpan w:val="2"/>
            <w:vAlign w:val="bottom"/>
          </w:tcPr>
          <w:p w14:paraId="5DD47C41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BAFA34E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C18AB12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967B32C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5A516C75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0BABDAB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170AF196" w14:textId="77777777" w:rsidR="00CF781F" w:rsidRPr="002F5A3A" w:rsidRDefault="00CF781F" w:rsidP="00CF7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140C" w:rsidRPr="00822D90" w14:paraId="722F7AA3" w14:textId="77777777" w:rsidTr="002F5A3A">
        <w:tc>
          <w:tcPr>
            <w:tcW w:w="2036" w:type="pct"/>
          </w:tcPr>
          <w:p w14:paraId="43904118" w14:textId="323FF3AF" w:rsidR="00BA140C" w:rsidRPr="003504A6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  <w:vAlign w:val="bottom"/>
          </w:tcPr>
          <w:p w14:paraId="101E060C" w14:textId="47F884DA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47,070</w:t>
            </w:r>
          </w:p>
        </w:tc>
        <w:tc>
          <w:tcPr>
            <w:tcW w:w="138" w:type="pct"/>
            <w:vAlign w:val="bottom"/>
          </w:tcPr>
          <w:p w14:paraId="6ADAA30B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0ADCF09" w14:textId="7182E158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="00BF51B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41" w:type="pct"/>
            <w:vAlign w:val="bottom"/>
          </w:tcPr>
          <w:p w14:paraId="06EC77CC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bottom"/>
          </w:tcPr>
          <w:p w14:paraId="38BC7353" w14:textId="239A78F0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F51B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F51B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0" w:type="pct"/>
            <w:vAlign w:val="bottom"/>
          </w:tcPr>
          <w:p w14:paraId="30A1030E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2BFF0A00" w14:textId="4E1C7DC2" w:rsidR="00BA140C" w:rsidRPr="002F5A3A" w:rsidRDefault="00BF51B8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A140C"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BA140C" w:rsidRPr="00822D90" w14:paraId="59BED6BC" w14:textId="77777777" w:rsidTr="002F5A3A">
        <w:tc>
          <w:tcPr>
            <w:tcW w:w="2036" w:type="pct"/>
          </w:tcPr>
          <w:p w14:paraId="69EDD244" w14:textId="43520819" w:rsidR="00BA140C" w:rsidRPr="002F5A3A" w:rsidRDefault="00BA140C" w:rsidP="00BA14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F5A3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gridSpan w:val="2"/>
            <w:vAlign w:val="bottom"/>
          </w:tcPr>
          <w:p w14:paraId="63A86147" w14:textId="31E0CB93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38" w:type="pct"/>
            <w:vAlign w:val="bottom"/>
          </w:tcPr>
          <w:p w14:paraId="4DA8D42F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0E0DE6C" w14:textId="17EE935B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1" w:type="pct"/>
            <w:vAlign w:val="bottom"/>
          </w:tcPr>
          <w:p w14:paraId="2DC1BCC9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14:paraId="7C7445E7" w14:textId="3697D271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  <w:tc>
          <w:tcPr>
            <w:tcW w:w="140" w:type="pct"/>
            <w:vAlign w:val="bottom"/>
          </w:tcPr>
          <w:p w14:paraId="13AABBC9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  <w:vAlign w:val="bottom"/>
          </w:tcPr>
          <w:p w14:paraId="17F2D415" w14:textId="7970FE5B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5A3A">
              <w:rPr>
                <w:rFonts w:ascii="Angsana New" w:hAnsi="Angsana New"/>
                <w:sz w:val="30"/>
                <w:szCs w:val="30"/>
              </w:rPr>
              <w:t>610,974</w:t>
            </w:r>
          </w:p>
        </w:tc>
      </w:tr>
      <w:tr w:rsidR="00BA140C" w:rsidRPr="00822D90" w14:paraId="0BBAC6A4" w14:textId="77777777" w:rsidTr="002F5A3A">
        <w:tc>
          <w:tcPr>
            <w:tcW w:w="2036" w:type="pct"/>
          </w:tcPr>
          <w:p w14:paraId="2280BAD9" w14:textId="77777777" w:rsidR="00BA140C" w:rsidRPr="00AA7991" w:rsidRDefault="00BA140C" w:rsidP="00BA140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gridSpan w:val="2"/>
            <w:tcBorders>
              <w:bottom w:val="double" w:sz="4" w:space="0" w:color="auto"/>
            </w:tcBorders>
            <w:vAlign w:val="bottom"/>
          </w:tcPr>
          <w:p w14:paraId="3F8CE595" w14:textId="6376CF79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F51B8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38" w:type="pct"/>
            <w:vAlign w:val="bottom"/>
          </w:tcPr>
          <w:p w14:paraId="1B505B4D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74CB481A" w14:textId="4DAE2701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F51B8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1" w:type="pct"/>
            <w:vAlign w:val="bottom"/>
          </w:tcPr>
          <w:p w14:paraId="3599F0F3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BD7C82" w14:textId="1E50376E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BF51B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0" w:type="pct"/>
            <w:vAlign w:val="bottom"/>
          </w:tcPr>
          <w:p w14:paraId="195E6617" w14:textId="77777777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7F3255" w14:textId="53B26F5D" w:rsidR="00BA140C" w:rsidRPr="002F5A3A" w:rsidRDefault="00BA140C" w:rsidP="00BA1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BF51B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678406FA" w14:textId="77777777" w:rsidR="00A10DB2" w:rsidRPr="00822D90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827C71" w14:textId="5DECDE2E" w:rsidR="00A10DB2" w:rsidRP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lang w:eastAsia="x-none"/>
        </w:rPr>
      </w:pPr>
      <w:r>
        <w:rPr>
          <w:rFonts w:eastAsia="Calibri"/>
          <w:cs/>
          <w:lang w:eastAsia="x-none"/>
        </w:rPr>
        <w:br w:type="page"/>
      </w:r>
    </w:p>
    <w:p w14:paraId="5270ED9E" w14:textId="1A0A1E75" w:rsidR="004F335D" w:rsidRPr="004F335D" w:rsidRDefault="004F335D" w:rsidP="00DA2E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decimal" w:pos="540"/>
        </w:tabs>
        <w:spacing w:line="240" w:lineRule="auto"/>
        <w:ind w:left="54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F335D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55C6E367" w14:textId="77777777" w:rsidR="00A10DB2" w:rsidRPr="00070DFB" w:rsidRDefault="00A10DB2" w:rsidP="00A10DB2">
      <w:pPr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14:paraId="540A6961" w14:textId="78B0B363" w:rsidR="00617DA0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16" w:name="_Hlk135655823"/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t>25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2E798C5A" w14:textId="77777777" w:rsidR="00617DA0" w:rsidRPr="00070DFB" w:rsidRDefault="00617DA0" w:rsidP="0061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617DA0" w:rsidRPr="00784B51" w:rsidDel="00D43E7A" w14:paraId="5AED638D" w14:textId="77777777" w:rsidTr="00ED63AC">
        <w:trPr>
          <w:tblHeader/>
        </w:trPr>
        <w:tc>
          <w:tcPr>
            <w:tcW w:w="1720" w:type="pct"/>
            <w:vAlign w:val="bottom"/>
          </w:tcPr>
          <w:p w14:paraId="080A1192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0BC59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05565F8D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5D9C670F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42A8530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7E445B00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F6403AA" w14:textId="77777777" w:rsidR="00617DA0" w:rsidRPr="00784B51" w:rsidDel="00D43E7A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17DA0" w:rsidRPr="00784B51" w14:paraId="136085A7" w14:textId="77777777" w:rsidTr="00ED63AC">
        <w:trPr>
          <w:tblHeader/>
        </w:trPr>
        <w:tc>
          <w:tcPr>
            <w:tcW w:w="1720" w:type="pct"/>
          </w:tcPr>
          <w:p w14:paraId="60110D69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93C5249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A2D6587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A9CCFEC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CE16F72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0F7D32AC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510DA42F" w14:textId="77777777" w:rsidR="00617DA0" w:rsidRPr="00784B51" w:rsidRDefault="00617DA0" w:rsidP="00ED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26A3F" w:rsidRPr="00784B51" w14:paraId="592D1C33" w14:textId="77777777" w:rsidTr="00ED63AC">
        <w:tc>
          <w:tcPr>
            <w:tcW w:w="1720" w:type="pct"/>
          </w:tcPr>
          <w:p w14:paraId="78F424B1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9309003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711AAB7" w14:textId="6AA350C9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="00126A3F"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2BCF1057" w14:textId="77777777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41B295A0" w14:textId="7DB81560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7B22E18E" w14:textId="77777777" w:rsidR="00126A3F" w:rsidRPr="00070DFB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0433FAE7" w14:textId="0FC3AE5B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 w:rsidR="00F377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26A3F" w:rsidRPr="00784B51" w14:paraId="7F921259" w14:textId="77777777" w:rsidTr="00ED63AC">
        <w:tc>
          <w:tcPr>
            <w:tcW w:w="1720" w:type="pct"/>
          </w:tcPr>
          <w:p w14:paraId="329FB7C8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345A32AC" w14:textId="77777777" w:rsidR="00126A3F" w:rsidRPr="00784B51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0356C11C" w14:textId="23DA3F90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 w:rsid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2217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323B13BC" w14:textId="77777777" w:rsidR="00126A3F" w:rsidRPr="00DA2E14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1F70CE7E" w14:textId="0888F353" w:rsidR="00126A3F" w:rsidRPr="00070DFB" w:rsidRDefault="00070DF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AE7E48" w14:textId="77777777" w:rsidR="00126A3F" w:rsidRPr="00070DFB" w:rsidRDefault="00126A3F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522F6713" w14:textId="22E7BDC8" w:rsidR="00126A3F" w:rsidRPr="00070DFB" w:rsidRDefault="00FC38DB" w:rsidP="0012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70DFB"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024EF051" w14:textId="77777777" w:rsidR="00617DA0" w:rsidRPr="00070DFB" w:rsidRDefault="00617DA0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B46D23F" w14:textId="419E6CBA" w:rsidR="00A10DB2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70DFB"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bookmarkEnd w:id="16"/>
    <w:p w14:paraId="06FC6AFF" w14:textId="77777777" w:rsidR="00A10DB2" w:rsidRPr="00070DFB" w:rsidRDefault="00A10DB2" w:rsidP="00A10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A10DB2" w:rsidRPr="0088709F" w14:paraId="211ED17A" w14:textId="77777777" w:rsidTr="00A0604D">
        <w:trPr>
          <w:tblHeader/>
        </w:trPr>
        <w:tc>
          <w:tcPr>
            <w:tcW w:w="1720" w:type="pct"/>
            <w:vAlign w:val="bottom"/>
          </w:tcPr>
          <w:p w14:paraId="1CA15D4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843FD0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6D90F24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6CABF81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598A4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219E23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26082276" w14:textId="77777777" w:rsidR="00A10DB2" w:rsidRPr="00784B51" w:rsidDel="00D43E7A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10DB2" w:rsidRPr="0088709F" w14:paraId="2D82EB09" w14:textId="77777777" w:rsidTr="00A0604D">
        <w:trPr>
          <w:tblHeader/>
        </w:trPr>
        <w:tc>
          <w:tcPr>
            <w:tcW w:w="1720" w:type="pct"/>
          </w:tcPr>
          <w:p w14:paraId="3656E92C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F3C0B2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D84027F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C60B899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596A62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6F71784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6F1FAED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0DB2" w:rsidRPr="0088709F" w14:paraId="6C87CB3C" w14:textId="77777777" w:rsidTr="00A0604D">
        <w:tc>
          <w:tcPr>
            <w:tcW w:w="1720" w:type="pct"/>
          </w:tcPr>
          <w:p w14:paraId="127F8107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085AB55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30AA1C9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29ED87EB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840B6E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44.00</w:t>
            </w:r>
          </w:p>
        </w:tc>
        <w:tc>
          <w:tcPr>
            <w:tcW w:w="129" w:type="pct"/>
          </w:tcPr>
          <w:p w14:paraId="1CB73243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B0FE9C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10DB2" w:rsidRPr="0088709F" w14:paraId="71A9223D" w14:textId="77777777" w:rsidTr="00A0604D">
        <w:tc>
          <w:tcPr>
            <w:tcW w:w="1720" w:type="pct"/>
          </w:tcPr>
          <w:p w14:paraId="308C9E21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D9B3008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658E66CA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230A42F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B74FDF" w14:textId="77777777" w:rsidR="00A10DB2" w:rsidRPr="00112619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28017EC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27228084" w14:textId="77777777" w:rsidR="00A10DB2" w:rsidRPr="00784B51" w:rsidRDefault="00A10DB2" w:rsidP="00A0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2.45</w:t>
            </w:r>
          </w:p>
        </w:tc>
      </w:tr>
    </w:tbl>
    <w:p w14:paraId="009379A5" w14:textId="77777777" w:rsidR="00A10DB2" w:rsidRPr="00DA2E14" w:rsidRDefault="00A10DB2" w:rsidP="00A10DB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9E57C99" w14:textId="19D33F11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8F83D4" w14:textId="77777777" w:rsidR="00065F7E" w:rsidRDefault="00065F7E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6DD35A59" w14:textId="699CA247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C3D681" w14:textId="39D853AB" w:rsidR="00065F7E" w:rsidRDefault="0006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A10DB2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4024D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377A9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4"/>
          <w:szCs w:val="14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377A9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4"/>
          <w:szCs w:val="14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377A9" w:rsidRDefault="0020500A">
      <w:pPr>
        <w:rPr>
          <w:rFonts w:asciiTheme="majorBidi" w:hAnsiTheme="majorBidi" w:cstheme="majorBidi"/>
          <w:sz w:val="14"/>
          <w:szCs w:val="14"/>
        </w:rPr>
      </w:pPr>
    </w:p>
    <w:tbl>
      <w:tblPr>
        <w:tblW w:w="149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2880"/>
        <w:gridCol w:w="270"/>
        <w:gridCol w:w="270"/>
        <w:gridCol w:w="1080"/>
        <w:gridCol w:w="270"/>
        <w:gridCol w:w="90"/>
        <w:gridCol w:w="270"/>
        <w:gridCol w:w="1080"/>
        <w:gridCol w:w="236"/>
        <w:gridCol w:w="214"/>
        <w:gridCol w:w="236"/>
        <w:gridCol w:w="934"/>
        <w:gridCol w:w="236"/>
        <w:gridCol w:w="214"/>
        <w:gridCol w:w="236"/>
        <w:gridCol w:w="934"/>
        <w:gridCol w:w="236"/>
        <w:gridCol w:w="130"/>
        <w:gridCol w:w="236"/>
        <w:gridCol w:w="1018"/>
        <w:gridCol w:w="270"/>
        <w:gridCol w:w="6"/>
        <w:gridCol w:w="270"/>
        <w:gridCol w:w="1074"/>
        <w:gridCol w:w="186"/>
        <w:gridCol w:w="84"/>
        <w:gridCol w:w="186"/>
        <w:gridCol w:w="1164"/>
        <w:gridCol w:w="96"/>
      </w:tblGrid>
      <w:tr w:rsidR="0020500A" w:rsidRPr="00F377A9" w14:paraId="3936F36A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3AE64EFB" w14:textId="77777777" w:rsidR="0020500A" w:rsidRPr="00F377A9" w:rsidRDefault="0020500A" w:rsidP="00A465DA">
            <w:pPr>
              <w:ind w:left="-19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70CF32" w14:textId="77777777" w:rsidR="0020500A" w:rsidRPr="00F377A9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72C98D19" w14:textId="7DDD88A9" w:rsidR="0020500A" w:rsidRPr="00F377A9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282091" w:rsidRPr="00F377A9" w14:paraId="45FEDB39" w14:textId="3BA1D2A7" w:rsidTr="001417CF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F094F37" w14:textId="77777777" w:rsidR="00282091" w:rsidRPr="00F377A9" w:rsidRDefault="00282091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96" w:type="dxa"/>
            <w:gridSpan w:val="15"/>
          </w:tcPr>
          <w:p w14:paraId="0330E952" w14:textId="0B672A40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354" w:type="dxa"/>
            <w:gridSpan w:val="10"/>
            <w:shd w:val="clear" w:color="auto" w:fill="auto"/>
            <w:vAlign w:val="bottom"/>
          </w:tcPr>
          <w:p w14:paraId="4A1B2111" w14:textId="653B727C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23C40" w:rsidRPr="00F377A9" w14:paraId="3D832670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6226F53" w14:textId="77777777" w:rsidR="00023C40" w:rsidRPr="00F377A9" w:rsidRDefault="00023C40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15B9C4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860" w:type="dxa"/>
            <w:gridSpan w:val="11"/>
            <w:vAlign w:val="bottom"/>
          </w:tcPr>
          <w:p w14:paraId="1D520799" w14:textId="657CB4C0" w:rsidR="00023C40" w:rsidRPr="00F377A9" w:rsidRDefault="00023C40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A3B44" w14:textId="77777777" w:rsidR="00023C40" w:rsidRPr="00F377A9" w:rsidRDefault="00023C40" w:rsidP="00A465D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10C092D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CF2F88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155F48EE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7D81B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E7211B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DEDBC6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462CDEF" w14:textId="77777777" w:rsidR="00023C40" w:rsidRPr="00F377A9" w:rsidRDefault="00023C4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82091" w:rsidRPr="00F377A9" w14:paraId="2BAE9B64" w14:textId="0DD05F32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5D2CE5A5" w14:textId="199DFC03" w:rsidR="00282091" w:rsidRPr="00F377A9" w:rsidRDefault="00282091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bottom"/>
          </w:tcPr>
          <w:p w14:paraId="3068CACE" w14:textId="6FE7978B" w:rsidR="00282091" w:rsidRPr="00F377A9" w:rsidRDefault="00282091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="00D51A66"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377A9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527528C9" w:rsidR="00282091" w:rsidRPr="00F377A9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3AA861A" w:rsidR="00282091" w:rsidRPr="00F377A9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F377A9" w:rsidRDefault="00282091" w:rsidP="00A465D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  <w:vAlign w:val="bottom"/>
          </w:tcPr>
          <w:p w14:paraId="61BD42F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F0631BA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377A9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D36A77" w14:textId="77777777" w:rsidR="00F377A9" w:rsidRPr="00F377A9" w:rsidRDefault="00F377A9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6FA399" w14:textId="71EDF0D9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F377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77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534EFFB1" w14:textId="77777777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13353A" w14:textId="77777777" w:rsidR="00D45AF8" w:rsidRPr="00F377A9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E0C8B9" w14:textId="0D9D7EB9" w:rsidR="00282091" w:rsidRPr="00F377A9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66B35" w:rsidRPr="00F377A9" w14:paraId="47E10651" w14:textId="03812698" w:rsidTr="001417CF">
        <w:trPr>
          <w:gridBefore w:val="1"/>
          <w:wBefore w:w="540" w:type="dxa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48C17AE" w14:textId="77777777" w:rsidR="00A66B35" w:rsidRPr="00F377A9" w:rsidRDefault="00A66B35" w:rsidP="00A465D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F377A9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986" w:type="dxa"/>
            <w:gridSpan w:val="26"/>
          </w:tcPr>
          <w:p w14:paraId="0CB25057" w14:textId="689B26C1" w:rsidR="00A66B35" w:rsidRPr="00F377A9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F377A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6B35" w:rsidRPr="00F377A9" w14:paraId="3447ACDA" w14:textId="77777777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4CAD4469" w14:textId="608D69D9" w:rsidR="00A66B35" w:rsidRPr="00F377A9" w:rsidRDefault="00A66B35" w:rsidP="008263A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2455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455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86123"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E264E7B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0E9D9276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8812C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75059B0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26331AF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F377A9" w:rsidRDefault="00A66B35" w:rsidP="002169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5958A89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F377A9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F5C6B24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1A85F2E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3582D8B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8D8126D" w14:textId="77777777" w:rsidR="00A66B35" w:rsidRPr="00F377A9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45AF8" w:rsidRPr="00F377A9" w14:paraId="63DF8463" w14:textId="7191ABC2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62260CFF" w14:textId="7BEDD358" w:rsidR="00D45AF8" w:rsidRPr="00F377A9" w:rsidRDefault="00D45AF8" w:rsidP="00D45AF8">
            <w:pPr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  <w:gridSpan w:val="3"/>
          </w:tcPr>
          <w:p w14:paraId="1BA0EE76" w14:textId="6E5230C6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FF035" w14:textId="3BED59F5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048C87A" w14:textId="60C963A1" w:rsidR="00D45AF8" w:rsidRPr="00F377A9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DECCEA6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F377A9" w:rsidRDefault="00D45AF8" w:rsidP="0021694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6CDE62B2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F377A9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06D329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C9E7B8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08907A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C7715A7" w14:textId="77777777" w:rsidR="00D45AF8" w:rsidRPr="00F377A9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27B29" w:rsidRPr="00F377A9" w14:paraId="5BC1C8A2" w14:textId="1A874201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72A46C41" w14:textId="4D83F9D9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4C6A9B7A" w14:textId="33F74B1B" w:rsidR="00127B29" w:rsidRPr="00B7419E" w:rsidRDefault="00127B2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FB8FDC" w14:textId="20328024" w:rsidR="00127B29" w:rsidRPr="00B7419E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8D9DE9E" w14:textId="37CA7218" w:rsidR="00127B29" w:rsidRPr="00B7419E" w:rsidRDefault="00B7419E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77,77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7FD8A8" w14:textId="4423A4C2" w:rsidR="00127B29" w:rsidRPr="00B7419E" w:rsidRDefault="00127B2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127B29" w:rsidRPr="00B7419E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25AF676" w14:textId="3164BFCC" w:rsidR="00127B29" w:rsidRPr="00B7419E" w:rsidRDefault="00B7419E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77,77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1880F5B" w14:textId="5BDC1295" w:rsidR="00127B29" w:rsidRPr="00B7419E" w:rsidRDefault="00127B2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598B943" w14:textId="14862282" w:rsidR="00127B29" w:rsidRPr="00B7419E" w:rsidRDefault="00B7419E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77,77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</w:tcPr>
          <w:p w14:paraId="71BABFE4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1FBD5C9" w14:textId="3D960FE5" w:rsidR="00127B29" w:rsidRPr="00B7419E" w:rsidRDefault="00B7419E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77,77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27B29" w:rsidRPr="00F377A9" w14:paraId="66A7ABE1" w14:textId="45456D6A" w:rsidTr="001417CF">
        <w:trPr>
          <w:gridBefore w:val="1"/>
          <w:wBefore w:w="540" w:type="dxa"/>
          <w:trHeight w:val="261"/>
        </w:trPr>
        <w:tc>
          <w:tcPr>
            <w:tcW w:w="3150" w:type="dxa"/>
            <w:gridSpan w:val="2"/>
            <w:shd w:val="clear" w:color="auto" w:fill="auto"/>
          </w:tcPr>
          <w:p w14:paraId="343ADFFF" w14:textId="48DB413A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CD34C19" w14:textId="4871D7B2" w:rsidR="00127B29" w:rsidRPr="00F377A9" w:rsidRDefault="00127B2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41239D" w14:textId="30DB6C37" w:rsidR="00127B29" w:rsidRPr="00F377A9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B00337" w14:textId="526CA553" w:rsidR="00127B29" w:rsidRPr="00F377A9" w:rsidRDefault="00127B2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127B29" w:rsidRPr="00F377A9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7CB2763" w14:textId="313BA470" w:rsidR="00127B29" w:rsidRPr="00A42156" w:rsidRDefault="00B7419E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421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A42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421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127B29" w:rsidRPr="00A42156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26D3BC3B" w14:textId="3E359967" w:rsidR="00127B29" w:rsidRPr="00A42156" w:rsidRDefault="00A42156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21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A42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75D7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A421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127B29" w:rsidRPr="00A42156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7A8ED62" w14:textId="5ECF26B4" w:rsidR="00127B29" w:rsidRPr="00A42156" w:rsidRDefault="00A42156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2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(680,89</w:t>
            </w:r>
            <w:r w:rsidR="00360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2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127B29" w:rsidRPr="00A42156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4AB06D" w14:textId="7AA9F7D4" w:rsidR="00127B29" w:rsidRPr="00A42156" w:rsidRDefault="00127B2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21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44511A" w14:textId="77777777" w:rsidR="00127B29" w:rsidRPr="00A42156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3835CD8" w14:textId="200FF261" w:rsidR="00127B29" w:rsidRPr="00A42156" w:rsidRDefault="00A42156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2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(680,89</w:t>
            </w:r>
            <w:r w:rsidR="00360F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21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27B29" w:rsidRPr="00F377A9" w14:paraId="2433F2C3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332C734" w14:textId="540974E4" w:rsidR="00127B29" w:rsidRPr="00F377A9" w:rsidRDefault="00127B29" w:rsidP="00127B2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3"/>
          </w:tcPr>
          <w:p w14:paraId="0E10DD60" w14:textId="615D2ECD" w:rsidR="00127B29" w:rsidRPr="00B7419E" w:rsidRDefault="00B7419E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(740)</w:t>
            </w:r>
          </w:p>
        </w:tc>
        <w:tc>
          <w:tcPr>
            <w:tcW w:w="270" w:type="dxa"/>
          </w:tcPr>
          <w:p w14:paraId="38096A4B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C3F7E7C" w14:textId="3ACDFA53" w:rsidR="00127B29" w:rsidRPr="00B7419E" w:rsidRDefault="00127B2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18E25F6" w14:textId="0B091819" w:rsidR="00127B29" w:rsidRPr="00B7419E" w:rsidRDefault="00127B2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127B29" w:rsidRPr="00B7419E" w:rsidRDefault="00127B2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138D7BBE" w14:textId="1A0D1EF0" w:rsidR="00127B29" w:rsidRPr="00B7419E" w:rsidRDefault="00B7419E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B5BAE53" w14:textId="0468A473" w:rsidR="00127B29" w:rsidRPr="00B7419E" w:rsidRDefault="00B7419E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(740)</w:t>
            </w:r>
          </w:p>
        </w:tc>
        <w:tc>
          <w:tcPr>
            <w:tcW w:w="270" w:type="dxa"/>
          </w:tcPr>
          <w:p w14:paraId="773B7499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F5189A" w14:textId="7A12ED1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BBDB212" w14:textId="77777777" w:rsidR="00127B29" w:rsidRPr="00B7419E" w:rsidRDefault="00127B2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7654C7C" w14:textId="3D79794A" w:rsidR="00127B29" w:rsidRPr="00B7419E" w:rsidRDefault="00B7419E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741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(740)</w:t>
            </w:r>
          </w:p>
        </w:tc>
      </w:tr>
      <w:tr w:rsidR="00F377A9" w:rsidRPr="00F377A9" w14:paraId="431C060D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2F5D81B8" w14:textId="77777777" w:rsidR="00F377A9" w:rsidRPr="00F377A9" w:rsidRDefault="00F377A9" w:rsidP="00127B29">
            <w:pPr>
              <w:ind w:left="-14" w:right="-90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31462A97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6BDCA5EA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AD5F1A8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4CA46005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9047D2D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30DA1" w14:textId="77777777" w:rsidR="00F377A9" w:rsidRPr="00F377A9" w:rsidRDefault="00F377A9" w:rsidP="00127B2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36E8AA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C99569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A75C333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32CE3E2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D32B0EA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CB9BF9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CF73794" w14:textId="77777777" w:rsidR="00F377A9" w:rsidRPr="00F377A9" w:rsidRDefault="00F377A9" w:rsidP="00127B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F377A9" w:rsidRPr="00F377A9" w14:paraId="323078EA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78EBD34A" w14:textId="42E26359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440" w:type="dxa"/>
            <w:gridSpan w:val="3"/>
          </w:tcPr>
          <w:p w14:paraId="0A15AEC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DFBE1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E8D885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B3A2B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475C954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B9719C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6483C32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3A31C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F94F43D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6AAA8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71D5CEE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C82E668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4CE1CB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377A9" w:rsidRPr="00F377A9" w14:paraId="487135DB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03DA2946" w14:textId="020A357D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  <w:gridSpan w:val="3"/>
          </w:tcPr>
          <w:p w14:paraId="636E12F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DB1C0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0CDE64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08B139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683B9B8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786B70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4BE65E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57397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843493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5CA06B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482EFC2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34928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1E56570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377A9" w:rsidRPr="00F377A9" w14:paraId="54102718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0326B54" w14:textId="5CB29BF4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3"/>
          </w:tcPr>
          <w:p w14:paraId="694C4B62" w14:textId="4B15CB8A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70" w:type="dxa"/>
          </w:tcPr>
          <w:p w14:paraId="2EF4CE9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0A61E1F" w14:textId="1E2E4D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DE45A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221E70" w14:textId="71542564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F671BF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39769C08" w14:textId="442B704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64CAB43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652E057" w14:textId="5180274B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  <w:tc>
          <w:tcPr>
            <w:tcW w:w="270" w:type="dxa"/>
          </w:tcPr>
          <w:p w14:paraId="0475298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C6AAD6" w14:textId="3C70429C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9948D36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2FA36AC" w14:textId="39B836C2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152</w:t>
            </w:r>
          </w:p>
        </w:tc>
      </w:tr>
      <w:tr w:rsidR="00F377A9" w:rsidRPr="00F377A9" w14:paraId="74CE529C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4A94B863" w14:textId="32CA9925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gridSpan w:val="3"/>
          </w:tcPr>
          <w:p w14:paraId="46729D62" w14:textId="69CC968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0C9643" w14:textId="1F13704D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BED6421" w14:textId="2A89775C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7D270D04" w14:textId="5FC837D9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E2B5A26" w14:textId="76B4C16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E3BD9" w14:textId="41908196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48BAB7B8" w14:textId="0F6CD3C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3E26D70D" w14:textId="4BCAE3C3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7314D2F4" w14:textId="5D0646A6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0EDD48E" w14:textId="70DC3ADB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EFFED14" w14:textId="54D12CB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  <w:tc>
          <w:tcPr>
            <w:tcW w:w="270" w:type="dxa"/>
            <w:gridSpan w:val="2"/>
          </w:tcPr>
          <w:p w14:paraId="7B36F985" w14:textId="0379C08B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70F6625" w14:textId="77AD3D39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73,227</w:t>
            </w:r>
          </w:p>
        </w:tc>
      </w:tr>
      <w:tr w:rsidR="00F377A9" w:rsidRPr="00F377A9" w14:paraId="7EE4D15F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6ACC42F6" w14:textId="308E2E18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gridSpan w:val="3"/>
          </w:tcPr>
          <w:p w14:paraId="3931C224" w14:textId="68B7E959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F1B2C6" w14:textId="3BF7052F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7642BA7" w14:textId="4C129E4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EB515A" w14:textId="466C188F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69CBF90" w14:textId="014E08D8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(740,044)</w:t>
            </w:r>
          </w:p>
        </w:tc>
        <w:tc>
          <w:tcPr>
            <w:tcW w:w="236" w:type="dxa"/>
            <w:shd w:val="clear" w:color="auto" w:fill="auto"/>
          </w:tcPr>
          <w:p w14:paraId="266DD74C" w14:textId="5FAB370F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5EE94C3C" w14:textId="29B60928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(740,044)</w:t>
            </w:r>
          </w:p>
        </w:tc>
        <w:tc>
          <w:tcPr>
            <w:tcW w:w="236" w:type="dxa"/>
            <w:shd w:val="clear" w:color="auto" w:fill="auto"/>
          </w:tcPr>
          <w:p w14:paraId="371E7A88" w14:textId="4572C98E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74F79FE" w14:textId="478A1055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(727,585)</w:t>
            </w:r>
          </w:p>
        </w:tc>
        <w:tc>
          <w:tcPr>
            <w:tcW w:w="270" w:type="dxa"/>
          </w:tcPr>
          <w:p w14:paraId="2F07BCCC" w14:textId="6C66F9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6E2A870" w14:textId="16A17931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064B1B8" w14:textId="5F9EDBE6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202C24D" w14:textId="4BB30299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(727,585)</w:t>
            </w:r>
          </w:p>
        </w:tc>
      </w:tr>
      <w:tr w:rsidR="00F377A9" w:rsidRPr="00F377A9" w14:paraId="6C3E7D63" w14:textId="77777777" w:rsidTr="001417CF">
        <w:trPr>
          <w:gridBefore w:val="1"/>
          <w:wBefore w:w="540" w:type="dxa"/>
          <w:trHeight w:val="261"/>
        </w:trPr>
        <w:tc>
          <w:tcPr>
            <w:tcW w:w="3420" w:type="dxa"/>
            <w:gridSpan w:val="3"/>
            <w:shd w:val="clear" w:color="auto" w:fill="auto"/>
          </w:tcPr>
          <w:p w14:paraId="1A36830A" w14:textId="081C537A" w:rsidR="00F377A9" w:rsidRPr="00F377A9" w:rsidRDefault="00F377A9" w:rsidP="00F377A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</w:t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</w:rPr>
              <w:t>ศ</w:t>
            </w:r>
            <w:r w:rsidRPr="00F377A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  <w:gridSpan w:val="3"/>
          </w:tcPr>
          <w:p w14:paraId="384DE04A" w14:textId="41BB251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70" w:type="dxa"/>
          </w:tcPr>
          <w:p w14:paraId="1EA23F9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16D587E" w14:textId="438BD9C6" w:rsidR="00F377A9" w:rsidRPr="00F377A9" w:rsidRDefault="00F377A9" w:rsidP="00F377A9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8CA2A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A098C7" w14:textId="672E4DA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1FD4F" w14:textId="77777777" w:rsidR="00F377A9" w:rsidRPr="00F377A9" w:rsidRDefault="00F377A9" w:rsidP="00F377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00" w:type="dxa"/>
            <w:gridSpan w:val="3"/>
            <w:shd w:val="clear" w:color="auto" w:fill="auto"/>
          </w:tcPr>
          <w:p w14:paraId="002F92A6" w14:textId="7665FFDE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36" w:type="dxa"/>
            <w:shd w:val="clear" w:color="auto" w:fill="auto"/>
          </w:tcPr>
          <w:p w14:paraId="3C19A0B4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E36EE49" w14:textId="4215DFAF" w:rsidR="00F377A9" w:rsidRPr="00F377A9" w:rsidRDefault="00F377A9" w:rsidP="00F377A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270" w:type="dxa"/>
          </w:tcPr>
          <w:p w14:paraId="5C604707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491AF95" w14:textId="5C33161D" w:rsidR="00F377A9" w:rsidRPr="00F377A9" w:rsidRDefault="00F377A9" w:rsidP="00F377A9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09D161" w14:textId="77777777" w:rsidR="00F377A9" w:rsidRPr="00F377A9" w:rsidRDefault="00F377A9" w:rsidP="00F377A9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7B23F98" w14:textId="2EE432B3" w:rsidR="00F377A9" w:rsidRPr="00F377A9" w:rsidRDefault="00F377A9" w:rsidP="00F377A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377A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(3,264)</w:t>
            </w:r>
          </w:p>
        </w:tc>
      </w:tr>
      <w:tr w:rsidR="00A465E8" w:rsidRPr="00282091" w14:paraId="5D2BC71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14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11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7D5C" w:rsidRPr="00282091" w14:paraId="2F23072C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33234843" w14:textId="77777777" w:rsidR="00EA7D5C" w:rsidRPr="00032591" w:rsidRDefault="00EA7D5C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80043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10"/>
            <w:tcBorders>
              <w:bottom w:val="single" w:sz="4" w:space="0" w:color="auto"/>
            </w:tcBorders>
            <w:vAlign w:val="bottom"/>
          </w:tcPr>
          <w:p w14:paraId="231DC5AC" w14:textId="10DE18BC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5178C" w14:textId="77777777" w:rsidR="00EA7D5C" w:rsidRPr="00032591" w:rsidRDefault="00EA7D5C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7D53B50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5143A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6A9D447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E589187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6D3AB0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1551438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7F578AB" w14:textId="77777777" w:rsidR="00EA7D5C" w:rsidRPr="00032591" w:rsidRDefault="00EA7D5C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FE5F1CD" w14:textId="5FE28A3C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F9BB48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B926270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0325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26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621DF16" w14:textId="4777BD3C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2455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455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FD55B6" w:rsidRPr="00282091" w14:paraId="36D9233B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526D733" w14:textId="5B52D985" w:rsidR="00FD55B6" w:rsidRPr="00D45AF8" w:rsidRDefault="00FD55B6" w:rsidP="00FD55B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FD55B6" w:rsidRPr="009912B7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D1927E" w14:textId="0778FC14" w:rsidR="00FD55B6" w:rsidRPr="00F30B08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FD55B6" w:rsidRPr="00F30B08" w:rsidRDefault="00FD55B6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C47A649" w14:textId="113FD8D8" w:rsidR="00FD55B6" w:rsidRPr="00F30B08" w:rsidRDefault="00F30B08" w:rsidP="00FD55B6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30B08">
              <w:rPr>
                <w:rFonts w:ascii="Angsana New" w:hAnsi="Angsana New" w:cs="Angsana New"/>
                <w:sz w:val="28"/>
                <w:szCs w:val="28"/>
                <w:lang w:val="en-US"/>
              </w:rPr>
              <w:t>33,503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FD55B6" w:rsidRPr="00F30B08" w:rsidRDefault="00FD55B6" w:rsidP="00FD55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2BA82DB" w14:textId="77027FD3" w:rsidR="00FD55B6" w:rsidRPr="00F30B08" w:rsidRDefault="00FD55B6" w:rsidP="00FD55B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FD55B6" w:rsidRPr="00F30B08" w:rsidRDefault="00FD55B6" w:rsidP="00FD55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097107" w14:textId="41290304" w:rsidR="00FD55B6" w:rsidRPr="00F30B08" w:rsidRDefault="00F30B08" w:rsidP="00FD55B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0B08">
              <w:rPr>
                <w:rFonts w:ascii="Angsana New" w:hAnsi="Angsana New" w:cs="Angsana New"/>
                <w:sz w:val="28"/>
                <w:szCs w:val="28"/>
                <w:lang w:val="en-US"/>
              </w:rPr>
              <w:t>33,503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FD55B6" w:rsidRPr="00F30B08" w:rsidRDefault="00FD55B6" w:rsidP="00FD55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46648E47" w14:textId="21033D97" w:rsidR="00FD55B6" w:rsidRPr="00F30B08" w:rsidRDefault="00FD55B6" w:rsidP="00FD55B6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FD55B6" w:rsidRPr="00F30B08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54F6524" w14:textId="5D658A97" w:rsidR="00FD55B6" w:rsidRPr="00F30B08" w:rsidRDefault="00F30B08" w:rsidP="00FD55B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0B08">
              <w:rPr>
                <w:rFonts w:ascii="Angsana New" w:hAnsi="Angsana New" w:cs="Angsana New"/>
                <w:sz w:val="28"/>
                <w:szCs w:val="28"/>
                <w:lang w:val="en-US"/>
              </w:rPr>
              <w:t>33,503</w:t>
            </w:r>
          </w:p>
        </w:tc>
        <w:tc>
          <w:tcPr>
            <w:tcW w:w="270" w:type="dxa"/>
            <w:gridSpan w:val="2"/>
          </w:tcPr>
          <w:p w14:paraId="31E7F2C4" w14:textId="77777777" w:rsidR="00FD55B6" w:rsidRPr="00F30B08" w:rsidRDefault="00FD55B6" w:rsidP="00FD55B6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A591721" w14:textId="1B82B067" w:rsidR="00FD55B6" w:rsidRPr="00F30B08" w:rsidRDefault="00F30B08" w:rsidP="00FD55B6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0B08">
              <w:rPr>
                <w:rFonts w:ascii="Angsana New" w:hAnsi="Angsana New" w:cs="Angsana New"/>
                <w:sz w:val="28"/>
                <w:szCs w:val="28"/>
                <w:lang w:val="en-US"/>
              </w:rPr>
              <w:t>33,503</w:t>
            </w:r>
          </w:p>
        </w:tc>
      </w:tr>
      <w:tr w:rsidR="00F30B08" w:rsidRPr="00282091" w14:paraId="67BB6CB0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81DF1DE" w14:textId="1A096C67" w:rsidR="00F30B08" w:rsidRPr="00D45AF8" w:rsidRDefault="00F30B08" w:rsidP="00F30B0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EE731F" w14:textId="0880B6BC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BDDB452" w14:textId="4CEEECFD" w:rsidR="00F30B08" w:rsidRPr="00F30B08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0C9C899" w14:textId="7EB79532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(85,869)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F30B08" w:rsidRPr="00F30B08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B6DB27E" w14:textId="4898B964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(85,869)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894734B" w14:textId="12E46451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(85,602)</w:t>
            </w:r>
          </w:p>
        </w:tc>
        <w:tc>
          <w:tcPr>
            <w:tcW w:w="270" w:type="dxa"/>
          </w:tcPr>
          <w:p w14:paraId="2217E25C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539C4C" w14:textId="768FB4B0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9FBDEA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6459D96" w14:textId="5F823B4F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(85,602)</w:t>
            </w:r>
          </w:p>
        </w:tc>
      </w:tr>
      <w:tr w:rsidR="00F30B08" w:rsidRPr="00282091" w14:paraId="7154ED24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0A01BACD" w14:textId="43C8AF81" w:rsidR="00F30B08" w:rsidRPr="00D45AF8" w:rsidRDefault="00F30B08" w:rsidP="00F30B0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F680D4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55D36A70" w14:textId="76A036A0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(414)</w:t>
            </w:r>
          </w:p>
        </w:tc>
        <w:tc>
          <w:tcPr>
            <w:tcW w:w="270" w:type="dxa"/>
          </w:tcPr>
          <w:p w14:paraId="2AA72354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90322C8" w14:textId="229EE710" w:rsidR="00F30B08" w:rsidRPr="00F30B08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A479F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A7A66FD" w14:textId="4513117A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DFC02" w14:textId="77777777" w:rsidR="00F30B08" w:rsidRPr="00F30B08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D49BB8F" w14:textId="291BEDF9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(414)</w:t>
            </w:r>
          </w:p>
        </w:tc>
        <w:tc>
          <w:tcPr>
            <w:tcW w:w="236" w:type="dxa"/>
            <w:shd w:val="clear" w:color="auto" w:fill="auto"/>
          </w:tcPr>
          <w:p w14:paraId="00AD26D5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B7709B" w14:textId="2F85325D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(414)</w:t>
            </w:r>
          </w:p>
        </w:tc>
        <w:tc>
          <w:tcPr>
            <w:tcW w:w="270" w:type="dxa"/>
          </w:tcPr>
          <w:p w14:paraId="516798C4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E5C6DDC" w14:textId="505B44BB" w:rsidR="00F30B08" w:rsidRPr="00F30B08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0B0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EF5A35" w14:textId="77777777" w:rsidR="00F30B08" w:rsidRPr="00F30B08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B644918" w14:textId="23E9E983" w:rsidR="00F30B08" w:rsidRPr="00F30B08" w:rsidRDefault="00F30B08" w:rsidP="00F30B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(414)</w:t>
            </w:r>
          </w:p>
        </w:tc>
      </w:tr>
      <w:tr w:rsidR="00F30B08" w:rsidRPr="00282091" w14:paraId="23257DBE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059DF7C" w14:textId="77777777" w:rsidR="00F30B08" w:rsidRPr="00D45AF8" w:rsidRDefault="00F30B08" w:rsidP="00F30B0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F43C41B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359608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79A6022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C218D65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CB5816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2FFCD0F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0E9A64B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6E9D49CF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F30B08" w:rsidRPr="00282091" w14:paraId="60D435BD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70559918" w14:textId="6B985719" w:rsidR="00F30B08" w:rsidRPr="00D45AF8" w:rsidRDefault="00F30B08" w:rsidP="00F30B0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DF1AF7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1A4946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00F11D7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6D92BA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85AEF23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47668BC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9EC5DC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D693DA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1F2F601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F30B08" w:rsidRPr="00282091" w14:paraId="6C7E7AD6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81E8867" w14:textId="77777777" w:rsidR="00F30B08" w:rsidRPr="00D45AF8" w:rsidRDefault="00F30B08" w:rsidP="00F30B0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740FD6B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4C67EA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FFF6D7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52442BD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0A6BB7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BB2B738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2B9631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D2DAE24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F30B08" w:rsidRPr="00282091" w14:paraId="1FD737C9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B3B42D3" w14:textId="5DAAAD48" w:rsidR="00F30B08" w:rsidRPr="00D45AF8" w:rsidRDefault="00F30B08" w:rsidP="00F30B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B7F85D3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3DBC15" w14:textId="2886560E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9652F9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DFBC60" w14:textId="44A0148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5120E984" w14:textId="4C4056C9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285B9E8" w14:textId="5B4E2B65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2C7DE98" w14:textId="60E39B61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8B3620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4C4AD91" w14:textId="16CCC25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843534B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9DF1FE4" w14:textId="48483EE0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152</w:t>
            </w:r>
          </w:p>
        </w:tc>
      </w:tr>
      <w:tr w:rsidR="00F30B08" w:rsidRPr="00282091" w14:paraId="631FFF32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B30328F" w14:textId="14B8F42F" w:rsidR="00F30B08" w:rsidRPr="00D45AF8" w:rsidRDefault="00F30B08" w:rsidP="00F30B0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3105026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43DF7E1F" w14:textId="16A0E4DB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70A9981" w14:textId="357851FE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0D192BE5" w14:textId="63EE4C19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934DEB4" w14:textId="47EA3838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29C875C2" w14:textId="7F7B8DB6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5A5917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187104" w14:textId="41F8895C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  <w:tc>
          <w:tcPr>
            <w:tcW w:w="270" w:type="dxa"/>
            <w:gridSpan w:val="2"/>
          </w:tcPr>
          <w:p w14:paraId="0FB47FFF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1A9F0F70" w14:textId="76BA6D34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32,000</w:t>
            </w:r>
          </w:p>
        </w:tc>
      </w:tr>
      <w:tr w:rsidR="00F30B08" w:rsidRPr="00282091" w14:paraId="5266F19A" w14:textId="77777777" w:rsidTr="001417CF">
        <w:trPr>
          <w:gridAfter w:val="1"/>
          <w:wAfter w:w="96" w:type="dxa"/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1E83D836" w14:textId="3C3114A8" w:rsidR="00F30B08" w:rsidRPr="00D45AF8" w:rsidRDefault="00F30B08" w:rsidP="00F30B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30A6051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001DCEF5" w14:textId="68FC5B79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994414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CD57A27" w14:textId="344E2D44" w:rsidR="00F30B08" w:rsidRPr="009912B7" w:rsidRDefault="00F30B08" w:rsidP="00F30B0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7762CEF4" w14:textId="362B4A4B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F30B08" w:rsidRPr="009912B7" w:rsidRDefault="00F30B08" w:rsidP="00F30B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365833BD" w14:textId="35CDE8C0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(105,844)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gridSpan w:val="3"/>
            <w:shd w:val="clear" w:color="auto" w:fill="auto"/>
          </w:tcPr>
          <w:p w14:paraId="6B19ABF4" w14:textId="3766EEDC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  <w:tc>
          <w:tcPr>
            <w:tcW w:w="270" w:type="dxa"/>
          </w:tcPr>
          <w:p w14:paraId="52E6AE7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6C1058A" w14:textId="02E630FD" w:rsidR="00F30B08" w:rsidRPr="009912B7" w:rsidRDefault="00F30B08" w:rsidP="00F30B0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FE834E" w14:textId="77777777" w:rsidR="00F30B08" w:rsidRPr="009912B7" w:rsidRDefault="00F30B08" w:rsidP="00F30B0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000310F" w14:textId="53F1FCD3" w:rsidR="00F30B08" w:rsidRPr="009912B7" w:rsidRDefault="00F30B08" w:rsidP="00F30B0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(105,350)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70273622" w14:textId="26844E86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702171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398D1C3A" w:rsidR="00375ECF" w:rsidRPr="000A743B" w:rsidRDefault="002455CA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 w:rsidRPr="000C690F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671B0D20" w:rsidR="00375ECF" w:rsidRPr="00A66C0D" w:rsidRDefault="002455CA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30 </w:t>
            </w:r>
            <w:r w:rsidRPr="000C690F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31EF70C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570635D6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1BB88663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5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047FED80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65E8" w:rsidRPr="006A35D3" w14:paraId="6D1D6F5B" w14:textId="77777777" w:rsidTr="004857ED">
        <w:tc>
          <w:tcPr>
            <w:tcW w:w="2040" w:type="pct"/>
          </w:tcPr>
          <w:p w14:paraId="56CABB93" w14:textId="77777777" w:rsidR="00A465E8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0F961ACD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107,584</w:t>
            </w:r>
          </w:p>
        </w:tc>
        <w:tc>
          <w:tcPr>
            <w:tcW w:w="146" w:type="pct"/>
            <w:shd w:val="clear" w:color="auto" w:fill="auto"/>
          </w:tcPr>
          <w:p w14:paraId="4F1B98B1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F5859BF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BEA49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1B83CBE9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35" w:type="pct"/>
            <w:vAlign w:val="bottom"/>
          </w:tcPr>
          <w:p w14:paraId="1854CCE7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2A544C4B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856</w:t>
            </w:r>
          </w:p>
        </w:tc>
      </w:tr>
      <w:tr w:rsidR="00A465E8" w:rsidRPr="006A35D3" w14:paraId="20845E9D" w14:textId="77777777" w:rsidTr="004857ED">
        <w:tc>
          <w:tcPr>
            <w:tcW w:w="2040" w:type="pct"/>
          </w:tcPr>
          <w:p w14:paraId="1D45F8D0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0B869C05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107,584</w:t>
            </w:r>
          </w:p>
        </w:tc>
        <w:tc>
          <w:tcPr>
            <w:tcW w:w="146" w:type="pct"/>
            <w:shd w:val="clear" w:color="auto" w:fill="auto"/>
          </w:tcPr>
          <w:p w14:paraId="28EC4EA2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4578E4CF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103B2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068707E3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35" w:type="pct"/>
            <w:vAlign w:val="bottom"/>
          </w:tcPr>
          <w:p w14:paraId="55B54CF2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3121B4B4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856</w:t>
            </w:r>
          </w:p>
        </w:tc>
      </w:tr>
      <w:tr w:rsidR="00A66C0D" w:rsidRPr="006A35D3" w14:paraId="6CCF6D79" w14:textId="77777777" w:rsidTr="004857ED">
        <w:tc>
          <w:tcPr>
            <w:tcW w:w="2040" w:type="pct"/>
          </w:tcPr>
          <w:p w14:paraId="112E695B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A66C0D" w:rsidRPr="00343386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6EDE9A39" w14:textId="77777777" w:rsidR="00A66C0D" w:rsidRPr="00343386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C0D" w:rsidRPr="006A35D3" w14:paraId="3B64B65E" w14:textId="77777777" w:rsidTr="008847DF">
        <w:tc>
          <w:tcPr>
            <w:tcW w:w="2040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A66C0D" w:rsidRPr="009B7115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A66C0D" w:rsidRPr="009B7115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7D5C" w:rsidRPr="006A35D3" w14:paraId="348E2CC7" w14:textId="77777777" w:rsidTr="008847DF">
        <w:tc>
          <w:tcPr>
            <w:tcW w:w="2040" w:type="pct"/>
          </w:tcPr>
          <w:p w14:paraId="3736047D" w14:textId="034A9776" w:rsidR="00EA7D5C" w:rsidRPr="00092909" w:rsidRDefault="00EA7D5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 w:rsidR="004603E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750C1">
              <w:rPr>
                <w:rFonts w:ascii="Angsana New" w:hAnsi="Angsana New" w:hint="cs"/>
                <w:sz w:val="30"/>
                <w:szCs w:val="30"/>
                <w:cs/>
              </w:rPr>
              <w:t>ที่ยังไม</w:t>
            </w:r>
            <w:r w:rsidR="004603E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D750C1">
              <w:rPr>
                <w:rFonts w:ascii="Angsana New" w:hAnsi="Angsana New" w:hint="cs"/>
                <w:sz w:val="30"/>
                <w:szCs w:val="30"/>
                <w:cs/>
              </w:rPr>
              <w:t>ได้เบิกใช้</w:t>
            </w:r>
          </w:p>
        </w:tc>
        <w:tc>
          <w:tcPr>
            <w:tcW w:w="641" w:type="pct"/>
          </w:tcPr>
          <w:p w14:paraId="6EE7EF0C" w14:textId="77777777" w:rsidR="00D750C1" w:rsidRDefault="00D750C1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E56F9BE" w14:textId="4C43A5EB" w:rsidR="0080099F" w:rsidRPr="00563808" w:rsidRDefault="0080099F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257,140</w:t>
            </w:r>
          </w:p>
        </w:tc>
        <w:tc>
          <w:tcPr>
            <w:tcW w:w="146" w:type="pct"/>
          </w:tcPr>
          <w:p w14:paraId="59B7A8B1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FA9C862" w14:textId="77777777" w:rsidR="00EA7D5C" w:rsidRDefault="00EA7D5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  <w:p w14:paraId="75CF70C1" w14:textId="7D3E1E60" w:rsidR="00D750C1" w:rsidRPr="00563808" w:rsidRDefault="00D750C1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314,540</w:t>
            </w:r>
          </w:p>
        </w:tc>
        <w:tc>
          <w:tcPr>
            <w:tcW w:w="146" w:type="pct"/>
          </w:tcPr>
          <w:p w14:paraId="32258FE1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DCE6A85" w14:textId="77777777" w:rsidR="00EA7D5C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60D76A3" w14:textId="2C3CE345" w:rsidR="0080099F" w:rsidRPr="00563808" w:rsidRDefault="0080099F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5" w:type="pct"/>
          </w:tcPr>
          <w:p w14:paraId="2D8D4B7E" w14:textId="77777777" w:rsidR="00EA7D5C" w:rsidRPr="00563808" w:rsidRDefault="00EA7D5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31FE377" w14:textId="77777777" w:rsidR="00D750C1" w:rsidRDefault="00D750C1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  <w:p w14:paraId="2095F96A" w14:textId="287672D3" w:rsidR="00EA7D5C" w:rsidRPr="00563808" w:rsidRDefault="00563808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563808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A465E8" w:rsidRPr="006A35D3" w14:paraId="60A30EE5" w14:textId="77777777" w:rsidTr="00CD5404">
        <w:tc>
          <w:tcPr>
            <w:tcW w:w="2040" w:type="pct"/>
          </w:tcPr>
          <w:p w14:paraId="21B5115D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3F5F5820" w14:textId="77777777" w:rsid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5D76773F" w:rsidR="0080099F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31,170</w:t>
            </w:r>
          </w:p>
        </w:tc>
        <w:tc>
          <w:tcPr>
            <w:tcW w:w="146" w:type="pct"/>
          </w:tcPr>
          <w:p w14:paraId="699542AA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E0362AE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42ED9669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9,801</w:t>
            </w:r>
          </w:p>
        </w:tc>
        <w:tc>
          <w:tcPr>
            <w:tcW w:w="146" w:type="pct"/>
          </w:tcPr>
          <w:p w14:paraId="14F5BCE8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E579577" w14:textId="77777777" w:rsidR="009B7115" w:rsidRDefault="009B7115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0D34C517" w:rsidR="0080099F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15,152</w:t>
            </w:r>
          </w:p>
        </w:tc>
        <w:tc>
          <w:tcPr>
            <w:tcW w:w="135" w:type="pct"/>
          </w:tcPr>
          <w:p w14:paraId="5FCF8EC0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7D9FEA2" w14:textId="77777777" w:rsidR="00A465E8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10A432C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6,078</w:t>
            </w:r>
          </w:p>
        </w:tc>
      </w:tr>
      <w:tr w:rsidR="00A465E8" w:rsidRPr="006A35D3" w14:paraId="3C8E27F8" w14:textId="77777777" w:rsidTr="00CD5404">
        <w:tc>
          <w:tcPr>
            <w:tcW w:w="2040" w:type="pct"/>
          </w:tcPr>
          <w:p w14:paraId="6A7F3FC1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523F9019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4,751</w:t>
            </w:r>
          </w:p>
        </w:tc>
        <w:tc>
          <w:tcPr>
            <w:tcW w:w="146" w:type="pct"/>
          </w:tcPr>
          <w:p w14:paraId="410C7C04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111DFAAC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711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4,786</w:t>
            </w:r>
          </w:p>
        </w:tc>
        <w:tc>
          <w:tcPr>
            <w:tcW w:w="146" w:type="pct"/>
          </w:tcPr>
          <w:p w14:paraId="39B450F5" w14:textId="77777777" w:rsidR="00A465E8" w:rsidRPr="009B7115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3DA2B143" w:rsidR="00A465E8" w:rsidRPr="009B7115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5" w:type="pct"/>
          </w:tcPr>
          <w:p w14:paraId="73DE1F66" w14:textId="77777777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297ECAAD" w:rsidR="00A465E8" w:rsidRPr="00092909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1,032</w:t>
            </w:r>
          </w:p>
        </w:tc>
      </w:tr>
      <w:tr w:rsidR="00A465E8" w:rsidRPr="006A35D3" w14:paraId="36CA7754" w14:textId="77777777" w:rsidTr="00CD5404">
        <w:tc>
          <w:tcPr>
            <w:tcW w:w="2040" w:type="pct"/>
          </w:tcPr>
          <w:p w14:paraId="34A0215F" w14:textId="77777777" w:rsidR="00A465E8" w:rsidRPr="00092909" w:rsidRDefault="00A465E8" w:rsidP="00A46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4151AD6C" w:rsidR="00A465E8" w:rsidRPr="00913022" w:rsidRDefault="0080099F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293,061</w:t>
            </w:r>
          </w:p>
        </w:tc>
        <w:tc>
          <w:tcPr>
            <w:tcW w:w="146" w:type="pct"/>
          </w:tcPr>
          <w:p w14:paraId="21C7FB51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B19774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329</w:t>
            </w:r>
            <w:r w:rsidR="00A465E8" w:rsidRPr="009130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127</w:t>
            </w:r>
          </w:p>
        </w:tc>
        <w:tc>
          <w:tcPr>
            <w:tcW w:w="146" w:type="pct"/>
          </w:tcPr>
          <w:p w14:paraId="17A48309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10E8040" w:rsidR="00A465E8" w:rsidRPr="00913022" w:rsidRDefault="009D262D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80099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16,149</w:t>
            </w:r>
          </w:p>
        </w:tc>
        <w:tc>
          <w:tcPr>
            <w:tcW w:w="135" w:type="pct"/>
          </w:tcPr>
          <w:p w14:paraId="4618F1A1" w14:textId="77777777" w:rsidR="00A465E8" w:rsidRPr="00913022" w:rsidRDefault="00A465E8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3B820B7" w:rsidR="00A465E8" w:rsidRPr="00913022" w:rsidRDefault="00913022" w:rsidP="00A46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130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</w:t>
            </w:r>
            <w:r w:rsidR="00A465E8" w:rsidRPr="00913022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7,110</w:t>
            </w:r>
          </w:p>
        </w:tc>
      </w:tr>
    </w:tbl>
    <w:p w14:paraId="2A1E5C94" w14:textId="1A02717E" w:rsidR="00A66C0D" w:rsidRPr="00702171" w:rsidRDefault="00A6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42DB1718" w14:textId="277CC99F" w:rsidR="00482F2A" w:rsidRPr="00787397" w:rsidRDefault="009F4628" w:rsidP="00787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2455CA">
        <w:rPr>
          <w:rFonts w:ascii="Angsana New" w:hAnsi="Angsana New"/>
          <w:sz w:val="30"/>
          <w:szCs w:val="30"/>
        </w:rPr>
        <w:t xml:space="preserve">30 </w:t>
      </w:r>
      <w:r w:rsidR="002455CA">
        <w:rPr>
          <w:rFonts w:ascii="Angsana New" w:hAnsi="Angsana New"/>
          <w:sz w:val="30"/>
          <w:szCs w:val="30"/>
          <w:cs/>
        </w:rPr>
        <w:t>กันยายน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 w:hint="cs"/>
          <w:sz w:val="30"/>
          <w:szCs w:val="30"/>
          <w:cs/>
        </w:rPr>
        <w:t>ภาระ</w:t>
      </w:r>
      <w:r w:rsidRPr="00B30536">
        <w:rPr>
          <w:rFonts w:ascii="Angsana New" w:hAnsi="Angsana New" w:hint="cs"/>
          <w:sz w:val="30"/>
          <w:szCs w:val="30"/>
          <w:cs/>
        </w:rPr>
        <w:t>ผูกพันรายจ่ายฝ่ายทุน</w:t>
      </w:r>
      <w:r w:rsidR="00207A5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="00EA7D5C">
        <w:rPr>
          <w:rFonts w:ascii="Angsana New" w:hAnsi="Angsana New"/>
          <w:sz w:val="30"/>
          <w:szCs w:val="30"/>
          <w:cs/>
        </w:rPr>
        <w:br/>
      </w:r>
      <w:r w:rsidR="00BD2972"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>ทีเรียลส์ จำกัด</w:t>
      </w:r>
      <w:r w:rsidR="00EA7D5C">
        <w:rPr>
          <w:rFonts w:asciiTheme="majorBidi" w:hAnsiTheme="majorBidi"/>
          <w:spacing w:val="-4"/>
          <w:sz w:val="30"/>
          <w:szCs w:val="30"/>
          <w:lang w:eastAsia="x-none"/>
        </w:rPr>
        <w:t xml:space="preserve"> (</w:t>
      </w:r>
      <w:r w:rsidR="00EA7D5C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มหาชน</w:t>
      </w:r>
      <w:r w:rsidR="00EA7D5C">
        <w:rPr>
          <w:rFonts w:asciiTheme="majorBidi" w:hAnsiTheme="majorBidi"/>
          <w:spacing w:val="-4"/>
          <w:sz w:val="30"/>
          <w:szCs w:val="30"/>
          <w:lang w:eastAsia="x-none"/>
        </w:rPr>
        <w:t>)</w:t>
      </w:r>
      <w:r w:rsidR="00BD2972"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="00BD2972" w:rsidRPr="00B30536">
        <w:rPr>
          <w:rFonts w:asciiTheme="majorBidi" w:hAnsiTheme="majorBidi"/>
          <w:spacing w:val="-4"/>
          <w:sz w:val="30"/>
          <w:szCs w:val="30"/>
          <w:lang w:eastAsia="x-none"/>
        </w:rPr>
        <w:t>(PMC)</w:t>
      </w:r>
      <w:r w:rsidR="00BD2972"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ย่อย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โดยมี</w:t>
      </w:r>
      <w:r w:rsidR="00BD297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มูลค่า</w:t>
      </w:r>
      <w:r w:rsidR="00FE4FF2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เป็นจำนวน</w:t>
      </w:r>
      <w:r w:rsidR="00B33184"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="0018514E" w:rsidRPr="00B154D9">
        <w:rPr>
          <w:rFonts w:asciiTheme="majorBidi" w:hAnsiTheme="majorBidi"/>
          <w:spacing w:val="-4"/>
          <w:sz w:val="30"/>
          <w:szCs w:val="30"/>
          <w:lang w:eastAsia="x-none"/>
        </w:rPr>
        <w:t>2.</w:t>
      </w:r>
      <w:r w:rsidR="00B154D9" w:rsidRPr="00B154D9">
        <w:rPr>
          <w:rFonts w:asciiTheme="majorBidi" w:hAnsiTheme="majorBidi"/>
          <w:spacing w:val="-4"/>
          <w:sz w:val="30"/>
          <w:szCs w:val="30"/>
          <w:lang w:eastAsia="x-none"/>
        </w:rPr>
        <w:t>2</w:t>
      </w:r>
      <w:r w:rsidR="00B33184" w:rsidRPr="00B154D9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B33184" w:rsidRPr="00B154D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ล้านยูโร </w:t>
      </w:r>
      <w:r w:rsidR="00EA7D5C" w:rsidRPr="00B154D9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="00B33184" w:rsidRPr="00B154D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หรือเทียบเท่าเงินบาทประมาณ</w:t>
      </w:r>
      <w:r w:rsidRPr="00B154D9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B154D9" w:rsidRPr="00B154D9">
        <w:rPr>
          <w:rFonts w:asciiTheme="majorBidi" w:hAnsiTheme="majorBidi"/>
          <w:spacing w:val="-4"/>
          <w:sz w:val="30"/>
          <w:szCs w:val="30"/>
          <w:lang w:eastAsia="x-none"/>
        </w:rPr>
        <w:t>84</w:t>
      </w:r>
      <w:r w:rsidR="0018514E" w:rsidRPr="00B154D9">
        <w:rPr>
          <w:rFonts w:asciiTheme="majorBidi" w:hAnsiTheme="majorBidi"/>
          <w:spacing w:val="-4"/>
          <w:sz w:val="30"/>
          <w:szCs w:val="30"/>
          <w:lang w:eastAsia="x-none"/>
        </w:rPr>
        <w:t>.</w:t>
      </w:r>
      <w:r w:rsidR="00B154D9" w:rsidRPr="00B154D9">
        <w:rPr>
          <w:rFonts w:asciiTheme="majorBidi" w:hAnsiTheme="majorBidi"/>
          <w:spacing w:val="-4"/>
          <w:sz w:val="30"/>
          <w:szCs w:val="30"/>
          <w:lang w:eastAsia="x-none"/>
        </w:rPr>
        <w:t>8</w:t>
      </w:r>
      <w:r w:rsidRPr="00B154D9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B154D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  <w:r w:rsidR="00383EAD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(31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ธันวาคม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2565: 3.7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 xml:space="preserve">ล้านยูโร หรือเทียบเท่าเงินบาทประมาณ </w:t>
      </w:r>
      <w:r w:rsidR="00EA7D5C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br/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lang w:eastAsia="x-none"/>
        </w:rPr>
        <w:t xml:space="preserve">138.7 </w:t>
      </w:r>
      <w:r w:rsidR="00383EAD" w:rsidRPr="00383EAD">
        <w:rPr>
          <w:rFonts w:asciiTheme="majorBidi" w:hAnsiTheme="majorBidi"/>
          <w:i/>
          <w:iCs/>
          <w:spacing w:val="-4"/>
          <w:sz w:val="30"/>
          <w:szCs w:val="30"/>
          <w:cs/>
          <w:lang w:eastAsia="x-none"/>
        </w:rPr>
        <w:t>ล้านบาท)</w:t>
      </w:r>
      <w:r w:rsidR="00787397">
        <w:rPr>
          <w:rFonts w:asciiTheme="majorBidi" w:hAnsiTheme="majorBidi" w:hint="cs"/>
          <w:i/>
          <w:iCs/>
          <w:spacing w:val="-4"/>
          <w:sz w:val="30"/>
          <w:szCs w:val="30"/>
          <w:cs/>
          <w:lang w:eastAsia="x-none"/>
        </w:rPr>
        <w:t xml:space="preserve">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ทั้งนี้ </w:t>
      </w:r>
      <w:r w:rsidR="00787397">
        <w:rPr>
          <w:rFonts w:asciiTheme="majorBidi" w:hAnsiTheme="majorBidi"/>
          <w:spacing w:val="-4"/>
          <w:sz w:val="30"/>
          <w:szCs w:val="30"/>
          <w:lang w:eastAsia="x-none"/>
        </w:rPr>
        <w:t xml:space="preserve">PMC </w:t>
      </w:r>
      <w:r w:rsidR="00787397" w:rsidRPr="00787397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มีวงเงินกู้ยืมระยะยาวและเลตเตอร์ออฟเครดิตจากสถาบันการเงินที่ยังไม่ได้เบิกใช้ </w:t>
      </w:r>
      <w:r w:rsidR="00EA7D5C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="00787397" w:rsidRPr="00B154D9">
        <w:rPr>
          <w:rFonts w:asciiTheme="majorBidi" w:hAnsiTheme="majorBidi"/>
          <w:sz w:val="30"/>
          <w:szCs w:val="30"/>
          <w:cs/>
          <w:lang w:eastAsia="x-none"/>
        </w:rPr>
        <w:t xml:space="preserve">ซึ่งมีวัตถุประสงค์เพื่อจัดซื้อเครื่องจักรดังกล่าว เป็นจำนวน </w:t>
      </w:r>
      <w:r w:rsidR="00B154D9" w:rsidRPr="00B154D9">
        <w:rPr>
          <w:rFonts w:asciiTheme="majorBidi" w:hAnsiTheme="majorBidi"/>
          <w:sz w:val="30"/>
          <w:szCs w:val="30"/>
          <w:lang w:eastAsia="x-none"/>
        </w:rPr>
        <w:t>57</w:t>
      </w:r>
      <w:r w:rsidR="0018514E" w:rsidRPr="00B154D9">
        <w:rPr>
          <w:rFonts w:asciiTheme="majorBidi" w:hAnsiTheme="majorBidi"/>
          <w:sz w:val="30"/>
          <w:szCs w:val="30"/>
          <w:lang w:eastAsia="x-none"/>
        </w:rPr>
        <w:t>.</w:t>
      </w:r>
      <w:r w:rsidR="00B154D9" w:rsidRPr="00B154D9">
        <w:rPr>
          <w:rFonts w:asciiTheme="majorBidi" w:hAnsiTheme="majorBidi"/>
          <w:sz w:val="30"/>
          <w:szCs w:val="30"/>
          <w:lang w:eastAsia="x-none"/>
        </w:rPr>
        <w:t>1</w:t>
      </w:r>
      <w:r w:rsidR="0018514E" w:rsidRPr="00B154D9">
        <w:rPr>
          <w:rFonts w:asciiTheme="majorBidi" w:hAnsiTheme="majorBidi"/>
          <w:sz w:val="30"/>
          <w:szCs w:val="30"/>
          <w:lang w:eastAsia="x-none"/>
        </w:rPr>
        <w:t xml:space="preserve">4 </w:t>
      </w:r>
      <w:r w:rsidR="00787397" w:rsidRPr="00B154D9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  <w:r w:rsidR="00717862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717862">
        <w:rPr>
          <w:rFonts w:asciiTheme="majorBidi" w:hAnsiTheme="majorBidi" w:hint="cs"/>
          <w:sz w:val="30"/>
          <w:szCs w:val="30"/>
          <w:cs/>
          <w:lang w:eastAsia="x-none"/>
        </w:rPr>
        <w:t>ซึ่งรวมอยู่ในวงเงินกู้ยืมระยะยาวจากสถาบันการเงินที่ยังไม่ได้เบิกใช้ในตารางข้างต้น</w:t>
      </w:r>
      <w:r w:rsidR="00787397" w:rsidRPr="00B154D9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(</w:t>
      </w:r>
      <w:r w:rsidR="00F500DC" w:rsidRPr="00B154D9">
        <w:rPr>
          <w:rFonts w:asciiTheme="majorBidi" w:hAnsiTheme="majorBidi"/>
          <w:i/>
          <w:iCs/>
          <w:sz w:val="30"/>
          <w:szCs w:val="30"/>
          <w:lang w:eastAsia="x-none"/>
        </w:rPr>
        <w:t>31</w:t>
      </w:r>
      <w:r w:rsidR="00787397" w:rsidRPr="00B154D9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ธันวาคม </w:t>
      </w:r>
      <w:r w:rsidR="00F500DC" w:rsidRPr="00B154D9">
        <w:rPr>
          <w:rFonts w:asciiTheme="majorBidi" w:hAnsiTheme="majorBidi"/>
          <w:i/>
          <w:iCs/>
          <w:sz w:val="30"/>
          <w:szCs w:val="30"/>
          <w:lang w:eastAsia="x-none"/>
        </w:rPr>
        <w:t>2565</w:t>
      </w:r>
      <w:r w:rsidR="00787397" w:rsidRPr="00B154D9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: </w:t>
      </w:r>
      <w:r w:rsidR="00F500DC" w:rsidRPr="00B154D9">
        <w:rPr>
          <w:rFonts w:asciiTheme="majorBidi" w:hAnsiTheme="majorBidi"/>
          <w:i/>
          <w:iCs/>
          <w:sz w:val="30"/>
          <w:szCs w:val="30"/>
          <w:lang w:eastAsia="x-none"/>
        </w:rPr>
        <w:t>114</w:t>
      </w:r>
      <w:r w:rsidR="00787397" w:rsidRPr="00B154D9">
        <w:rPr>
          <w:rFonts w:asciiTheme="majorBidi" w:hAnsiTheme="majorBidi"/>
          <w:i/>
          <w:iCs/>
          <w:sz w:val="30"/>
          <w:szCs w:val="30"/>
          <w:cs/>
          <w:lang w:eastAsia="x-none"/>
        </w:rPr>
        <w:t>.</w:t>
      </w:r>
      <w:r w:rsidR="00F500DC" w:rsidRPr="00B154D9">
        <w:rPr>
          <w:rFonts w:asciiTheme="majorBidi" w:hAnsiTheme="majorBidi"/>
          <w:i/>
          <w:iCs/>
          <w:sz w:val="30"/>
          <w:szCs w:val="30"/>
          <w:lang w:eastAsia="x-none"/>
        </w:rPr>
        <w:t>54</w:t>
      </w:r>
      <w:r w:rsidR="00787397" w:rsidRPr="00B154D9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ล้านบาท)</w:t>
      </w:r>
    </w:p>
    <w:p w14:paraId="07BA179E" w14:textId="77777777" w:rsidR="00BE425F" w:rsidRPr="00702171" w:rsidRDefault="00BE425F" w:rsidP="00BD29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24"/>
          <w:szCs w:val="24"/>
          <w:lang w:eastAsia="x-none"/>
        </w:rPr>
      </w:pPr>
    </w:p>
    <w:p w14:paraId="0AC31B50" w14:textId="35200149" w:rsidR="00086AF8" w:rsidRPr="00702171" w:rsidRDefault="00F92358" w:rsidP="00702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Cs w:val="18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</w:t>
      </w:r>
      <w:r w:rsidR="00375ECF" w:rsidRPr="00592068">
        <w:rPr>
          <w:rFonts w:ascii="Angsana New" w:hAnsi="Angsana New"/>
          <w:sz w:val="30"/>
          <w:szCs w:val="30"/>
          <w:cs/>
        </w:rPr>
        <w:t xml:space="preserve">วันที่ </w:t>
      </w:r>
      <w:r w:rsidR="002455CA">
        <w:rPr>
          <w:rFonts w:ascii="Angsana New" w:hAnsi="Angsana New"/>
          <w:sz w:val="30"/>
          <w:szCs w:val="30"/>
        </w:rPr>
        <w:t xml:space="preserve">30 </w:t>
      </w:r>
      <w:r w:rsidR="002455CA">
        <w:rPr>
          <w:rFonts w:ascii="Angsana New" w:hAnsi="Angsana New"/>
          <w:sz w:val="30"/>
          <w:szCs w:val="30"/>
          <w:cs/>
        </w:rPr>
        <w:t>กันยายน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375ECF" w:rsidRPr="00592068">
        <w:rPr>
          <w:rFonts w:ascii="Angsana New" w:hAnsi="Angsana New"/>
          <w:sz w:val="30"/>
          <w:szCs w:val="30"/>
        </w:rPr>
        <w:t>256</w:t>
      </w:r>
      <w:r w:rsidR="00375ECF">
        <w:rPr>
          <w:rFonts w:ascii="Angsana New" w:hAnsi="Angsana New"/>
          <w:sz w:val="30"/>
          <w:szCs w:val="30"/>
        </w:rPr>
        <w:t>6</w:t>
      </w:r>
      <w:r w:rsidR="00375ECF"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="00086AF8" w:rsidRPr="00086AF8">
        <w:rPr>
          <w:rFonts w:ascii="Angsana New" w:hAnsi="Angsana New"/>
          <w:sz w:val="30"/>
          <w:szCs w:val="30"/>
          <w:cs/>
        </w:rPr>
        <w:t>บริษัท เทวกรรมโอสถ จำกัด (</w:t>
      </w:r>
      <w:r w:rsidR="00086AF8" w:rsidRPr="00086AF8">
        <w:rPr>
          <w:rFonts w:ascii="Angsana New" w:hAnsi="Angsana New"/>
          <w:sz w:val="30"/>
          <w:szCs w:val="30"/>
        </w:rPr>
        <w:t xml:space="preserve">DVK) </w:t>
      </w:r>
      <w:r w:rsidR="00086AF8" w:rsidRPr="00086AF8">
        <w:rPr>
          <w:rFonts w:ascii="Angsana New" w:hAnsi="Angsana New"/>
          <w:sz w:val="30"/>
          <w:szCs w:val="30"/>
          <w:cs/>
        </w:rPr>
        <w:t>และ บริษัท ดีวีเค เฮลท์แคร์ จำกัด (</w:t>
      </w:r>
      <w:r w:rsidR="00086AF8" w:rsidRPr="00086AF8">
        <w:rPr>
          <w:rFonts w:ascii="Angsana New" w:hAnsi="Angsana New"/>
          <w:sz w:val="30"/>
          <w:szCs w:val="30"/>
        </w:rPr>
        <w:t xml:space="preserve">DHC) </w:t>
      </w:r>
      <w:r w:rsidR="00086AF8" w:rsidRPr="00086AF8">
        <w:rPr>
          <w:rFonts w:ascii="Angsana New" w:hAnsi="Angsana New"/>
          <w:sz w:val="30"/>
          <w:szCs w:val="30"/>
          <w:cs/>
        </w:rPr>
        <w:t>ซึ่งเป็นบริษัทย่อยมีเงินฝากธนาคารจำนวน</w:t>
      </w:r>
      <w:r w:rsidR="00086AF8" w:rsidRPr="00086AF8">
        <w:rPr>
          <w:rFonts w:ascii="Angsana New" w:hAnsi="Angsana New"/>
          <w:sz w:val="30"/>
          <w:szCs w:val="30"/>
        </w:rPr>
        <w:t> </w:t>
      </w:r>
      <w:r w:rsidR="00313A56" w:rsidRPr="00313A56">
        <w:rPr>
          <w:rFonts w:ascii="Angsana New" w:hAnsi="Angsana New"/>
          <w:sz w:val="30"/>
          <w:szCs w:val="30"/>
        </w:rPr>
        <w:t>0</w:t>
      </w:r>
      <w:r w:rsidR="00086AF8" w:rsidRPr="00086AF8">
        <w:rPr>
          <w:rFonts w:ascii="Angsana New" w:hAnsi="Angsana New"/>
          <w:sz w:val="30"/>
          <w:szCs w:val="30"/>
          <w:cs/>
        </w:rPr>
        <w:t>.</w:t>
      </w:r>
      <w:r w:rsidR="00313A56" w:rsidRPr="00313A56">
        <w:rPr>
          <w:rFonts w:ascii="Angsana New" w:hAnsi="Angsana New"/>
          <w:sz w:val="30"/>
          <w:szCs w:val="30"/>
        </w:rPr>
        <w:t>29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086AF8" w:rsidRPr="00086AF8">
        <w:rPr>
          <w:rFonts w:ascii="Angsana New" w:hAnsi="Angsana New"/>
          <w:sz w:val="30"/>
          <w:szCs w:val="30"/>
        </w:rPr>
        <w:t> 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>.</w:t>
      </w:r>
      <w:r w:rsidR="00313A56" w:rsidRPr="00313A56">
        <w:rPr>
          <w:rFonts w:ascii="Angsana New" w:hAnsi="Angsana New"/>
          <w:sz w:val="30"/>
          <w:szCs w:val="30"/>
        </w:rPr>
        <w:t>79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ล้านบาท ตามลำดับ ที่ใช้เป็นหลักประกันหนังสือสัญญาค้ำประกันจากธนาคารเพื่อใช้ค้ำประกันการใช้ไฟฟ้า ซึ่งแสดงรายการเป็นเงินฝากสถาบันการเงินที่มีข้อจำกัดในการใช้</w:t>
      </w:r>
    </w:p>
    <w:p w14:paraId="274A9AB0" w14:textId="42C7CB2B" w:rsidR="00086AF8" w:rsidRPr="00702171" w:rsidRDefault="00086AF8" w:rsidP="00086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DC3F4E8" w14:textId="77777777" w:rsidR="00EA7D5C" w:rsidRDefault="00EA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7BBCFB" w14:textId="21974D23" w:rsidR="00702171" w:rsidRPr="004E5E8A" w:rsidRDefault="00702171" w:rsidP="007021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5E8A">
        <w:rPr>
          <w:rFonts w:ascii="Angsana New" w:hAnsi="Angsana New"/>
          <w:sz w:val="30"/>
          <w:szCs w:val="30"/>
        </w:rPr>
        <w:lastRenderedPageBreak/>
        <w:t>DVK</w:t>
      </w:r>
      <w:r w:rsidRPr="004E5E8A">
        <w:rPr>
          <w:rFonts w:ascii="Angsana New" w:hAnsi="Angsana New" w:hint="cs"/>
          <w:sz w:val="30"/>
          <w:szCs w:val="30"/>
          <w:cs/>
        </w:rPr>
        <w:t xml:space="preserve"> ได้ทำสัญญาแต่งตั้งบริษัทในประเทศแห่งหนึ่งเพื่อเป็นตัวแทนจำหน่ายสินค้าในประเทศไทย </w:t>
      </w:r>
      <w:r w:rsidRPr="004E5E8A">
        <w:rPr>
          <w:rFonts w:ascii="Angsana New" w:hAnsi="Angsana New"/>
          <w:sz w:val="30"/>
          <w:szCs w:val="30"/>
          <w:cs/>
        </w:rPr>
        <w:t>โดย</w:t>
      </w:r>
      <w:r w:rsidRPr="004E5E8A">
        <w:rPr>
          <w:rFonts w:ascii="Angsana New" w:hAnsi="Angsana New"/>
          <w:sz w:val="30"/>
          <w:szCs w:val="30"/>
        </w:rPr>
        <w:t xml:space="preserve"> DVK </w:t>
      </w:r>
      <w:r w:rsidRPr="004E5E8A">
        <w:rPr>
          <w:rFonts w:ascii="Angsana New" w:hAnsi="Angsana New" w:hint="cs"/>
          <w:sz w:val="30"/>
          <w:szCs w:val="30"/>
          <w:cs/>
        </w:rPr>
        <w:t>จะต้องจ่ายค่าตอบแทน</w:t>
      </w:r>
      <w:r w:rsidRPr="004E5E8A">
        <w:rPr>
          <w:rFonts w:ascii="Angsana New" w:hAnsi="Angsana New"/>
          <w:sz w:val="30"/>
          <w:szCs w:val="30"/>
          <w:cs/>
        </w:rPr>
        <w:t>ตามอัตราที่ระบุไว้</w:t>
      </w:r>
      <w:r w:rsidRPr="004E5E8A">
        <w:rPr>
          <w:rFonts w:ascii="Angsana New" w:hAnsi="Angsana New" w:hint="cs"/>
          <w:sz w:val="30"/>
          <w:szCs w:val="30"/>
          <w:cs/>
        </w:rPr>
        <w:t xml:space="preserve"> </w:t>
      </w:r>
      <w:r w:rsidRPr="004E5E8A">
        <w:rPr>
          <w:rFonts w:ascii="Angsana New" w:hAnsi="Angsana New"/>
          <w:sz w:val="30"/>
          <w:szCs w:val="30"/>
          <w:cs/>
        </w:rPr>
        <w:t>สัญญาดังกล่าว</w:t>
      </w:r>
      <w:r w:rsidRPr="004E5E8A">
        <w:rPr>
          <w:rFonts w:ascii="Angsana New" w:hAnsi="Angsana New" w:hint="cs"/>
          <w:sz w:val="30"/>
          <w:szCs w:val="30"/>
          <w:cs/>
        </w:rPr>
        <w:t xml:space="preserve">จะสิ้นสุดในวันที่ </w:t>
      </w:r>
      <w:r w:rsidRPr="004E5E8A">
        <w:rPr>
          <w:rFonts w:ascii="Angsana New" w:hAnsi="Angsana New"/>
          <w:sz w:val="30"/>
          <w:szCs w:val="30"/>
        </w:rPr>
        <w:t xml:space="preserve">31 </w:t>
      </w:r>
      <w:r w:rsidRPr="004E5E8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E5E8A">
        <w:rPr>
          <w:rFonts w:ascii="Angsana New" w:hAnsi="Angsana New"/>
          <w:sz w:val="30"/>
          <w:szCs w:val="30"/>
        </w:rPr>
        <w:t xml:space="preserve">2566 </w:t>
      </w:r>
      <w:r w:rsidRPr="004E5E8A">
        <w:rPr>
          <w:rFonts w:ascii="Angsana New" w:hAnsi="Angsana New" w:hint="cs"/>
          <w:sz w:val="30"/>
          <w:szCs w:val="30"/>
          <w:cs/>
        </w:rPr>
        <w:t>ซึ่งจะ</w:t>
      </w:r>
      <w:r w:rsidRPr="004E5E8A">
        <w:rPr>
          <w:rFonts w:ascii="Angsana New" w:hAnsi="Angsana New"/>
          <w:sz w:val="30"/>
          <w:szCs w:val="30"/>
          <w:cs/>
        </w:rPr>
        <w:t>ต่ออายุสัญญา</w:t>
      </w:r>
      <w:r w:rsidRPr="004E5E8A">
        <w:rPr>
          <w:rFonts w:ascii="Angsana New" w:hAnsi="Angsana New" w:hint="cs"/>
          <w:sz w:val="30"/>
          <w:szCs w:val="30"/>
          <w:cs/>
        </w:rPr>
        <w:t>โดยอัตโนมัติ</w:t>
      </w:r>
      <w:r w:rsidRPr="004E5E8A">
        <w:rPr>
          <w:rFonts w:ascii="Angsana New" w:hAnsi="Angsana New"/>
          <w:sz w:val="30"/>
          <w:szCs w:val="30"/>
          <w:cs/>
        </w:rPr>
        <w:t xml:space="preserve">คราวละ </w:t>
      </w:r>
      <w:r w:rsidRPr="004E5E8A">
        <w:rPr>
          <w:rFonts w:ascii="Angsana New" w:hAnsi="Angsana New"/>
          <w:sz w:val="30"/>
          <w:szCs w:val="30"/>
        </w:rPr>
        <w:t>2</w:t>
      </w:r>
      <w:r w:rsidRPr="004E5E8A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Pr="004E5E8A">
        <w:rPr>
          <w:rFonts w:ascii="Angsana New" w:hAnsi="Angsana New"/>
          <w:sz w:val="30"/>
          <w:szCs w:val="30"/>
        </w:rPr>
        <w:t xml:space="preserve">6 </w:t>
      </w:r>
      <w:r w:rsidRPr="004E5E8A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05CA0DB0" w14:textId="77777777" w:rsidR="00702171" w:rsidRPr="00CE1F71" w:rsidRDefault="00702171" w:rsidP="00086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8258F01" w14:textId="3719175E" w:rsidR="00086AF8" w:rsidRDefault="00EA7D5C" w:rsidP="001A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นอกจากนี้ </w:t>
      </w:r>
      <w:r w:rsidR="00086AF8" w:rsidRPr="001A66E6">
        <w:rPr>
          <w:rFonts w:ascii="Angsana New" w:hAnsi="Angsana New"/>
          <w:spacing w:val="-4"/>
          <w:sz w:val="30"/>
          <w:szCs w:val="30"/>
        </w:rPr>
        <w:t xml:space="preserve">DHC </w:t>
      </w:r>
      <w:r w:rsidR="00086AF8" w:rsidRPr="001A66E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ได้ทำสัญญากับบริษัทเอกชนในประเทศแห่งหนึ่งซึ่งทำหน้าที่ขนส่งและจำหน่ายสินค้าของบริษัท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086AF8" w:rsidRPr="001A66E6">
        <w:rPr>
          <w:rFonts w:ascii="Angsana New" w:hAnsi="Angsana New"/>
          <w:spacing w:val="-4"/>
          <w:sz w:val="30"/>
          <w:szCs w:val="30"/>
          <w:cs/>
        </w:rPr>
        <w:t>ในประเทศไทย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โดย </w:t>
      </w:r>
      <w:r w:rsidR="00086AF8" w:rsidRPr="00086AF8">
        <w:rPr>
          <w:rFonts w:ascii="Angsana New" w:hAnsi="Angsana New"/>
          <w:sz w:val="30"/>
          <w:szCs w:val="30"/>
        </w:rPr>
        <w:t xml:space="preserve">DHC 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จะต้องจ่ายค่าตอบแทนตามอัตราที่ระบุไว้ สัญญาดังกล่าวจะสิ้นสุดในวันที่ </w:t>
      </w:r>
      <w:r w:rsidR="00313A56" w:rsidRPr="00313A56">
        <w:rPr>
          <w:rFonts w:ascii="Angsana New" w:hAnsi="Angsana New"/>
          <w:sz w:val="30"/>
          <w:szCs w:val="30"/>
        </w:rPr>
        <w:t>30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13A56" w:rsidRPr="00313A56">
        <w:rPr>
          <w:rFonts w:ascii="Angsana New" w:hAnsi="Angsana New"/>
          <w:sz w:val="30"/>
          <w:szCs w:val="30"/>
        </w:rPr>
        <w:t>2566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ซึ่งจะต่ออายุสัญญาโดยอัตโนมัติคราวละ 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313A56" w:rsidRPr="00313A56">
        <w:rPr>
          <w:rFonts w:ascii="Angsana New" w:hAnsi="Angsana New"/>
          <w:sz w:val="30"/>
          <w:szCs w:val="30"/>
        </w:rPr>
        <w:t>1</w:t>
      </w:r>
      <w:r w:rsidR="00086AF8" w:rsidRPr="00086AF8">
        <w:rPr>
          <w:rFonts w:ascii="Angsana New" w:hAnsi="Angsana New"/>
          <w:sz w:val="30"/>
          <w:szCs w:val="30"/>
          <w:cs/>
        </w:rPr>
        <w:t xml:space="preserve"> เดือนก่อนวันสิ้นสุดสัญญา</w:t>
      </w:r>
    </w:p>
    <w:p w14:paraId="58A24810" w14:textId="77777777" w:rsidR="00CE1F71" w:rsidRPr="00CE1F71" w:rsidRDefault="00CE1F71" w:rsidP="001A6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E89EA" w14:textId="1516EEB6" w:rsidR="00196EB1" w:rsidRDefault="00094126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p w14:paraId="2FA11D15" w14:textId="52E579DB" w:rsidR="00094126" w:rsidRPr="00CE1F71" w:rsidRDefault="00094126" w:rsidP="0009412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98F6552" w14:textId="77777777" w:rsidR="00094126" w:rsidRDefault="00094126" w:rsidP="0009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มาตรฐานการรายงานทางการเงินที่ปรับปรุงใหม่ซึ่งเกี่ยวกับการดำเนินงานของกลุ่มบริษัท และจะมีผลบังคับใช้กับงบการเงินสำหรับรอบระยะเวลาบัญชีที่เริ่มในหรือหลังวันที่ </w:t>
      </w:r>
      <w:r w:rsidRPr="00376C79">
        <w:rPr>
          <w:rFonts w:asciiTheme="majorBidi" w:hAnsiTheme="majorBidi"/>
          <w:sz w:val="30"/>
          <w:szCs w:val="30"/>
          <w:lang w:eastAsia="x-none"/>
        </w:rPr>
        <w:t>1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มกราคม </w:t>
      </w:r>
      <w:r>
        <w:rPr>
          <w:rFonts w:asciiTheme="majorBidi" w:hAnsiTheme="majorBidi"/>
          <w:sz w:val="30"/>
          <w:szCs w:val="30"/>
          <w:lang w:eastAsia="x-none"/>
        </w:rPr>
        <w:t>2567</w:t>
      </w:r>
      <w:r w:rsidRPr="00BB0BB0">
        <w:rPr>
          <w:rFonts w:asciiTheme="majorBidi" w:hAnsiTheme="majorBidi"/>
          <w:sz w:val="30"/>
          <w:szCs w:val="30"/>
          <w:cs/>
          <w:lang w:eastAsia="x-none"/>
        </w:rPr>
        <w:t xml:space="preserve"> มีดังต่อไปนี้</w:t>
      </w:r>
    </w:p>
    <w:p w14:paraId="6D2ED287" w14:textId="77777777" w:rsidR="00094126" w:rsidRPr="00CE1F71" w:rsidRDefault="00094126" w:rsidP="0009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6030"/>
      </w:tblGrid>
      <w:tr w:rsidR="00094126" w:rsidRPr="00F00588" w14:paraId="7E9524CE" w14:textId="77777777" w:rsidTr="00376825">
        <w:trPr>
          <w:tblHeader/>
        </w:trPr>
        <w:tc>
          <w:tcPr>
            <w:tcW w:w="3150" w:type="dxa"/>
            <w:vAlign w:val="bottom"/>
          </w:tcPr>
          <w:p w14:paraId="384F79C8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6030" w:type="dxa"/>
            <w:vAlign w:val="bottom"/>
          </w:tcPr>
          <w:p w14:paraId="5BFFC77E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94126" w:rsidRPr="00F00588" w14:paraId="3CCD2641" w14:textId="77777777" w:rsidTr="00376825">
        <w:tc>
          <w:tcPr>
            <w:tcW w:w="3150" w:type="dxa"/>
          </w:tcPr>
          <w:p w14:paraId="3AB1F297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  <w:tc>
          <w:tcPr>
            <w:tcW w:w="6030" w:type="dxa"/>
          </w:tcPr>
          <w:p w14:paraId="57B45928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1493">
              <w:rPr>
                <w:rFonts w:ascii="Angsana New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094126" w:rsidRPr="00F00588" w14:paraId="719C9331" w14:textId="77777777" w:rsidTr="00376825">
        <w:tc>
          <w:tcPr>
            <w:tcW w:w="3150" w:type="dxa"/>
          </w:tcPr>
          <w:p w14:paraId="25415379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6030" w:type="dxa"/>
          </w:tcPr>
          <w:p w14:paraId="562C03DA" w14:textId="77777777" w:rsidR="00094126" w:rsidRPr="00376825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825">
              <w:rPr>
                <w:rFonts w:ascii="Angsana New" w:eastAsia="Calibri" w:hAnsi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  <w:r w:rsidRPr="00376825">
              <w:rPr>
                <w:rFonts w:ascii="Angsana New" w:hAnsi="Angsana New"/>
                <w:sz w:val="30"/>
                <w:szCs w:val="30"/>
                <w:cs/>
              </w:rPr>
              <w:t>ข้อผิดพลาด</w:t>
            </w:r>
          </w:p>
        </w:tc>
      </w:tr>
      <w:tr w:rsidR="00094126" w:rsidRPr="00F00588" w14:paraId="6A6157D9" w14:textId="77777777" w:rsidTr="00376825">
        <w:tc>
          <w:tcPr>
            <w:tcW w:w="3150" w:type="dxa"/>
          </w:tcPr>
          <w:p w14:paraId="1EC7A634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 w:rsidRPr="0082099C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82099C">
              <w:rPr>
                <w:rFonts w:ascii="Angsana New" w:hAnsi="Angsana New" w:hint="cs"/>
                <w:sz w:val="30"/>
                <w:szCs w:val="30"/>
                <w:cs/>
              </w:rPr>
              <w:t xml:space="preserve">บัญชี ฉบับที่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030" w:type="dxa"/>
          </w:tcPr>
          <w:p w14:paraId="6C3FE5D7" w14:textId="77777777" w:rsidR="00094126" w:rsidRPr="00BB0BB0" w:rsidRDefault="00094126" w:rsidP="001C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D1493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</w:tbl>
    <w:p w14:paraId="33740BA8" w14:textId="77777777" w:rsidR="00094126" w:rsidRPr="00CE1F71" w:rsidRDefault="00094126" w:rsidP="0009412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5EFEE1F" w14:textId="77777777" w:rsidR="00094126" w:rsidRDefault="00094126" w:rsidP="0009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62B6A">
        <w:rPr>
          <w:rFonts w:asciiTheme="majorBidi" w:hAnsiTheme="majorBidi"/>
          <w:sz w:val="30"/>
          <w:szCs w:val="30"/>
          <w:cs/>
          <w:lang w:eastAsia="x-none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ดังกล่าวข้างต้น ซึ่งคาดว่าไม่มีผลกระทบที่มีสาระสำคัญต่องบการเงินในปีที่ถือปฏิบัติ</w:t>
      </w:r>
    </w:p>
    <w:p w14:paraId="5F0D8E67" w14:textId="64B382A0" w:rsidR="00CE1F71" w:rsidRDefault="00CE1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4ED27A2C" w14:textId="4A1E7515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EA7D5C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pacing w:val="-4"/>
          <w:sz w:val="20"/>
          <w:szCs w:val="20"/>
          <w:highlight w:val="yellow"/>
          <w:lang w:eastAsia="x-none"/>
        </w:rPr>
      </w:pPr>
    </w:p>
    <w:p w14:paraId="7BA5B8A8" w14:textId="6056F8B5" w:rsid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E5BA8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="00F97125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</w:t>
      </w:r>
      <w:r w:rsidR="006A4A1A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แสดงฐานะการเงิน ณ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วันที่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31 </w:t>
      </w:r>
      <w:r w:rsidR="00221CB4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ธันวาคม</w:t>
      </w:r>
      <w:r w:rsidR="00375ECF"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>256</w:t>
      </w:r>
      <w:r w:rsidR="00375ECF" w:rsidRPr="007E5BA8">
        <w:rPr>
          <w:rFonts w:asciiTheme="majorBidi" w:hAnsiTheme="majorBidi"/>
          <w:spacing w:val="-2"/>
          <w:sz w:val="30"/>
          <w:szCs w:val="30"/>
          <w:lang w:eastAsia="x-none"/>
        </w:rPr>
        <w:t>5</w:t>
      </w:r>
      <w:r w:rsidR="00375ECF" w:rsidRPr="007E5BA8">
        <w:rPr>
          <w:rFonts w:asciiTheme="majorBidi" w:hAnsiTheme="majorBidi" w:hint="cs"/>
          <w:spacing w:val="-2"/>
          <w:sz w:val="30"/>
          <w:szCs w:val="30"/>
          <w:lang w:eastAsia="x-none"/>
        </w:rPr>
        <w:t xml:space="preserve"> </w:t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 xml:space="preserve">ซึ่งรวมอยู่ในงบการเงินระหว่างกาลนี้ </w:t>
      </w:r>
      <w:r w:rsidR="00574A72">
        <w:rPr>
          <w:rFonts w:asciiTheme="majorBidi" w:hAnsiTheme="majorBidi"/>
          <w:sz w:val="30"/>
          <w:szCs w:val="30"/>
          <w:lang w:eastAsia="x-none"/>
        </w:rPr>
        <w:br/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20D384D7" w14:textId="24E823B9" w:rsidR="000E6CAD" w:rsidRDefault="000E6CAD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10"/>
        <w:gridCol w:w="268"/>
        <w:gridCol w:w="902"/>
        <w:gridCol w:w="270"/>
        <w:gridCol w:w="900"/>
        <w:gridCol w:w="270"/>
        <w:gridCol w:w="810"/>
        <w:gridCol w:w="270"/>
        <w:gridCol w:w="902"/>
      </w:tblGrid>
      <w:tr w:rsidR="00376825" w:rsidRPr="00857F3A" w14:paraId="7111B871" w14:textId="77777777" w:rsidTr="002C10BB">
        <w:trPr>
          <w:tblHeader/>
        </w:trPr>
        <w:tc>
          <w:tcPr>
            <w:tcW w:w="2520" w:type="dxa"/>
          </w:tcPr>
          <w:p w14:paraId="752BFD63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4A731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AECFC0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4E77F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376825" w:rsidRPr="00857F3A" w14:paraId="75126EC7" w14:textId="77777777" w:rsidTr="002C10BB">
        <w:trPr>
          <w:tblHeader/>
        </w:trPr>
        <w:tc>
          <w:tcPr>
            <w:tcW w:w="2520" w:type="dxa"/>
          </w:tcPr>
          <w:p w14:paraId="4FDDC7ED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  <w:p w14:paraId="0A4BB920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609B4EE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D6B415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C78257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AE88EC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B48B7E6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C3AFEC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hideMark/>
          </w:tcPr>
          <w:p w14:paraId="2140C182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AA71486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CB1FEF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19950A10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54E6DE9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DB6CC4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B5E114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440F7FC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6821E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hideMark/>
          </w:tcPr>
          <w:p w14:paraId="0C6AB79B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376825" w:rsidRPr="00857F3A" w14:paraId="52F01F7D" w14:textId="77777777" w:rsidTr="002C10BB">
        <w:trPr>
          <w:tblHeader/>
        </w:trPr>
        <w:tc>
          <w:tcPr>
            <w:tcW w:w="2520" w:type="dxa"/>
          </w:tcPr>
          <w:p w14:paraId="5F30AE58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2" w:type="dxa"/>
            <w:gridSpan w:val="11"/>
            <w:hideMark/>
          </w:tcPr>
          <w:p w14:paraId="699D4F17" w14:textId="77777777" w:rsidR="00376825" w:rsidRPr="00376825" w:rsidRDefault="00376825" w:rsidP="00C96FC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7682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10BB" w:rsidRPr="00857F3A" w14:paraId="2BDF9062" w14:textId="77777777" w:rsidTr="002C10BB">
        <w:tc>
          <w:tcPr>
            <w:tcW w:w="2520" w:type="dxa"/>
          </w:tcPr>
          <w:p w14:paraId="71EDD4AF" w14:textId="2BFF2D3E" w:rsidR="002C10BB" w:rsidRPr="00376825" w:rsidRDefault="002C10BB" w:rsidP="002C10B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4C053456" w14:textId="40C1F283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184,522</w:t>
            </w:r>
          </w:p>
        </w:tc>
        <w:tc>
          <w:tcPr>
            <w:tcW w:w="270" w:type="dxa"/>
          </w:tcPr>
          <w:p w14:paraId="7EB59D55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861BAC5" w14:textId="6B815278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(1,789)</w:t>
            </w:r>
          </w:p>
        </w:tc>
        <w:tc>
          <w:tcPr>
            <w:tcW w:w="268" w:type="dxa"/>
          </w:tcPr>
          <w:p w14:paraId="7846D8D3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0F91EDF" w14:textId="5B45BF5A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182,733</w:t>
            </w:r>
          </w:p>
        </w:tc>
        <w:tc>
          <w:tcPr>
            <w:tcW w:w="270" w:type="dxa"/>
          </w:tcPr>
          <w:p w14:paraId="0022338C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202FDE" w14:textId="2A4B2C4D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CD91F5B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94C7C5" w14:textId="2186A578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6C07EA6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1C774FC" w14:textId="5ADCAB82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C10BB" w:rsidRPr="00857F3A" w14:paraId="0B354027" w14:textId="77777777" w:rsidTr="002C10BB">
        <w:tc>
          <w:tcPr>
            <w:tcW w:w="2520" w:type="dxa"/>
          </w:tcPr>
          <w:p w14:paraId="3AB2D937" w14:textId="77777079" w:rsidR="002C10BB" w:rsidRPr="00376825" w:rsidRDefault="002C10BB" w:rsidP="002C10B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A43F61B" w14:textId="6B823832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49,456</w:t>
            </w:r>
          </w:p>
        </w:tc>
        <w:tc>
          <w:tcPr>
            <w:tcW w:w="270" w:type="dxa"/>
          </w:tcPr>
          <w:p w14:paraId="1C4575ED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FC9D25A" w14:textId="7DB2BC10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(1,965)</w:t>
            </w:r>
          </w:p>
        </w:tc>
        <w:tc>
          <w:tcPr>
            <w:tcW w:w="268" w:type="dxa"/>
          </w:tcPr>
          <w:p w14:paraId="6C978495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BC649AF" w14:textId="4CE5B33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47,491</w:t>
            </w:r>
          </w:p>
        </w:tc>
        <w:tc>
          <w:tcPr>
            <w:tcW w:w="270" w:type="dxa"/>
          </w:tcPr>
          <w:p w14:paraId="5105744C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4B6A83" w14:textId="20EF41B1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D421ACD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0B03F0" w14:textId="4586AE61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DA2E362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CF9EE3C" w14:textId="5EAC861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76825" w:rsidRPr="00857F3A" w14:paraId="702C7405" w14:textId="77777777" w:rsidTr="002C10BB">
        <w:tc>
          <w:tcPr>
            <w:tcW w:w="2520" w:type="dxa"/>
          </w:tcPr>
          <w:p w14:paraId="14EACF2B" w14:textId="1D96FA88" w:rsidR="00376825" w:rsidRPr="00376825" w:rsidRDefault="00376825" w:rsidP="0037682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900" w:type="dxa"/>
          </w:tcPr>
          <w:p w14:paraId="0F1A648A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28FB34A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DDD75A" w14:textId="77777777" w:rsidR="00376825" w:rsidRPr="002C10BB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29B7DC1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234085D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31BAEA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DC88C3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6776DF0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C18CDF" w14:textId="77777777" w:rsidR="00376825" w:rsidRPr="002C10BB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460414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3174E87" w14:textId="77777777" w:rsidR="00376825" w:rsidRPr="002C10BB" w:rsidRDefault="00376825" w:rsidP="00376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C10BB" w:rsidRPr="00857F3A" w14:paraId="127EF9BD" w14:textId="77777777" w:rsidTr="002C10BB">
        <w:tc>
          <w:tcPr>
            <w:tcW w:w="2520" w:type="dxa"/>
          </w:tcPr>
          <w:p w14:paraId="46DFD410" w14:textId="4415F532" w:rsidR="002C10BB" w:rsidRPr="00376825" w:rsidRDefault="002C10BB" w:rsidP="002C10BB">
            <w:pPr>
              <w:pStyle w:val="BodyText"/>
              <w:spacing w:after="0"/>
              <w:ind w:right="-405" w:firstLine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ที่มีข้อจำกัดในการใช้</w:t>
            </w:r>
          </w:p>
        </w:tc>
        <w:tc>
          <w:tcPr>
            <w:tcW w:w="900" w:type="dxa"/>
          </w:tcPr>
          <w:p w14:paraId="13D732F2" w14:textId="671BE773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290</w:t>
            </w:r>
          </w:p>
        </w:tc>
        <w:tc>
          <w:tcPr>
            <w:tcW w:w="270" w:type="dxa"/>
          </w:tcPr>
          <w:p w14:paraId="41CA2C2E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0DB862" w14:textId="348B0C15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1,789</w:t>
            </w:r>
          </w:p>
        </w:tc>
        <w:tc>
          <w:tcPr>
            <w:tcW w:w="268" w:type="dxa"/>
          </w:tcPr>
          <w:p w14:paraId="1D6728A6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98F1FC1" w14:textId="555B4B48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2,079</w:t>
            </w:r>
          </w:p>
        </w:tc>
        <w:tc>
          <w:tcPr>
            <w:tcW w:w="270" w:type="dxa"/>
          </w:tcPr>
          <w:p w14:paraId="22C1F27A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FF11D" w14:textId="15B7F43A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851A141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A40B8A" w14:textId="1BA242A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65B6734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B9306F7" w14:textId="3AE4EAD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76825" w:rsidRPr="00857F3A" w14:paraId="1DD3FAE4" w14:textId="77777777" w:rsidTr="002C10BB">
        <w:tc>
          <w:tcPr>
            <w:tcW w:w="2520" w:type="dxa"/>
          </w:tcPr>
          <w:p w14:paraId="60F4DB18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2C861C02" w14:textId="549E38E0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59,586</w:t>
            </w:r>
          </w:p>
        </w:tc>
        <w:tc>
          <w:tcPr>
            <w:tcW w:w="270" w:type="dxa"/>
          </w:tcPr>
          <w:p w14:paraId="2FED4EF8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FB5C8E" w14:textId="661070BD" w:rsidR="00376825" w:rsidRPr="002C10BB" w:rsidRDefault="00F3517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3B5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  <w:tc>
          <w:tcPr>
            <w:tcW w:w="268" w:type="dxa"/>
          </w:tcPr>
          <w:p w14:paraId="6F1A92F8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98516B2" w14:textId="3F3D2E2D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B5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B5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047</w:t>
            </w:r>
          </w:p>
        </w:tc>
        <w:tc>
          <w:tcPr>
            <w:tcW w:w="270" w:type="dxa"/>
          </w:tcPr>
          <w:p w14:paraId="31C4AC5E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1555BB" w14:textId="0FBD3D04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14,721</w:t>
            </w:r>
          </w:p>
        </w:tc>
        <w:tc>
          <w:tcPr>
            <w:tcW w:w="270" w:type="dxa"/>
          </w:tcPr>
          <w:p w14:paraId="0A86E0FF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7245FD" w14:textId="14D346EC" w:rsidR="00376825" w:rsidRPr="002C10BB" w:rsidRDefault="00F3517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270" w:type="dxa"/>
          </w:tcPr>
          <w:p w14:paraId="01F3F353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6CA66BC" w14:textId="28D41027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15,326</w:t>
            </w:r>
          </w:p>
        </w:tc>
      </w:tr>
      <w:tr w:rsidR="00376825" w:rsidRPr="00857F3A" w14:paraId="680AEFD8" w14:textId="77777777" w:rsidTr="008F6302">
        <w:trPr>
          <w:trHeight w:val="200"/>
        </w:trPr>
        <w:tc>
          <w:tcPr>
            <w:tcW w:w="2520" w:type="dxa"/>
          </w:tcPr>
          <w:p w14:paraId="684CB6F6" w14:textId="25404813" w:rsidR="00376825" w:rsidRPr="002C10BB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C10B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="002C10BB" w:rsidRPr="002C10B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6213EA86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118EF19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995273" w14:textId="77777777" w:rsidR="00376825" w:rsidRPr="002C10BB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8" w:type="dxa"/>
          </w:tcPr>
          <w:p w14:paraId="28FCBA61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286E259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BA63246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E354EB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3D694C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3FD3A18" w14:textId="77777777" w:rsidR="00376825" w:rsidRPr="002C10BB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4AA7819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ACE511F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C10BB" w:rsidRPr="00857F3A" w14:paraId="45F6B61C" w14:textId="77777777" w:rsidTr="002C10BB">
        <w:tc>
          <w:tcPr>
            <w:tcW w:w="2520" w:type="dxa"/>
          </w:tcPr>
          <w:p w14:paraId="06A02CA8" w14:textId="12BD5959" w:rsidR="002C10BB" w:rsidRPr="00376825" w:rsidRDefault="002C10BB" w:rsidP="002C10BB">
            <w:pPr>
              <w:pStyle w:val="BodyText"/>
              <w:spacing w:after="0"/>
              <w:ind w:right="-405" w:firstLine="1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</w:t>
            </w:r>
            <w:r w:rsidRPr="003768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900" w:type="dxa"/>
          </w:tcPr>
          <w:p w14:paraId="49DDCDD2" w14:textId="405E17C6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</w:rPr>
              <w:t>139,806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D2DD23F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E79660" w14:textId="74C2EA82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(13,549)</w:t>
            </w:r>
          </w:p>
        </w:tc>
        <w:tc>
          <w:tcPr>
            <w:tcW w:w="268" w:type="dxa"/>
          </w:tcPr>
          <w:p w14:paraId="6C80B265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2048BE82" w14:textId="74AB666C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153,355</w:t>
            </w: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1C157C5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50F28B" w14:textId="4D210F24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9756708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FE8202" w14:textId="7B1348CC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9CE7A57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1383FDC" w14:textId="4128BC45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76825" w:rsidRPr="00857F3A" w14:paraId="70651907" w14:textId="77777777" w:rsidTr="002C10BB">
        <w:tc>
          <w:tcPr>
            <w:tcW w:w="2520" w:type="dxa"/>
          </w:tcPr>
          <w:p w14:paraId="103E0921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36F0FAE0" w14:textId="1F816613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5,825</w:t>
            </w:r>
          </w:p>
        </w:tc>
        <w:tc>
          <w:tcPr>
            <w:tcW w:w="270" w:type="dxa"/>
          </w:tcPr>
          <w:p w14:paraId="55D52C94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1C155C" w14:textId="2ECDBF68" w:rsidR="00376825" w:rsidRPr="002C10BB" w:rsidRDefault="00F3517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</w:t>
            </w:r>
            <w:r w:rsidR="003B5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8" w:type="dxa"/>
          </w:tcPr>
          <w:p w14:paraId="466C6455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751D8BC" w14:textId="18DE2DEE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3B59D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270" w:type="dxa"/>
          </w:tcPr>
          <w:p w14:paraId="29F4858E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B46996" w14:textId="4FFF2F77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270" w:type="dxa"/>
          </w:tcPr>
          <w:p w14:paraId="38436088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BDB0E5C" w14:textId="48C776CB" w:rsidR="00376825" w:rsidRPr="002C10BB" w:rsidRDefault="00F3517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(605)</w:t>
            </w:r>
          </w:p>
        </w:tc>
        <w:tc>
          <w:tcPr>
            <w:tcW w:w="270" w:type="dxa"/>
          </w:tcPr>
          <w:p w14:paraId="6DC2A7CD" w14:textId="77777777" w:rsidR="00376825" w:rsidRPr="002C10BB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FAC4F25" w14:textId="272520BD" w:rsidR="00376825" w:rsidRPr="002C10BB" w:rsidRDefault="00F3517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C10BB" w:rsidRPr="00857F3A" w14:paraId="4B1313F2" w14:textId="77777777" w:rsidTr="002C10BB">
        <w:tc>
          <w:tcPr>
            <w:tcW w:w="2520" w:type="dxa"/>
          </w:tcPr>
          <w:p w14:paraId="717E1288" w14:textId="513EAFF4" w:rsidR="002C10BB" w:rsidRPr="002C10BB" w:rsidRDefault="002C10BB" w:rsidP="002C10B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C10B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0C99E851" w14:textId="76683A18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(602,203)</w:t>
            </w:r>
          </w:p>
        </w:tc>
        <w:tc>
          <w:tcPr>
            <w:tcW w:w="270" w:type="dxa"/>
          </w:tcPr>
          <w:p w14:paraId="0772171D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D630A" w14:textId="1789AC7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15,514</w:t>
            </w:r>
          </w:p>
        </w:tc>
        <w:tc>
          <w:tcPr>
            <w:tcW w:w="268" w:type="dxa"/>
          </w:tcPr>
          <w:p w14:paraId="33FD569E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18F0B907" w14:textId="17AB4EB1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586,689</w:t>
            </w:r>
            <w:r w:rsidRPr="002C10B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5F6FBE9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2B0697" w14:textId="084EA92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0A8ACBE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1F7BF5B" w14:textId="2DDCA782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874C0BA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2128206" w14:textId="52CB7064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C10BB" w:rsidRPr="00857F3A" w14:paraId="153988B9" w14:textId="77777777" w:rsidTr="002C10BB">
        <w:tc>
          <w:tcPr>
            <w:tcW w:w="2520" w:type="dxa"/>
          </w:tcPr>
          <w:p w14:paraId="6D2BACFE" w14:textId="77777777" w:rsidR="002C10BB" w:rsidRPr="00376825" w:rsidRDefault="002C10BB" w:rsidP="002C10B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เจ้าหนี้ไม่หมุนเวียนอื่น</w:t>
            </w:r>
          </w:p>
        </w:tc>
        <w:tc>
          <w:tcPr>
            <w:tcW w:w="900" w:type="dxa"/>
          </w:tcPr>
          <w:p w14:paraId="3F988296" w14:textId="7347A1DE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(206,000)</w:t>
            </w:r>
          </w:p>
        </w:tc>
        <w:tc>
          <w:tcPr>
            <w:tcW w:w="270" w:type="dxa"/>
          </w:tcPr>
          <w:p w14:paraId="58D68723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0B30F7" w14:textId="1E19BC4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(2,257)</w:t>
            </w:r>
          </w:p>
        </w:tc>
        <w:tc>
          <w:tcPr>
            <w:tcW w:w="268" w:type="dxa"/>
          </w:tcPr>
          <w:p w14:paraId="7D62591B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410157CC" w14:textId="5C59E383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(208,257)</w:t>
            </w:r>
          </w:p>
        </w:tc>
        <w:tc>
          <w:tcPr>
            <w:tcW w:w="270" w:type="dxa"/>
          </w:tcPr>
          <w:p w14:paraId="6B91F1AB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F10EAD" w14:textId="4CBC052C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2CCEFDF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1AFC80" w14:textId="0512E133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555A712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1F73F05" w14:textId="61A3978C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C10BB" w:rsidRPr="00857F3A" w14:paraId="7B45CF2A" w14:textId="77777777" w:rsidTr="002C10BB">
        <w:tc>
          <w:tcPr>
            <w:tcW w:w="2520" w:type="dxa"/>
          </w:tcPr>
          <w:p w14:paraId="5B3ED5E1" w14:textId="77777777" w:rsidR="002C10BB" w:rsidRPr="00376825" w:rsidRDefault="002C10BB" w:rsidP="002C10B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825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ส่วนเกินทุนอื่น</w:t>
            </w:r>
          </w:p>
        </w:tc>
        <w:tc>
          <w:tcPr>
            <w:tcW w:w="900" w:type="dxa"/>
          </w:tcPr>
          <w:p w14:paraId="14A00D2E" w14:textId="715BFDF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(3,573)</w:t>
            </w:r>
          </w:p>
        </w:tc>
        <w:tc>
          <w:tcPr>
            <w:tcW w:w="270" w:type="dxa"/>
          </w:tcPr>
          <w:p w14:paraId="5B265B87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9921E43" w14:textId="712AEB0F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2,257</w:t>
            </w:r>
          </w:p>
        </w:tc>
        <w:tc>
          <w:tcPr>
            <w:tcW w:w="268" w:type="dxa"/>
          </w:tcPr>
          <w:p w14:paraId="259FD07A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F0D8D84" w14:textId="168881E2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0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(1,316)</w:t>
            </w:r>
          </w:p>
        </w:tc>
        <w:tc>
          <w:tcPr>
            <w:tcW w:w="270" w:type="dxa"/>
          </w:tcPr>
          <w:p w14:paraId="45FAFFCF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346F9B" w14:textId="641F582D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BAA6B1E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DC479F" w14:textId="40561321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4B483FD" w14:textId="77777777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5C3869F5" w14:textId="5BF9D34A" w:rsidR="002C10BB" w:rsidRPr="002C10BB" w:rsidRDefault="002C10BB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76825" w:rsidRPr="00857F3A" w14:paraId="6E9CC3C2" w14:textId="77777777" w:rsidTr="002C10BB">
        <w:tc>
          <w:tcPr>
            <w:tcW w:w="2520" w:type="dxa"/>
          </w:tcPr>
          <w:p w14:paraId="4029856E" w14:textId="77777777" w:rsidR="00376825" w:rsidRPr="00376825" w:rsidRDefault="00376825" w:rsidP="00C96FC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F09A84" w14:textId="77777777" w:rsidR="00376825" w:rsidRPr="00376825" w:rsidRDefault="00376825" w:rsidP="00C96FCD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46D5B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406C2" w14:textId="77777777" w:rsidR="00376825" w:rsidRPr="00376825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</w:tcPr>
          <w:p w14:paraId="3644445A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3FEFE8B" w14:textId="77777777" w:rsidR="00376825" w:rsidRPr="00376825" w:rsidRDefault="00376825" w:rsidP="00C96FCD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81023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0FC915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A21793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F404A" w14:textId="77777777" w:rsidR="00376825" w:rsidRPr="00376825" w:rsidRDefault="00376825" w:rsidP="002C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7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5022136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7DC0F5A5" w14:textId="77777777" w:rsidR="00376825" w:rsidRPr="00376825" w:rsidRDefault="00376825" w:rsidP="00C96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78AF3909" w14:textId="77777777" w:rsidR="00376825" w:rsidRPr="00EA7D5C" w:rsidRDefault="00376825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sectPr w:rsidR="00376825" w:rsidRPr="00EA7D5C" w:rsidSect="00D83DE3">
      <w:head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2325B" w14:textId="77777777" w:rsidR="00F77ABF" w:rsidRDefault="00F77ABF">
      <w:r>
        <w:separator/>
      </w:r>
    </w:p>
  </w:endnote>
  <w:endnote w:type="continuationSeparator" w:id="0">
    <w:p w14:paraId="411287B5" w14:textId="77777777" w:rsidR="00F77ABF" w:rsidRDefault="00F7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C22D75">
          <w:rPr>
            <w:rFonts w:ascii="Angsana New" w:hAnsi="Angsana New"/>
            <w:noProof/>
            <w:sz w:val="30"/>
            <w:szCs w:val="30"/>
          </w:rPr>
          <w:t>18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231B4" w14:textId="77777777" w:rsidR="00F77ABF" w:rsidRDefault="00F77ABF">
      <w:r>
        <w:separator/>
      </w:r>
    </w:p>
  </w:footnote>
  <w:footnote w:type="continuationSeparator" w:id="0">
    <w:p w14:paraId="0AA8763A" w14:textId="77777777" w:rsidR="00F77ABF" w:rsidRDefault="00F77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2D7D8B16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1" w:name="_Hlk97820638"/>
    <w:bookmarkStart w:id="2" w:name="_Hlk97820639"/>
    <w:bookmarkStart w:id="3" w:name="_Hlk97820640"/>
    <w:bookmarkStart w:id="4" w:name="_Hlk97820641"/>
    <w:bookmarkStart w:id="5" w:name="_Hlk97820642"/>
    <w:bookmarkStart w:id="6" w:name="_Hlk97820643"/>
    <w:bookmarkStart w:id="7" w:name="_Hlk97822277"/>
    <w:bookmarkStart w:id="8" w:name="_Hlk97822278"/>
    <w:bookmarkStart w:id="9" w:name="_Hlk97822279"/>
    <w:bookmarkStart w:id="10" w:name="_Hlk97822280"/>
    <w:bookmarkStart w:id="11" w:name="_Hlk97822281"/>
    <w:bookmarkStart w:id="12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bookmarkStart w:id="13" w:name="_Hlk104556905"/>
    <w:r w:rsidR="008F3CD4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2455CA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2455CA">
      <w:rPr>
        <w:rFonts w:asciiTheme="majorBidi" w:hAnsiTheme="majorBidi" w:cstheme="majorBidi"/>
        <w:bCs/>
        <w:sz w:val="32"/>
        <w:szCs w:val="32"/>
        <w:lang w:val="en-US"/>
      </w:rPr>
      <w:t xml:space="preserve">30 </w:t>
    </w:r>
    <w:r w:rsidR="002455CA">
      <w:rPr>
        <w:rFonts w:asciiTheme="majorBidi" w:hAnsiTheme="majorBidi" w:cstheme="majorBidi"/>
        <w:bCs/>
        <w:sz w:val="32"/>
        <w:szCs w:val="32"/>
        <w:cs/>
        <w:lang w:val="en-US" w:bidi="th-TH"/>
      </w:rPr>
      <w:t>กันยายน</w:t>
    </w:r>
    <w:r w:rsidR="004E6751"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4E6751"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1"/>
    <w:bookmarkEnd w:id="2"/>
    <w:bookmarkEnd w:id="3"/>
    <w:bookmarkEnd w:id="4"/>
    <w:bookmarkEnd w:id="5"/>
    <w:bookmarkEnd w:id="6"/>
    <w:bookmarkEnd w:id="13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7"/>
    <w:bookmarkEnd w:id="8"/>
    <w:bookmarkEnd w:id="9"/>
    <w:bookmarkEnd w:id="10"/>
    <w:bookmarkEnd w:id="11"/>
    <w:bookmarkEnd w:id="12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91D09" w14:textId="77777777" w:rsidR="00A10DB2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6F57EC77" w:rsidR="00A10DB2" w:rsidRPr="007D68D9" w:rsidRDefault="00A10DB2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7D3680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2455CA">
      <w:rPr>
        <w:rFonts w:ascii="Angsana New" w:hAnsi="Angsana New" w:cs="Angsana New" w:hint="cs"/>
        <w:bCs/>
        <w:sz w:val="32"/>
        <w:szCs w:val="32"/>
        <w:cs/>
        <w:lang w:bidi="th-TH"/>
      </w:rPr>
      <w:t>เก้าเดือน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2455CA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2455CA">
      <w:rPr>
        <w:rFonts w:ascii="Angsana New" w:hAnsi="Angsana New" w:cs="Angsana New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6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531916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7D36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70D470D9" w:rsidR="00531916" w:rsidRPr="007D68D9" w:rsidRDefault="00531916" w:rsidP="007D3680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7" w:name="_Hlk97820677"/>
    <w:r w:rsidR="00CF781F">
      <w:rPr>
        <w:rFonts w:ascii="Angsana New" w:hAnsi="Angsana New" w:cs="Angsana New" w:hint="cs"/>
        <w:bCs/>
        <w:sz w:val="32"/>
        <w:szCs w:val="32"/>
        <w:cs/>
        <w:lang w:bidi="th-TH"/>
      </w:rPr>
      <w:t>และ</w:t>
    </w:r>
    <w:r w:rsidR="002455CA">
      <w:rPr>
        <w:rFonts w:ascii="Angsana New" w:hAnsi="Angsana New" w:cs="Angsana New" w:hint="cs"/>
        <w:bCs/>
        <w:sz w:val="32"/>
        <w:szCs w:val="32"/>
        <w:cs/>
        <w:lang w:bidi="th-TH"/>
      </w:rPr>
      <w:t>เก้าเดือน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2455CA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2455CA">
      <w:rPr>
        <w:rFonts w:ascii="Angsana New" w:hAnsi="Angsana New" w:cs="Angsana New"/>
        <w:bCs/>
        <w:sz w:val="32"/>
        <w:szCs w:val="32"/>
        <w:cs/>
        <w:lang w:val="en-US" w:bidi="th-TH"/>
      </w:rPr>
      <w:t>กันยายน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E6751">
      <w:rPr>
        <w:rFonts w:ascii="Angsana New" w:hAnsi="Angsana New" w:cs="Angsana New"/>
        <w:bCs/>
        <w:sz w:val="32"/>
        <w:szCs w:val="32"/>
        <w:lang w:val="en-US" w:bidi="th-TH"/>
      </w:rPr>
      <w:t>6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7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35A6FBEC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="00CF781F">
      <w:rPr>
        <w:rFonts w:ascii="Angsana New" w:hAnsi="Angsana New" w:hint="cs"/>
        <w:bCs/>
        <w:sz w:val="32"/>
        <w:szCs w:val="32"/>
        <w:cs/>
      </w:rPr>
      <w:t>และ</w:t>
    </w:r>
    <w:r w:rsidR="002455CA">
      <w:rPr>
        <w:rFonts w:ascii="Angsana New" w:hAnsi="Angsana New" w:hint="cs"/>
        <w:bCs/>
        <w:sz w:val="32"/>
        <w:szCs w:val="32"/>
        <w:cs/>
      </w:rPr>
      <w:t>เก้าเดือน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2455CA" w:rsidRPr="007D39D4">
      <w:rPr>
        <w:rFonts w:ascii="Angsana New" w:hAnsi="Angsana New"/>
        <w:b/>
        <w:sz w:val="32"/>
        <w:szCs w:val="32"/>
      </w:rPr>
      <w:t xml:space="preserve">30 </w:t>
    </w:r>
    <w:r w:rsidR="002455CA" w:rsidRPr="000C690F">
      <w:rPr>
        <w:rFonts w:ascii="Angsana New" w:hAnsi="Angsana New"/>
        <w:bCs/>
        <w:sz w:val="32"/>
        <w:szCs w:val="32"/>
        <w:cs/>
      </w:rPr>
      <w:t>กันยายน</w:t>
    </w:r>
    <w:r w:rsidRPr="007D39D4">
      <w:rPr>
        <w:rFonts w:asciiTheme="majorBidi" w:hAnsiTheme="majorBidi" w:cstheme="majorBidi"/>
        <w:b/>
        <w:sz w:val="32"/>
        <w:szCs w:val="32"/>
        <w:cs/>
      </w:rPr>
      <w:t xml:space="preserve"> </w:t>
    </w:r>
    <w:r w:rsidRPr="007D39D4">
      <w:rPr>
        <w:rFonts w:asciiTheme="majorBidi" w:hAnsiTheme="majorBidi" w:cstheme="majorBidi"/>
        <w:b/>
        <w:sz w:val="32"/>
        <w:szCs w:val="32"/>
      </w:rPr>
      <w:t>256</w:t>
    </w:r>
    <w:r w:rsidR="004E6751" w:rsidRPr="007D39D4">
      <w:rPr>
        <w:rFonts w:asciiTheme="majorBidi" w:hAnsiTheme="majorBidi" w:cstheme="majorBidi"/>
        <w:b/>
        <w:sz w:val="32"/>
        <w:szCs w:val="32"/>
      </w:rPr>
      <w:t>6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4F52118D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r w:rsidR="00443278">
      <w:rPr>
        <w:rFonts w:asciiTheme="majorBidi" w:hAnsiTheme="majorBidi" w:cstheme="majorBidi" w:hint="cs"/>
        <w:bCs/>
        <w:sz w:val="32"/>
        <w:szCs w:val="32"/>
        <w:cs/>
        <w:lang w:bidi="th-TH"/>
      </w:rPr>
      <w:t>และ</w:t>
    </w:r>
    <w:r w:rsidR="002455CA">
      <w:rPr>
        <w:rFonts w:asciiTheme="majorBidi" w:hAnsiTheme="majorBidi" w:cstheme="majorBidi" w:hint="cs"/>
        <w:bCs/>
        <w:sz w:val="32"/>
        <w:szCs w:val="32"/>
        <w:cs/>
        <w:lang w:bidi="th-TH"/>
      </w:rPr>
      <w:t>เก้าเดือน</w:t>
    </w: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2455CA">
      <w:rPr>
        <w:rFonts w:asciiTheme="majorBidi" w:hAnsiTheme="majorBidi" w:cstheme="majorBidi"/>
        <w:bCs/>
        <w:sz w:val="32"/>
        <w:szCs w:val="32"/>
        <w:lang w:val="en-US"/>
      </w:rPr>
      <w:t xml:space="preserve">30 </w:t>
    </w:r>
    <w:r w:rsidR="002455CA">
      <w:rPr>
        <w:rFonts w:asciiTheme="majorBidi" w:hAnsiTheme="majorBidi" w:cstheme="majorBidi"/>
        <w:bCs/>
        <w:sz w:val="32"/>
        <w:szCs w:val="32"/>
        <w:cs/>
        <w:lang w:val="en-US" w:bidi="th-TH"/>
      </w:rPr>
      <w:t>กันยายน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Cs/>
        <w:sz w:val="32"/>
        <w:szCs w:val="32"/>
        <w:lang w:val="en-US"/>
      </w:rPr>
      <w:t>6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1E5A0E1F"/>
    <w:multiLevelType w:val="hybridMultilevel"/>
    <w:tmpl w:val="3F4C9188"/>
    <w:lvl w:ilvl="0" w:tplc="72ACCD72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D2C8B"/>
    <w:multiLevelType w:val="hybridMultilevel"/>
    <w:tmpl w:val="F6386AE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5"/>
  </w:num>
  <w:num w:numId="3">
    <w:abstractNumId w:val="21"/>
  </w:num>
  <w:num w:numId="4">
    <w:abstractNumId w:val="8"/>
  </w:num>
  <w:num w:numId="5">
    <w:abstractNumId w:val="13"/>
  </w:num>
  <w:num w:numId="6">
    <w:abstractNumId w:val="6"/>
  </w:num>
  <w:num w:numId="7">
    <w:abstractNumId w:val="23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19"/>
  </w:num>
  <w:num w:numId="13">
    <w:abstractNumId w:val="17"/>
  </w:num>
  <w:num w:numId="14">
    <w:abstractNumId w:val="9"/>
  </w:num>
  <w:num w:numId="15">
    <w:abstractNumId w:val="14"/>
  </w:num>
  <w:num w:numId="16">
    <w:abstractNumId w:val="0"/>
  </w:num>
  <w:num w:numId="17">
    <w:abstractNumId w:val="24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7"/>
  </w:num>
  <w:num w:numId="23">
    <w:abstractNumId w:val="22"/>
  </w:num>
  <w:num w:numId="24">
    <w:abstractNumId w:val="25"/>
  </w:num>
  <w:num w:numId="25">
    <w:abstractNumId w:val="8"/>
  </w:num>
  <w:num w:numId="26">
    <w:abstractNumId w:val="18"/>
  </w:num>
  <w:num w:numId="27">
    <w:abstractNumId w:val="7"/>
  </w:num>
  <w:num w:numId="28">
    <w:abstractNumId w:val="3"/>
  </w:num>
  <w:num w:numId="29">
    <w:abstractNumId w:val="8"/>
  </w:num>
  <w:num w:numId="30">
    <w:abstractNumId w:val="8"/>
  </w:num>
  <w:num w:numId="31">
    <w:abstractNumId w:val="11"/>
  </w:num>
  <w:num w:numId="32">
    <w:abstractNumId w:val="8"/>
  </w:num>
  <w:num w:numId="33">
    <w:abstractNumId w:val="8"/>
  </w:num>
  <w:num w:numId="34">
    <w:abstractNumId w:val="16"/>
  </w:num>
  <w:num w:numId="35">
    <w:abstractNumId w:val="8"/>
  </w:num>
  <w:num w:numId="36">
    <w:abstractNumId w:val="20"/>
  </w:num>
  <w:num w:numId="37">
    <w:abstractNumId w:val="8"/>
  </w:num>
  <w:num w:numId="38">
    <w:abstractNumId w:val="8"/>
  </w:num>
  <w:num w:numId="39">
    <w:abstractNumId w:val="8"/>
  </w:num>
  <w:num w:numId="40">
    <w:abstractNumId w:val="12"/>
  </w:num>
  <w:num w:numId="41">
    <w:abstractNumId w:val="8"/>
  </w:num>
  <w:num w:numId="42">
    <w:abstractNumId w:val="2"/>
  </w:num>
  <w:num w:numId="4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6C2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3C40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CEF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26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6A5A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0F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120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1F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A8C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CE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4A5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77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5A8"/>
    <w:rsid w:val="001409BA"/>
    <w:rsid w:val="001409E6"/>
    <w:rsid w:val="00140FED"/>
    <w:rsid w:val="00140FEF"/>
    <w:rsid w:val="00141737"/>
    <w:rsid w:val="001417CF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53"/>
    <w:rsid w:val="00155C03"/>
    <w:rsid w:val="001562E9"/>
    <w:rsid w:val="001565BA"/>
    <w:rsid w:val="00156660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0BE6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447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815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A3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112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01E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B1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D5F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9D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105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70A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33D"/>
    <w:rsid w:val="0021261A"/>
    <w:rsid w:val="002128D3"/>
    <w:rsid w:val="00212CC4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B34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35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5CA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2F7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0E0D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AEC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4C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0BB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0EFA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6B3"/>
    <w:rsid w:val="00317C09"/>
    <w:rsid w:val="00317DC2"/>
    <w:rsid w:val="00317F62"/>
    <w:rsid w:val="0032028E"/>
    <w:rsid w:val="0032076C"/>
    <w:rsid w:val="003207F9"/>
    <w:rsid w:val="003209CC"/>
    <w:rsid w:val="00320ECE"/>
    <w:rsid w:val="00321209"/>
    <w:rsid w:val="00321428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53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0F9D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70E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25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036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C7B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9DF"/>
    <w:rsid w:val="003B5B40"/>
    <w:rsid w:val="003B5BB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3A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98B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C2E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599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C0F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894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1BC8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935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3E7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31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24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19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4F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4F0E"/>
    <w:rsid w:val="004D53BA"/>
    <w:rsid w:val="004D53C7"/>
    <w:rsid w:val="004D5422"/>
    <w:rsid w:val="004D561E"/>
    <w:rsid w:val="004D57A5"/>
    <w:rsid w:val="004D5C95"/>
    <w:rsid w:val="004D5D90"/>
    <w:rsid w:val="004D5F05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D0"/>
    <w:rsid w:val="004E1DF9"/>
    <w:rsid w:val="004E2C5B"/>
    <w:rsid w:val="004E31A9"/>
    <w:rsid w:val="004E3242"/>
    <w:rsid w:val="004E353E"/>
    <w:rsid w:val="004E399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43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81"/>
    <w:rsid w:val="005255F2"/>
    <w:rsid w:val="00525A85"/>
    <w:rsid w:val="00525BE7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528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439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4C2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808"/>
    <w:rsid w:val="00563AF9"/>
    <w:rsid w:val="005643E4"/>
    <w:rsid w:val="00564617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A7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88D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3BC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159"/>
    <w:rsid w:val="005E0718"/>
    <w:rsid w:val="005E07F0"/>
    <w:rsid w:val="005E0C42"/>
    <w:rsid w:val="005E12CF"/>
    <w:rsid w:val="005E1997"/>
    <w:rsid w:val="005E19B2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09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5E8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DAC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A5D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A85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74D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3C6A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0A2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8FE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6FD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EB7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86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5F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3E23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5B7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31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3ECA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446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2DD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C3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9D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99F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5AC"/>
    <w:rsid w:val="00887B82"/>
    <w:rsid w:val="00887BF2"/>
    <w:rsid w:val="0089007E"/>
    <w:rsid w:val="008901B4"/>
    <w:rsid w:val="00890382"/>
    <w:rsid w:val="0089038C"/>
    <w:rsid w:val="00890477"/>
    <w:rsid w:val="00890A6D"/>
    <w:rsid w:val="008911F5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0F9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2F2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1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02"/>
    <w:rsid w:val="008F6392"/>
    <w:rsid w:val="008F6508"/>
    <w:rsid w:val="008F6626"/>
    <w:rsid w:val="008F6AEF"/>
    <w:rsid w:val="008F6B00"/>
    <w:rsid w:val="008F7150"/>
    <w:rsid w:val="008F7217"/>
    <w:rsid w:val="008F722A"/>
    <w:rsid w:val="008F73A9"/>
    <w:rsid w:val="008F7524"/>
    <w:rsid w:val="008F761C"/>
    <w:rsid w:val="008F7BBE"/>
    <w:rsid w:val="008F7CF1"/>
    <w:rsid w:val="008F7D32"/>
    <w:rsid w:val="008F7D68"/>
    <w:rsid w:val="008F7DA3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022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215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0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D0"/>
    <w:rsid w:val="00946766"/>
    <w:rsid w:val="009469C0"/>
    <w:rsid w:val="00946D45"/>
    <w:rsid w:val="0094735D"/>
    <w:rsid w:val="00947413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1D4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85"/>
    <w:rsid w:val="009638FC"/>
    <w:rsid w:val="0096404D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321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5D7B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D68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1342"/>
    <w:rsid w:val="009D195D"/>
    <w:rsid w:val="009D1B86"/>
    <w:rsid w:val="009D2125"/>
    <w:rsid w:val="009D262D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876"/>
    <w:rsid w:val="009E79FF"/>
    <w:rsid w:val="009E7C7D"/>
    <w:rsid w:val="009E7CB4"/>
    <w:rsid w:val="009E7F08"/>
    <w:rsid w:val="009E7F41"/>
    <w:rsid w:val="009F0913"/>
    <w:rsid w:val="009F099F"/>
    <w:rsid w:val="009F0B8C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214"/>
    <w:rsid w:val="00A24302"/>
    <w:rsid w:val="00A24415"/>
    <w:rsid w:val="00A2448E"/>
    <w:rsid w:val="00A244C3"/>
    <w:rsid w:val="00A24C67"/>
    <w:rsid w:val="00A24C95"/>
    <w:rsid w:val="00A24CB6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156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0E6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66B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A6F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4BA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233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4D9"/>
    <w:rsid w:val="00B1592E"/>
    <w:rsid w:val="00B15D42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619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12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1CCC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243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19E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6DB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0C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046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DDD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1B8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A49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75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8B5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7F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4FD3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AFD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027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7C5"/>
    <w:rsid w:val="00C85B9E"/>
    <w:rsid w:val="00C8606B"/>
    <w:rsid w:val="00C861DC"/>
    <w:rsid w:val="00C86263"/>
    <w:rsid w:val="00C8693A"/>
    <w:rsid w:val="00C86F87"/>
    <w:rsid w:val="00C87028"/>
    <w:rsid w:val="00C874B4"/>
    <w:rsid w:val="00C8778D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1E7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A0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5EA8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883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55A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71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C7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008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5F9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27F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0C1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6B0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5C2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ACF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44F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B7F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57D0A"/>
    <w:rsid w:val="00E60242"/>
    <w:rsid w:val="00E60802"/>
    <w:rsid w:val="00E60896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5E58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185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06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A7D5C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1F3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1DC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719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44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57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3EB4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B08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175"/>
    <w:rsid w:val="00F3526F"/>
    <w:rsid w:val="00F355AC"/>
    <w:rsid w:val="00F35BBD"/>
    <w:rsid w:val="00F36486"/>
    <w:rsid w:val="00F369C7"/>
    <w:rsid w:val="00F36CB8"/>
    <w:rsid w:val="00F36F21"/>
    <w:rsid w:val="00F374C2"/>
    <w:rsid w:val="00F377A9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A8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53F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70D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AB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14A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D4B05A-66DF-4B0E-82EC-397604AA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5256</TotalTime>
  <Pages>17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263</cp:revision>
  <cp:lastPrinted>2023-11-10T02:13:00Z</cp:lastPrinted>
  <dcterms:created xsi:type="dcterms:W3CDTF">2022-11-08T15:55:00Z</dcterms:created>
  <dcterms:modified xsi:type="dcterms:W3CDTF">2023-11-14T09:43:00Z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