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A45E3C" w:rsidRPr="00CD3F5C" w14:paraId="2A1759B9" w14:textId="77777777" w:rsidTr="006673C6">
        <w:tc>
          <w:tcPr>
            <w:tcW w:w="1458" w:type="dxa"/>
          </w:tcPr>
          <w:p w14:paraId="3EA061F0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29D9F84D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5E3C" w:rsidRPr="00CD3F5C" w14:paraId="712A9A67" w14:textId="77777777" w:rsidTr="006673C6">
        <w:tc>
          <w:tcPr>
            <w:tcW w:w="1458" w:type="dxa"/>
          </w:tcPr>
          <w:p w14:paraId="5CD9C714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9B71EF0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5B55" w:rsidRPr="00CD3F5C" w14:paraId="2DE59948" w14:textId="77777777" w:rsidTr="006673C6">
        <w:tc>
          <w:tcPr>
            <w:tcW w:w="1458" w:type="dxa"/>
          </w:tcPr>
          <w:p w14:paraId="0A724A9F" w14:textId="2AFB92B8" w:rsidR="007E5B55" w:rsidRPr="00CD3F5C" w:rsidRDefault="00491519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5DA56A23" w14:textId="77777777" w:rsidR="007E5B55" w:rsidRPr="00CD3F5C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2FC9" w:rsidRPr="00CD3F5C" w14:paraId="6F60DCED" w14:textId="77777777" w:rsidTr="006673C6">
        <w:tc>
          <w:tcPr>
            <w:tcW w:w="1458" w:type="dxa"/>
          </w:tcPr>
          <w:p w14:paraId="5C362D74" w14:textId="4C3CB177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257AB43A" w14:textId="61DFCFD8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42FC9" w:rsidRPr="00CD3F5C" w14:paraId="7C3D7D4D" w14:textId="77777777" w:rsidTr="006673C6">
        <w:tc>
          <w:tcPr>
            <w:tcW w:w="1458" w:type="dxa"/>
          </w:tcPr>
          <w:p w14:paraId="7208515A" w14:textId="5CB866DC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4425E135" w14:textId="36C442F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วงเงินสินเชื่อและสินทรัพย์ใช้เป็นหลักประกัน</w:t>
            </w:r>
          </w:p>
        </w:tc>
      </w:tr>
      <w:tr w:rsidR="00B42FC9" w:rsidRPr="00CD3F5C" w14:paraId="4694469D" w14:textId="77777777" w:rsidTr="006673C6">
        <w:tc>
          <w:tcPr>
            <w:tcW w:w="1458" w:type="dxa"/>
          </w:tcPr>
          <w:p w14:paraId="5DFCE503" w14:textId="6CC1B174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49EA8F9D" w14:textId="134DB30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42FC9" w:rsidRPr="00CD3F5C" w14:paraId="72766B15" w14:textId="77777777" w:rsidTr="006673C6">
        <w:tc>
          <w:tcPr>
            <w:tcW w:w="1458" w:type="dxa"/>
          </w:tcPr>
          <w:p w14:paraId="4165C0F0" w14:textId="70DDFEB7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77A79119" w14:textId="6CEFA67D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="00540C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บริษัทร่วม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B42FC9" w:rsidRPr="00CD3F5C" w14:paraId="7CC5A78A" w14:textId="77777777" w:rsidTr="006673C6">
        <w:tc>
          <w:tcPr>
            <w:tcW w:w="1458" w:type="dxa"/>
          </w:tcPr>
          <w:p w14:paraId="43F70056" w14:textId="3897BE6E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75D4B8E2" w14:textId="032541C6" w:rsidR="00B42FC9" w:rsidRPr="00CD3F5C" w:rsidRDefault="00B42FC9" w:rsidP="00B42FC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</w:t>
            </w:r>
            <w:r w:rsidR="00540C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ไม่หมุนเวียน</w:t>
            </w:r>
            <w:r w:rsidR="00BE1FE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B42FC9" w:rsidRPr="00CD3F5C" w14:paraId="7996B6D4" w14:textId="77777777" w:rsidTr="006673C6">
        <w:tc>
          <w:tcPr>
            <w:tcW w:w="1458" w:type="dxa"/>
          </w:tcPr>
          <w:p w14:paraId="45B959A3" w14:textId="57902EF0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72B08978" w14:textId="4BC0CA6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B42FC9" w:rsidRPr="00CD3F5C" w14:paraId="1ACC6845" w14:textId="77777777" w:rsidTr="006673C6">
        <w:tc>
          <w:tcPr>
            <w:tcW w:w="1458" w:type="dxa"/>
          </w:tcPr>
          <w:p w14:paraId="25F0D522" w14:textId="61B0AE4E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232D4568" w14:textId="3DD08F8E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07D33" w:rsidRPr="00CD3F5C" w14:paraId="66E6F490" w14:textId="77777777" w:rsidTr="006673C6">
        <w:tc>
          <w:tcPr>
            <w:tcW w:w="1458" w:type="dxa"/>
          </w:tcPr>
          <w:p w14:paraId="33366D26" w14:textId="34848D05" w:rsidR="00607D33" w:rsidRPr="0022308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A061881" w14:textId="4B0F6D69" w:rsidR="00607D33" w:rsidRPr="00CD3F5C" w:rsidRDefault="00607D3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D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85096" w:rsidRPr="00CD3F5C" w14:paraId="67D324CE" w14:textId="77777777" w:rsidTr="006673C6">
        <w:tc>
          <w:tcPr>
            <w:tcW w:w="1458" w:type="dxa"/>
          </w:tcPr>
          <w:p w14:paraId="2EC8EF77" w14:textId="2D2858F0" w:rsidR="00F85096" w:rsidRPr="00CD3F5C" w:rsidRDefault="00491519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6D977E3F" w14:textId="24AD2EB1" w:rsidR="00F85096" w:rsidRPr="00CD3F5C" w:rsidRDefault="00F85096" w:rsidP="00F8509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85096" w:rsidRPr="00CD3F5C" w14:paraId="25D63F78" w14:textId="77777777" w:rsidTr="006673C6">
        <w:tc>
          <w:tcPr>
            <w:tcW w:w="1458" w:type="dxa"/>
          </w:tcPr>
          <w:p w14:paraId="2A37DEA9" w14:textId="5A5BA1DA" w:rsidR="00F85096" w:rsidRPr="00CD3F5C" w:rsidRDefault="00491519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75" w:type="dxa"/>
          </w:tcPr>
          <w:p w14:paraId="3C65BB7B" w14:textId="4498ADE9" w:rsidR="00F85096" w:rsidRPr="00CD3F5C" w:rsidRDefault="00F85096" w:rsidP="00F8509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8D2DAC" w:rsidRPr="00CD3F5C" w14:paraId="44AB9879" w14:textId="77777777" w:rsidTr="006673C6">
        <w:tc>
          <w:tcPr>
            <w:tcW w:w="1458" w:type="dxa"/>
          </w:tcPr>
          <w:p w14:paraId="3298733C" w14:textId="4BD4F10A" w:rsidR="008D2DAC" w:rsidRPr="00491519" w:rsidRDefault="008D2DAC" w:rsidP="008D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  <w:tc>
          <w:tcPr>
            <w:tcW w:w="8075" w:type="dxa"/>
          </w:tcPr>
          <w:p w14:paraId="1D89A5D5" w14:textId="432FD8D6" w:rsidR="008D2DAC" w:rsidRPr="00CD3F5C" w:rsidRDefault="008D2DAC" w:rsidP="008D2DA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A60DDD" w14:textId="77777777" w:rsidR="00A45E3C" w:rsidRPr="00CD3F5C" w:rsidRDefault="004F43E0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="Angsana New" w:hAnsi="Angsana New"/>
          <w:sz w:val="28"/>
          <w:szCs w:val="28"/>
          <w:cs/>
        </w:rPr>
        <w:br w:type="page"/>
      </w:r>
      <w:r w:rsidR="00A45E3C" w:rsidRPr="00CD3F5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6E9A6C" w14:textId="77777777" w:rsidR="00A45E3C" w:rsidRPr="00CD3F5C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6F17B" w14:textId="3A54F1B7" w:rsidR="00A45E3C" w:rsidRPr="00CD3F5C" w:rsidRDefault="00A45E3C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F18AC">
        <w:rPr>
          <w:rFonts w:asciiTheme="majorBidi" w:hAnsiTheme="majorBidi" w:cstheme="majorBidi"/>
          <w:sz w:val="30"/>
          <w:szCs w:val="30"/>
        </w:rPr>
        <w:t xml:space="preserve"> 10</w:t>
      </w:r>
      <w:r w:rsidR="007B2298" w:rsidRPr="00AE65B7">
        <w:rPr>
          <w:rFonts w:ascii="Angsana New" w:hAnsi="Angsana New"/>
          <w:sz w:val="28"/>
          <w:szCs w:val="28"/>
        </w:rPr>
        <w:t xml:space="preserve"> </w:t>
      </w:r>
      <w:r w:rsidR="007B2298" w:rsidRPr="00AE65B7">
        <w:rPr>
          <w:rFonts w:ascii="Angsana New" w:hAnsi="Angsana New"/>
          <w:sz w:val="28"/>
          <w:szCs w:val="28"/>
          <w:cs/>
        </w:rPr>
        <w:t>พฤศจิกายน</w:t>
      </w:r>
      <w:r w:rsidR="001F18AC">
        <w:rPr>
          <w:rFonts w:ascii="Angsana New" w:hAnsi="Angsana New"/>
          <w:sz w:val="28"/>
          <w:szCs w:val="28"/>
        </w:rPr>
        <w:t xml:space="preserve"> </w:t>
      </w:r>
      <w:r w:rsidR="001F18AC" w:rsidRPr="00491519">
        <w:rPr>
          <w:rFonts w:asciiTheme="majorBidi" w:hAnsiTheme="majorBidi" w:cstheme="majorBidi"/>
          <w:sz w:val="30"/>
          <w:szCs w:val="30"/>
        </w:rPr>
        <w:t>256</w:t>
      </w:r>
      <w:r w:rsidR="001F18AC">
        <w:rPr>
          <w:rFonts w:asciiTheme="majorBidi" w:hAnsiTheme="majorBidi" w:cstheme="majorBidi"/>
          <w:sz w:val="30"/>
          <w:szCs w:val="30"/>
        </w:rPr>
        <w:t>6</w:t>
      </w:r>
    </w:p>
    <w:p w14:paraId="670AEA20" w14:textId="77777777" w:rsidR="00A45E3C" w:rsidRPr="00CD3F5C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8C4C3F0" w14:textId="77777777" w:rsidR="00A45E3C" w:rsidRPr="00CD3F5C" w:rsidRDefault="00A45E3C" w:rsidP="0084264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1F9DA0C3" w14:textId="77777777" w:rsidR="007D252C" w:rsidRPr="00CD3F5C" w:rsidRDefault="007D252C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3A5502B9" w14:textId="5E8E6701" w:rsidR="00AC25B5" w:rsidRPr="00CD3F5C" w:rsidRDefault="00AC25B5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33520">
        <w:rPr>
          <w:rFonts w:asciiTheme="majorBidi" w:hAnsiTheme="majorBidi" w:cstheme="majorBidi"/>
          <w:sz w:val="30"/>
          <w:szCs w:val="30"/>
        </w:rPr>
        <w:br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34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8087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sz w:val="30"/>
          <w:szCs w:val="30"/>
        </w:rPr>
        <w:t>2565</w:t>
      </w:r>
    </w:p>
    <w:p w14:paraId="453585FA" w14:textId="77777777" w:rsidR="007A2B0C" w:rsidRPr="00CD3F5C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19812" w14:textId="16CCAE60" w:rsidR="007A2B0C" w:rsidRPr="00CD3F5C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sz w:val="30"/>
          <w:szCs w:val="30"/>
        </w:rPr>
        <w:t>2565</w:t>
      </w:r>
    </w:p>
    <w:p w14:paraId="657F211C" w14:textId="77777777" w:rsidR="008919B7" w:rsidRPr="00CD3F5C" w:rsidRDefault="008919B7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62196" w14:textId="31DB47F6" w:rsidR="00A45E3C" w:rsidRPr="00CD3F5C" w:rsidRDefault="00A45E3C" w:rsidP="002A0CA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26E35F58" w14:textId="77777777" w:rsidR="00CE6E0C" w:rsidRPr="00CD3F5C" w:rsidRDefault="00CE6E0C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D835D" w14:textId="059312FC" w:rsidR="00383C07" w:rsidRPr="00CD3F5C" w:rsidRDefault="00383C07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9E755C" w:rsidRPr="00CD3F5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A4C6F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บริษัทร่วม</w:t>
      </w:r>
      <w:r w:rsidR="00987AC0" w:rsidRPr="00CD3F5C">
        <w:rPr>
          <w:rFonts w:asciiTheme="majorBidi" w:hAnsiTheme="majorBidi" w:cstheme="majorBidi"/>
          <w:sz w:val="30"/>
          <w:szCs w:val="30"/>
          <w:cs/>
          <w:lang w:val="en-US"/>
        </w:rPr>
        <w:t>และการร่วมค้า</w:t>
      </w:r>
      <w:r w:rsidR="00B6278D" w:rsidRPr="00CD3F5C">
        <w:rPr>
          <w:rFonts w:asciiTheme="majorBidi" w:hAnsiTheme="majorBidi" w:cstheme="majorBidi"/>
          <w:sz w:val="30"/>
          <w:szCs w:val="30"/>
          <w:cs/>
        </w:rPr>
        <w:t>ที่มีการเปลี่ยนแปลง</w:t>
      </w:r>
      <w:r w:rsidRPr="00CD3F5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5E2315" w:rsidRPr="00CD3F5C">
        <w:rPr>
          <w:rFonts w:asciiTheme="majorBidi" w:hAnsiTheme="majorBidi" w:cstheme="majorBidi"/>
          <w:sz w:val="30"/>
          <w:szCs w:val="30"/>
          <w:cs/>
        </w:rPr>
        <w:t>ข้อ</w:t>
      </w:r>
      <w:r w:rsidR="005E2315"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="00491519" w:rsidRPr="0049151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E2315" w:rsidRPr="00CD3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78D" w:rsidRPr="00CD3F5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A6030F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B6278D" w:rsidRPr="00CD3F5C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3FB67310" w14:textId="77777777" w:rsidR="007B2298" w:rsidRPr="00AE65B7" w:rsidRDefault="007B2298" w:rsidP="007B229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4"/>
        <w:gridCol w:w="1168"/>
        <w:gridCol w:w="265"/>
        <w:gridCol w:w="1176"/>
        <w:gridCol w:w="273"/>
        <w:gridCol w:w="1159"/>
        <w:gridCol w:w="265"/>
        <w:gridCol w:w="1167"/>
      </w:tblGrid>
      <w:tr w:rsidR="007B2298" w:rsidRPr="00AE65B7" w14:paraId="08F5ADB9" w14:textId="77777777" w:rsidTr="00272D6B">
        <w:trPr>
          <w:tblHeader/>
        </w:trPr>
        <w:tc>
          <w:tcPr>
            <w:tcW w:w="2072" w:type="pct"/>
          </w:tcPr>
          <w:p w14:paraId="556913FD" w14:textId="77777777" w:rsidR="007B2298" w:rsidRPr="00AE65B7" w:rsidRDefault="007B2298" w:rsidP="00272D6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96" w:type="pct"/>
            <w:gridSpan w:val="3"/>
            <w:hideMark/>
          </w:tcPr>
          <w:p w14:paraId="3B30AF52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5C2B188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hideMark/>
          </w:tcPr>
          <w:p w14:paraId="292198F5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298" w:rsidRPr="00AE65B7" w14:paraId="34A707DC" w14:textId="77777777" w:rsidTr="00272D6B">
        <w:trPr>
          <w:tblHeader/>
        </w:trPr>
        <w:tc>
          <w:tcPr>
            <w:tcW w:w="2072" w:type="pct"/>
            <w:hideMark/>
          </w:tcPr>
          <w:p w14:paraId="541646F5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25" w:type="pct"/>
            <w:vAlign w:val="center"/>
            <w:hideMark/>
          </w:tcPr>
          <w:p w14:paraId="75ACFA0B" w14:textId="586F5349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pct"/>
            <w:vAlign w:val="center"/>
          </w:tcPr>
          <w:p w14:paraId="08017E6C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  <w:hideMark/>
          </w:tcPr>
          <w:p w14:paraId="3C5BA39E" w14:textId="06C92F5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6" w:type="pct"/>
          </w:tcPr>
          <w:p w14:paraId="22A0A896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  <w:hideMark/>
          </w:tcPr>
          <w:p w14:paraId="08704136" w14:textId="692CF6EA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pct"/>
            <w:vAlign w:val="center"/>
          </w:tcPr>
          <w:p w14:paraId="5582695E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  <w:hideMark/>
          </w:tcPr>
          <w:p w14:paraId="07111032" w14:textId="6B785941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B2298" w:rsidRPr="00AE65B7" w14:paraId="72A264A1" w14:textId="77777777" w:rsidTr="00272D6B">
        <w:trPr>
          <w:tblHeader/>
        </w:trPr>
        <w:tc>
          <w:tcPr>
            <w:tcW w:w="2072" w:type="pct"/>
          </w:tcPr>
          <w:p w14:paraId="06E55785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28" w:type="pct"/>
            <w:gridSpan w:val="7"/>
            <w:hideMark/>
          </w:tcPr>
          <w:p w14:paraId="275B3F91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2298" w:rsidRPr="00AE65B7" w14:paraId="2C90CFA2" w14:textId="77777777" w:rsidTr="00272D6B">
        <w:tc>
          <w:tcPr>
            <w:tcW w:w="2072" w:type="pct"/>
            <w:hideMark/>
          </w:tcPr>
          <w:p w14:paraId="5AFB7537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7BCC9B37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736B7DD2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7DC6D067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F360E02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7C42FAD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C65EE97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1D7F0288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6AB2" w:rsidRPr="00AE65B7" w14:paraId="317585C8" w14:textId="77777777" w:rsidTr="00272D6B">
        <w:tc>
          <w:tcPr>
            <w:tcW w:w="2072" w:type="pct"/>
            <w:hideMark/>
          </w:tcPr>
          <w:p w14:paraId="4A7A447B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5" w:type="pct"/>
          </w:tcPr>
          <w:p w14:paraId="4FA1F93A" w14:textId="77998EBA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3E2F80B" w14:textId="77777777" w:rsidR="00A16AB2" w:rsidRPr="00E5257E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05528CE6" w14:textId="77777777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AF4114C" w14:textId="77777777" w:rsidR="00A16AB2" w:rsidRPr="00E5257E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0485DDD" w14:textId="499D7997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42" w:type="pct"/>
          </w:tcPr>
          <w:p w14:paraId="4345A52D" w14:textId="77777777" w:rsidR="00A16AB2" w:rsidRPr="00AE65B7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61DE8A89" w14:textId="0A54A557" w:rsidR="00A16AB2" w:rsidRPr="00AE65B7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328</w:t>
            </w:r>
          </w:p>
        </w:tc>
      </w:tr>
      <w:tr w:rsidR="00A16AB2" w:rsidRPr="00AE65B7" w14:paraId="468AB1EA" w14:textId="77777777" w:rsidTr="00272D6B">
        <w:tc>
          <w:tcPr>
            <w:tcW w:w="2072" w:type="pct"/>
          </w:tcPr>
          <w:p w14:paraId="049A2599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25" w:type="pct"/>
          </w:tcPr>
          <w:p w14:paraId="28A10D30" w14:textId="590578EB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583C387" w14:textId="77777777" w:rsidR="00A16AB2" w:rsidRPr="00E5257E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6AF0EAC1" w14:textId="77777777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76AF0B7" w14:textId="77777777" w:rsidR="00A16AB2" w:rsidRPr="00E5257E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CA16709" w14:textId="41AE3A1D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2,91</w:t>
            </w:r>
            <w:r w:rsidR="00E5257E" w:rsidRPr="00E5257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pct"/>
          </w:tcPr>
          <w:p w14:paraId="76FA93D7" w14:textId="77777777" w:rsidR="00A16AB2" w:rsidRPr="00AE65B7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06069B91" w14:textId="7AE0ABBF" w:rsidR="00A16AB2" w:rsidRPr="00AE65B7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369</w:t>
            </w:r>
          </w:p>
        </w:tc>
      </w:tr>
      <w:tr w:rsidR="00A16AB2" w:rsidRPr="00AE65B7" w14:paraId="3B1B8F39" w14:textId="77777777" w:rsidTr="00272D6B">
        <w:tc>
          <w:tcPr>
            <w:tcW w:w="2072" w:type="pct"/>
          </w:tcPr>
          <w:p w14:paraId="51D8263D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25" w:type="pct"/>
          </w:tcPr>
          <w:p w14:paraId="6C3FCFE5" w14:textId="41FCB93F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71766F2" w14:textId="77777777" w:rsidR="00A16AB2" w:rsidRPr="00E5257E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07D53B58" w14:textId="77777777" w:rsidR="00A16AB2" w:rsidRPr="00E5257E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A5241E3" w14:textId="77777777" w:rsidR="00A16AB2" w:rsidRPr="00E5257E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0B66DAA" w14:textId="68F8B574" w:rsidR="00A16AB2" w:rsidRPr="00E5257E" w:rsidRDefault="00E5257E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42" w:type="pct"/>
          </w:tcPr>
          <w:p w14:paraId="519A088B" w14:textId="77777777" w:rsidR="00A16AB2" w:rsidRPr="00AE65B7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1D46AB05" w14:textId="12CC8C43" w:rsidR="00A16AB2" w:rsidRPr="00AE65B7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A16AB2" w:rsidRPr="00AE65B7" w14:paraId="5FB68BCE" w14:textId="77777777" w:rsidTr="00272D6B">
        <w:tc>
          <w:tcPr>
            <w:tcW w:w="2072" w:type="pct"/>
          </w:tcPr>
          <w:p w14:paraId="2B523E39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" w:type="pct"/>
          </w:tcPr>
          <w:p w14:paraId="0D29D33F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1899D6C1" w14:textId="77777777" w:rsidR="00A16AB2" w:rsidRPr="00AE65B7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60D06CCC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EAC146" w14:textId="77777777" w:rsidR="00A16AB2" w:rsidRPr="00AE65B7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7057B3C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855A0B6" w14:textId="77777777" w:rsidR="00A16AB2" w:rsidRPr="00AE65B7" w:rsidRDefault="00A16AB2" w:rsidP="00A1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68033FE1" w14:textId="77777777" w:rsidR="00A16AB2" w:rsidRPr="00AE65B7" w:rsidRDefault="00A16AB2" w:rsidP="00A1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AFF99D1" w14:textId="2ABCBA9F" w:rsidR="007B2298" w:rsidRDefault="007B2298">
      <w:r>
        <w:br w:type="page"/>
      </w: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4"/>
        <w:gridCol w:w="1168"/>
        <w:gridCol w:w="265"/>
        <w:gridCol w:w="1176"/>
        <w:gridCol w:w="273"/>
        <w:gridCol w:w="1159"/>
        <w:gridCol w:w="265"/>
        <w:gridCol w:w="1167"/>
      </w:tblGrid>
      <w:tr w:rsidR="007B2298" w:rsidRPr="00AE65B7" w14:paraId="3FF36057" w14:textId="77777777" w:rsidTr="00272D6B">
        <w:trPr>
          <w:tblHeader/>
        </w:trPr>
        <w:tc>
          <w:tcPr>
            <w:tcW w:w="2072" w:type="pct"/>
          </w:tcPr>
          <w:p w14:paraId="2B983D78" w14:textId="77777777" w:rsidR="007B2298" w:rsidRPr="00AE65B7" w:rsidRDefault="007B2298" w:rsidP="00272D6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96" w:type="pct"/>
            <w:gridSpan w:val="3"/>
            <w:hideMark/>
          </w:tcPr>
          <w:p w14:paraId="0A7AE290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7526A1B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hideMark/>
          </w:tcPr>
          <w:p w14:paraId="1FBD65B4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298" w:rsidRPr="00AE65B7" w14:paraId="5A37D612" w14:textId="77777777" w:rsidTr="00272D6B">
        <w:trPr>
          <w:tblHeader/>
        </w:trPr>
        <w:tc>
          <w:tcPr>
            <w:tcW w:w="2072" w:type="pct"/>
            <w:hideMark/>
          </w:tcPr>
          <w:p w14:paraId="76C3BB0D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DF58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25" w:type="pct"/>
            <w:vAlign w:val="center"/>
            <w:hideMark/>
          </w:tcPr>
          <w:p w14:paraId="4DEBCC92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pct"/>
            <w:vAlign w:val="center"/>
          </w:tcPr>
          <w:p w14:paraId="6A13D7C6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  <w:hideMark/>
          </w:tcPr>
          <w:p w14:paraId="1649C5DC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6" w:type="pct"/>
          </w:tcPr>
          <w:p w14:paraId="27385739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  <w:hideMark/>
          </w:tcPr>
          <w:p w14:paraId="3776F86E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pct"/>
            <w:vAlign w:val="center"/>
          </w:tcPr>
          <w:p w14:paraId="6A255BD1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  <w:hideMark/>
          </w:tcPr>
          <w:p w14:paraId="3640422F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B2298" w:rsidRPr="00AE65B7" w14:paraId="6D1C6E3E" w14:textId="77777777" w:rsidTr="00272D6B">
        <w:trPr>
          <w:tblHeader/>
        </w:trPr>
        <w:tc>
          <w:tcPr>
            <w:tcW w:w="2072" w:type="pct"/>
          </w:tcPr>
          <w:p w14:paraId="2B1C57F1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28" w:type="pct"/>
            <w:gridSpan w:val="7"/>
            <w:hideMark/>
          </w:tcPr>
          <w:p w14:paraId="79668580" w14:textId="77777777" w:rsidR="007B2298" w:rsidRPr="00AE65B7" w:rsidRDefault="007B2298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2298" w:rsidRPr="00AE65B7" w14:paraId="0F53CCC1" w14:textId="77777777" w:rsidTr="00272D6B">
        <w:tc>
          <w:tcPr>
            <w:tcW w:w="2072" w:type="pct"/>
            <w:hideMark/>
          </w:tcPr>
          <w:p w14:paraId="791E3B58" w14:textId="5132F576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17D7932F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436416C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7078B3C8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619600E8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52ADAADB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B8086F2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3CC5E7A0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57E" w:rsidRPr="00AE65B7" w14:paraId="42A20FB7" w14:textId="77777777" w:rsidTr="00272D6B">
        <w:tc>
          <w:tcPr>
            <w:tcW w:w="2072" w:type="pct"/>
          </w:tcPr>
          <w:p w14:paraId="18A46FEA" w14:textId="57BC8E9B" w:rsidR="00E5257E" w:rsidRPr="00AE65B7" w:rsidRDefault="00E5257E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25" w:type="pct"/>
          </w:tcPr>
          <w:p w14:paraId="7766184E" w14:textId="68D0BF7A" w:rsidR="00E5257E" w:rsidRPr="00AE65B7" w:rsidRDefault="00E5257E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pct"/>
          </w:tcPr>
          <w:p w14:paraId="22BF604C" w14:textId="77777777" w:rsidR="00E5257E" w:rsidRPr="00AE65B7" w:rsidRDefault="00E5257E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22DE161C" w14:textId="5B326CF3" w:rsidR="00E5257E" w:rsidRPr="00AE65B7" w:rsidRDefault="00E5257E" w:rsidP="00E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D02E320" w14:textId="77777777" w:rsidR="00E5257E" w:rsidRPr="00AE65B7" w:rsidRDefault="00E5257E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2D009E2" w14:textId="38A9164D" w:rsidR="00E5257E" w:rsidRPr="00AE65B7" w:rsidRDefault="00E5257E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pct"/>
          </w:tcPr>
          <w:p w14:paraId="7217F2F9" w14:textId="77777777" w:rsidR="00E5257E" w:rsidRPr="00AE65B7" w:rsidRDefault="00E5257E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1BD12C6D" w14:textId="49C95B11" w:rsidR="00E5257E" w:rsidRPr="00AE65B7" w:rsidRDefault="00E5257E" w:rsidP="00E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2298" w:rsidRPr="00AE65B7" w14:paraId="163D32D6" w14:textId="77777777" w:rsidTr="00272D6B">
        <w:tc>
          <w:tcPr>
            <w:tcW w:w="2072" w:type="pct"/>
            <w:hideMark/>
          </w:tcPr>
          <w:p w14:paraId="1CE2C39C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625" w:type="pct"/>
          </w:tcPr>
          <w:p w14:paraId="4276F3B1" w14:textId="7969803E" w:rsidR="007B2298" w:rsidRPr="00E5257E" w:rsidRDefault="008277EA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2" w:type="pct"/>
          </w:tcPr>
          <w:p w14:paraId="686F93BB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1B83633F" w14:textId="08397B0C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6" w:type="pct"/>
          </w:tcPr>
          <w:p w14:paraId="1A833A76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37667ACA" w14:textId="0FE7D573" w:rsidR="007B2298" w:rsidRPr="00E5257E" w:rsidRDefault="008277EA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2" w:type="pct"/>
          </w:tcPr>
          <w:p w14:paraId="71815A84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0A7A7091" w14:textId="394B551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B2298" w:rsidRPr="00AE65B7" w14:paraId="14C2A8EF" w14:textId="77777777" w:rsidTr="00272D6B">
        <w:tc>
          <w:tcPr>
            <w:tcW w:w="2072" w:type="pct"/>
          </w:tcPr>
          <w:p w14:paraId="44D3EC25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1172E52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158C253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0523CF62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49D7A54A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70ECD4AF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8A81E62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74A26326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298" w:rsidRPr="00AE65B7" w14:paraId="68F809C5" w14:textId="77777777" w:rsidTr="00272D6B">
        <w:tc>
          <w:tcPr>
            <w:tcW w:w="2072" w:type="pct"/>
            <w:hideMark/>
          </w:tcPr>
          <w:p w14:paraId="0AD7A3AE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5" w:type="pct"/>
          </w:tcPr>
          <w:p w14:paraId="0DAF0F4C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0FEA9C39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3677E05E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2FE74FB0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57E8EF19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E297BF5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8532BB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298" w:rsidRPr="00AE65B7" w14:paraId="03A69962" w14:textId="77777777" w:rsidTr="00272D6B">
        <w:tc>
          <w:tcPr>
            <w:tcW w:w="2072" w:type="pct"/>
            <w:hideMark/>
          </w:tcPr>
          <w:p w14:paraId="0E9BC29B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08856757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00DA1C79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4A82F359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CBE6950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4FDAE80B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C04E0DD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02334339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298" w:rsidRPr="00AE65B7" w14:paraId="58EBF976" w14:textId="77777777" w:rsidTr="00272D6B">
        <w:tc>
          <w:tcPr>
            <w:tcW w:w="2072" w:type="pct"/>
            <w:hideMark/>
          </w:tcPr>
          <w:p w14:paraId="2956F682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ผลประโยชน์ระยะสั้นของพนักงาน </w:t>
            </w:r>
          </w:p>
          <w:p w14:paraId="083BA2A7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625" w:type="pct"/>
          </w:tcPr>
          <w:p w14:paraId="1A14833F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91AAE9" w14:textId="0EB08075" w:rsidR="00C12F08" w:rsidRPr="00E5257E" w:rsidRDefault="00C12F0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2" w:type="pct"/>
          </w:tcPr>
          <w:p w14:paraId="7156A9D9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3EB1CB22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864ECC7" w14:textId="45CAA5E0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46" w:type="pct"/>
          </w:tcPr>
          <w:p w14:paraId="62DC5B78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4196A6E4" w14:textId="77777777" w:rsidR="00C12F08" w:rsidRPr="00E5257E" w:rsidRDefault="00C12F0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CA5820C" w14:textId="07A93BCC" w:rsidR="00C12F08" w:rsidRPr="00E5257E" w:rsidRDefault="00C12F0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2" w:type="pct"/>
          </w:tcPr>
          <w:p w14:paraId="347AE1FF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5C5D54CE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D7B294B" w14:textId="038B504F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7B2298" w:rsidRPr="00AE65B7" w14:paraId="11940717" w14:textId="77777777" w:rsidTr="00272D6B">
        <w:trPr>
          <w:trHeight w:val="380"/>
        </w:trPr>
        <w:tc>
          <w:tcPr>
            <w:tcW w:w="2072" w:type="pct"/>
            <w:hideMark/>
          </w:tcPr>
          <w:p w14:paraId="6FCE0E30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25" w:type="pct"/>
          </w:tcPr>
          <w:p w14:paraId="4F033DF9" w14:textId="243CC041" w:rsidR="007B2298" w:rsidRPr="00E5257E" w:rsidRDefault="00C12F0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4A6D6115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6132447C" w14:textId="63D163DB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607A2B6D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49E0E165" w14:textId="0267B424" w:rsidR="007B2298" w:rsidRPr="00E5257E" w:rsidRDefault="00C12F0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5333AFA4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00E5F927" w14:textId="6C16490F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B2298" w:rsidRPr="00AE65B7" w14:paraId="69F79E0E" w14:textId="77777777" w:rsidTr="00272D6B">
        <w:tc>
          <w:tcPr>
            <w:tcW w:w="2072" w:type="pct"/>
            <w:shd w:val="clear" w:color="auto" w:fill="FFFFFF"/>
            <w:hideMark/>
          </w:tcPr>
          <w:p w14:paraId="76E0C07D" w14:textId="77777777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57D86" w14:textId="6E17DB0F" w:rsidR="007B2298" w:rsidRPr="00E5257E" w:rsidRDefault="00C12F0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57E"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142" w:type="pct"/>
          </w:tcPr>
          <w:p w14:paraId="2FED5486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D06029" w14:textId="15DAA5FC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57E">
              <w:rPr>
                <w:rFonts w:ascii="Angsana New" w:hAnsi="Angsana New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146" w:type="pct"/>
          </w:tcPr>
          <w:p w14:paraId="5B05E9AC" w14:textId="77777777" w:rsidR="007B2298" w:rsidRPr="00E5257E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25117" w14:textId="5DD7994E" w:rsidR="007B2298" w:rsidRPr="00E5257E" w:rsidRDefault="00C12F0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57E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2" w:type="pct"/>
          </w:tcPr>
          <w:p w14:paraId="614D9E85" w14:textId="77777777" w:rsidR="007B2298" w:rsidRPr="00AE65B7" w:rsidRDefault="007B2298" w:rsidP="007B2298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C732DF" w14:textId="7726DDC3" w:rsidR="007B2298" w:rsidRPr="00AE65B7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</w:p>
        </w:tc>
      </w:tr>
    </w:tbl>
    <w:p w14:paraId="62D1DCEC" w14:textId="3F6823CD" w:rsidR="00CB73B1" w:rsidRDefault="00CB73B1" w:rsidP="00544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876"/>
        <w:gridCol w:w="1197"/>
        <w:gridCol w:w="278"/>
        <w:gridCol w:w="1222"/>
        <w:gridCol w:w="253"/>
        <w:gridCol w:w="1233"/>
        <w:gridCol w:w="243"/>
        <w:gridCol w:w="1181"/>
      </w:tblGrid>
      <w:tr w:rsidR="000D64C6" w:rsidRPr="002C791B" w14:paraId="160132AC" w14:textId="77777777" w:rsidTr="00005ABB">
        <w:trPr>
          <w:trHeight w:val="390"/>
          <w:tblHeader/>
        </w:trPr>
        <w:tc>
          <w:tcPr>
            <w:tcW w:w="3876" w:type="dxa"/>
          </w:tcPr>
          <w:p w14:paraId="281539E7" w14:textId="410C5273" w:rsidR="000D64C6" w:rsidRPr="002C791B" w:rsidRDefault="00376BF7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2697" w:type="dxa"/>
            <w:gridSpan w:val="3"/>
          </w:tcPr>
          <w:p w14:paraId="515B2989" w14:textId="77777777" w:rsidR="000D64C6" w:rsidRPr="002C791B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315545B6" w14:textId="77777777" w:rsidR="000D64C6" w:rsidRPr="002C791B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</w:tcPr>
          <w:p w14:paraId="2F6021E6" w14:textId="77777777" w:rsidR="000D64C6" w:rsidRPr="002C791B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298" w:rsidRPr="002C791B" w14:paraId="4B592925" w14:textId="77777777" w:rsidTr="00005ABB">
        <w:trPr>
          <w:trHeight w:val="381"/>
          <w:tblHeader/>
        </w:trPr>
        <w:tc>
          <w:tcPr>
            <w:tcW w:w="3876" w:type="dxa"/>
          </w:tcPr>
          <w:p w14:paraId="4701BA37" w14:textId="426627A4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97" w:type="dxa"/>
          </w:tcPr>
          <w:p w14:paraId="28519FA2" w14:textId="473143E3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2C79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8" w:type="dxa"/>
          </w:tcPr>
          <w:p w14:paraId="5E65C08C" w14:textId="77777777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222" w:type="dxa"/>
          </w:tcPr>
          <w:p w14:paraId="0098ABA1" w14:textId="55E1A33D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2C791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2C79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53" w:type="dxa"/>
          </w:tcPr>
          <w:p w14:paraId="7BFD011F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2106F6" w14:textId="6D67B03C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2C79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3" w:type="dxa"/>
          </w:tcPr>
          <w:p w14:paraId="7214E4C1" w14:textId="77777777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2698B4B4" w14:textId="55BFAE00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2C791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2C79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B2298" w:rsidRPr="002C791B" w14:paraId="791E94FF" w14:textId="77777777" w:rsidTr="00005ABB">
        <w:trPr>
          <w:trHeight w:val="370"/>
          <w:tblHeader/>
        </w:trPr>
        <w:tc>
          <w:tcPr>
            <w:tcW w:w="3876" w:type="dxa"/>
          </w:tcPr>
          <w:p w14:paraId="368C3C6B" w14:textId="796E8036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97" w:type="dxa"/>
          </w:tcPr>
          <w:p w14:paraId="3CF6B5C1" w14:textId="4D7ED492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8" w:type="dxa"/>
          </w:tcPr>
          <w:p w14:paraId="5FA781A1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824F97F" w14:textId="464CA63A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3" w:type="dxa"/>
          </w:tcPr>
          <w:p w14:paraId="7D844836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6D33FF8" w14:textId="763A48A6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3" w:type="dxa"/>
          </w:tcPr>
          <w:p w14:paraId="0149ECC8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C0D666A" w14:textId="09F41A5A" w:rsidR="007B2298" w:rsidRPr="002C791B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7B2298" w:rsidRPr="002C791B" w14:paraId="2832951F" w14:textId="77777777" w:rsidTr="00443D26">
        <w:trPr>
          <w:trHeight w:val="381"/>
          <w:tblHeader/>
        </w:trPr>
        <w:tc>
          <w:tcPr>
            <w:tcW w:w="3876" w:type="dxa"/>
          </w:tcPr>
          <w:p w14:paraId="2546F196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  <w:gridSpan w:val="7"/>
          </w:tcPr>
          <w:p w14:paraId="2DAEDBCA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79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2298" w:rsidRPr="002C791B" w14:paraId="2E6E7F07" w14:textId="77777777" w:rsidTr="00BB5088">
        <w:trPr>
          <w:trHeight w:val="79"/>
        </w:trPr>
        <w:tc>
          <w:tcPr>
            <w:tcW w:w="3876" w:type="dxa"/>
          </w:tcPr>
          <w:p w14:paraId="378F9DB4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7" w:type="dxa"/>
          </w:tcPr>
          <w:p w14:paraId="1BA1DB42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6536CA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64F3A59E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2258E1D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25C9E812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DD8C5FE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03077BE" w14:textId="77777777" w:rsidR="007B2298" w:rsidRPr="002C791B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5A49" w:rsidRPr="00CD3F5C" w14:paraId="2CC8C168" w14:textId="77777777" w:rsidTr="00BB5088">
        <w:trPr>
          <w:trHeight w:val="79"/>
        </w:trPr>
        <w:tc>
          <w:tcPr>
            <w:tcW w:w="3876" w:type="dxa"/>
          </w:tcPr>
          <w:p w14:paraId="3AF1BAAB" w14:textId="5E63DB5E" w:rsidR="000E5A49" w:rsidRPr="002C791B" w:rsidRDefault="00443D26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91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69316BF" w14:textId="6879BC7E" w:rsidR="000E5A49" w:rsidRPr="00E5257E" w:rsidRDefault="000E5A49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33DC9B6B" w14:textId="77777777" w:rsidR="000E5A49" w:rsidRPr="00E5257E" w:rsidRDefault="000E5A49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31431F47" w14:textId="372B88A5" w:rsidR="000E5A49" w:rsidRPr="00E5257E" w:rsidRDefault="000E5A49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713C49A" w14:textId="77777777" w:rsidR="000E5A49" w:rsidRPr="00E5257E" w:rsidRDefault="000E5A49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C6A31AB" w14:textId="4CD796A1" w:rsidR="000E5A49" w:rsidRPr="00E5257E" w:rsidRDefault="000E5A49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4,069</w:t>
            </w:r>
          </w:p>
        </w:tc>
        <w:tc>
          <w:tcPr>
            <w:tcW w:w="243" w:type="dxa"/>
          </w:tcPr>
          <w:p w14:paraId="2100525A" w14:textId="77777777" w:rsidR="000E5A49" w:rsidRPr="002C791B" w:rsidRDefault="000E5A49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4640962" w14:textId="7E1DCB62" w:rsidR="000E5A49" w:rsidRPr="00491519" w:rsidRDefault="000E5A49" w:rsidP="000E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</w:tr>
    </w:tbl>
    <w:p w14:paraId="5F6A868C" w14:textId="432E0F4F" w:rsidR="00646BAC" w:rsidRDefault="00646BAC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9C5E79" w:rsidRPr="009C5E79" w14:paraId="668D96F3" w14:textId="77777777" w:rsidTr="00540CB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44F7D3D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088475EA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AC42EF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5790BC1D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298" w:rsidRPr="009C5E79" w14:paraId="7BEB4359" w14:textId="77777777" w:rsidTr="00540CB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0E4D020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5115263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9275FC" w14:textId="0FBA0C93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C50C1B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6E2D31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C89249" w14:textId="19A3B8D6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A0BA0F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66B5B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FC10FD" w14:textId="65380752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248660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443E58C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9E914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BFF6719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232B30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DB84626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6F7BC0" w14:textId="6167F90B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7B2298" w:rsidRPr="009C5E79" w14:paraId="0BD3C8D7" w14:textId="77777777" w:rsidTr="00540CB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B839BEE" w14:textId="38636F70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301B0D5" w14:textId="19C3548C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E9BE23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C3007A0" w14:textId="04EDF778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A166D6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2E4D3" w14:textId="593613A9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415EA0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D7F038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279B37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F7A6506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825B10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EC6461" w14:textId="4EF33166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B2298" w:rsidRPr="009C5E79" w14:paraId="551321BB" w14:textId="77777777" w:rsidTr="00540CB2">
        <w:trPr>
          <w:tblHeader/>
        </w:trPr>
        <w:tc>
          <w:tcPr>
            <w:tcW w:w="2520" w:type="dxa"/>
            <w:shd w:val="clear" w:color="auto" w:fill="auto"/>
          </w:tcPr>
          <w:p w14:paraId="56CC8D49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005517AB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B79AF0C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663D347A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2298" w:rsidRPr="009C5E79" w14:paraId="0CFCB66D" w14:textId="77777777" w:rsidTr="00540CB2">
        <w:tc>
          <w:tcPr>
            <w:tcW w:w="2520" w:type="dxa"/>
            <w:shd w:val="clear" w:color="auto" w:fill="auto"/>
          </w:tcPr>
          <w:p w14:paraId="5A01F4F9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181FDFD5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9DAAD06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52C6CF5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45CF288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D12B3D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74A936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98C6597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223E0E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EB35DA7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1C9CD8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0EB9E7C2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298" w:rsidRPr="009C5E79" w14:paraId="5AE4636F" w14:textId="77777777" w:rsidTr="00540CB2">
        <w:tc>
          <w:tcPr>
            <w:tcW w:w="2520" w:type="dxa"/>
            <w:shd w:val="clear" w:color="auto" w:fill="auto"/>
          </w:tcPr>
          <w:p w14:paraId="55EF28DF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52FFD278" w14:textId="28B63AE1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3B3A2F2B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2305BD6" w14:textId="68D9ED49" w:rsidR="007B2298" w:rsidRPr="00E5257E" w:rsidRDefault="00B61C0E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4.9</w:t>
            </w:r>
          </w:p>
        </w:tc>
        <w:tc>
          <w:tcPr>
            <w:tcW w:w="240" w:type="dxa"/>
            <w:shd w:val="clear" w:color="auto" w:fill="auto"/>
          </w:tcPr>
          <w:p w14:paraId="54400B11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F55B5A" w14:textId="2348D056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7,639</w:t>
            </w:r>
          </w:p>
        </w:tc>
        <w:tc>
          <w:tcPr>
            <w:tcW w:w="240" w:type="dxa"/>
            <w:shd w:val="clear" w:color="auto" w:fill="auto"/>
          </w:tcPr>
          <w:p w14:paraId="5ABE4CCF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5195751E" w14:textId="5A7B60C5" w:rsidR="007B2298" w:rsidRPr="00E5257E" w:rsidRDefault="007C2D8F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13,564</w:t>
            </w:r>
          </w:p>
        </w:tc>
        <w:tc>
          <w:tcPr>
            <w:tcW w:w="240" w:type="dxa"/>
            <w:shd w:val="clear" w:color="auto" w:fill="auto"/>
          </w:tcPr>
          <w:p w14:paraId="6DBAEA85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6C3DC5D" w14:textId="5E731701" w:rsidR="007B2298" w:rsidRPr="00E5257E" w:rsidRDefault="000E5A49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2D8F" w:rsidRPr="00E5257E">
              <w:rPr>
                <w:rFonts w:asciiTheme="majorBidi" w:hAnsiTheme="majorBidi" w:cstheme="majorBidi"/>
                <w:sz w:val="30"/>
                <w:szCs w:val="30"/>
              </w:rPr>
              <w:t>18,151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2E9B2EE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2A821174" w14:textId="1AC44174" w:rsidR="007B2298" w:rsidRPr="00E5257E" w:rsidRDefault="007C2D8F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3,052</w:t>
            </w:r>
          </w:p>
        </w:tc>
      </w:tr>
      <w:tr w:rsidR="007B2298" w:rsidRPr="009C5E79" w14:paraId="6DC4BE6C" w14:textId="77777777" w:rsidTr="00540CB2">
        <w:tc>
          <w:tcPr>
            <w:tcW w:w="2520" w:type="dxa"/>
            <w:shd w:val="clear" w:color="auto" w:fill="auto"/>
          </w:tcPr>
          <w:p w14:paraId="06C7806E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E96AD0A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579317F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56CBF4F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7F4224C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D4AD54" w14:textId="6CD87E3F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0" w:type="dxa"/>
            <w:shd w:val="clear" w:color="auto" w:fill="auto"/>
          </w:tcPr>
          <w:p w14:paraId="490A42B0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9AD253E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7A840D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128E054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32EF39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104F72" w14:textId="55E1EAF0" w:rsidR="007B2298" w:rsidRPr="00E5257E" w:rsidRDefault="007C2D8F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7B2298" w:rsidRPr="009C5E79" w14:paraId="2B7ACD14" w14:textId="77777777" w:rsidTr="00540CB2">
        <w:tc>
          <w:tcPr>
            <w:tcW w:w="2520" w:type="dxa"/>
            <w:shd w:val="clear" w:color="auto" w:fill="auto"/>
          </w:tcPr>
          <w:p w14:paraId="2FCA38A9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7BEC75F2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975BADA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48E136F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8C8C27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FE96D56" w14:textId="45445775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7,651</w:t>
            </w:r>
          </w:p>
        </w:tc>
        <w:tc>
          <w:tcPr>
            <w:tcW w:w="240" w:type="dxa"/>
            <w:shd w:val="clear" w:color="auto" w:fill="auto"/>
          </w:tcPr>
          <w:p w14:paraId="69146CC8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4F9E2E44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61B8FA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A02133A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CA8920E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29F808EA" w14:textId="35159509" w:rsidR="007B2298" w:rsidRPr="00E5257E" w:rsidRDefault="007C2D8F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3,104</w:t>
            </w:r>
          </w:p>
        </w:tc>
      </w:tr>
    </w:tbl>
    <w:p w14:paraId="6DC96796" w14:textId="77777777" w:rsidR="00540CB2" w:rsidRDefault="00540CB2"/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540CB2" w:rsidRPr="009C5E79" w14:paraId="296F234A" w14:textId="77777777" w:rsidTr="00D2771B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20C5B33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0F139AEF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2B6969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6277CFE3" w14:textId="7C27DBC6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B2298" w:rsidRPr="009C5E79" w14:paraId="73398F84" w14:textId="77777777" w:rsidTr="00D2771B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7A98FF9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F04FEE0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B2B2C9" w14:textId="47A24C60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81B9EF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336F33D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B81DE0" w14:textId="7E1E4E23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F121B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6A033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7CB140" w14:textId="43F389F5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A8AD4E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E0D66FF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335206C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829BCA1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364DD2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907A84B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8B25E5" w14:textId="55D01664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7B2298" w:rsidRPr="009C5E79" w14:paraId="1E072118" w14:textId="77777777" w:rsidTr="00D2771B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243A62E" w14:textId="41B4C5CF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84AE37C" w14:textId="066269EF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0615C4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7DEB93" w14:textId="125A95BD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C34B7B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388CD" w14:textId="05562BDF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13CF28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AFEEB3A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92E4AA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E5B2A5F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754578" w14:textId="77777777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FF6E6F5" w14:textId="6E7A412D" w:rsidR="007B2298" w:rsidRPr="009C5E79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B2298" w:rsidRPr="009C5E79" w14:paraId="2F65FA3E" w14:textId="77777777" w:rsidTr="00D2771B">
        <w:trPr>
          <w:tblHeader/>
        </w:trPr>
        <w:tc>
          <w:tcPr>
            <w:tcW w:w="2520" w:type="dxa"/>
            <w:shd w:val="clear" w:color="auto" w:fill="auto"/>
          </w:tcPr>
          <w:p w14:paraId="128D5244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5299A530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6B62FBE6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4F66A21C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2298" w:rsidRPr="009C5E79" w14:paraId="7676313C" w14:textId="77777777" w:rsidTr="00D2771B">
        <w:tc>
          <w:tcPr>
            <w:tcW w:w="2520" w:type="dxa"/>
            <w:shd w:val="clear" w:color="auto" w:fill="auto"/>
          </w:tcPr>
          <w:p w14:paraId="763DEFD7" w14:textId="08B38C34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  <w:shd w:val="clear" w:color="auto" w:fill="auto"/>
          </w:tcPr>
          <w:p w14:paraId="41270AB5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1D2A87C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99651A5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6C71469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66E872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F03142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59E94A3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FB8D4A8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0C307A6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509443F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F8BEFAA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298" w:rsidRPr="009C5E79" w14:paraId="1D16A4F9" w14:textId="77777777" w:rsidTr="00D2771B">
        <w:tc>
          <w:tcPr>
            <w:tcW w:w="2520" w:type="dxa"/>
            <w:shd w:val="clear" w:color="auto" w:fill="auto"/>
          </w:tcPr>
          <w:p w14:paraId="2F4BBAE4" w14:textId="37895CB6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45" w:type="dxa"/>
            <w:shd w:val="clear" w:color="auto" w:fill="auto"/>
          </w:tcPr>
          <w:p w14:paraId="074D8C7B" w14:textId="5B60F381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130162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0528D702" w14:textId="1C5FC873" w:rsidR="007B2298" w:rsidRPr="00E5257E" w:rsidRDefault="00F74161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1C0E" w:rsidRPr="00E5257E">
              <w:rPr>
                <w:rFonts w:asciiTheme="majorBidi" w:hAnsiTheme="majorBidi" w:cstheme="majorBidi"/>
                <w:sz w:val="30"/>
                <w:szCs w:val="30"/>
              </w:rPr>
              <w:t>.9</w:t>
            </w:r>
          </w:p>
        </w:tc>
        <w:tc>
          <w:tcPr>
            <w:tcW w:w="240" w:type="dxa"/>
            <w:shd w:val="clear" w:color="auto" w:fill="auto"/>
          </w:tcPr>
          <w:p w14:paraId="0ACD295E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B8B31E" w14:textId="5F2E0D19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BC7A09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14A29A17" w14:textId="23E12544" w:rsidR="007B2298" w:rsidRPr="00E5257E" w:rsidRDefault="00E57ABA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40" w:type="dxa"/>
            <w:shd w:val="clear" w:color="auto" w:fill="auto"/>
          </w:tcPr>
          <w:p w14:paraId="3CFE30B5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E9F6D1C" w14:textId="20977D54" w:rsidR="007B2298" w:rsidRPr="00E5257E" w:rsidRDefault="00E57ABA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529D7D0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71491E27" w14:textId="3C79F463" w:rsidR="007B2298" w:rsidRPr="00E5257E" w:rsidRDefault="00E57ABA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7B2298" w:rsidRPr="009C5E79" w14:paraId="13F3C3C0" w14:textId="77777777" w:rsidTr="00D2771B">
        <w:tc>
          <w:tcPr>
            <w:tcW w:w="2520" w:type="dxa"/>
            <w:shd w:val="clear" w:color="auto" w:fill="auto"/>
          </w:tcPr>
          <w:p w14:paraId="08C3A007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53DEEF87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A97F6B8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22E0C12B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5F5DAC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995B2A" w14:textId="1F16ECE1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24B1F44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56FB58B5" w14:textId="090A71CF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86EBE7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A14AFB8" w14:textId="43FAD6AD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6A60587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2EE429" w14:textId="608BDD49" w:rsidR="007B2298" w:rsidRPr="00E5257E" w:rsidRDefault="00E8068C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7B2298" w:rsidRPr="009C5E79" w14:paraId="02CC2C3A" w14:textId="77777777" w:rsidTr="00D2771B">
        <w:tc>
          <w:tcPr>
            <w:tcW w:w="2520" w:type="dxa"/>
            <w:shd w:val="clear" w:color="auto" w:fill="auto"/>
          </w:tcPr>
          <w:p w14:paraId="09A961D6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421B145A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3E890B9" w14:textId="77777777" w:rsidR="007B2298" w:rsidRPr="007F0105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2C04BC62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CBBD7C3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D513DB6" w14:textId="5842719B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B96236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2F96518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4A81B65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02FA4B7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CEF512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049C7F4C" w14:textId="7029881A" w:rsidR="007B2298" w:rsidRPr="00E5257E" w:rsidRDefault="00E57ABA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80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590E11C7" w14:textId="0BCCF575" w:rsidR="009C5E79" w:rsidRDefault="009C5E79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976866" w:rsidRPr="00CD3F5C" w14:paraId="74CA8A9B" w14:textId="77777777" w:rsidTr="00551CF0">
        <w:trPr>
          <w:tblHeader/>
        </w:trPr>
        <w:tc>
          <w:tcPr>
            <w:tcW w:w="3757" w:type="dxa"/>
          </w:tcPr>
          <w:p w14:paraId="37E4F148" w14:textId="4B01048E" w:rsidR="00976866" w:rsidRPr="00CD3F5C" w:rsidRDefault="00CC12B1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2614" w:type="dxa"/>
            <w:gridSpan w:val="3"/>
          </w:tcPr>
          <w:p w14:paraId="650931BE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CC63704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</w:tcPr>
          <w:p w14:paraId="4B396AFF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298" w:rsidRPr="00CD3F5C" w14:paraId="6947F09E" w14:textId="77777777" w:rsidTr="00551CF0">
        <w:trPr>
          <w:tblHeader/>
        </w:trPr>
        <w:tc>
          <w:tcPr>
            <w:tcW w:w="3757" w:type="dxa"/>
          </w:tcPr>
          <w:p w14:paraId="19345193" w14:textId="16143239" w:rsidR="007B2298" w:rsidRPr="00544EBF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61" w:type="dxa"/>
          </w:tcPr>
          <w:p w14:paraId="072A3239" w14:textId="42E205A8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8D5628F" w14:textId="77777777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dxa"/>
          </w:tcPr>
          <w:p w14:paraId="2D330E72" w14:textId="7321D79D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1ABE070E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7215D2F" w14:textId="763D51DD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14:paraId="26009749" w14:textId="77777777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41" w:type="dxa"/>
          </w:tcPr>
          <w:p w14:paraId="7FB8A2BC" w14:textId="5B726EFF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B2298" w:rsidRPr="00CD3F5C" w14:paraId="334D2C28" w14:textId="77777777" w:rsidTr="00551CF0">
        <w:trPr>
          <w:tblHeader/>
        </w:trPr>
        <w:tc>
          <w:tcPr>
            <w:tcW w:w="3757" w:type="dxa"/>
          </w:tcPr>
          <w:p w14:paraId="07E6D403" w14:textId="71C6C8C4" w:rsidR="007B2298" w:rsidRPr="00544EBF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61" w:type="dxa"/>
          </w:tcPr>
          <w:p w14:paraId="3D603F2C" w14:textId="6293D9D9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644AC9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295C5A8" w14:textId="2F04CF70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6" w:type="dxa"/>
          </w:tcPr>
          <w:p w14:paraId="16CC8032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E5EC08D" w14:textId="5BBC3DF3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7" w:type="dxa"/>
          </w:tcPr>
          <w:p w14:paraId="540DB883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D6C6AE2" w14:textId="578BBF24" w:rsidR="007B2298" w:rsidRPr="00CD3F5C" w:rsidRDefault="007B2298" w:rsidP="007B2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7B2298" w:rsidRPr="00CD3F5C" w14:paraId="5ABCFFFF" w14:textId="77777777" w:rsidTr="00551CF0">
        <w:trPr>
          <w:tblHeader/>
        </w:trPr>
        <w:tc>
          <w:tcPr>
            <w:tcW w:w="3757" w:type="dxa"/>
          </w:tcPr>
          <w:p w14:paraId="32A3BC05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4" w:type="dxa"/>
            <w:gridSpan w:val="7"/>
          </w:tcPr>
          <w:p w14:paraId="4E70DC37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2298" w:rsidRPr="00CD3F5C" w14:paraId="06C3A4E9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FB5C78F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1BB57E56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1CBC645D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30354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B836231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A5ABFE0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67FEF8F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5160C1A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9DB2268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2298" w:rsidRPr="00CD3F5C" w14:paraId="60CDCE6F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A9A29CE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7428F4A" w14:textId="3B848781" w:rsidR="007B2298" w:rsidRPr="00E5257E" w:rsidRDefault="007F74CC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F7FE05A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7CEA7B3" w14:textId="3C3B936D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46" w:type="dxa"/>
            <w:shd w:val="clear" w:color="auto" w:fill="auto"/>
          </w:tcPr>
          <w:p w14:paraId="3E04510C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46A61D17" w14:textId="7C6923DD" w:rsidR="007B2298" w:rsidRPr="00E5257E" w:rsidRDefault="007F74CC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DB6CC20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18C1E07D" w14:textId="73B79DD1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B2298" w:rsidRPr="00CD3F5C" w14:paraId="7819DC79" w14:textId="77777777" w:rsidTr="00551CF0">
        <w:trPr>
          <w:trHeight w:val="80"/>
        </w:trPr>
        <w:tc>
          <w:tcPr>
            <w:tcW w:w="3757" w:type="dxa"/>
          </w:tcPr>
          <w:p w14:paraId="52756CE9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E018C2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2BCD2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4B27EF5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EBD5F76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203FF45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E64C5E4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5B08B523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2298" w:rsidRPr="00CD3F5C" w14:paraId="10C77EB1" w14:textId="77777777" w:rsidTr="00551CF0">
        <w:trPr>
          <w:trHeight w:val="80"/>
        </w:trPr>
        <w:tc>
          <w:tcPr>
            <w:tcW w:w="3757" w:type="dxa"/>
          </w:tcPr>
          <w:p w14:paraId="132C0938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1" w:type="dxa"/>
          </w:tcPr>
          <w:p w14:paraId="1B6A552E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28327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7E46E9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0732706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5CACC481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FB72F6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4B763476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2298" w:rsidRPr="00CD3F5C" w14:paraId="66A0933A" w14:textId="77777777" w:rsidTr="00551CF0">
        <w:trPr>
          <w:trHeight w:val="80"/>
        </w:trPr>
        <w:tc>
          <w:tcPr>
            <w:tcW w:w="3757" w:type="dxa"/>
          </w:tcPr>
          <w:p w14:paraId="50540E63" w14:textId="77777777" w:rsidR="007B2298" w:rsidRPr="00CD3F5C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3B8CDBF" w14:textId="21D58C72" w:rsidR="007B2298" w:rsidRPr="00E5257E" w:rsidRDefault="008F3571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23B9F3CD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2FCACA07" w14:textId="3BDFA54B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46" w:type="dxa"/>
          </w:tcPr>
          <w:p w14:paraId="11B53E1F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711CDAFD" w14:textId="3D483CA9" w:rsidR="007B2298" w:rsidRPr="00E5257E" w:rsidRDefault="008F3571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37" w:type="dxa"/>
          </w:tcPr>
          <w:p w14:paraId="7B0A10CC" w14:textId="77777777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C3349BC" w14:textId="390A20CC" w:rsidR="007B2298" w:rsidRPr="00E5257E" w:rsidRDefault="007B2298" w:rsidP="007B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393D016C" w14:textId="77777777" w:rsidR="00976866" w:rsidRPr="00CD3F5C" w:rsidRDefault="00976866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lang w:val="x-none"/>
        </w:rPr>
      </w:pPr>
    </w:p>
    <w:p w14:paraId="746C4E8B" w14:textId="77777777" w:rsidR="00A45E3C" w:rsidRPr="00CD3F5C" w:rsidRDefault="00A45E3C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3F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7A0E212E" w14:textId="77777777" w:rsidR="003877B1" w:rsidRPr="00CD3F5C" w:rsidRDefault="003877B1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</w:p>
    <w:p w14:paraId="0B1BD721" w14:textId="6B387F5A" w:rsidR="00A83446" w:rsidRPr="00CD3F5C" w:rsidRDefault="00562118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CD3F5C">
        <w:rPr>
          <w:rFonts w:asciiTheme="majorBidi" w:hAnsiTheme="majorBidi" w:cstheme="majorBidi"/>
          <w:spacing w:val="-2"/>
          <w:cs/>
        </w:rPr>
        <w:t>บริษัทและบริษัทย่อย</w:t>
      </w:r>
      <w:r w:rsidRPr="00CD3F5C">
        <w:rPr>
          <w:rFonts w:asciiTheme="majorBidi" w:hAnsiTheme="majorBidi" w:cstheme="majorBidi"/>
          <w:cs/>
        </w:rPr>
        <w:t xml:space="preserve">ได้ทำสัญญาเช่าพื้นที่สำนักงาน </w:t>
      </w:r>
      <w:r w:rsidRPr="00CD3F5C">
        <w:rPr>
          <w:rFonts w:asciiTheme="majorBidi" w:hAnsiTheme="majorBidi" w:cstheme="majorBidi"/>
          <w:lang w:val="en-US"/>
        </w:rPr>
        <w:t>(</w:t>
      </w:r>
      <w:r w:rsidRPr="00CD3F5C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CD3F5C">
        <w:rPr>
          <w:rFonts w:asciiTheme="majorBidi" w:hAnsiTheme="majorBidi" w:cstheme="majorBidi"/>
          <w:lang w:val="en-US"/>
        </w:rPr>
        <w:t xml:space="preserve">) </w:t>
      </w:r>
      <w:r w:rsidRPr="00CD3F5C">
        <w:rPr>
          <w:rFonts w:asciiTheme="majorBidi" w:hAnsiTheme="majorBidi" w:cstheme="majorBidi"/>
          <w:cs/>
          <w:lang w:val="en-US"/>
        </w:rPr>
        <w:t>กับกิจการ</w:t>
      </w:r>
      <w:r w:rsidR="00F4402F" w:rsidRPr="00F4402F">
        <w:rPr>
          <w:rFonts w:asciiTheme="majorBidi" w:hAnsiTheme="majorBidi" w:cs="Angsana New"/>
          <w:cs/>
          <w:lang w:val="en-US"/>
        </w:rPr>
        <w:t>อื่น</w:t>
      </w:r>
      <w:r w:rsidRPr="00CD3F5C">
        <w:rPr>
          <w:rFonts w:asciiTheme="majorBidi" w:hAnsiTheme="majorBidi" w:cstheme="majorBidi"/>
          <w:cs/>
          <w:lang w:val="en-US"/>
        </w:rPr>
        <w:t>ที่เกี่ยวข้องกัน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491519" w:rsidRPr="00491519">
        <w:rPr>
          <w:rFonts w:asciiTheme="majorBidi" w:hAnsiTheme="majorBidi" w:cstheme="majorBidi"/>
          <w:lang w:val="en-US"/>
        </w:rPr>
        <w:t>3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491519" w:rsidRPr="00491519">
        <w:rPr>
          <w:rFonts w:asciiTheme="majorBidi" w:hAnsiTheme="majorBidi" w:cstheme="majorBidi"/>
          <w:lang w:val="en-US"/>
        </w:rPr>
        <w:t>1</w:t>
      </w:r>
      <w:r w:rsidRPr="00CD3F5C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491519" w:rsidRPr="00491519">
        <w:rPr>
          <w:rFonts w:asciiTheme="majorBidi" w:hAnsiTheme="majorBidi" w:cstheme="majorBidi"/>
          <w:lang w:val="en-US"/>
        </w:rPr>
        <w:t>2560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>ถึงวันที่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Theme="majorBidi" w:hAnsiTheme="majorBidi" w:cstheme="majorBidi"/>
          <w:lang w:val="en-US"/>
        </w:rPr>
        <w:t>31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ตุลาคม </w:t>
      </w:r>
      <w:r w:rsidR="00491519" w:rsidRPr="00491519">
        <w:rPr>
          <w:rFonts w:asciiTheme="majorBidi" w:hAnsiTheme="majorBidi" w:cstheme="majorBidi"/>
          <w:lang w:val="en-US"/>
        </w:rPr>
        <w:t>2563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1</w:t>
      </w:r>
      <w:r w:rsidRPr="00CD3F5C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สิงหาคม </w:t>
      </w:r>
      <w:r w:rsidR="00491519" w:rsidRPr="00E5257E">
        <w:rPr>
          <w:rFonts w:asciiTheme="majorBidi" w:hAnsiTheme="majorBidi" w:cstheme="majorBidi"/>
          <w:spacing w:val="-2"/>
          <w:lang w:val="en-US"/>
        </w:rPr>
        <w:t>2560</w:t>
      </w:r>
      <w:r w:rsidRPr="00E5257E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E5257E">
        <w:rPr>
          <w:rFonts w:asciiTheme="majorBidi" w:hAnsiTheme="majorBidi" w:cstheme="majorBidi"/>
          <w:cs/>
          <w:lang w:val="en-US"/>
        </w:rPr>
        <w:t xml:space="preserve">และต่อสัญญาถึงเดือนตุลาคม </w:t>
      </w:r>
      <w:r w:rsidR="00491519" w:rsidRPr="00E5257E">
        <w:rPr>
          <w:rFonts w:asciiTheme="majorBidi" w:hAnsiTheme="majorBidi" w:cstheme="majorBidi"/>
          <w:lang w:val="en-US"/>
        </w:rPr>
        <w:t>256</w:t>
      </w:r>
      <w:r w:rsidR="003539FD">
        <w:rPr>
          <w:rFonts w:asciiTheme="majorBidi" w:hAnsiTheme="majorBidi" w:cstheme="majorBidi"/>
          <w:lang w:val="en-US"/>
        </w:rPr>
        <w:t>9</w:t>
      </w:r>
      <w:r w:rsidRPr="00E5257E">
        <w:rPr>
          <w:rFonts w:asciiTheme="majorBidi" w:hAnsiTheme="majorBidi" w:cstheme="majorBidi"/>
          <w:lang w:val="en-US"/>
        </w:rPr>
        <w:t xml:space="preserve"> </w:t>
      </w:r>
      <w:r w:rsidRPr="00E5257E">
        <w:rPr>
          <w:rFonts w:asciiTheme="majorBidi" w:hAnsiTheme="majorBidi" w:cstheme="majorBidi"/>
          <w:cs/>
          <w:lang w:val="en-US"/>
        </w:rPr>
        <w:t>โดย</w:t>
      </w:r>
      <w:r w:rsidRPr="00CD3F5C">
        <w:rPr>
          <w:rFonts w:asciiTheme="majorBidi" w:hAnsiTheme="majorBidi" w:cstheme="majorBidi"/>
          <w:cs/>
          <w:lang w:val="en-US"/>
        </w:rPr>
        <w:t>ยกเลิกพื้นที่เช่าบางส่วน</w:t>
      </w:r>
      <w:r w:rsidR="00DC3B25" w:rsidRPr="00CD3F5C">
        <w:rPr>
          <w:rFonts w:asciiTheme="majorBidi" w:hAnsiTheme="majorBidi" w:cstheme="majorBidi"/>
          <w:cs/>
          <w:lang w:val="en-US"/>
        </w:rPr>
        <w:t xml:space="preserve"> </w:t>
      </w:r>
    </w:p>
    <w:p w14:paraId="4618B261" w14:textId="4517202A" w:rsidR="00A83446" w:rsidRDefault="00A83446" w:rsidP="00B53E40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339B823" w14:textId="7859D820" w:rsidR="00B53E40" w:rsidRDefault="00B53E40" w:rsidP="00B53E40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DB9BC46" w14:textId="77777777" w:rsidR="00B53E40" w:rsidRPr="00B53E40" w:rsidRDefault="00B53E40" w:rsidP="00B53E40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156EC1DE" w14:textId="5C0187C9" w:rsidR="00CB73B1" w:rsidRPr="00E5257E" w:rsidRDefault="00E34482" w:rsidP="004B295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lang w:val="en-US"/>
        </w:rPr>
      </w:pPr>
      <w:r w:rsidRPr="00CD3F5C">
        <w:rPr>
          <w:rFonts w:asciiTheme="majorBidi" w:hAnsiTheme="majorBidi" w:cstheme="majorBidi"/>
          <w:spacing w:val="-2"/>
          <w:cs/>
        </w:rPr>
        <w:lastRenderedPageBreak/>
        <w:t>บริษัทย่อยได้จดภาระจำยอมในที่ดินบางส่วนซึ่งมียอดสะสม</w:t>
      </w:r>
      <w:r w:rsidR="000802EA" w:rsidRPr="00CD3F5C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491519" w:rsidRPr="00491519">
        <w:rPr>
          <w:rFonts w:asciiTheme="majorBidi" w:hAnsiTheme="majorBidi" w:cstheme="majorBidi"/>
          <w:lang w:val="en-US"/>
        </w:rPr>
        <w:t>30</w:t>
      </w:r>
      <w:r w:rsidR="0050328D">
        <w:rPr>
          <w:rFonts w:asciiTheme="majorBidi" w:hAnsiTheme="majorBidi" w:cstheme="majorBidi"/>
          <w:lang w:val="en-US"/>
        </w:rPr>
        <w:t xml:space="preserve"> </w:t>
      </w:r>
      <w:r w:rsidR="007B2298">
        <w:rPr>
          <w:rFonts w:asciiTheme="majorBidi" w:hAnsiTheme="majorBidi" w:cstheme="majorBidi" w:hint="cs"/>
          <w:cs/>
          <w:lang w:val="en-US"/>
        </w:rPr>
        <w:t>กันยายน</w:t>
      </w:r>
      <w:r w:rsidR="0050328D">
        <w:rPr>
          <w:rFonts w:asciiTheme="majorBidi" w:hAnsiTheme="majorBidi" w:cstheme="majorBidi" w:hint="cs"/>
          <w:cs/>
          <w:lang w:val="en-US"/>
        </w:rPr>
        <w:t xml:space="preserve"> </w:t>
      </w:r>
      <w:r w:rsidR="00491519" w:rsidRPr="00E5257E">
        <w:rPr>
          <w:rFonts w:asciiTheme="majorBidi" w:hAnsiTheme="majorBidi" w:cstheme="majorBidi"/>
          <w:spacing w:val="-2"/>
          <w:lang w:val="en-US"/>
        </w:rPr>
        <w:t>2566</w:t>
      </w:r>
      <w:r w:rsidRPr="00E5257E">
        <w:rPr>
          <w:rFonts w:asciiTheme="majorBidi" w:hAnsiTheme="majorBidi" w:cstheme="majorBidi"/>
          <w:spacing w:val="-2"/>
          <w:cs/>
        </w:rPr>
        <w:t xml:space="preserve"> เป็นจำนวนเงิน</w:t>
      </w:r>
      <w:r w:rsidR="00D60264" w:rsidRPr="00E5257E">
        <w:rPr>
          <w:rFonts w:asciiTheme="majorBidi" w:hAnsiTheme="majorBidi" w:cstheme="majorBidi"/>
          <w:spacing w:val="-2"/>
          <w:cs/>
        </w:rPr>
        <w:t xml:space="preserve"> </w:t>
      </w:r>
      <w:r w:rsidR="004B2956">
        <w:rPr>
          <w:rFonts w:asciiTheme="majorBidi" w:hAnsiTheme="majorBidi" w:cstheme="majorBidi"/>
          <w:spacing w:val="-2"/>
          <w:cs/>
        </w:rPr>
        <w:br/>
      </w:r>
      <w:r w:rsidR="00C61414" w:rsidRPr="00E5257E">
        <w:rPr>
          <w:rFonts w:asciiTheme="majorBidi" w:hAnsiTheme="majorBidi" w:cstheme="majorBidi"/>
          <w:spacing w:val="-2"/>
          <w:lang w:val="en-US"/>
        </w:rPr>
        <w:t>2,073</w:t>
      </w:r>
      <w:r w:rsidR="00E26E15" w:rsidRPr="00E5257E">
        <w:rPr>
          <w:rFonts w:asciiTheme="majorBidi" w:hAnsiTheme="majorBidi" w:cstheme="majorBidi"/>
          <w:spacing w:val="-2"/>
          <w:lang w:val="en-US"/>
        </w:rPr>
        <w:t xml:space="preserve"> </w:t>
      </w:r>
      <w:r w:rsidRPr="00E5257E">
        <w:rPr>
          <w:rFonts w:asciiTheme="majorBidi" w:hAnsiTheme="majorBidi" w:cstheme="majorBidi"/>
          <w:spacing w:val="-2"/>
          <w:cs/>
        </w:rPr>
        <w:t>ล้านบาท</w:t>
      </w:r>
      <w:r w:rsidR="004B2956">
        <w:rPr>
          <w:rFonts w:asciiTheme="majorBidi" w:hAnsiTheme="majorBidi" w:cstheme="majorBidi" w:hint="cs"/>
          <w:spacing w:val="-2"/>
          <w:cs/>
        </w:rPr>
        <w:t xml:space="preserve"> </w:t>
      </w:r>
      <w:r w:rsidR="000E26FA" w:rsidRPr="00E5257E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491519" w:rsidRPr="00E5257E">
        <w:rPr>
          <w:rFonts w:asciiTheme="majorBidi" w:hAnsiTheme="majorBidi" w:cstheme="majorBidi"/>
          <w:i/>
          <w:iCs/>
          <w:spacing w:val="-2"/>
          <w:lang w:val="en-US"/>
        </w:rPr>
        <w:t>31</w:t>
      </w:r>
      <w:r w:rsidR="000802EA" w:rsidRPr="00E5257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0802EA" w:rsidRPr="00E5257E">
        <w:rPr>
          <w:rFonts w:asciiTheme="majorBidi" w:hAnsiTheme="majorBidi" w:cstheme="majorBidi"/>
          <w:i/>
          <w:iCs/>
          <w:spacing w:val="-2"/>
          <w:cs/>
          <w:lang w:val="en-US"/>
        </w:rPr>
        <w:t xml:space="preserve">ธันวาคม </w:t>
      </w:r>
      <w:r w:rsidR="004B2956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E5257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491519" w:rsidRPr="00E5257E">
        <w:rPr>
          <w:rFonts w:asciiTheme="majorBidi" w:hAnsiTheme="majorBidi" w:cstheme="majorBidi"/>
          <w:i/>
          <w:iCs/>
          <w:lang w:val="en-US"/>
        </w:rPr>
        <w:t>2</w:t>
      </w:r>
      <w:r w:rsidR="00562118" w:rsidRPr="00E5257E">
        <w:rPr>
          <w:rFonts w:asciiTheme="majorBidi" w:hAnsiTheme="majorBidi" w:cstheme="majorBidi"/>
          <w:i/>
          <w:iCs/>
          <w:lang w:val="en-US"/>
        </w:rPr>
        <w:t>,</w:t>
      </w:r>
      <w:r w:rsidR="00491519" w:rsidRPr="00E5257E">
        <w:rPr>
          <w:rFonts w:asciiTheme="majorBidi" w:hAnsiTheme="majorBidi" w:cstheme="majorBidi"/>
          <w:i/>
          <w:iCs/>
          <w:lang w:val="en-US"/>
        </w:rPr>
        <w:t>193</w:t>
      </w:r>
      <w:r w:rsidR="00562118" w:rsidRPr="00E5257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E5257E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="004B2956">
        <w:rPr>
          <w:rFonts w:asciiTheme="majorBidi" w:hAnsiTheme="majorBidi" w:cstheme="majorBidi" w:hint="cs"/>
          <w:spacing w:val="-2"/>
          <w:cs/>
        </w:rPr>
        <w:t xml:space="preserve"> </w:t>
      </w:r>
      <w:r w:rsidRPr="00E5257E">
        <w:rPr>
          <w:rFonts w:asciiTheme="majorBidi" w:hAnsiTheme="majorBidi" w:cstheme="majorBidi"/>
          <w:spacing w:val="-2"/>
          <w:cs/>
        </w:rPr>
        <w:t>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4D61DA" w:rsidRPr="00E5257E">
        <w:rPr>
          <w:rFonts w:asciiTheme="majorBidi" w:hAnsiTheme="majorBidi" w:cstheme="majorBidi" w:hint="cs"/>
          <w:spacing w:val="-2"/>
          <w:cs/>
          <w:lang w:val="en-US"/>
        </w:rPr>
        <w:t>เ</w:t>
      </w:r>
      <w:r w:rsidR="0050328D" w:rsidRPr="00E5257E">
        <w:rPr>
          <w:rFonts w:asciiTheme="majorBidi" w:hAnsiTheme="majorBidi" w:cstheme="majorBidi" w:hint="cs"/>
          <w:spacing w:val="-2"/>
          <w:cs/>
          <w:lang w:val="en-US"/>
        </w:rPr>
        <w:t>ก</w:t>
      </w:r>
      <w:r w:rsidR="004D61DA" w:rsidRPr="00E5257E">
        <w:rPr>
          <w:rFonts w:asciiTheme="majorBidi" w:hAnsiTheme="majorBidi" w:cstheme="majorBidi" w:hint="cs"/>
          <w:spacing w:val="-2"/>
          <w:cs/>
          <w:lang w:val="en-US"/>
        </w:rPr>
        <w:t>้า</w:t>
      </w:r>
      <w:r w:rsidR="00371815" w:rsidRPr="00E5257E">
        <w:rPr>
          <w:rFonts w:asciiTheme="majorBidi" w:hAnsiTheme="majorBidi" w:cstheme="majorBidi"/>
          <w:spacing w:val="-2"/>
          <w:cs/>
        </w:rPr>
        <w:t>เดือน</w:t>
      </w:r>
      <w:r w:rsidRPr="00E5257E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491519" w:rsidRPr="00E5257E">
        <w:rPr>
          <w:rFonts w:asciiTheme="majorBidi" w:hAnsiTheme="majorBidi" w:cstheme="majorBidi"/>
          <w:spacing w:val="-2"/>
          <w:lang w:val="en-US"/>
        </w:rPr>
        <w:t>30</w:t>
      </w:r>
      <w:r w:rsidR="0050328D" w:rsidRPr="00E5257E">
        <w:rPr>
          <w:rFonts w:asciiTheme="majorBidi" w:hAnsiTheme="majorBidi" w:cstheme="majorBidi"/>
          <w:spacing w:val="-2"/>
          <w:lang w:val="en-US"/>
        </w:rPr>
        <w:t xml:space="preserve"> </w:t>
      </w:r>
      <w:r w:rsidR="007B2298" w:rsidRPr="00E5257E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50328D" w:rsidRPr="00E5257E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491519" w:rsidRPr="00E5257E">
        <w:rPr>
          <w:rFonts w:asciiTheme="majorBidi" w:hAnsiTheme="majorBidi" w:cstheme="majorBidi"/>
          <w:spacing w:val="-2"/>
          <w:lang w:val="en-US"/>
        </w:rPr>
        <w:t>2566</w:t>
      </w:r>
      <w:r w:rsidR="00562118" w:rsidRPr="00E5257E">
        <w:rPr>
          <w:rFonts w:asciiTheme="majorBidi" w:hAnsiTheme="majorBidi" w:cstheme="majorBidi"/>
          <w:spacing w:val="-2"/>
          <w:lang w:val="en-US"/>
        </w:rPr>
        <w:t xml:space="preserve"> </w:t>
      </w:r>
      <w:r w:rsidRPr="00E5257E">
        <w:rPr>
          <w:rFonts w:asciiTheme="majorBidi" w:hAnsiTheme="majorBidi" w:cstheme="majorBidi"/>
          <w:spacing w:val="-2"/>
          <w:cs/>
        </w:rPr>
        <w:t>บริษัทย่อยได้จดภาระจำยอมในที่ดิน</w:t>
      </w:r>
      <w:r w:rsidRPr="00E5257E">
        <w:rPr>
          <w:rFonts w:asciiTheme="majorBidi" w:hAnsiTheme="majorBidi" w:cstheme="majorBidi"/>
          <w:spacing w:val="-2"/>
          <w:cs/>
          <w:lang w:val="en-US"/>
        </w:rPr>
        <w:t>รวมถึงยกที่ดินเป็นที่สาธารณะประโยชน์</w:t>
      </w:r>
      <w:r w:rsidRPr="00E5257E">
        <w:rPr>
          <w:rFonts w:asciiTheme="majorBidi" w:hAnsiTheme="majorBidi" w:cstheme="majorBidi"/>
          <w:spacing w:val="-2"/>
          <w:cs/>
        </w:rPr>
        <w:t>เป็นจำนวนเงิน</w:t>
      </w:r>
      <w:r w:rsidR="00050B07" w:rsidRPr="00E5257E">
        <w:rPr>
          <w:rFonts w:asciiTheme="majorBidi" w:hAnsiTheme="majorBidi" w:cstheme="majorBidi"/>
          <w:spacing w:val="-2"/>
          <w:cs/>
        </w:rPr>
        <w:t xml:space="preserve"> </w:t>
      </w:r>
      <w:r w:rsidR="00C61414" w:rsidRPr="00E5257E">
        <w:rPr>
          <w:rFonts w:asciiTheme="majorBidi" w:hAnsiTheme="majorBidi" w:cstheme="majorBidi"/>
          <w:spacing w:val="-2"/>
          <w:lang w:val="en-US"/>
        </w:rPr>
        <w:t>1</w:t>
      </w:r>
      <w:r w:rsidR="00050B07" w:rsidRPr="00E5257E">
        <w:rPr>
          <w:rFonts w:asciiTheme="majorBidi" w:hAnsiTheme="majorBidi" w:cstheme="majorBidi"/>
          <w:spacing w:val="-2"/>
          <w:cs/>
        </w:rPr>
        <w:t xml:space="preserve"> </w:t>
      </w:r>
      <w:r w:rsidRPr="00E5257E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Pr="00E5257E">
        <w:rPr>
          <w:rFonts w:asciiTheme="majorBidi" w:hAnsiTheme="majorBidi" w:cstheme="majorBidi"/>
          <w:spacing w:val="-2"/>
          <w:cs/>
        </w:rPr>
        <w:t xml:space="preserve"> </w:t>
      </w:r>
      <w:r w:rsidR="000E26FA" w:rsidRPr="00E5257E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491519" w:rsidRPr="00E5257E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E5257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4D61DA" w:rsidRPr="00E5257E">
        <w:rPr>
          <w:rFonts w:asciiTheme="majorBidi" w:hAnsiTheme="majorBidi" w:cstheme="majorBidi"/>
          <w:i/>
          <w:iCs/>
          <w:spacing w:val="-2"/>
          <w:lang w:val="en-US"/>
        </w:rPr>
        <w:t>21</w:t>
      </w:r>
      <w:r w:rsidR="00E26E15" w:rsidRPr="00E5257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E5257E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Pr="00E5257E">
        <w:rPr>
          <w:rFonts w:asciiTheme="majorBidi" w:hAnsiTheme="majorBidi" w:cstheme="majorBidi"/>
          <w:spacing w:val="-2"/>
          <w:cs/>
        </w:rPr>
        <w:t xml:space="preserve"> โดยได้รับค่าตอบแทนเป็นจำนวนเงิน </w:t>
      </w:r>
      <w:r w:rsidR="00C61414" w:rsidRPr="00E5257E">
        <w:rPr>
          <w:rFonts w:asciiTheme="majorBidi" w:hAnsiTheme="majorBidi" w:cstheme="majorBidi"/>
          <w:spacing w:val="-2"/>
          <w:lang w:val="en-US"/>
        </w:rPr>
        <w:t>1</w:t>
      </w:r>
      <w:r w:rsidR="00B261DB" w:rsidRPr="00E5257E">
        <w:rPr>
          <w:rFonts w:asciiTheme="majorBidi" w:hAnsiTheme="majorBidi" w:cstheme="majorBidi"/>
          <w:spacing w:val="-2"/>
          <w:lang w:val="en-US"/>
        </w:rPr>
        <w:t xml:space="preserve"> </w:t>
      </w:r>
      <w:r w:rsidRPr="00E5257E">
        <w:rPr>
          <w:rFonts w:asciiTheme="majorBidi" w:hAnsiTheme="majorBidi" w:cstheme="majorBidi"/>
          <w:spacing w:val="-2"/>
          <w:cs/>
        </w:rPr>
        <w:t xml:space="preserve">ล้านบาท </w:t>
      </w:r>
      <w:r w:rsidR="000E26FA" w:rsidRPr="00E5257E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491519" w:rsidRPr="00E5257E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E5257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4D61DA" w:rsidRPr="00E5257E">
        <w:rPr>
          <w:rFonts w:asciiTheme="majorBidi" w:hAnsiTheme="majorBidi" w:cstheme="majorBidi"/>
          <w:i/>
          <w:iCs/>
          <w:spacing w:val="-2"/>
          <w:lang w:val="en-US"/>
        </w:rPr>
        <w:t xml:space="preserve">22 </w:t>
      </w:r>
      <w:r w:rsidRPr="00E5257E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</w:p>
    <w:p w14:paraId="2506436F" w14:textId="77777777" w:rsidR="008D71C3" w:rsidRPr="00B53E40" w:rsidRDefault="008D71C3" w:rsidP="008D71C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55100FCE" w14:textId="664179CC" w:rsidR="000C48BC" w:rsidRPr="00E5257E" w:rsidRDefault="000C48BC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="Angsana New"/>
          <w:spacing w:val="-2"/>
        </w:rPr>
      </w:pPr>
      <w:r w:rsidRPr="00B53E40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B53E40">
        <w:rPr>
          <w:rFonts w:asciiTheme="majorBidi" w:hAnsiTheme="majorBidi" w:cstheme="majorBidi"/>
          <w:spacing w:val="-2"/>
          <w:cs/>
        </w:rPr>
        <w:t>มีสัญญาให้</w:t>
      </w:r>
      <w:r w:rsidRPr="00B53E40">
        <w:rPr>
          <w:rFonts w:asciiTheme="majorBidi" w:hAnsiTheme="majorBidi" w:cstheme="majorBidi"/>
          <w:spacing w:val="-2"/>
          <w:cs/>
          <w:lang w:val="en-US"/>
        </w:rPr>
        <w:t>กู้ยืมเงินแก่</w:t>
      </w:r>
      <w:r w:rsidRPr="00E5257E">
        <w:rPr>
          <w:rFonts w:asciiTheme="majorBidi" w:hAnsiTheme="majorBidi" w:cstheme="majorBidi"/>
          <w:spacing w:val="-2"/>
          <w:cs/>
          <w:lang w:val="en-US"/>
        </w:rPr>
        <w:t xml:space="preserve">บริษัทย่อยบางแห่งวงเงินรวม </w:t>
      </w:r>
      <w:r w:rsidR="00E0083D" w:rsidRPr="00E5257E">
        <w:rPr>
          <w:rFonts w:asciiTheme="majorBidi" w:hAnsiTheme="majorBidi" w:cstheme="majorBidi"/>
          <w:spacing w:val="-2"/>
          <w:lang w:val="en-US"/>
        </w:rPr>
        <w:t>3,025</w:t>
      </w:r>
      <w:r w:rsidR="00C13BE6" w:rsidRPr="00E5257E">
        <w:rPr>
          <w:rFonts w:asciiTheme="majorBidi" w:hAnsiTheme="majorBidi" w:cstheme="majorBidi"/>
          <w:spacing w:val="-2"/>
          <w:lang w:val="en-US"/>
        </w:rPr>
        <w:t xml:space="preserve"> </w:t>
      </w:r>
      <w:r w:rsidRPr="00E5257E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FE1C74" w:rsidRPr="00E5257E">
        <w:rPr>
          <w:rFonts w:asciiTheme="majorBidi" w:hAnsiTheme="majorBidi" w:cstheme="majorBidi"/>
          <w:spacing w:val="-2"/>
          <w:cs/>
          <w:lang w:val="en-US"/>
        </w:rPr>
        <w:t xml:space="preserve"> และมีสัญญากู้ยืมเงินจากบริษัทย่อยแห่งหนึ่งวงเงินรวม </w:t>
      </w:r>
      <w:r w:rsidR="00E0083D" w:rsidRPr="00E5257E">
        <w:rPr>
          <w:rFonts w:asciiTheme="majorBidi" w:hAnsiTheme="majorBidi" w:cstheme="majorBidi"/>
          <w:spacing w:val="-2"/>
          <w:lang w:val="en-US"/>
        </w:rPr>
        <w:t>500</w:t>
      </w:r>
      <w:r w:rsidR="004D61DA" w:rsidRPr="00E5257E">
        <w:rPr>
          <w:rFonts w:asciiTheme="majorBidi" w:hAnsiTheme="majorBidi" w:cstheme="majorBidi"/>
          <w:spacing w:val="-2"/>
          <w:lang w:val="en-US"/>
        </w:rPr>
        <w:t xml:space="preserve"> </w:t>
      </w:r>
      <w:r w:rsidR="00FE1C74" w:rsidRPr="00E5257E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F4402F" w:rsidRPr="00E5257E">
        <w:rPr>
          <w:rFonts w:asciiTheme="majorBidi" w:hAnsiTheme="majorBidi" w:cstheme="majorBidi"/>
          <w:spacing w:val="-2"/>
          <w:lang w:val="en-US"/>
        </w:rPr>
        <w:t xml:space="preserve"> </w:t>
      </w:r>
      <w:r w:rsidRPr="00E5257E">
        <w:rPr>
          <w:rFonts w:asciiTheme="majorBidi" w:hAnsiTheme="majorBidi" w:cstheme="majorBidi"/>
          <w:spacing w:val="-2"/>
          <w:cs/>
          <w:lang w:val="en-US"/>
        </w:rPr>
        <w:t xml:space="preserve">โดยคิดอัตราดอกเบี้ยขั้นต่ำของเงินกู้ลบด้วยร้อยละ </w:t>
      </w:r>
      <w:r w:rsidR="00491519" w:rsidRPr="00E5257E">
        <w:rPr>
          <w:rFonts w:asciiTheme="majorBidi" w:hAnsiTheme="majorBidi" w:cstheme="majorBidi"/>
          <w:spacing w:val="-2"/>
          <w:lang w:val="en-US"/>
        </w:rPr>
        <w:t>2</w:t>
      </w:r>
      <w:r w:rsidRPr="00E5257E">
        <w:rPr>
          <w:rFonts w:asciiTheme="majorBidi" w:hAnsiTheme="majorBidi" w:cstheme="majorBidi"/>
          <w:spacing w:val="-2"/>
          <w:lang w:val="en-US"/>
        </w:rPr>
        <w:t xml:space="preserve"> (MLR-</w:t>
      </w:r>
      <w:r w:rsidR="00491519" w:rsidRPr="00E5257E">
        <w:rPr>
          <w:rFonts w:asciiTheme="majorBidi" w:hAnsiTheme="majorBidi" w:cstheme="majorBidi"/>
          <w:spacing w:val="-2"/>
          <w:lang w:val="en-US"/>
        </w:rPr>
        <w:t>2</w:t>
      </w:r>
      <w:r w:rsidRPr="00E5257E">
        <w:rPr>
          <w:rFonts w:asciiTheme="majorBidi" w:hAnsiTheme="majorBidi" w:cstheme="majorBidi"/>
          <w:spacing w:val="-2"/>
          <w:lang w:val="en-US"/>
        </w:rPr>
        <w:t xml:space="preserve">%) </w:t>
      </w:r>
      <w:r w:rsidRPr="00E5257E">
        <w:rPr>
          <w:rFonts w:asciiTheme="majorBidi" w:hAnsiTheme="majorBidi" w:cstheme="majorBidi"/>
          <w:spacing w:val="-2"/>
          <w:cs/>
          <w:lang w:val="en-US"/>
        </w:rPr>
        <w:t>ต่อปี และสามารถเรียกชำระเงินคืนได้ทันที</w:t>
      </w:r>
    </w:p>
    <w:p w14:paraId="0BE94578" w14:textId="77777777" w:rsidR="00AD5C3A" w:rsidRPr="00884F62" w:rsidRDefault="00AD5C3A" w:rsidP="00884F62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52AB2CFA" w14:textId="7F7DE8EB" w:rsidR="00AD5C3A" w:rsidRPr="00CD3F5C" w:rsidRDefault="006C1DE0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="Angsana New"/>
          <w:spacing w:val="-2"/>
          <w:cs/>
        </w:rPr>
      </w:pPr>
      <w:r>
        <w:rPr>
          <w:rFonts w:asciiTheme="majorBidi" w:hAnsiTheme="majorBidi" w:cs="Angsana New" w:hint="cs"/>
          <w:spacing w:val="-2"/>
          <w:cs/>
        </w:rPr>
        <w:t xml:space="preserve">ในเดือนธันวาคม </w:t>
      </w:r>
      <w:r>
        <w:rPr>
          <w:rFonts w:asciiTheme="majorBidi" w:hAnsiTheme="majorBidi" w:cs="Angsana New"/>
          <w:spacing w:val="-2"/>
          <w:lang w:val="en-US"/>
        </w:rPr>
        <w:t xml:space="preserve">2565 </w:t>
      </w:r>
      <w:r>
        <w:rPr>
          <w:rFonts w:asciiTheme="majorBidi" w:hAnsiTheme="majorBidi" w:cs="Angsana New" w:hint="cs"/>
          <w:spacing w:val="-2"/>
          <w:cs/>
          <w:lang w:val="en-US"/>
        </w:rPr>
        <w:t xml:space="preserve">บริษัทย่อยได้ทำสัญญาจะซื้อจะขายสินทรัพย์ (ที่ดิน อาคาร อุปกรณ์ และอื่นๆ) เป็นจำนวนเงิน </w:t>
      </w:r>
      <w:r>
        <w:rPr>
          <w:rFonts w:asciiTheme="majorBidi" w:hAnsiTheme="majorBidi" w:cs="Angsana New"/>
          <w:spacing w:val="-2"/>
          <w:lang w:val="en-US"/>
        </w:rPr>
        <w:t xml:space="preserve">2,388 </w:t>
      </w:r>
      <w:r>
        <w:rPr>
          <w:rFonts w:asciiTheme="majorBidi" w:hAnsiTheme="majorBidi" w:cs="Angsana New" w:hint="cs"/>
          <w:spacing w:val="-2"/>
          <w:cs/>
          <w:lang w:val="en-US"/>
        </w:rPr>
        <w:t xml:space="preserve">ล้านบาท กับกิจการที่เกี่ยวข้องกันแห่งหนึ่ง ทั้งนี้ในเดือนพฤษภาคม </w:t>
      </w:r>
      <w:r>
        <w:rPr>
          <w:rFonts w:asciiTheme="majorBidi" w:hAnsiTheme="majorBidi" w:cs="Angsana New"/>
          <w:spacing w:val="-2"/>
          <w:lang w:val="en-US"/>
        </w:rPr>
        <w:t xml:space="preserve">2566 </w:t>
      </w:r>
      <w:r>
        <w:rPr>
          <w:rFonts w:asciiTheme="majorBidi" w:hAnsiTheme="majorBidi" w:cs="Angsana New" w:hint="cs"/>
          <w:spacing w:val="-2"/>
          <w:cs/>
          <w:lang w:val="en-US"/>
        </w:rPr>
        <w:t>บริษัทย่อยได้รับเงินจากการขายสินทรัพย์ดังกล่าวแล้ว</w:t>
      </w:r>
    </w:p>
    <w:p w14:paraId="7141E11B" w14:textId="249D32BC" w:rsidR="00B42FC9" w:rsidRPr="00CD3F5C" w:rsidRDefault="00B42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C6664C3" w14:textId="7440B3E2" w:rsidR="00A45E3C" w:rsidRPr="00DC65F4" w:rsidRDefault="001A60CA" w:rsidP="005E231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DC65F4">
        <w:rPr>
          <w:rFonts w:asciiTheme="majorBidi" w:hAnsiTheme="majorBidi" w:cstheme="majorBidi"/>
          <w:b/>
          <w:bCs/>
          <w:cs/>
        </w:rPr>
        <w:t>วงเงินสินเชื่อและ</w:t>
      </w:r>
      <w:r w:rsidR="00A45E3C" w:rsidRPr="00DC65F4">
        <w:rPr>
          <w:rFonts w:asciiTheme="majorBidi" w:hAnsiTheme="majorBidi" w:cstheme="majorBidi"/>
          <w:b/>
          <w:bCs/>
          <w:cs/>
        </w:rPr>
        <w:t>สินทรัพย์ใช้เป็นหลักประกัน</w:t>
      </w:r>
    </w:p>
    <w:p w14:paraId="0F3466D5" w14:textId="77777777" w:rsidR="000D3B2A" w:rsidRPr="00DC65F4" w:rsidRDefault="000D3B2A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B29F" w14:textId="4BDF070D" w:rsidR="00A45E3C" w:rsidRPr="00DC65F4" w:rsidRDefault="00A45E3C" w:rsidP="005E231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65F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491519" w:rsidRPr="0049151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0328D" w:rsidRPr="00DC65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B229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50328D" w:rsidRPr="00DC65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491519" w:rsidRPr="0049151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1A4E20" w:rsidRPr="00DC65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A5723" w:rsidRPr="00DC65F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DC65F4">
        <w:rPr>
          <w:rFonts w:asciiTheme="majorBidi" w:hAnsiTheme="majorBidi" w:cstheme="majorBidi"/>
          <w:sz w:val="30"/>
          <w:szCs w:val="30"/>
          <w:cs/>
          <w:lang w:bidi="th-TH"/>
        </w:rPr>
        <w:t>มีวงเงินสินเชื่อซึ่งนำสินทรัพย์ไปเป็นหลักประกัน ดังนี้</w:t>
      </w:r>
    </w:p>
    <w:p w14:paraId="54267545" w14:textId="77777777" w:rsidR="000D3B2A" w:rsidRPr="00DC65F4" w:rsidRDefault="000D3B2A" w:rsidP="005823E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38DEFDC" w14:textId="41C30EE0" w:rsidR="00B22000" w:rsidRPr="00DC65F4" w:rsidRDefault="00B22000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t xml:space="preserve">วงเงินเบิกเกินบัญชีจำนวน </w:t>
      </w:r>
      <w:r w:rsidR="00E5257E">
        <w:rPr>
          <w:rFonts w:asciiTheme="majorBidi" w:hAnsiTheme="majorBidi" w:cstheme="majorBidi"/>
          <w:lang w:val="en-US"/>
        </w:rPr>
        <w:t>5</w:t>
      </w:r>
      <w:r w:rsidRPr="00DC65F4">
        <w:rPr>
          <w:rFonts w:asciiTheme="majorBidi" w:hAnsiTheme="majorBidi" w:cstheme="majorBidi"/>
          <w:lang w:val="en-US"/>
        </w:rPr>
        <w:t xml:space="preserve"> </w:t>
      </w:r>
      <w:r w:rsidRPr="00DC65F4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DC65F4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Pr="00DC65F4">
        <w:rPr>
          <w:rFonts w:asciiTheme="majorBidi" w:hAnsiTheme="majorBidi" w:cstheme="majorBidi"/>
          <w:i/>
          <w:iCs/>
          <w:lang w:val="en-US"/>
        </w:rPr>
        <w:t xml:space="preserve"> </w:t>
      </w:r>
      <w:r w:rsidRPr="00DC65F4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Pr="00DC65F4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10</w:t>
      </w:r>
      <w:r w:rsidRPr="00DC65F4">
        <w:rPr>
          <w:rFonts w:asciiTheme="majorBidi" w:hAnsiTheme="majorBidi" w:cstheme="majorBidi"/>
          <w:i/>
          <w:iCs/>
        </w:rPr>
        <w:t xml:space="preserve"> </w:t>
      </w:r>
      <w:r w:rsidRPr="00DC65F4">
        <w:rPr>
          <w:rFonts w:asciiTheme="majorBidi" w:hAnsiTheme="majorBidi" w:cstheme="majorBidi"/>
          <w:i/>
          <w:iCs/>
          <w:cs/>
        </w:rPr>
        <w:t>ล้านบาท)</w:t>
      </w:r>
      <w:r w:rsidRPr="00DC65F4">
        <w:rPr>
          <w:rFonts w:asciiTheme="majorBidi" w:hAnsiTheme="majorBidi" w:cstheme="majorBidi"/>
          <w:i/>
          <w:iCs/>
        </w:rPr>
        <w:t xml:space="preserve"> </w:t>
      </w:r>
      <w:r w:rsidRPr="00DC65F4">
        <w:rPr>
          <w:rFonts w:asciiTheme="majorBidi" w:hAnsiTheme="majorBidi" w:cstheme="majorBidi"/>
          <w:cs/>
        </w:rPr>
        <w:t>สำหรับกลุ่มบริษัท</w:t>
      </w:r>
    </w:p>
    <w:p w14:paraId="24B49077" w14:textId="77777777" w:rsidR="002E635C" w:rsidRPr="00DC65F4" w:rsidRDefault="002E635C" w:rsidP="002E635C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</w:rPr>
      </w:pPr>
    </w:p>
    <w:p w14:paraId="100BA59B" w14:textId="2CF417FE" w:rsidR="00A45E3C" w:rsidRPr="00DC65F4" w:rsidRDefault="00A45E3C" w:rsidP="00986B58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t>วงเงินหนังสือค้ำประกันที่ออกโดย</w:t>
      </w:r>
      <w:r w:rsidR="00555DBD" w:rsidRPr="00DC65F4">
        <w:rPr>
          <w:rFonts w:asciiTheme="majorBidi" w:hAnsiTheme="majorBidi" w:cstheme="majorBidi" w:hint="cs"/>
          <w:cs/>
        </w:rPr>
        <w:t>สถาบันการเงิน</w:t>
      </w:r>
      <w:r w:rsidRPr="00DE061B">
        <w:rPr>
          <w:rFonts w:asciiTheme="majorBidi" w:hAnsiTheme="majorBidi" w:cstheme="majorBidi"/>
          <w:cs/>
        </w:rPr>
        <w:t xml:space="preserve">จำนวน </w:t>
      </w:r>
      <w:r w:rsidR="004B2956">
        <w:rPr>
          <w:rFonts w:ascii="Angsana New" w:hAnsi="Angsana New" w:cs="Angsana New"/>
          <w:lang w:val="en-US"/>
        </w:rPr>
        <w:t>3</w:t>
      </w:r>
      <w:r w:rsidR="002070D9" w:rsidRPr="00DC65F4">
        <w:rPr>
          <w:rFonts w:asciiTheme="majorBidi" w:hAnsiTheme="majorBidi" w:cstheme="majorBidi"/>
        </w:rPr>
        <w:t xml:space="preserve"> </w:t>
      </w:r>
      <w:r w:rsidR="00647556" w:rsidRPr="00DC65F4">
        <w:rPr>
          <w:rFonts w:asciiTheme="majorBidi" w:hAnsiTheme="majorBidi" w:cstheme="majorBidi"/>
          <w:cs/>
        </w:rPr>
        <w:t>ล้านบาท</w:t>
      </w:r>
      <w:r w:rsidR="005735BE" w:rsidRPr="00DC65F4">
        <w:rPr>
          <w:rFonts w:asciiTheme="majorBidi" w:hAnsiTheme="majorBidi" w:cstheme="majorBidi"/>
          <w: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ED0E17" w:rsidRPr="00DC65F4">
        <w:rPr>
          <w:rFonts w:asciiTheme="majorBidi" w:hAnsiTheme="majorBidi" w:cstheme="majorBidi"/>
          <w:i/>
          <w:iCs/>
        </w:rPr>
        <w:t xml:space="preserve"> </w:t>
      </w:r>
      <w:r w:rsidR="00ED0E17" w:rsidRPr="00DC65F4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685C4B" w:rsidRPr="00DC65F4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</w:t>
      </w:r>
      <w:r w:rsidR="00B22000" w:rsidRPr="00DC65F4">
        <w:rPr>
          <w:rFonts w:asciiTheme="majorBidi" w:hAnsiTheme="majorBidi" w:cstheme="majorBidi"/>
          <w:i/>
          <w:iCs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016</w:t>
      </w:r>
      <w:r w:rsidR="00662E5F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>ล้านบาท และ</w:t>
      </w:r>
      <w:r w:rsidR="00E43C81" w:rsidRPr="00DC65F4">
        <w:rPr>
          <w:rFonts w:asciiTheme="majorBidi" w:hAnsiTheme="majorBidi" w:cstheme="majorBidi"/>
          <w:i/>
          <w:iCs/>
        </w:rPr>
        <w:t xml:space="preserve">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4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 xml:space="preserve">ล้านเหรียญสหรัฐ (เทียบเท่า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139</w:t>
      </w:r>
      <w:r w:rsidR="002070D9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>ล้านบาท)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 xml:space="preserve">และ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65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 xml:space="preserve">ล้านอินเดียรูปี (เทียบเท่า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29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>ล้านบาท)</w:t>
      </w:r>
      <w:r w:rsidR="00685C4B" w:rsidRPr="00DC65F4">
        <w:rPr>
          <w:rFonts w:asciiTheme="majorBidi" w:hAnsiTheme="majorBidi" w:cstheme="majorBidi"/>
          <w:i/>
          <w:iCs/>
        </w:rPr>
        <w:t>)</w:t>
      </w:r>
      <w:r w:rsidR="00E842D4" w:rsidRPr="00DC65F4">
        <w:rPr>
          <w:rFonts w:asciiTheme="majorBidi" w:hAnsiTheme="majorBidi" w:cstheme="majorBidi"/>
        </w:rPr>
        <w:t xml:space="preserve"> </w:t>
      </w:r>
      <w:r w:rsidR="001E4C8E" w:rsidRPr="00DC65F4">
        <w:rPr>
          <w:rFonts w:asciiTheme="majorBidi" w:hAnsiTheme="majorBidi" w:cstheme="majorBidi"/>
          <w:cs/>
        </w:rPr>
        <w:t>สำหรับ</w:t>
      </w:r>
      <w:r w:rsidR="001A5723" w:rsidRPr="00DC65F4">
        <w:rPr>
          <w:rFonts w:asciiTheme="majorBidi" w:hAnsiTheme="majorBidi" w:cstheme="majorBidi"/>
          <w:cs/>
        </w:rPr>
        <w:t>กลุ่มบริษัท</w:t>
      </w:r>
    </w:p>
    <w:p w14:paraId="29DCD352" w14:textId="17DBE1F3" w:rsidR="00281CF4" w:rsidRPr="00DC65F4" w:rsidRDefault="00281CF4" w:rsidP="00986B58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rtl/>
          <w:cs/>
        </w:rPr>
      </w:pPr>
    </w:p>
    <w:p w14:paraId="17A3CA7B" w14:textId="1EF3A4A0" w:rsidR="00A45E3C" w:rsidRPr="006007E3" w:rsidRDefault="00A45E3C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t>วงเงินตั๋วสัญญาใช้เงินที่ออกโดย</w:t>
      </w:r>
      <w:r w:rsidR="00555DBD" w:rsidRPr="00DC65F4">
        <w:rPr>
          <w:rFonts w:asciiTheme="majorBidi" w:hAnsiTheme="majorBidi" w:cstheme="majorBidi" w:hint="cs"/>
          <w:cs/>
        </w:rPr>
        <w:t>สถา</w:t>
      </w:r>
      <w:r w:rsidR="00555DBD" w:rsidRPr="006007E3">
        <w:rPr>
          <w:rFonts w:asciiTheme="majorBidi" w:hAnsiTheme="majorBidi" w:cstheme="majorBidi" w:hint="cs"/>
          <w:cs/>
        </w:rPr>
        <w:t>บันการเงิน</w:t>
      </w:r>
      <w:r w:rsidRPr="006007E3">
        <w:rPr>
          <w:rFonts w:asciiTheme="majorBidi" w:hAnsiTheme="majorBidi" w:cstheme="majorBidi"/>
          <w:cs/>
        </w:rPr>
        <w:t>จำนวน</w:t>
      </w:r>
      <w:r w:rsidR="00EB07F9" w:rsidRPr="006007E3">
        <w:rPr>
          <w:rFonts w:asciiTheme="majorBidi" w:hAnsiTheme="majorBidi" w:cstheme="majorBidi"/>
          <w:cs/>
        </w:rPr>
        <w:t xml:space="preserve"> </w:t>
      </w:r>
      <w:r w:rsidR="004B2956">
        <w:rPr>
          <w:rFonts w:ascii="Angsana New" w:hAnsi="Angsana New" w:cs="Angsana New"/>
          <w:lang w:val="en-US"/>
        </w:rPr>
        <w:t>-</w:t>
      </w:r>
      <w:r w:rsidR="009F0555" w:rsidRPr="006007E3">
        <w:rPr>
          <w:rFonts w:asciiTheme="majorBidi" w:hAnsiTheme="majorBidi" w:cstheme="majorBidi"/>
          <w:lang w:val="en-US"/>
        </w:rPr>
        <w:t xml:space="preserve"> </w:t>
      </w:r>
      <w:r w:rsidR="00647556" w:rsidRPr="006007E3">
        <w:rPr>
          <w:rFonts w:asciiTheme="majorBidi" w:hAnsiTheme="majorBidi" w:cstheme="majorBidi"/>
          <w:cs/>
        </w:rPr>
        <w:t>ล้านบาท</w:t>
      </w:r>
      <w:r w:rsidR="008E58B2" w:rsidRPr="006007E3">
        <w:rPr>
          <w:rFonts w:asciiTheme="majorBidi" w:hAnsiTheme="majorBidi" w:cstheme="majorBidi"/>
          <w:lang w:val="en-US"/>
        </w:rPr>
        <w:t xml:space="preserve"> </w:t>
      </w:r>
      <w:r w:rsidR="008E58B2" w:rsidRPr="006007E3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ED0E17" w:rsidRPr="006007E3">
        <w:rPr>
          <w:rFonts w:asciiTheme="majorBidi" w:hAnsiTheme="majorBidi" w:cstheme="majorBidi"/>
          <w:i/>
          <w:iCs/>
          <w:lang w:val="en-US"/>
        </w:rPr>
        <w:t xml:space="preserve"> </w:t>
      </w:r>
      <w:r w:rsidR="00ED0E17" w:rsidRPr="006007E3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8E58B2" w:rsidRPr="006007E3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4</w:t>
      </w:r>
      <w:r w:rsidR="00B22000" w:rsidRPr="006007E3">
        <w:rPr>
          <w:rFonts w:asciiTheme="majorBidi" w:hAnsiTheme="majorBidi" w:cstheme="majorBidi"/>
          <w:i/>
          <w:iCs/>
          <w:lang w:val="en-US"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800</w:t>
      </w:r>
      <w:r w:rsidR="00B22000" w:rsidRPr="006007E3">
        <w:rPr>
          <w:rFonts w:asciiTheme="majorBidi" w:hAnsiTheme="majorBidi" w:cstheme="majorBidi"/>
          <w:i/>
          <w:iCs/>
          <w:lang w:val="en-US"/>
        </w:rPr>
        <w:t xml:space="preserve"> </w:t>
      </w:r>
      <w:r w:rsidR="008E58B2" w:rsidRPr="006007E3">
        <w:rPr>
          <w:rFonts w:asciiTheme="majorBidi" w:hAnsiTheme="majorBidi" w:cstheme="majorBidi"/>
          <w:i/>
          <w:iCs/>
          <w:cs/>
        </w:rPr>
        <w:t>ล้านบาท)</w:t>
      </w:r>
      <w:r w:rsidR="008E58B2" w:rsidRPr="006007E3">
        <w:rPr>
          <w:rFonts w:asciiTheme="majorBidi" w:hAnsiTheme="majorBidi" w:cstheme="majorBidi"/>
          <w:i/>
          <w:iCs/>
        </w:rPr>
        <w:t xml:space="preserve"> </w:t>
      </w:r>
      <w:r w:rsidRPr="006007E3">
        <w:rPr>
          <w:rFonts w:asciiTheme="majorBidi" w:hAnsiTheme="majorBidi" w:cstheme="majorBidi"/>
          <w:cs/>
        </w:rPr>
        <w:t>สำหรับ</w:t>
      </w:r>
      <w:r w:rsidR="001A5723" w:rsidRPr="006007E3">
        <w:rPr>
          <w:rFonts w:asciiTheme="majorBidi" w:hAnsiTheme="majorBidi" w:cstheme="majorBidi"/>
          <w:cs/>
        </w:rPr>
        <w:t>กลุ่มบริษัท</w:t>
      </w:r>
    </w:p>
    <w:p w14:paraId="019B946C" w14:textId="77777777" w:rsidR="000D3B2A" w:rsidRPr="006007E3" w:rsidRDefault="000D3B2A" w:rsidP="0077010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899AE81" w14:textId="25F9504E" w:rsidR="00A83E01" w:rsidRPr="00DC65F4" w:rsidRDefault="00C24596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6007E3">
        <w:rPr>
          <w:rFonts w:asciiTheme="majorBidi" w:hAnsiTheme="majorBidi" w:cstheme="majorBidi"/>
          <w:cs/>
        </w:rPr>
        <w:t>วงเงินสินเชื่ออื่น</w:t>
      </w:r>
      <w:r w:rsidR="00A83E01" w:rsidRPr="006007E3">
        <w:rPr>
          <w:rFonts w:asciiTheme="majorBidi" w:hAnsiTheme="majorBidi" w:cstheme="majorBidi"/>
          <w:cs/>
        </w:rPr>
        <w:t>จำนวน</w:t>
      </w:r>
      <w:r w:rsidR="00A32C1B" w:rsidRPr="006007E3">
        <w:rPr>
          <w:rFonts w:asciiTheme="majorBidi" w:hAnsiTheme="majorBidi" w:cstheme="majorBidi"/>
          <w:lang w:val="en-US"/>
        </w:rPr>
        <w:t xml:space="preserve"> </w:t>
      </w:r>
      <w:r w:rsidR="00B31C74" w:rsidRPr="00E5257E">
        <w:rPr>
          <w:rFonts w:ascii="Angsana New" w:hAnsi="Angsana New" w:cs="Angsana New"/>
          <w:lang w:val="en-US"/>
        </w:rPr>
        <w:t>-</w:t>
      </w:r>
      <w:r w:rsidR="00F81622" w:rsidRPr="006007E3">
        <w:rPr>
          <w:rFonts w:ascii="Angsana New" w:hAnsi="Angsana New" w:cs="Angsana New"/>
          <w:lang w:val="en-US"/>
        </w:rPr>
        <w:t xml:space="preserve"> </w:t>
      </w:r>
      <w:r w:rsidR="00647556" w:rsidRPr="006007E3">
        <w:rPr>
          <w:rFonts w:asciiTheme="majorBidi" w:hAnsiTheme="majorBidi" w:cstheme="majorBidi"/>
          <w:cs/>
        </w:rPr>
        <w:t>ล้าน</w:t>
      </w:r>
      <w:r w:rsidR="00647556" w:rsidRPr="00DC65F4">
        <w:rPr>
          <w:rFonts w:asciiTheme="majorBidi" w:hAnsiTheme="majorBidi" w:cstheme="majorBidi"/>
          <w:cs/>
        </w:rPr>
        <w:t>บาท</w:t>
      </w:r>
      <w:r w:rsidR="008E58B2" w:rsidRPr="00DC65F4">
        <w:rPr>
          <w:rFonts w:asciiTheme="majorBidi" w:hAnsiTheme="majorBidi" w:cstheme="majorBidi"/>
          <w:lang w:val="en-US"/>
        </w:rPr>
        <w:t xml:space="preserve"> </w:t>
      </w:r>
      <w:r w:rsidR="008E58B2" w:rsidRPr="00DC65F4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ED0E17" w:rsidRPr="00DC65F4">
        <w:rPr>
          <w:rFonts w:asciiTheme="majorBidi" w:hAnsiTheme="majorBidi" w:cstheme="majorBidi"/>
          <w:i/>
          <w:iCs/>
          <w:lang w:val="en-US"/>
        </w:rPr>
        <w:t xml:space="preserve"> </w:t>
      </w:r>
      <w:r w:rsidR="00ED0E17" w:rsidRPr="00DC65F4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8E58B2" w:rsidRPr="00DC65F4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</w:t>
      </w:r>
      <w:r w:rsidR="00B22000" w:rsidRPr="00DC65F4">
        <w:rPr>
          <w:rFonts w:asciiTheme="majorBidi" w:hAnsiTheme="majorBidi" w:cstheme="majorBidi"/>
          <w:i/>
          <w:iCs/>
          <w:lang w:val="en-US"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000</w:t>
      </w:r>
      <w:r w:rsidR="008E58B2" w:rsidRPr="00DC65F4">
        <w:rPr>
          <w:rFonts w:asciiTheme="majorBidi" w:hAnsiTheme="majorBidi" w:cstheme="majorBidi"/>
          <w:i/>
          <w:iCs/>
        </w:rPr>
        <w:t xml:space="preserve"> </w:t>
      </w:r>
      <w:r w:rsidR="008E58B2" w:rsidRPr="00DC65F4">
        <w:rPr>
          <w:rFonts w:asciiTheme="majorBidi" w:hAnsiTheme="majorBidi" w:cstheme="majorBidi"/>
          <w:i/>
          <w:iCs/>
          <w:cs/>
        </w:rPr>
        <w:t>ล้านบาท)</w:t>
      </w:r>
      <w:r w:rsidR="008E58B2" w:rsidRPr="00DC65F4">
        <w:rPr>
          <w:rFonts w:asciiTheme="majorBidi" w:hAnsiTheme="majorBidi" w:cstheme="majorBidi"/>
          <w:i/>
          <w:iCs/>
        </w:rPr>
        <w:t xml:space="preserve"> </w:t>
      </w:r>
      <w:r w:rsidR="00157481" w:rsidRPr="00DC65F4">
        <w:rPr>
          <w:rFonts w:asciiTheme="majorBidi" w:hAnsiTheme="majorBidi" w:cstheme="majorBidi"/>
          <w:cs/>
        </w:rPr>
        <w:t>สำหรับกลุ่มบริษัท</w:t>
      </w:r>
    </w:p>
    <w:p w14:paraId="4AC85857" w14:textId="52337A06" w:rsidR="000B0D0C" w:rsidRDefault="000B0D0C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DD0968" w14:textId="09BE8A5D" w:rsidR="00B53E40" w:rsidRDefault="00B53E40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CED25F" w14:textId="32697661" w:rsidR="00B53E40" w:rsidRDefault="00B53E40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2EF486C" w14:textId="00BA2145" w:rsidR="00B53E40" w:rsidRDefault="00B53E40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2F1DFDF" w14:textId="445ECD4D" w:rsidR="005C069C" w:rsidRPr="00DC65F4" w:rsidRDefault="000C4E1E" w:rsidP="00C306A6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lastRenderedPageBreak/>
        <w:t>รายละเอียดของหลักประกันซึ่งเป็นสินทรัพย์แสดงราคาตามบัญชี ดังนี้</w:t>
      </w:r>
    </w:p>
    <w:p w14:paraId="14260E75" w14:textId="77777777" w:rsidR="00666F74" w:rsidRPr="00DC65F4" w:rsidRDefault="00666F74" w:rsidP="00A51B1E">
      <w:pPr>
        <w:pStyle w:val="BodyTextIndent2"/>
        <w:spacing w:line="240" w:lineRule="auto"/>
        <w:ind w:left="547" w:firstLine="0"/>
        <w:jc w:val="lef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0A6D6D" w:rsidRPr="00CD3F5C" w14:paraId="38D76FD6" w14:textId="77777777" w:rsidTr="00EF0212">
        <w:tc>
          <w:tcPr>
            <w:tcW w:w="6210" w:type="dxa"/>
            <w:shd w:val="clear" w:color="auto" w:fill="auto"/>
          </w:tcPr>
          <w:p w14:paraId="13056AF0" w14:textId="77777777" w:rsidR="000A6D6D" w:rsidRPr="00CD3F5C" w:rsidRDefault="000A6D6D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1E427CB" w14:textId="77777777" w:rsidR="000A6D6D" w:rsidRPr="00CD3F5C" w:rsidRDefault="000A6D6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D3F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65E6" w:rsidRPr="00CD3F5C" w14:paraId="7B72BAE1" w14:textId="77777777" w:rsidTr="00EF0212">
        <w:tc>
          <w:tcPr>
            <w:tcW w:w="6210" w:type="dxa"/>
            <w:shd w:val="clear" w:color="auto" w:fill="auto"/>
          </w:tcPr>
          <w:p w14:paraId="3BEA3D75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448DBE" w14:textId="6662F74A" w:rsidR="00A965E6" w:rsidRPr="00CD3F5C" w:rsidRDefault="00491519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032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B22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4FE7C80" w14:textId="77777777" w:rsidR="00A965E6" w:rsidRPr="00CD3F5C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FB2978" w14:textId="73CF320D" w:rsidR="00A965E6" w:rsidRPr="00CD3F5C" w:rsidRDefault="00491519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965E6" w:rsidRPr="00CD3F5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965E6" w:rsidRPr="00CD3F5C" w14:paraId="6E9A0D18" w14:textId="77777777" w:rsidTr="00EF0212">
        <w:tc>
          <w:tcPr>
            <w:tcW w:w="6210" w:type="dxa"/>
            <w:shd w:val="clear" w:color="auto" w:fill="auto"/>
          </w:tcPr>
          <w:p w14:paraId="7B784538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045C5F" w14:textId="1ED4969C" w:rsidR="00A965E6" w:rsidRPr="00CD3F5C" w:rsidRDefault="00491519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258790F" w14:textId="77777777" w:rsidR="00A965E6" w:rsidRPr="00CD3F5C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7291868" w14:textId="64CA8218" w:rsidR="00A965E6" w:rsidRPr="00CD3F5C" w:rsidRDefault="00491519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965E6" w:rsidRPr="00CD3F5C" w14:paraId="7AAA51EC" w14:textId="77777777" w:rsidTr="00EF0212">
        <w:tc>
          <w:tcPr>
            <w:tcW w:w="6210" w:type="dxa"/>
            <w:shd w:val="clear" w:color="auto" w:fill="auto"/>
          </w:tcPr>
          <w:p w14:paraId="26F53E37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9609E6C" w14:textId="71EA1C67" w:rsidR="00642C4F" w:rsidRPr="00CD3F5C" w:rsidRDefault="00A965E6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1622" w:rsidRPr="00CD3F5C" w14:paraId="56CFCD15" w14:textId="77777777" w:rsidTr="00EF0212">
        <w:tc>
          <w:tcPr>
            <w:tcW w:w="6210" w:type="dxa"/>
            <w:shd w:val="clear" w:color="auto" w:fill="auto"/>
          </w:tcPr>
          <w:p w14:paraId="7315CFE1" w14:textId="6ED4E4D3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26D4E267" w14:textId="7132CF9B" w:rsidR="00F81622" w:rsidRPr="006007E3" w:rsidRDefault="00E5257E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FFE400A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EBA96E" w14:textId="125E77C4" w:rsidR="00F81622" w:rsidRPr="00CD3F5C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81622" w:rsidRPr="00CD3F5C" w14:paraId="756F5396" w14:textId="77777777" w:rsidTr="00EF0212">
        <w:tc>
          <w:tcPr>
            <w:tcW w:w="6210" w:type="dxa"/>
            <w:shd w:val="clear" w:color="auto" w:fill="auto"/>
          </w:tcPr>
          <w:p w14:paraId="6FD5B58B" w14:textId="632A830E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4A2994B" w14:textId="0D4B3657" w:rsidR="00F81622" w:rsidRPr="00E5257E" w:rsidRDefault="00E029A9" w:rsidP="00E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FBF92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C4F81D" w14:textId="2DBFF56D" w:rsidR="00F81622" w:rsidRPr="00CD3F5C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F81622" w:rsidRPr="00CD3F5C" w14:paraId="3CEE9FDA" w14:textId="77777777" w:rsidTr="00EF0212">
        <w:tc>
          <w:tcPr>
            <w:tcW w:w="6210" w:type="dxa"/>
            <w:shd w:val="clear" w:color="auto" w:fill="auto"/>
          </w:tcPr>
          <w:p w14:paraId="7CFB7C96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CD3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(ที่ดินและสิ่งปลูกสร้าง)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77E27" w14:textId="19705431" w:rsidR="00F81622" w:rsidRPr="00E5257E" w:rsidRDefault="00E029A9" w:rsidP="00E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25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7B28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8470F7" w14:textId="556B0D02" w:rsidR="00F81622" w:rsidRPr="00CD3F5C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1622" w:rsidRPr="00CD3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F81622" w:rsidRPr="00CD3F5C" w14:paraId="42E00257" w14:textId="77777777" w:rsidTr="00EF0212">
        <w:tc>
          <w:tcPr>
            <w:tcW w:w="6210" w:type="dxa"/>
            <w:shd w:val="clear" w:color="auto" w:fill="auto"/>
          </w:tcPr>
          <w:p w14:paraId="29774C28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16BD4" w14:textId="2B161DED" w:rsidR="00F81622" w:rsidRPr="006007E3" w:rsidRDefault="00E5257E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18280EE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8E6ED" w14:textId="34E7C3E7" w:rsidR="00F81622" w:rsidRPr="006E1BE4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70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</w:tr>
    </w:tbl>
    <w:p w14:paraId="26C6A131" w14:textId="77777777" w:rsidR="006D0357" w:rsidRPr="00CD3F5C" w:rsidRDefault="006D0357" w:rsidP="00A51B1E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22A99F" w14:textId="77777777" w:rsidR="00A965E6" w:rsidRPr="00CD3F5C" w:rsidRDefault="00A965E6" w:rsidP="006304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</w:t>
      </w:r>
      <w:r w:rsidR="00E8027F" w:rsidRPr="00CD3F5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วงเงินสินเชื่อ</w:t>
      </w:r>
      <w:r w:rsidR="00F84F22" w:rsidRPr="00CD3F5C">
        <w:rPr>
          <w:rFonts w:asciiTheme="majorBidi" w:hAnsiTheme="majorBidi" w:cstheme="majorBidi"/>
          <w:sz w:val="30"/>
          <w:szCs w:val="30"/>
          <w:cs/>
          <w:lang w:bidi="th-TH"/>
        </w:rPr>
        <w:t>บางส่วน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ของบริษัทย่อยค้ำประกันโดย</w:t>
      </w:r>
      <w:r w:rsidR="005D491C" w:rsidRPr="00CD3F5C">
        <w:rPr>
          <w:rFonts w:asciiTheme="majorBidi" w:hAnsiTheme="majorBidi" w:cstheme="majorBidi"/>
          <w:sz w:val="30"/>
          <w:szCs w:val="30"/>
          <w:cs/>
          <w:lang w:bidi="th-TH"/>
        </w:rPr>
        <w:t>บริษัทและ</w:t>
      </w:r>
      <w:r w:rsidR="000802EA" w:rsidRPr="00CD3F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พฤกษา เรียลเอสเตท</w:t>
      </w:r>
      <w:r w:rsidR="000802EA" w:rsidRPr="00CD3F5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</w:rPr>
        <w:t>(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  <w:lang w:bidi="th-TH"/>
        </w:rPr>
        <w:t>มหาชน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</w:rPr>
        <w:t>)</w:t>
      </w:r>
    </w:p>
    <w:p w14:paraId="3FAA0CBC" w14:textId="77777777" w:rsidR="0063049F" w:rsidRPr="00CD3F5C" w:rsidRDefault="0063049F" w:rsidP="0063049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DFC3C7D" w14:textId="2C2FB53F" w:rsidR="00817117" w:rsidRDefault="00817117" w:rsidP="0081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87E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30</w:t>
      </w:r>
      <w:r w:rsidR="0050328D">
        <w:rPr>
          <w:rFonts w:asciiTheme="majorBidi" w:hAnsiTheme="majorBidi" w:cstheme="majorBidi"/>
          <w:sz w:val="30"/>
          <w:szCs w:val="30"/>
        </w:rPr>
        <w:t xml:space="preserve"> </w:t>
      </w:r>
      <w:r w:rsidR="007B229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032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1519" w:rsidRPr="00491519">
        <w:rPr>
          <w:rFonts w:asciiTheme="majorBidi" w:hAnsiTheme="majorBidi" w:cstheme="majorBidi"/>
          <w:sz w:val="30"/>
          <w:szCs w:val="30"/>
        </w:rPr>
        <w:t>2566</w:t>
      </w:r>
      <w:r w:rsidRPr="00087E0D">
        <w:rPr>
          <w:rFonts w:asciiTheme="majorBidi" w:hAnsiTheme="majorBidi" w:cstheme="majorBidi"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5032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029A9" w:rsidRPr="00E5257E">
        <w:rPr>
          <w:rFonts w:asciiTheme="majorBidi" w:hAnsiTheme="majorBidi" w:cstheme="majorBidi"/>
          <w:sz w:val="30"/>
          <w:szCs w:val="30"/>
        </w:rPr>
        <w:t>21,</w:t>
      </w:r>
      <w:r w:rsidR="00BE02FB">
        <w:rPr>
          <w:rFonts w:asciiTheme="majorBidi" w:hAnsiTheme="majorBidi" w:cstheme="majorBidi"/>
          <w:sz w:val="30"/>
          <w:szCs w:val="30"/>
        </w:rPr>
        <w:t>61</w:t>
      </w:r>
      <w:r w:rsidR="00E10450">
        <w:rPr>
          <w:rFonts w:asciiTheme="majorBidi" w:hAnsiTheme="majorBidi" w:cstheme="majorBidi"/>
          <w:sz w:val="30"/>
          <w:szCs w:val="30"/>
        </w:rPr>
        <w:t>8</w:t>
      </w:r>
      <w:r w:rsidR="004E725A">
        <w:rPr>
          <w:rFonts w:asciiTheme="majorBidi" w:hAnsiTheme="majorBidi" w:cstheme="majorBidi"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72EDB">
        <w:rPr>
          <w:rFonts w:asciiTheme="majorBidi" w:hAnsiTheme="majorBidi" w:cstheme="majorBidi"/>
          <w:sz w:val="30"/>
          <w:szCs w:val="30"/>
        </w:rPr>
        <w:br/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838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ล้านเหรียญสหรัฐ (เทียบเท่า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139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 และ</w:t>
      </w:r>
      <w:r w:rsidR="005032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65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ล้านอินเดียรูปี (เทียบเท่า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29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ล้านบาท))</w:t>
      </w:r>
    </w:p>
    <w:p w14:paraId="1D9F8AEB" w14:textId="29E7B665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D0E51" w14:textId="5C2B1A28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75D79" w14:textId="55E9EF34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A8EA9" w14:textId="008FAB09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1303E" w14:textId="1CC4884D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DC5C8" w14:textId="378956A5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DD6F4" w14:textId="35BC0E68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755D" w14:textId="23803280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E1772" w14:textId="057613B6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ECF70" w14:textId="07C8B683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E6342" w14:textId="7681695B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3D273" w14:textId="569D727F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E617A" w14:textId="012E8261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C7CDB" w14:textId="415ED18D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9D421" w14:textId="77777777" w:rsidR="00B53E40" w:rsidRP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DC739" w14:textId="4EE2E924" w:rsidR="00A45E3C" w:rsidRPr="00CD3F5C" w:rsidRDefault="00CC7E7D" w:rsidP="00C57ABB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อสังหาริมทรัพย์พัฒนาเพื่อขาย</w:t>
      </w:r>
    </w:p>
    <w:p w14:paraId="4C257550" w14:textId="77777777" w:rsidR="009131FD" w:rsidRPr="007E6335" w:rsidRDefault="009131FD" w:rsidP="00630222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ajorBidi" w:hAnsiTheme="majorBidi" w:cs="Angsana New"/>
          <w:b/>
          <w:bCs/>
          <w:sz w:val="24"/>
          <w:szCs w:val="24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9131FD" w:rsidRPr="00CD3F5C" w14:paraId="70725128" w14:textId="77777777" w:rsidTr="0050328D">
        <w:trPr>
          <w:tblHeader/>
        </w:trPr>
        <w:tc>
          <w:tcPr>
            <w:tcW w:w="5220" w:type="dxa"/>
          </w:tcPr>
          <w:p w14:paraId="54124E4F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31B24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58452A3D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31FD" w:rsidRPr="00CD3F5C" w14:paraId="6EB535DB" w14:textId="77777777" w:rsidTr="0050328D">
        <w:trPr>
          <w:tblHeader/>
        </w:trPr>
        <w:tc>
          <w:tcPr>
            <w:tcW w:w="5220" w:type="dxa"/>
          </w:tcPr>
          <w:p w14:paraId="6D128E75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00E85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369F36F" w14:textId="67E882A5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229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14:paraId="52ACD18C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EFDB19" w14:textId="21487677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31F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1FD"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131FD" w:rsidRPr="00CD3F5C" w14:paraId="5E7E12EE" w14:textId="77777777" w:rsidTr="0050328D">
        <w:trPr>
          <w:tblHeader/>
        </w:trPr>
        <w:tc>
          <w:tcPr>
            <w:tcW w:w="5220" w:type="dxa"/>
          </w:tcPr>
          <w:p w14:paraId="6CA0540E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585E9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DAF19FA" w14:textId="51ED1F2A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41847FF6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32DC8D3" w14:textId="4F3F79F9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131FD" w:rsidRPr="00CD3F5C" w14:paraId="736741C6" w14:textId="77777777" w:rsidTr="0050328D">
        <w:trPr>
          <w:tblHeader/>
        </w:trPr>
        <w:tc>
          <w:tcPr>
            <w:tcW w:w="5220" w:type="dxa"/>
          </w:tcPr>
          <w:p w14:paraId="25A90ADB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23797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12EB995D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5F0E" w:rsidRPr="00CD3F5C" w14:paraId="035921C7" w14:textId="77777777" w:rsidTr="0050328D">
        <w:tc>
          <w:tcPr>
            <w:tcW w:w="5220" w:type="dxa"/>
          </w:tcPr>
          <w:p w14:paraId="5B534396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454B8AC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13D5687" w14:textId="40E5779F" w:rsidR="00B95F0E" w:rsidRPr="00B84653" w:rsidRDefault="0099522D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4</w:t>
            </w:r>
            <w:r w:rsidR="00B07CD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092D7427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FCDC05B" w14:textId="290D648C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B95F0E" w:rsidRPr="00CD3F5C" w14:paraId="612E02A9" w14:textId="77777777" w:rsidTr="0050328D">
        <w:tc>
          <w:tcPr>
            <w:tcW w:w="5220" w:type="dxa"/>
          </w:tcPr>
          <w:p w14:paraId="0D71840C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56E36F0A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E27B2B0" w14:textId="6107DA00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88" w:type="dxa"/>
          </w:tcPr>
          <w:p w14:paraId="03FF04E6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96BA1E0" w14:textId="35E530D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B95F0E" w:rsidRPr="00CD3F5C" w14:paraId="262B5C24" w14:textId="77777777" w:rsidTr="0050328D">
        <w:tc>
          <w:tcPr>
            <w:tcW w:w="5220" w:type="dxa"/>
          </w:tcPr>
          <w:p w14:paraId="3D290A00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A717E76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F0D5441" w14:textId="77777777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D65FDDB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CC895E6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F0E" w:rsidRPr="00CD3F5C" w14:paraId="5269563C" w14:textId="77777777" w:rsidTr="0050328D">
        <w:tc>
          <w:tcPr>
            <w:tcW w:w="5220" w:type="dxa"/>
          </w:tcPr>
          <w:p w14:paraId="687AA4C5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41015A6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81B535A" w14:textId="771FFD16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13,717</w:t>
            </w:r>
          </w:p>
        </w:tc>
        <w:tc>
          <w:tcPr>
            <w:tcW w:w="288" w:type="dxa"/>
          </w:tcPr>
          <w:p w14:paraId="0B597991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299694D" w14:textId="3FA989FF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B95F0E" w:rsidRPr="00CD3F5C" w14:paraId="36860295" w14:textId="77777777" w:rsidTr="0050328D">
        <w:tc>
          <w:tcPr>
            <w:tcW w:w="5220" w:type="dxa"/>
          </w:tcPr>
          <w:p w14:paraId="2E1E1C88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54396AFE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9CA6718" w14:textId="457EE1B4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288" w:type="dxa"/>
          </w:tcPr>
          <w:p w14:paraId="24E1CEE0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5CA21F9" w14:textId="20BBE3E2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B95F0E" w:rsidRPr="00CD3F5C" w14:paraId="402BA6C4" w14:textId="77777777" w:rsidTr="0050328D">
        <w:tc>
          <w:tcPr>
            <w:tcW w:w="5220" w:type="dxa"/>
          </w:tcPr>
          <w:p w14:paraId="4E1DDFA6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6B19D51E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911DCBA" w14:textId="0004FD4E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88" w:type="dxa"/>
          </w:tcPr>
          <w:p w14:paraId="1D4DBD17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5BD5F3" w14:textId="57B6443E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B95F0E" w:rsidRPr="00CD3F5C" w14:paraId="2A9FEB72" w14:textId="77777777" w:rsidTr="0050328D">
        <w:tc>
          <w:tcPr>
            <w:tcW w:w="5220" w:type="dxa"/>
          </w:tcPr>
          <w:p w14:paraId="65A97EB9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326F7106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84FC9A5" w14:textId="06CF805A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1,705</w:t>
            </w:r>
          </w:p>
        </w:tc>
        <w:tc>
          <w:tcPr>
            <w:tcW w:w="288" w:type="dxa"/>
          </w:tcPr>
          <w:p w14:paraId="27F7B04F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43399CB" w14:textId="7D2BEF9B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B95F0E" w:rsidRPr="00CD3F5C" w14:paraId="7C3423A5" w14:textId="77777777" w:rsidTr="0050328D">
        <w:tc>
          <w:tcPr>
            <w:tcW w:w="5220" w:type="dxa"/>
          </w:tcPr>
          <w:p w14:paraId="54184111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4184FC0C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5C62E27" w14:textId="0EB452EC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1,50</w:t>
            </w:r>
            <w:r w:rsidR="00B07CD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3EE5672F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1B447D3" w14:textId="0F56437A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B95F0E" w:rsidRPr="00CD3F5C" w14:paraId="5CF59464" w14:textId="77777777" w:rsidTr="0050328D">
        <w:tc>
          <w:tcPr>
            <w:tcW w:w="5220" w:type="dxa"/>
          </w:tcPr>
          <w:p w14:paraId="77486168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ECDDC47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A884F42" w14:textId="63FDC78B" w:rsidR="00B95F0E" w:rsidRPr="00B84653" w:rsidRDefault="00C15B2D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8" w:type="dxa"/>
          </w:tcPr>
          <w:p w14:paraId="4A556B0C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9F87D8E" w14:textId="3F1334D7" w:rsidR="00B95F0E" w:rsidRPr="0050328D" w:rsidRDefault="00C15B2D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F270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95F0E" w:rsidRPr="00CD3F5C" w14:paraId="78AEF181" w14:textId="77777777" w:rsidTr="0050328D">
        <w:tc>
          <w:tcPr>
            <w:tcW w:w="5220" w:type="dxa"/>
          </w:tcPr>
          <w:p w14:paraId="544A9811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8B8EA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59AC2B2" w14:textId="0DF145F6" w:rsidR="00B95F0E" w:rsidRPr="00B84653" w:rsidRDefault="00C15B2D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19,158</w:t>
            </w:r>
          </w:p>
        </w:tc>
        <w:tc>
          <w:tcPr>
            <w:tcW w:w="288" w:type="dxa"/>
          </w:tcPr>
          <w:p w14:paraId="7D2C10C2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E8BEA79" w14:textId="7AC280FE" w:rsidR="00B95F0E" w:rsidRPr="0050328D" w:rsidRDefault="00C15B2D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21,686</w:t>
            </w:r>
          </w:p>
        </w:tc>
      </w:tr>
      <w:tr w:rsidR="00B95F0E" w:rsidRPr="00CD3F5C" w14:paraId="1E9EFA82" w14:textId="77777777" w:rsidTr="0050328D">
        <w:tc>
          <w:tcPr>
            <w:tcW w:w="5220" w:type="dxa"/>
          </w:tcPr>
          <w:p w14:paraId="6A73E1FD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7AB19820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25EF13" w14:textId="38B382AA" w:rsidR="00B95F0E" w:rsidRPr="00B84653" w:rsidRDefault="00C15B2D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288" w:type="dxa"/>
          </w:tcPr>
          <w:p w14:paraId="6C5171A9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B823E5C" w14:textId="70C378AD" w:rsidR="00B95F0E" w:rsidRPr="0050328D" w:rsidRDefault="00C15B2D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11,395</w:t>
            </w:r>
          </w:p>
        </w:tc>
      </w:tr>
      <w:tr w:rsidR="00B95F0E" w:rsidRPr="00CD3F5C" w14:paraId="4C1F1F68" w14:textId="77777777" w:rsidTr="00176297">
        <w:tc>
          <w:tcPr>
            <w:tcW w:w="5220" w:type="dxa"/>
          </w:tcPr>
          <w:p w14:paraId="53FD11B6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E9D4DB5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3BAE361" w14:textId="2014D68B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="Angsana New" w:hAnsi="Angsana New"/>
                <w:sz w:val="30"/>
                <w:szCs w:val="30"/>
              </w:rPr>
              <w:t>12,543</w:t>
            </w:r>
          </w:p>
        </w:tc>
        <w:tc>
          <w:tcPr>
            <w:tcW w:w="288" w:type="dxa"/>
          </w:tcPr>
          <w:p w14:paraId="13B1FD26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E49466A" w14:textId="6531E392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B95F0E" w:rsidRPr="00CD3F5C" w14:paraId="27ADE463" w14:textId="77777777" w:rsidTr="0050328D">
        <w:tc>
          <w:tcPr>
            <w:tcW w:w="5220" w:type="dxa"/>
          </w:tcPr>
          <w:p w14:paraId="6104BCE2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DCF1DB8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DB3D9BC" w14:textId="031DA6C4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</w:t>
            </w:r>
            <w:r w:rsidR="0099522D" w:rsidRPr="00B8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88" w:type="dxa"/>
          </w:tcPr>
          <w:p w14:paraId="57B4DC7C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07B5D0F" w14:textId="19DB1689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</w:tr>
      <w:tr w:rsidR="00B95F0E" w:rsidRPr="00CD3F5C" w14:paraId="526145CC" w14:textId="77777777" w:rsidTr="0050328D">
        <w:tc>
          <w:tcPr>
            <w:tcW w:w="5220" w:type="dxa"/>
          </w:tcPr>
          <w:p w14:paraId="551F7EEF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34556FEA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CB33CB9" w14:textId="56D51385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288" w:type="dxa"/>
          </w:tcPr>
          <w:p w14:paraId="132D6172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F001CE4" w14:textId="5EB8F3CA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5F0E" w:rsidRPr="00CD3F5C" w14:paraId="53DAB4B4" w14:textId="77777777" w:rsidTr="0050328D">
        <w:tc>
          <w:tcPr>
            <w:tcW w:w="5220" w:type="dxa"/>
          </w:tcPr>
          <w:p w14:paraId="78BF7D52" w14:textId="77777777" w:rsidR="00B95F0E" w:rsidRPr="0050328D" w:rsidRDefault="00B95F0E" w:rsidP="00B95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537A74D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31A2032" w14:textId="207E9714" w:rsidR="00B95F0E" w:rsidRPr="00B84653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</w:t>
            </w:r>
            <w:r w:rsidR="0099522D" w:rsidRPr="00B8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88" w:type="dxa"/>
          </w:tcPr>
          <w:p w14:paraId="3C51F53B" w14:textId="77777777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F39B4D2" w14:textId="183F4726" w:rsidR="00B95F0E" w:rsidRPr="0050328D" w:rsidRDefault="00B95F0E" w:rsidP="00B9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</w:p>
        </w:tc>
      </w:tr>
    </w:tbl>
    <w:p w14:paraId="3E9B341B" w14:textId="77777777" w:rsidR="009131FD" w:rsidRPr="007E6335" w:rsidRDefault="009131FD" w:rsidP="00913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DB6692" w14:textId="31E1CB48" w:rsidR="00424FC2" w:rsidRPr="00CD3F5C" w:rsidRDefault="003E34F4" w:rsidP="00CA401F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  <w:r w:rsidR="00B53E40">
        <w:rPr>
          <w:rFonts w:asciiTheme="majorBidi" w:hAnsiTheme="majorBidi" w:cstheme="majorBidi" w:hint="cs"/>
          <w:b/>
          <w:bCs/>
          <w:cs/>
        </w:rPr>
        <w:t xml:space="preserve"> บริษัทร่วม</w:t>
      </w:r>
      <w:r w:rsidR="00764679" w:rsidRPr="00CD3F5C">
        <w:rPr>
          <w:rFonts w:asciiTheme="majorBidi" w:hAnsiTheme="majorBidi" w:cstheme="majorBidi"/>
          <w:b/>
          <w:bCs/>
          <w:cs/>
        </w:rPr>
        <w:t>และการร่วมค้า</w:t>
      </w:r>
    </w:p>
    <w:p w14:paraId="36B09E16" w14:textId="1BEC3BBC" w:rsidR="00A30995" w:rsidRPr="007E6335" w:rsidRDefault="00A30995" w:rsidP="00D44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4C4D077" w14:textId="77777777" w:rsidR="00A30995" w:rsidRPr="00544EBF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4E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622CE53F" w14:textId="77777777" w:rsidR="00C33520" w:rsidRPr="007E6335" w:rsidRDefault="00C33520" w:rsidP="0009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A441C26" w14:textId="77777777" w:rsidR="00552E41" w:rsidRDefault="00AD4BDD" w:rsidP="00552E4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C44D99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ในเดือนมีนาคม </w:t>
      </w:r>
      <w:r w:rsidR="00491519" w:rsidRPr="00C44D99">
        <w:rPr>
          <w:rFonts w:asciiTheme="majorBidi" w:hAnsiTheme="majorBidi" w:cstheme="majorBidi"/>
          <w:sz w:val="30"/>
          <w:szCs w:val="30"/>
          <w:lang w:val="x-none" w:eastAsia="x-none"/>
        </w:rPr>
        <w:t>2566</w:t>
      </w:r>
      <w:r w:rsidRPr="00C44D99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บริษัท วิมุต โฮลดิ้ง จำกัด ซึ่งเป็นบริษัทย่อยทางตรง ได้จดทะเบียนจัดตั้งบริษัท วิมุต</w:t>
      </w:r>
      <w:r w:rsidRPr="00C44D99">
        <w:rPr>
          <w:rFonts w:asciiTheme="majorBidi" w:hAnsiTheme="majorBidi"/>
          <w:sz w:val="30"/>
          <w:szCs w:val="30"/>
          <w:cs/>
        </w:rPr>
        <w:t xml:space="preserve"> ฟาร์มาซี โซลูชั่น จำกัด มีทุนจดทะเบียนจำนวน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5</w:t>
      </w:r>
      <w:r w:rsidRPr="00C44D99">
        <w:rPr>
          <w:rFonts w:asciiTheme="majorBidi" w:hAnsiTheme="majorBidi"/>
          <w:sz w:val="30"/>
          <w:szCs w:val="30"/>
          <w:cs/>
        </w:rPr>
        <w:t xml:space="preserve"> ล้านบาท ซึ่งเป็นบริษัทจำกัดในประเทศไทย โดยบริษัท วิมุต โฮลดิ้ง จำกัด ถือหุ้นในอัตราร้อยละ </w:t>
      </w:r>
      <w:r w:rsidR="00491519" w:rsidRPr="00C44D99">
        <w:rPr>
          <w:rFonts w:asciiTheme="majorBidi" w:hAnsiTheme="majorBidi"/>
          <w:sz w:val="30"/>
          <w:szCs w:val="30"/>
        </w:rPr>
        <w:t>99</w:t>
      </w:r>
      <w:r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99</w:t>
      </w:r>
      <w:r w:rsidRPr="00C44D99">
        <w:rPr>
          <w:rFonts w:asciiTheme="majorBidi" w:hAnsiTheme="majorBidi"/>
          <w:sz w:val="30"/>
          <w:szCs w:val="30"/>
          <w:cs/>
        </w:rPr>
        <w:t xml:space="preserve"> ของทุนจดทะเบียน และซื้อหุ้นในบริษัท เทพธัญญภา จำกัด จำนวน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305</w:t>
      </w:r>
      <w:r w:rsidRPr="00C44D99">
        <w:rPr>
          <w:rFonts w:asciiTheme="majorBidi" w:hAnsiTheme="majorBidi"/>
          <w:sz w:val="30"/>
          <w:szCs w:val="30"/>
        </w:rPr>
        <w:t>,</w:t>
      </w:r>
      <w:r w:rsidR="00491519" w:rsidRPr="00C44D99">
        <w:rPr>
          <w:rFonts w:asciiTheme="majorBidi" w:hAnsiTheme="majorBidi"/>
          <w:sz w:val="30"/>
          <w:szCs w:val="30"/>
        </w:rPr>
        <w:t>222</w:t>
      </w:r>
      <w:r w:rsidRPr="00C44D99">
        <w:rPr>
          <w:rFonts w:asciiTheme="majorBidi" w:hAnsiTheme="majorBidi"/>
          <w:sz w:val="30"/>
          <w:szCs w:val="30"/>
        </w:rPr>
        <w:t xml:space="preserve"> </w:t>
      </w:r>
      <w:r w:rsidRPr="00C44D99">
        <w:rPr>
          <w:rFonts w:asciiTheme="majorBidi" w:hAnsiTheme="majorBidi"/>
          <w:sz w:val="30"/>
          <w:szCs w:val="30"/>
          <w:cs/>
        </w:rPr>
        <w:t>หุ้น เป็นจำนวนเงิน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7</w:t>
      </w:r>
      <w:r w:rsidR="007E6335"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9</w:t>
      </w:r>
      <w:r w:rsidRPr="00C44D9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B31236" w:rsidRPr="00C44D99">
        <w:rPr>
          <w:rFonts w:asciiTheme="majorBidi" w:hAnsiTheme="majorBidi" w:hint="cs"/>
          <w:sz w:val="30"/>
          <w:szCs w:val="30"/>
          <w:cs/>
        </w:rPr>
        <w:t xml:space="preserve">ต่อมาในเดือนมิถุนายน </w:t>
      </w:r>
      <w:r w:rsidR="00491519" w:rsidRPr="00C44D99">
        <w:rPr>
          <w:rFonts w:asciiTheme="majorBidi" w:hAnsiTheme="majorBidi"/>
          <w:sz w:val="30"/>
          <w:szCs w:val="30"/>
        </w:rPr>
        <w:t>2566</w:t>
      </w:r>
      <w:r w:rsidR="00B31236" w:rsidRPr="00C44D99">
        <w:rPr>
          <w:rFonts w:asciiTheme="majorBidi" w:hAnsiTheme="majorBidi"/>
          <w:sz w:val="30"/>
          <w:szCs w:val="30"/>
        </w:rPr>
        <w:t xml:space="preserve"> </w:t>
      </w:r>
      <w:r w:rsidR="00B31236" w:rsidRPr="00C44D99">
        <w:rPr>
          <w:rFonts w:asciiTheme="majorBidi" w:hAnsiTheme="majorBidi" w:hint="cs"/>
          <w:sz w:val="30"/>
          <w:szCs w:val="30"/>
          <w:cs/>
        </w:rPr>
        <w:t>ได้ซื้อหุ้นเพิ่ม</w:t>
      </w:r>
      <w:r w:rsidR="007E6335" w:rsidRPr="00C44D99">
        <w:rPr>
          <w:rFonts w:asciiTheme="majorBidi" w:hAnsiTheme="majorBidi"/>
          <w:sz w:val="30"/>
          <w:szCs w:val="30"/>
          <w:cs/>
        </w:rPr>
        <w:t xml:space="preserve">ในบริษัท </w:t>
      </w:r>
      <w:r w:rsidR="00552E41">
        <w:rPr>
          <w:rFonts w:asciiTheme="majorBidi" w:hAnsiTheme="majorBidi"/>
          <w:sz w:val="30"/>
          <w:szCs w:val="30"/>
        </w:rPr>
        <w:br/>
      </w:r>
      <w:r w:rsidR="007E6335" w:rsidRPr="00C44D99">
        <w:rPr>
          <w:rFonts w:asciiTheme="majorBidi" w:hAnsiTheme="majorBidi"/>
          <w:sz w:val="30"/>
          <w:szCs w:val="30"/>
          <w:cs/>
        </w:rPr>
        <w:t xml:space="preserve">เทพธัญญภา จำกัด </w:t>
      </w:r>
      <w:r w:rsidR="00B31236" w:rsidRPr="00C44D99">
        <w:rPr>
          <w:rFonts w:asciiTheme="majorBidi" w:hAnsiTheme="majorBidi"/>
          <w:sz w:val="30"/>
          <w:szCs w:val="30"/>
          <w:cs/>
        </w:rPr>
        <w:t>จำนวน</w:t>
      </w:r>
      <w:r w:rsidR="00B31236"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60</w:t>
      </w:r>
      <w:r w:rsidR="00B31236" w:rsidRPr="00C44D99">
        <w:rPr>
          <w:rFonts w:asciiTheme="majorBidi" w:hAnsiTheme="majorBidi"/>
          <w:sz w:val="30"/>
          <w:szCs w:val="30"/>
        </w:rPr>
        <w:t>,</w:t>
      </w:r>
      <w:r w:rsidR="00491519" w:rsidRPr="00C44D99">
        <w:rPr>
          <w:rFonts w:asciiTheme="majorBidi" w:hAnsiTheme="majorBidi"/>
          <w:sz w:val="30"/>
          <w:szCs w:val="30"/>
        </w:rPr>
        <w:t>000</w:t>
      </w:r>
      <w:r w:rsidR="00B31236" w:rsidRPr="00C44D99">
        <w:rPr>
          <w:rFonts w:asciiTheme="majorBidi" w:hAnsiTheme="majorBidi"/>
          <w:sz w:val="30"/>
          <w:szCs w:val="30"/>
        </w:rPr>
        <w:t xml:space="preserve"> </w:t>
      </w:r>
      <w:r w:rsidR="00B31236" w:rsidRPr="00C44D99">
        <w:rPr>
          <w:rFonts w:asciiTheme="majorBidi" w:hAnsiTheme="majorBidi"/>
          <w:sz w:val="30"/>
          <w:szCs w:val="30"/>
          <w:cs/>
        </w:rPr>
        <w:t>หุ้น เป็นจำนวนเงิน</w:t>
      </w:r>
      <w:r w:rsidR="00B31236"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1</w:t>
      </w:r>
      <w:r w:rsidR="007E6335"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5</w:t>
      </w:r>
      <w:r w:rsidR="00B31236" w:rsidRPr="00C44D9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C44D99">
        <w:rPr>
          <w:rFonts w:asciiTheme="majorBidi" w:hAnsiTheme="majorBidi"/>
          <w:sz w:val="30"/>
          <w:szCs w:val="30"/>
          <w:cs/>
        </w:rPr>
        <w:t>ทำให้สัดส่วนการลงทุนเพิ่มขึ้นจาก</w:t>
      </w:r>
      <w:r w:rsidR="00552E41">
        <w:rPr>
          <w:rFonts w:asciiTheme="majorBidi" w:hAnsiTheme="majorBidi"/>
          <w:sz w:val="30"/>
          <w:szCs w:val="30"/>
        </w:rPr>
        <w:br/>
      </w:r>
      <w:r w:rsidRPr="00C44D99">
        <w:rPr>
          <w:rFonts w:asciiTheme="majorBidi" w:hAnsiTheme="majorBidi"/>
          <w:sz w:val="30"/>
          <w:szCs w:val="30"/>
          <w:cs/>
        </w:rPr>
        <w:t>ร้อยละ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51</w:t>
      </w:r>
      <w:r w:rsidR="000D69CE"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00</w:t>
      </w:r>
      <w:r w:rsidRPr="00C44D99">
        <w:rPr>
          <w:rFonts w:asciiTheme="majorBidi" w:hAnsiTheme="majorBidi"/>
          <w:sz w:val="30"/>
          <w:szCs w:val="30"/>
          <w:cs/>
        </w:rPr>
        <w:t xml:space="preserve"> เป็นร้อยละ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51</w:t>
      </w:r>
      <w:r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69</w:t>
      </w:r>
      <w:r w:rsidRPr="00C44D99">
        <w:rPr>
          <w:rFonts w:asciiTheme="majorBidi" w:hAnsiTheme="majorBidi"/>
          <w:sz w:val="30"/>
          <w:szCs w:val="30"/>
          <w:cs/>
        </w:rPr>
        <w:t xml:space="preserve"> โดยที่อำนาจการควบคุมในบริษัทย่อยนั้นไม่เปลี่ยนแปลง</w:t>
      </w:r>
    </w:p>
    <w:p w14:paraId="6662C971" w14:textId="56ADF88C" w:rsidR="00552E41" w:rsidRDefault="00F35B94" w:rsidP="00552E4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552E41">
        <w:rPr>
          <w:rFonts w:asciiTheme="majorBidi" w:hAnsiTheme="majorBidi"/>
          <w:sz w:val="30"/>
          <w:szCs w:val="30"/>
          <w:cs/>
        </w:rPr>
        <w:lastRenderedPageBreak/>
        <w:t xml:space="preserve">ในการประชุมคณะกรรมการบริษัท เมื่อวันที่ </w:t>
      </w:r>
      <w:r w:rsidR="00491519" w:rsidRPr="00552E41">
        <w:rPr>
          <w:rFonts w:asciiTheme="majorBidi" w:hAnsiTheme="majorBidi"/>
          <w:sz w:val="30"/>
          <w:szCs w:val="30"/>
        </w:rPr>
        <w:t>11</w:t>
      </w:r>
      <w:r w:rsidRPr="00552E41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491519" w:rsidRPr="00552E41">
        <w:rPr>
          <w:rFonts w:asciiTheme="majorBidi" w:hAnsiTheme="majorBidi"/>
          <w:sz w:val="30"/>
          <w:szCs w:val="30"/>
        </w:rPr>
        <w:t>2566</w:t>
      </w:r>
      <w:r w:rsidRPr="00552E41">
        <w:rPr>
          <w:rFonts w:asciiTheme="majorBidi" w:hAnsiTheme="majorBidi"/>
          <w:sz w:val="30"/>
          <w:szCs w:val="30"/>
          <w:cs/>
        </w:rPr>
        <w:t xml:space="preserve"> 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คณะกรรมการบริษัทมีมติอนุมัติให้บริษัท </w:t>
      </w:r>
      <w:r w:rsidR="00E90C93" w:rsidRPr="004871C2">
        <w:rPr>
          <w:rFonts w:asciiTheme="majorBidi" w:hAnsiTheme="majorBidi"/>
          <w:sz w:val="30"/>
          <w:szCs w:val="30"/>
        </w:rPr>
        <w:br/>
      </w:r>
      <w:r w:rsidR="00E90C93" w:rsidRPr="004871C2">
        <w:rPr>
          <w:rFonts w:asciiTheme="majorBidi" w:hAnsiTheme="majorBidi"/>
          <w:sz w:val="30"/>
          <w:szCs w:val="30"/>
          <w:cs/>
        </w:rPr>
        <w:t>อินโน สเปราท์ โฮลดิ้ง จำกัด ซึ่งเป็นบริษัทย่อย</w:t>
      </w:r>
      <w:r w:rsidR="00075D48">
        <w:rPr>
          <w:rFonts w:asciiTheme="majorBidi" w:hAnsiTheme="majorBidi" w:hint="cs"/>
          <w:sz w:val="30"/>
          <w:szCs w:val="30"/>
          <w:cs/>
        </w:rPr>
        <w:t>ทางตรง</w:t>
      </w:r>
      <w:r w:rsidR="00E90C93" w:rsidRPr="004871C2">
        <w:rPr>
          <w:rFonts w:asciiTheme="majorBidi" w:hAnsiTheme="majorBidi"/>
          <w:sz w:val="30"/>
          <w:szCs w:val="30"/>
          <w:cs/>
        </w:rPr>
        <w:t>ของบริษัท จัดตั้ง บริษัท รีเจน อินโนเวชั่น จำกัด</w:t>
      </w:r>
      <w:r w:rsidR="00E90C93" w:rsidRPr="004871C2">
        <w:rPr>
          <w:rFonts w:asciiTheme="majorBidi" w:hAnsiTheme="majorBidi"/>
          <w:sz w:val="30"/>
          <w:szCs w:val="30"/>
        </w:rPr>
        <w:t xml:space="preserve"> </w:t>
      </w:r>
      <w:r w:rsidR="00075D48">
        <w:rPr>
          <w:rFonts w:asciiTheme="majorBidi" w:hAnsiTheme="majorBidi"/>
          <w:sz w:val="30"/>
          <w:szCs w:val="30"/>
          <w:cs/>
        </w:rPr>
        <w:br/>
      </w:r>
      <w:r w:rsidR="00E90C93" w:rsidRPr="004871C2">
        <w:rPr>
          <w:rFonts w:asciiTheme="majorBidi" w:hAnsiTheme="majorBidi" w:hint="cs"/>
          <w:sz w:val="30"/>
          <w:szCs w:val="30"/>
          <w:cs/>
        </w:rPr>
        <w:t>ซึ่ง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เป็นบริษัทจำกัดที่จดทะเบียนในประเทศไทย ในอัตราร้อยละ </w:t>
      </w:r>
      <w:r w:rsidR="00E90C93" w:rsidRPr="004871C2">
        <w:rPr>
          <w:rFonts w:asciiTheme="majorBidi" w:hAnsiTheme="majorBidi"/>
          <w:sz w:val="30"/>
          <w:szCs w:val="30"/>
        </w:rPr>
        <w:t>99</w:t>
      </w:r>
      <w:r w:rsidR="00E90C93" w:rsidRPr="004871C2">
        <w:rPr>
          <w:rFonts w:asciiTheme="majorBidi" w:hAnsiTheme="majorBidi"/>
          <w:sz w:val="30"/>
          <w:szCs w:val="30"/>
          <w:cs/>
        </w:rPr>
        <w:t>.</w:t>
      </w:r>
      <w:r w:rsidR="00E90C93" w:rsidRPr="004871C2">
        <w:rPr>
          <w:rFonts w:asciiTheme="majorBidi" w:hAnsiTheme="majorBidi"/>
          <w:sz w:val="30"/>
          <w:szCs w:val="30"/>
        </w:rPr>
        <w:t>9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 ของทุนจดทะเบียน เป็นจำนวนเงิน</w:t>
      </w:r>
      <w:r w:rsidR="00E90C93" w:rsidRPr="004871C2">
        <w:rPr>
          <w:rFonts w:asciiTheme="majorBidi" w:hAnsiTheme="majorBidi"/>
          <w:sz w:val="30"/>
          <w:szCs w:val="30"/>
        </w:rPr>
        <w:t xml:space="preserve"> 2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9F6F30" w:rsidRPr="00C847BB">
        <w:rPr>
          <w:rFonts w:asciiTheme="majorBidi" w:hAnsiTheme="majorBidi"/>
          <w:sz w:val="30"/>
          <w:szCs w:val="30"/>
          <w:cs/>
        </w:rPr>
        <w:t>โดยได้จดทะเบียนจัดตั้งจัดตั้ง</w:t>
      </w:r>
      <w:r w:rsidR="009F6F30" w:rsidRPr="00C847BB">
        <w:rPr>
          <w:rFonts w:asciiTheme="majorBidi" w:hAnsiTheme="majorBidi" w:hint="cs"/>
          <w:sz w:val="30"/>
          <w:szCs w:val="30"/>
          <w:cs/>
        </w:rPr>
        <w:t>กับกระทรวงพาณิชย์</w:t>
      </w:r>
      <w:r w:rsidR="009F6F30" w:rsidRPr="00C847BB">
        <w:rPr>
          <w:rFonts w:asciiTheme="majorBidi" w:hAnsiTheme="majorBidi"/>
          <w:sz w:val="30"/>
          <w:szCs w:val="30"/>
          <w:cs/>
        </w:rPr>
        <w:t xml:space="preserve">แล้วเมื่อวันที่ </w:t>
      </w:r>
      <w:r w:rsidR="00C847BB" w:rsidRPr="00C847BB">
        <w:rPr>
          <w:rFonts w:asciiTheme="majorBidi" w:hAnsiTheme="majorBidi"/>
          <w:sz w:val="30"/>
          <w:szCs w:val="30"/>
        </w:rPr>
        <w:t>28</w:t>
      </w:r>
      <w:r w:rsidR="009F6F30" w:rsidRPr="00C847BB">
        <w:rPr>
          <w:rFonts w:asciiTheme="majorBidi" w:hAnsiTheme="majorBidi"/>
          <w:sz w:val="30"/>
          <w:szCs w:val="30"/>
          <w:cs/>
        </w:rPr>
        <w:t xml:space="preserve"> </w:t>
      </w:r>
      <w:r w:rsidR="00C847BB" w:rsidRPr="00C847BB">
        <w:rPr>
          <w:rFonts w:asciiTheme="majorBidi" w:hAnsiTheme="majorBidi" w:hint="cs"/>
          <w:sz w:val="30"/>
          <w:szCs w:val="30"/>
          <w:cs/>
        </w:rPr>
        <w:t>เมษายน</w:t>
      </w:r>
      <w:r w:rsidR="009F6F30" w:rsidRPr="00C847BB">
        <w:rPr>
          <w:rFonts w:asciiTheme="majorBidi" w:hAnsiTheme="majorBidi"/>
          <w:sz w:val="30"/>
          <w:szCs w:val="30"/>
          <w:cs/>
        </w:rPr>
        <w:t xml:space="preserve"> </w:t>
      </w:r>
      <w:r w:rsidR="009F6F30" w:rsidRPr="00C847BB">
        <w:rPr>
          <w:rFonts w:asciiTheme="majorBidi" w:hAnsiTheme="majorBidi"/>
          <w:sz w:val="30"/>
          <w:szCs w:val="30"/>
        </w:rPr>
        <w:t xml:space="preserve">2566 </w:t>
      </w:r>
      <w:r w:rsidR="00E90C93" w:rsidRPr="00C847BB">
        <w:rPr>
          <w:rFonts w:asciiTheme="majorBidi" w:hAnsiTheme="majorBidi" w:hint="cs"/>
          <w:sz w:val="30"/>
          <w:szCs w:val="30"/>
          <w:cs/>
        </w:rPr>
        <w:t>ต่อมา</w:t>
      </w:r>
      <w:r w:rsidR="00E90C93" w:rsidRPr="00552E41">
        <w:rPr>
          <w:rFonts w:asciiTheme="majorBidi" w:hAnsiTheme="majorBidi" w:hint="cs"/>
          <w:sz w:val="30"/>
          <w:szCs w:val="30"/>
          <w:cs/>
        </w:rPr>
        <w:t xml:space="preserve">ในเดือนมิถุนายน </w:t>
      </w:r>
      <w:r w:rsidR="00E90C93" w:rsidRPr="00552E41">
        <w:rPr>
          <w:rFonts w:asciiTheme="majorBidi" w:hAnsiTheme="majorBidi"/>
          <w:sz w:val="30"/>
          <w:szCs w:val="30"/>
        </w:rPr>
        <w:t>2566</w:t>
      </w:r>
      <w:r w:rsidR="00E90C93" w:rsidRPr="00552E41">
        <w:rPr>
          <w:rFonts w:asciiTheme="majorBidi" w:hAnsiTheme="majorBidi" w:hint="cs"/>
          <w:sz w:val="30"/>
          <w:szCs w:val="30"/>
          <w:cs/>
        </w:rPr>
        <w:t xml:space="preserve"> </w:t>
      </w:r>
      <w:r w:rsidR="00E90C93" w:rsidRPr="00552E41">
        <w:rPr>
          <w:rFonts w:asciiTheme="majorBidi" w:hAnsiTheme="majorBidi"/>
          <w:sz w:val="30"/>
          <w:szCs w:val="30"/>
          <w:cs/>
        </w:rPr>
        <w:t>บริษัท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 รีเจน อินโนเวชั่น จำกัด</w:t>
      </w:r>
      <w:r w:rsidR="00E90C93">
        <w:rPr>
          <w:rFonts w:asciiTheme="majorBidi" w:hAnsiTheme="majorBidi" w:hint="cs"/>
          <w:sz w:val="30"/>
          <w:szCs w:val="30"/>
          <w:cs/>
        </w:rPr>
        <w:t xml:space="preserve"> </w:t>
      </w:r>
      <w:r w:rsidR="00E90C93" w:rsidRPr="00552E41">
        <w:rPr>
          <w:rFonts w:asciiTheme="majorBidi" w:hAnsiTheme="majorBidi"/>
          <w:sz w:val="30"/>
          <w:szCs w:val="30"/>
          <w:cs/>
        </w:rPr>
        <w:t xml:space="preserve">ได้จดทะเบียนเพิ่มทุนจาก </w:t>
      </w:r>
      <w:r w:rsidR="00E90C93" w:rsidRPr="00552E41">
        <w:rPr>
          <w:rFonts w:asciiTheme="majorBidi" w:hAnsiTheme="majorBidi"/>
          <w:sz w:val="30"/>
          <w:szCs w:val="30"/>
        </w:rPr>
        <w:t>2</w:t>
      </w:r>
      <w:r w:rsidR="00E90C93" w:rsidRPr="00552E41">
        <w:rPr>
          <w:rFonts w:asciiTheme="majorBidi" w:hAnsiTheme="majorBidi"/>
          <w:sz w:val="30"/>
          <w:szCs w:val="30"/>
          <w:cs/>
        </w:rPr>
        <w:t xml:space="preserve"> ล้านบาท เป็น</w:t>
      </w:r>
      <w:r w:rsidR="00E90C93" w:rsidRPr="00552E41">
        <w:rPr>
          <w:rFonts w:asciiTheme="majorBidi" w:hAnsiTheme="majorBidi"/>
          <w:sz w:val="30"/>
          <w:szCs w:val="30"/>
        </w:rPr>
        <w:t xml:space="preserve"> 20.4</w:t>
      </w:r>
      <w:r w:rsidR="00E90C93" w:rsidRPr="00552E4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E90C93">
        <w:rPr>
          <w:rFonts w:asciiTheme="majorBidi" w:hAnsiTheme="majorBidi" w:hint="cs"/>
          <w:sz w:val="30"/>
          <w:szCs w:val="30"/>
          <w:cs/>
        </w:rPr>
        <w:t xml:space="preserve"> และในเดือนสิงหาคม </w:t>
      </w:r>
      <w:r w:rsidR="00E90C93">
        <w:rPr>
          <w:rFonts w:asciiTheme="majorBidi" w:hAnsiTheme="majorBidi"/>
          <w:sz w:val="30"/>
          <w:szCs w:val="30"/>
        </w:rPr>
        <w:t xml:space="preserve">2566 </w:t>
      </w:r>
      <w:r w:rsidR="00E90C93" w:rsidRPr="00552E41">
        <w:rPr>
          <w:rFonts w:asciiTheme="majorBidi" w:hAnsiTheme="majorBidi"/>
          <w:sz w:val="30"/>
          <w:szCs w:val="30"/>
          <w:cs/>
        </w:rPr>
        <w:t>บริษัท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 รีเจน อินโนเวชั่น จำกัด</w:t>
      </w:r>
      <w:r w:rsidR="00E90C93">
        <w:rPr>
          <w:rFonts w:asciiTheme="majorBidi" w:hAnsiTheme="majorBidi" w:hint="cs"/>
          <w:sz w:val="30"/>
          <w:szCs w:val="30"/>
          <w:cs/>
        </w:rPr>
        <w:t xml:space="preserve"> </w:t>
      </w:r>
      <w:r w:rsidR="00E90C93" w:rsidRPr="00552E41">
        <w:rPr>
          <w:rFonts w:asciiTheme="majorBidi" w:hAnsiTheme="majorBidi"/>
          <w:sz w:val="30"/>
          <w:szCs w:val="30"/>
          <w:cs/>
        </w:rPr>
        <w:t xml:space="preserve">ได้จดทะเบียนเพิ่มทุนจาก </w:t>
      </w:r>
      <w:r w:rsidR="00E90C93" w:rsidRPr="00552E41">
        <w:rPr>
          <w:rFonts w:asciiTheme="majorBidi" w:hAnsiTheme="majorBidi"/>
          <w:sz w:val="30"/>
          <w:szCs w:val="30"/>
        </w:rPr>
        <w:t>2</w:t>
      </w:r>
      <w:r w:rsidR="00E90C93">
        <w:rPr>
          <w:rFonts w:asciiTheme="majorBidi" w:hAnsiTheme="majorBidi"/>
          <w:sz w:val="30"/>
          <w:szCs w:val="30"/>
        </w:rPr>
        <w:t>0.4</w:t>
      </w:r>
      <w:r w:rsidR="00E90C93" w:rsidRPr="00552E41">
        <w:rPr>
          <w:rFonts w:asciiTheme="majorBidi" w:hAnsiTheme="majorBidi"/>
          <w:sz w:val="30"/>
          <w:szCs w:val="30"/>
          <w:cs/>
        </w:rPr>
        <w:t xml:space="preserve"> ล้านบาท เป็น</w:t>
      </w:r>
      <w:r w:rsidR="00E90C93" w:rsidRPr="00552E41">
        <w:rPr>
          <w:rFonts w:asciiTheme="majorBidi" w:hAnsiTheme="majorBidi"/>
          <w:sz w:val="30"/>
          <w:szCs w:val="30"/>
        </w:rPr>
        <w:t xml:space="preserve"> 4</w:t>
      </w:r>
      <w:r w:rsidR="00E90C93">
        <w:rPr>
          <w:rFonts w:asciiTheme="majorBidi" w:hAnsiTheme="majorBidi"/>
          <w:sz w:val="30"/>
          <w:szCs w:val="30"/>
        </w:rPr>
        <w:t>0</w:t>
      </w:r>
      <w:r w:rsidR="00E90C93" w:rsidRPr="00552E41">
        <w:rPr>
          <w:rFonts w:asciiTheme="majorBidi" w:hAnsiTheme="majorBidi"/>
          <w:sz w:val="30"/>
          <w:szCs w:val="30"/>
          <w:cs/>
        </w:rPr>
        <w:t xml:space="preserve"> </w:t>
      </w:r>
      <w:r w:rsidR="00C847BB">
        <w:rPr>
          <w:rFonts w:asciiTheme="majorBidi" w:hAnsiTheme="majorBidi"/>
          <w:sz w:val="30"/>
          <w:szCs w:val="30"/>
          <w:cs/>
        </w:rPr>
        <w:br/>
      </w:r>
      <w:r w:rsidR="00E90C93" w:rsidRPr="00552E41">
        <w:rPr>
          <w:rFonts w:asciiTheme="majorBidi" w:hAnsiTheme="majorBidi"/>
          <w:sz w:val="30"/>
          <w:szCs w:val="30"/>
          <w:cs/>
        </w:rPr>
        <w:t>ล้านบาท</w:t>
      </w:r>
      <w:r w:rsidR="00E90C93">
        <w:rPr>
          <w:rFonts w:asciiTheme="majorBidi" w:hAnsiTheme="majorBidi"/>
          <w:sz w:val="30"/>
          <w:szCs w:val="30"/>
        </w:rPr>
        <w:t xml:space="preserve"> 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โดยสัดส่วนการถือหุ้นเปลี่ยนจากร้อยละ </w:t>
      </w:r>
      <w:r w:rsidR="00E90C93" w:rsidRPr="004871C2">
        <w:rPr>
          <w:rFonts w:asciiTheme="majorBidi" w:hAnsiTheme="majorBidi"/>
          <w:sz w:val="30"/>
          <w:szCs w:val="30"/>
        </w:rPr>
        <w:t xml:space="preserve">99.9 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เป็นร้อยละ </w:t>
      </w:r>
      <w:r w:rsidR="00E90C93" w:rsidRPr="004871C2">
        <w:rPr>
          <w:rFonts w:asciiTheme="majorBidi" w:hAnsiTheme="majorBidi"/>
          <w:sz w:val="30"/>
          <w:szCs w:val="30"/>
        </w:rPr>
        <w:t xml:space="preserve">51.0 </w:t>
      </w:r>
      <w:r w:rsidR="00E90C93" w:rsidRPr="004871C2">
        <w:rPr>
          <w:rFonts w:asciiTheme="majorBidi" w:hAnsiTheme="majorBidi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 w:rsidR="00E90C93" w:rsidRPr="004871C2">
        <w:rPr>
          <w:rFonts w:asciiTheme="majorBidi" w:hAnsiTheme="majorBidi"/>
          <w:sz w:val="30"/>
          <w:szCs w:val="30"/>
        </w:rPr>
        <w:t>2566</w:t>
      </w:r>
    </w:p>
    <w:p w14:paraId="601B705A" w14:textId="77777777" w:rsidR="00552E41" w:rsidRPr="001A2313" w:rsidRDefault="00552E41" w:rsidP="001A2313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26BF9F2D" w14:textId="662E80F0" w:rsidR="00E90C93" w:rsidRDefault="00E90C93" w:rsidP="00007C7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4871C2">
        <w:rPr>
          <w:rFonts w:asciiTheme="majorBidi" w:hAnsiTheme="majorBidi"/>
          <w:sz w:val="30"/>
          <w:szCs w:val="30"/>
          <w:cs/>
        </w:rPr>
        <w:t xml:space="preserve">การประชุมคณะกรรมการบริษัท เมื่อวันที่ </w:t>
      </w:r>
      <w:r w:rsidRPr="004871C2">
        <w:rPr>
          <w:rFonts w:asciiTheme="majorBidi" w:hAnsiTheme="majorBidi"/>
          <w:sz w:val="30"/>
          <w:szCs w:val="30"/>
        </w:rPr>
        <w:t>11</w:t>
      </w:r>
      <w:r w:rsidRPr="004871C2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4871C2">
        <w:rPr>
          <w:rFonts w:asciiTheme="majorBidi" w:hAnsiTheme="majorBidi"/>
          <w:sz w:val="30"/>
          <w:szCs w:val="30"/>
        </w:rPr>
        <w:t>2566</w:t>
      </w:r>
      <w:r w:rsidRPr="004871C2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คณะกรรมการบริษัทมีมติอนุมัติให้บริษัท </w:t>
      </w:r>
      <w:r w:rsidRPr="004871C2">
        <w:rPr>
          <w:rFonts w:asciiTheme="majorBidi" w:hAnsiTheme="majorBidi"/>
          <w:sz w:val="30"/>
          <w:szCs w:val="30"/>
        </w:rPr>
        <w:br/>
      </w:r>
      <w:r w:rsidRPr="004871C2">
        <w:rPr>
          <w:rFonts w:asciiTheme="majorBidi" w:hAnsiTheme="majorBidi"/>
          <w:sz w:val="30"/>
          <w:szCs w:val="30"/>
          <w:cs/>
        </w:rPr>
        <w:t>อินโน สเปราท์ โฮลดิ้ง จำกัด ซึ่งเป็นบริษัทย่อย</w:t>
      </w:r>
      <w:r w:rsidR="00075D48">
        <w:rPr>
          <w:rFonts w:asciiTheme="majorBidi" w:hAnsiTheme="majorBidi" w:hint="cs"/>
          <w:sz w:val="30"/>
          <w:szCs w:val="30"/>
          <w:cs/>
        </w:rPr>
        <w:t>ทางตรง</w:t>
      </w:r>
      <w:r w:rsidRPr="004871C2">
        <w:rPr>
          <w:rFonts w:asciiTheme="majorBidi" w:hAnsiTheme="majorBidi"/>
          <w:sz w:val="30"/>
          <w:szCs w:val="30"/>
          <w:cs/>
        </w:rPr>
        <w:t xml:space="preserve">ของบริษัท จัดตั้ง </w:t>
      </w:r>
      <w:r w:rsidRPr="00552E41">
        <w:rPr>
          <w:rFonts w:asciiTheme="majorBidi" w:hAnsiTheme="majorBidi"/>
          <w:sz w:val="30"/>
          <w:szCs w:val="30"/>
          <w:cs/>
        </w:rPr>
        <w:t>บริษัท รีเจน เมเนจเม้นท์ เซอร์วิสเซส จำกัด</w:t>
      </w:r>
      <w:r w:rsidRPr="004871C2">
        <w:rPr>
          <w:rFonts w:asciiTheme="majorBidi" w:hAnsiTheme="majorBidi"/>
          <w:sz w:val="30"/>
          <w:szCs w:val="30"/>
        </w:rPr>
        <w:t xml:space="preserve"> </w:t>
      </w:r>
      <w:r w:rsidRPr="004871C2">
        <w:rPr>
          <w:rFonts w:asciiTheme="majorBidi" w:hAnsiTheme="majorBidi" w:hint="cs"/>
          <w:sz w:val="30"/>
          <w:szCs w:val="30"/>
          <w:cs/>
        </w:rPr>
        <w:t>ซึ่ง</w:t>
      </w:r>
      <w:r w:rsidRPr="004871C2">
        <w:rPr>
          <w:rFonts w:asciiTheme="majorBidi" w:hAnsiTheme="majorBidi"/>
          <w:sz w:val="30"/>
          <w:szCs w:val="30"/>
          <w:cs/>
        </w:rPr>
        <w:t xml:space="preserve">เป็นบริษัทจำกัดที่จดทะเบียนในประเทศไทย ในอัตราร้อยละ </w:t>
      </w:r>
      <w:r w:rsidRPr="004871C2">
        <w:rPr>
          <w:rFonts w:asciiTheme="majorBidi" w:hAnsiTheme="majorBidi"/>
          <w:sz w:val="30"/>
          <w:szCs w:val="30"/>
        </w:rPr>
        <w:t>99</w:t>
      </w:r>
      <w:r w:rsidRPr="004871C2">
        <w:rPr>
          <w:rFonts w:asciiTheme="majorBidi" w:hAnsiTheme="majorBidi"/>
          <w:sz w:val="30"/>
          <w:szCs w:val="30"/>
          <w:cs/>
        </w:rPr>
        <w:t>.</w:t>
      </w:r>
      <w:r w:rsidRPr="004871C2">
        <w:rPr>
          <w:rFonts w:asciiTheme="majorBidi" w:hAnsiTheme="majorBidi"/>
          <w:sz w:val="30"/>
          <w:szCs w:val="30"/>
        </w:rPr>
        <w:t>9</w:t>
      </w:r>
      <w:r w:rsidRPr="004871C2">
        <w:rPr>
          <w:rFonts w:asciiTheme="majorBidi" w:hAnsiTheme="majorBidi"/>
          <w:sz w:val="30"/>
          <w:szCs w:val="30"/>
          <w:cs/>
        </w:rPr>
        <w:t xml:space="preserve"> ของทุนจดทะเบียน เป็นจำนวนเงิน</w:t>
      </w:r>
      <w:r w:rsidRPr="004871C2">
        <w:rPr>
          <w:rFonts w:asciiTheme="majorBidi" w:hAnsiTheme="majorBidi"/>
          <w:sz w:val="30"/>
          <w:szCs w:val="30"/>
        </w:rPr>
        <w:t xml:space="preserve"> 2</w:t>
      </w:r>
      <w:r w:rsidRPr="004871C2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9F6F30" w:rsidRPr="00C847BB">
        <w:rPr>
          <w:rFonts w:asciiTheme="majorBidi" w:hAnsiTheme="majorBidi"/>
          <w:sz w:val="30"/>
          <w:szCs w:val="30"/>
          <w:cs/>
        </w:rPr>
        <w:t>โดยได้จดทะเบียนจัดตั้งจัดตั้ง</w:t>
      </w:r>
      <w:r w:rsidR="009F6F30" w:rsidRPr="00C847BB">
        <w:rPr>
          <w:rFonts w:asciiTheme="majorBidi" w:hAnsiTheme="majorBidi" w:hint="cs"/>
          <w:sz w:val="30"/>
          <w:szCs w:val="30"/>
          <w:cs/>
        </w:rPr>
        <w:t>กับกระทรวงพาณิชย์</w:t>
      </w:r>
      <w:r w:rsidR="009F6F30" w:rsidRPr="00C847BB">
        <w:rPr>
          <w:rFonts w:asciiTheme="majorBidi" w:hAnsiTheme="majorBidi"/>
          <w:sz w:val="30"/>
          <w:szCs w:val="30"/>
          <w:cs/>
        </w:rPr>
        <w:t xml:space="preserve">แล้วเมื่อวันที่ </w:t>
      </w:r>
      <w:r w:rsidR="00C847BB" w:rsidRPr="00C847BB">
        <w:rPr>
          <w:rFonts w:asciiTheme="majorBidi" w:hAnsiTheme="majorBidi"/>
          <w:sz w:val="30"/>
          <w:szCs w:val="30"/>
        </w:rPr>
        <w:t>28</w:t>
      </w:r>
      <w:r w:rsidR="00C847BB" w:rsidRPr="00C847BB">
        <w:rPr>
          <w:rFonts w:asciiTheme="majorBidi" w:hAnsiTheme="majorBidi"/>
          <w:sz w:val="30"/>
          <w:szCs w:val="30"/>
          <w:cs/>
        </w:rPr>
        <w:t xml:space="preserve"> </w:t>
      </w:r>
      <w:r w:rsidR="00C847BB" w:rsidRPr="00C847BB">
        <w:rPr>
          <w:rFonts w:asciiTheme="majorBidi" w:hAnsiTheme="majorBidi" w:hint="cs"/>
          <w:sz w:val="30"/>
          <w:szCs w:val="30"/>
          <w:cs/>
        </w:rPr>
        <w:t>เมษายน</w:t>
      </w:r>
      <w:r w:rsidR="00C847BB" w:rsidRPr="00C847BB">
        <w:rPr>
          <w:rFonts w:asciiTheme="majorBidi" w:hAnsiTheme="majorBidi"/>
          <w:sz w:val="30"/>
          <w:szCs w:val="30"/>
          <w:cs/>
        </w:rPr>
        <w:t xml:space="preserve"> </w:t>
      </w:r>
      <w:r w:rsidR="00C847BB" w:rsidRPr="00C847BB">
        <w:rPr>
          <w:rFonts w:asciiTheme="majorBidi" w:hAnsiTheme="majorBidi"/>
          <w:sz w:val="30"/>
          <w:szCs w:val="30"/>
        </w:rPr>
        <w:t>2566</w:t>
      </w:r>
      <w:r w:rsidR="00C847BB" w:rsidRPr="005071A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ต่อมา</w:t>
      </w:r>
      <w:r w:rsidRPr="00552E41">
        <w:rPr>
          <w:rFonts w:asciiTheme="majorBidi" w:hAnsiTheme="majorBidi" w:hint="cs"/>
          <w:sz w:val="30"/>
          <w:szCs w:val="30"/>
          <w:cs/>
        </w:rPr>
        <w:t xml:space="preserve">ในเดือนมิถุนายน </w:t>
      </w:r>
      <w:r w:rsidRPr="00552E41">
        <w:rPr>
          <w:rFonts w:asciiTheme="majorBidi" w:hAnsiTheme="majorBidi"/>
          <w:sz w:val="30"/>
          <w:szCs w:val="30"/>
        </w:rPr>
        <w:t>2566</w:t>
      </w:r>
      <w:r w:rsidRPr="00552E41">
        <w:rPr>
          <w:rFonts w:asciiTheme="majorBidi" w:hAnsiTheme="majorBidi" w:hint="cs"/>
          <w:sz w:val="30"/>
          <w:szCs w:val="30"/>
          <w:cs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>บริษัท</w:t>
      </w:r>
      <w:r w:rsidRPr="004871C2">
        <w:rPr>
          <w:rFonts w:asciiTheme="majorBidi" w:hAnsiTheme="majorBidi"/>
          <w:sz w:val="30"/>
          <w:szCs w:val="30"/>
          <w:cs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>รีเจน เมเนจเม้นท์ เซอร์วิสเซส 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 xml:space="preserve">ได้จดทะเบียนเพิ่มทุนจาก </w:t>
      </w:r>
      <w:r w:rsidRPr="00552E41">
        <w:rPr>
          <w:rFonts w:asciiTheme="majorBidi" w:hAnsiTheme="majorBidi"/>
          <w:sz w:val="30"/>
          <w:szCs w:val="30"/>
        </w:rPr>
        <w:t>2</w:t>
      </w:r>
      <w:r w:rsidRPr="00552E41">
        <w:rPr>
          <w:rFonts w:asciiTheme="majorBidi" w:hAnsiTheme="majorBidi"/>
          <w:sz w:val="30"/>
          <w:szCs w:val="30"/>
          <w:cs/>
        </w:rPr>
        <w:t xml:space="preserve"> ล้านบาท เป็น</w:t>
      </w:r>
      <w:r w:rsidRPr="00552E4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5.1</w:t>
      </w:r>
      <w:r w:rsidRPr="00552E41">
        <w:rPr>
          <w:rFonts w:asciiTheme="majorBidi" w:hAnsiTheme="majorBidi"/>
          <w:sz w:val="30"/>
          <w:szCs w:val="30"/>
          <w:cs/>
        </w:rPr>
        <w:t xml:space="preserve"> </w:t>
      </w:r>
      <w:r w:rsidR="00C847BB">
        <w:rPr>
          <w:rFonts w:asciiTheme="majorBidi" w:hAnsiTheme="majorBidi"/>
          <w:sz w:val="30"/>
          <w:szCs w:val="30"/>
          <w:cs/>
        </w:rPr>
        <w:br/>
      </w:r>
      <w:r w:rsidRPr="00552E41">
        <w:rPr>
          <w:rFonts w:asciiTheme="majorBidi" w:hAnsiTheme="majorBidi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และในเดือนสิงหาคม </w:t>
      </w:r>
      <w:r>
        <w:rPr>
          <w:rFonts w:asciiTheme="majorBidi" w:hAnsiTheme="majorBidi"/>
          <w:sz w:val="30"/>
          <w:szCs w:val="30"/>
        </w:rPr>
        <w:t xml:space="preserve">2566 </w:t>
      </w:r>
      <w:r w:rsidRPr="00552E41">
        <w:rPr>
          <w:rFonts w:asciiTheme="majorBidi" w:hAnsiTheme="majorBidi"/>
          <w:sz w:val="30"/>
          <w:szCs w:val="30"/>
          <w:cs/>
        </w:rPr>
        <w:t>บริษัท</w:t>
      </w:r>
      <w:r w:rsidRPr="004871C2">
        <w:rPr>
          <w:rFonts w:asciiTheme="majorBidi" w:hAnsiTheme="majorBidi"/>
          <w:sz w:val="30"/>
          <w:szCs w:val="30"/>
          <w:cs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>รีเจน เมเนจเม้นท์ เซอร์วิสเซส 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 xml:space="preserve">ได้จดทะเบียนเพิ่มทุนจาก </w:t>
      </w:r>
      <w:r>
        <w:rPr>
          <w:rFonts w:asciiTheme="majorBidi" w:hAnsiTheme="majorBidi"/>
          <w:sz w:val="30"/>
          <w:szCs w:val="30"/>
        </w:rPr>
        <w:t>5.1</w:t>
      </w:r>
      <w:r w:rsidRPr="00552E41">
        <w:rPr>
          <w:rFonts w:asciiTheme="majorBidi" w:hAnsiTheme="majorBidi"/>
          <w:sz w:val="30"/>
          <w:szCs w:val="30"/>
          <w:cs/>
        </w:rPr>
        <w:t xml:space="preserve"> ล้านบาท เป็น</w:t>
      </w:r>
      <w:r w:rsidRPr="00552E4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10</w:t>
      </w:r>
      <w:r w:rsidRPr="00552E41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4871C2">
        <w:rPr>
          <w:rFonts w:asciiTheme="majorBidi" w:hAnsiTheme="majorBidi"/>
          <w:sz w:val="30"/>
          <w:szCs w:val="30"/>
          <w:cs/>
        </w:rPr>
        <w:t xml:space="preserve">โดยสัดส่วนการถือหุ้นเปลี่ยนจากร้อยละ </w:t>
      </w:r>
      <w:r w:rsidRPr="004871C2">
        <w:rPr>
          <w:rFonts w:asciiTheme="majorBidi" w:hAnsiTheme="majorBidi"/>
          <w:sz w:val="30"/>
          <w:szCs w:val="30"/>
        </w:rPr>
        <w:t xml:space="preserve">99.9 </w:t>
      </w:r>
      <w:r w:rsidRPr="004871C2">
        <w:rPr>
          <w:rFonts w:asciiTheme="majorBidi" w:hAnsiTheme="majorBidi"/>
          <w:sz w:val="30"/>
          <w:szCs w:val="30"/>
          <w:cs/>
        </w:rPr>
        <w:t xml:space="preserve">เป็นร้อยละ </w:t>
      </w:r>
      <w:r w:rsidRPr="004871C2">
        <w:rPr>
          <w:rFonts w:asciiTheme="majorBidi" w:hAnsiTheme="majorBidi"/>
          <w:sz w:val="30"/>
          <w:szCs w:val="30"/>
        </w:rPr>
        <w:t xml:space="preserve">51.0 </w:t>
      </w:r>
      <w:r w:rsidRPr="004871C2">
        <w:rPr>
          <w:rFonts w:asciiTheme="majorBidi" w:hAnsiTheme="majorBidi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 w:rsidRPr="004871C2">
        <w:rPr>
          <w:rFonts w:asciiTheme="majorBidi" w:hAnsiTheme="majorBidi"/>
          <w:sz w:val="30"/>
          <w:szCs w:val="30"/>
        </w:rPr>
        <w:t>2566</w:t>
      </w:r>
    </w:p>
    <w:p w14:paraId="204A3F64" w14:textId="77777777" w:rsidR="00E90C93" w:rsidRPr="00E90C93" w:rsidRDefault="00E90C93" w:rsidP="00E90C93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48CD4DC0" w14:textId="34524CB0" w:rsidR="00E90C93" w:rsidRDefault="00E90C93" w:rsidP="00007C7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4871C2">
        <w:rPr>
          <w:rFonts w:asciiTheme="majorBidi" w:hAnsiTheme="majorBidi"/>
          <w:sz w:val="30"/>
          <w:szCs w:val="30"/>
          <w:cs/>
        </w:rPr>
        <w:t xml:space="preserve">การประชุมคณะกรรมการบริษัท เมื่อวันที่ </w:t>
      </w:r>
      <w:r w:rsidRPr="004871C2">
        <w:rPr>
          <w:rFonts w:asciiTheme="majorBidi" w:hAnsiTheme="majorBidi"/>
          <w:sz w:val="30"/>
          <w:szCs w:val="30"/>
        </w:rPr>
        <w:t>11</w:t>
      </w:r>
      <w:r w:rsidRPr="004871C2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4871C2">
        <w:rPr>
          <w:rFonts w:asciiTheme="majorBidi" w:hAnsiTheme="majorBidi"/>
          <w:sz w:val="30"/>
          <w:szCs w:val="30"/>
        </w:rPr>
        <w:t>2566</w:t>
      </w:r>
      <w:r w:rsidRPr="004871C2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คณะกรรมการบริษัทมีมติอนุมัติให้บริษัท </w:t>
      </w:r>
      <w:r w:rsidRPr="004871C2">
        <w:rPr>
          <w:rFonts w:asciiTheme="majorBidi" w:hAnsiTheme="majorBidi"/>
          <w:sz w:val="30"/>
          <w:szCs w:val="30"/>
        </w:rPr>
        <w:br/>
      </w:r>
      <w:r w:rsidRPr="004871C2">
        <w:rPr>
          <w:rFonts w:asciiTheme="majorBidi" w:hAnsiTheme="majorBidi"/>
          <w:sz w:val="30"/>
          <w:szCs w:val="30"/>
          <w:cs/>
        </w:rPr>
        <w:t>อินโน สเปราท์ โฮลดิ้ง จำกัด ซึ่งเป็นบริษัทย่อย</w:t>
      </w:r>
      <w:r w:rsidR="00075D48">
        <w:rPr>
          <w:rFonts w:asciiTheme="majorBidi" w:hAnsiTheme="majorBidi" w:hint="cs"/>
          <w:sz w:val="30"/>
          <w:szCs w:val="30"/>
          <w:cs/>
        </w:rPr>
        <w:t>ทางตรง</w:t>
      </w:r>
      <w:r w:rsidRPr="004871C2">
        <w:rPr>
          <w:rFonts w:asciiTheme="majorBidi" w:hAnsiTheme="majorBidi"/>
          <w:sz w:val="30"/>
          <w:szCs w:val="30"/>
          <w:cs/>
        </w:rPr>
        <w:t xml:space="preserve">ของบริษัท จัดตั้ง </w:t>
      </w:r>
      <w:r w:rsidRPr="00552E41">
        <w:rPr>
          <w:rFonts w:asciiTheme="majorBidi" w:hAnsiTheme="majorBidi"/>
          <w:sz w:val="30"/>
          <w:szCs w:val="30"/>
          <w:cs/>
        </w:rPr>
        <w:t>บริษัท รีเจน พร็อพเพอร์ตี้ จำกัด</w:t>
      </w:r>
      <w:r w:rsidRPr="004871C2">
        <w:rPr>
          <w:rFonts w:asciiTheme="majorBidi" w:hAnsiTheme="majorBidi"/>
          <w:sz w:val="30"/>
          <w:szCs w:val="30"/>
        </w:rPr>
        <w:t xml:space="preserve"> </w:t>
      </w:r>
      <w:r w:rsidR="00075D48">
        <w:rPr>
          <w:rFonts w:asciiTheme="majorBidi" w:hAnsiTheme="majorBidi"/>
          <w:sz w:val="30"/>
          <w:szCs w:val="30"/>
          <w:cs/>
        </w:rPr>
        <w:br/>
      </w:r>
      <w:r w:rsidRPr="004871C2">
        <w:rPr>
          <w:rFonts w:asciiTheme="majorBidi" w:hAnsiTheme="majorBidi" w:hint="cs"/>
          <w:sz w:val="30"/>
          <w:szCs w:val="30"/>
          <w:cs/>
        </w:rPr>
        <w:t>ซึ่ง</w:t>
      </w:r>
      <w:r w:rsidRPr="004871C2">
        <w:rPr>
          <w:rFonts w:asciiTheme="majorBidi" w:hAnsiTheme="majorBidi"/>
          <w:sz w:val="30"/>
          <w:szCs w:val="30"/>
          <w:cs/>
        </w:rPr>
        <w:t xml:space="preserve">เป็นบริษัทจำกัดที่จดทะเบียนในประเทศไทย ในอัตราร้อยละ </w:t>
      </w:r>
      <w:r w:rsidRPr="004871C2">
        <w:rPr>
          <w:rFonts w:asciiTheme="majorBidi" w:hAnsiTheme="majorBidi"/>
          <w:sz w:val="30"/>
          <w:szCs w:val="30"/>
        </w:rPr>
        <w:t>99</w:t>
      </w:r>
      <w:r w:rsidRPr="004871C2">
        <w:rPr>
          <w:rFonts w:asciiTheme="majorBidi" w:hAnsiTheme="majorBidi"/>
          <w:sz w:val="30"/>
          <w:szCs w:val="30"/>
          <w:cs/>
        </w:rPr>
        <w:t>.</w:t>
      </w:r>
      <w:r w:rsidRPr="004871C2">
        <w:rPr>
          <w:rFonts w:asciiTheme="majorBidi" w:hAnsiTheme="majorBidi"/>
          <w:sz w:val="30"/>
          <w:szCs w:val="30"/>
        </w:rPr>
        <w:t>9</w:t>
      </w:r>
      <w:r w:rsidRPr="004871C2">
        <w:rPr>
          <w:rFonts w:asciiTheme="majorBidi" w:hAnsiTheme="majorBidi"/>
          <w:sz w:val="30"/>
          <w:szCs w:val="30"/>
          <w:cs/>
        </w:rPr>
        <w:t xml:space="preserve"> ของทุนจดทะเบียน เป็นจำนวนเงิน</w:t>
      </w:r>
      <w:r w:rsidRPr="004871C2">
        <w:rPr>
          <w:rFonts w:asciiTheme="majorBidi" w:hAnsiTheme="majorBidi"/>
          <w:sz w:val="30"/>
          <w:szCs w:val="30"/>
        </w:rPr>
        <w:t xml:space="preserve"> 2</w:t>
      </w:r>
      <w:r w:rsidRPr="004871C2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9F6F30" w:rsidRPr="00C847BB">
        <w:rPr>
          <w:rFonts w:asciiTheme="majorBidi" w:hAnsiTheme="majorBidi"/>
          <w:sz w:val="30"/>
          <w:szCs w:val="30"/>
          <w:cs/>
        </w:rPr>
        <w:t>โดยได้จดทะเบียนจัดตั้งจัดตั้ง</w:t>
      </w:r>
      <w:r w:rsidR="009F6F30" w:rsidRPr="00C847BB">
        <w:rPr>
          <w:rFonts w:asciiTheme="majorBidi" w:hAnsiTheme="majorBidi" w:hint="cs"/>
          <w:sz w:val="30"/>
          <w:szCs w:val="30"/>
          <w:cs/>
        </w:rPr>
        <w:t>กับกระทรวงพาณิชย์</w:t>
      </w:r>
      <w:r w:rsidR="009F6F30" w:rsidRPr="00C847BB">
        <w:rPr>
          <w:rFonts w:asciiTheme="majorBidi" w:hAnsiTheme="majorBidi"/>
          <w:sz w:val="30"/>
          <w:szCs w:val="30"/>
          <w:cs/>
        </w:rPr>
        <w:t xml:space="preserve">แล้วเมื่อวันที่ </w:t>
      </w:r>
      <w:r w:rsidR="00C847BB" w:rsidRPr="00C847BB">
        <w:rPr>
          <w:rFonts w:asciiTheme="majorBidi" w:hAnsiTheme="majorBidi"/>
          <w:sz w:val="30"/>
          <w:szCs w:val="30"/>
        </w:rPr>
        <w:t>28</w:t>
      </w:r>
      <w:r w:rsidR="00C847BB" w:rsidRPr="00C847BB">
        <w:rPr>
          <w:rFonts w:asciiTheme="majorBidi" w:hAnsiTheme="majorBidi"/>
          <w:sz w:val="30"/>
          <w:szCs w:val="30"/>
          <w:cs/>
        </w:rPr>
        <w:t xml:space="preserve"> </w:t>
      </w:r>
      <w:r w:rsidR="00C847BB" w:rsidRPr="00C847BB">
        <w:rPr>
          <w:rFonts w:asciiTheme="majorBidi" w:hAnsiTheme="majorBidi" w:hint="cs"/>
          <w:sz w:val="30"/>
          <w:szCs w:val="30"/>
          <w:cs/>
        </w:rPr>
        <w:t>เมษายน</w:t>
      </w:r>
      <w:r w:rsidR="00C847BB" w:rsidRPr="00C847BB">
        <w:rPr>
          <w:rFonts w:asciiTheme="majorBidi" w:hAnsiTheme="majorBidi"/>
          <w:sz w:val="30"/>
          <w:szCs w:val="30"/>
          <w:cs/>
        </w:rPr>
        <w:t xml:space="preserve"> </w:t>
      </w:r>
      <w:r w:rsidR="00C847BB" w:rsidRPr="00C847BB">
        <w:rPr>
          <w:rFonts w:asciiTheme="majorBidi" w:hAnsiTheme="majorBidi"/>
          <w:sz w:val="30"/>
          <w:szCs w:val="30"/>
        </w:rPr>
        <w:t>2566</w:t>
      </w:r>
      <w:r w:rsidR="00C847BB" w:rsidRPr="005071A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ต่อมา</w:t>
      </w:r>
      <w:r w:rsidRPr="00552E41">
        <w:rPr>
          <w:rFonts w:asciiTheme="majorBidi" w:hAnsiTheme="majorBidi" w:hint="cs"/>
          <w:sz w:val="30"/>
          <w:szCs w:val="30"/>
          <w:cs/>
        </w:rPr>
        <w:t xml:space="preserve">ในเดือนมิถุนายน </w:t>
      </w:r>
      <w:r w:rsidRPr="00552E41">
        <w:rPr>
          <w:rFonts w:asciiTheme="majorBidi" w:hAnsiTheme="majorBidi"/>
          <w:sz w:val="30"/>
          <w:szCs w:val="30"/>
        </w:rPr>
        <w:t>2566</w:t>
      </w:r>
      <w:r w:rsidRPr="00552E41">
        <w:rPr>
          <w:rFonts w:asciiTheme="majorBidi" w:hAnsiTheme="majorBidi" w:hint="cs"/>
          <w:sz w:val="30"/>
          <w:szCs w:val="30"/>
          <w:cs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>บริษัท รีเจน พร็อพเพอร์ตี้ 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 xml:space="preserve">ได้จดทะเบียนเพิ่มทุนจาก </w:t>
      </w:r>
      <w:r w:rsidRPr="00552E41">
        <w:rPr>
          <w:rFonts w:asciiTheme="majorBidi" w:hAnsiTheme="majorBidi"/>
          <w:sz w:val="30"/>
          <w:szCs w:val="30"/>
        </w:rPr>
        <w:t>2</w:t>
      </w:r>
      <w:r w:rsidRPr="00552E41">
        <w:rPr>
          <w:rFonts w:asciiTheme="majorBidi" w:hAnsiTheme="majorBidi"/>
          <w:sz w:val="30"/>
          <w:szCs w:val="30"/>
          <w:cs/>
        </w:rPr>
        <w:t xml:space="preserve"> ล้านบาท เป็น</w:t>
      </w:r>
      <w:r w:rsidRPr="00552E4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300</w:t>
      </w:r>
      <w:r w:rsidRPr="00552E41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และให้เรียกชำระค่าหุ้นในอัตราร้อยละ </w:t>
      </w:r>
      <w:r>
        <w:rPr>
          <w:rFonts w:asciiTheme="majorBidi" w:hAnsiTheme="majorBidi"/>
          <w:sz w:val="30"/>
          <w:szCs w:val="30"/>
        </w:rPr>
        <w:t>25</w:t>
      </w:r>
      <w:r>
        <w:rPr>
          <w:rFonts w:asciiTheme="majorBidi" w:hAnsiTheme="majorBidi" w:hint="cs"/>
          <w:sz w:val="30"/>
          <w:szCs w:val="30"/>
          <w:cs/>
        </w:rPr>
        <w:t xml:space="preserve"> คิดเป็นจำนวนเงิน</w:t>
      </w:r>
      <w:r>
        <w:rPr>
          <w:rFonts w:asciiTheme="majorBidi" w:hAnsiTheme="majorBidi"/>
          <w:sz w:val="30"/>
          <w:szCs w:val="30"/>
        </w:rPr>
        <w:t xml:space="preserve"> 74.5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4871C2">
        <w:rPr>
          <w:rFonts w:asciiTheme="majorBidi" w:hAnsiTheme="majorBidi"/>
          <w:sz w:val="30"/>
          <w:szCs w:val="30"/>
          <w:cs/>
        </w:rPr>
        <w:t>การดำเนินการจดทะเบียนเพิ่มทุนและการชำระค่าหุ้นเพิ่มทุ</w:t>
      </w:r>
      <w:r w:rsidRPr="00632B2B">
        <w:rPr>
          <w:rFonts w:asciiTheme="majorBidi" w:hAnsiTheme="majorBidi"/>
          <w:sz w:val="30"/>
          <w:szCs w:val="30"/>
          <w:cs/>
        </w:rPr>
        <w:t>นดังกล่าวแล้วเสร็จในเดือน</w:t>
      </w:r>
      <w:r w:rsidRPr="00632B2B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632B2B">
        <w:rPr>
          <w:rFonts w:asciiTheme="majorBidi" w:hAnsiTheme="majorBidi"/>
          <w:sz w:val="30"/>
          <w:szCs w:val="30"/>
        </w:rPr>
        <w:t>25</w:t>
      </w:r>
      <w:r w:rsidRPr="00552E41">
        <w:rPr>
          <w:rFonts w:asciiTheme="majorBidi" w:hAnsiTheme="majorBidi"/>
          <w:sz w:val="30"/>
          <w:szCs w:val="30"/>
        </w:rPr>
        <w:t>66</w:t>
      </w:r>
    </w:p>
    <w:p w14:paraId="072CA688" w14:textId="77777777" w:rsidR="00E90C93" w:rsidRPr="00E90C93" w:rsidRDefault="00E90C93" w:rsidP="00E90C93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67659617" w14:textId="7C6A6F79" w:rsidR="00E10AD5" w:rsidRDefault="00E10AD5" w:rsidP="00007C7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52E41">
        <w:rPr>
          <w:rFonts w:asciiTheme="majorBidi" w:hAnsiTheme="majorBidi" w:cstheme="majorBidi" w:hint="cs"/>
          <w:sz w:val="30"/>
          <w:szCs w:val="30"/>
          <w:cs/>
        </w:rPr>
        <w:t>ใน</w:t>
      </w:r>
      <w:bookmarkStart w:id="0" w:name="_Hlk150363522"/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การประชุมคณะกรรมการบริษัทของบริษัท ควอตซ์ โฮลดิ้ง </w:t>
      </w:r>
      <w:r w:rsidRPr="00552E41">
        <w:rPr>
          <w:rFonts w:asciiTheme="majorBidi" w:hAnsiTheme="majorBidi" w:cstheme="majorBidi"/>
          <w:sz w:val="30"/>
          <w:szCs w:val="30"/>
        </w:rPr>
        <w:t xml:space="preserve">1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>จำกัด ซึ่งเป็นบริษัทย่อย</w:t>
      </w:r>
      <w:r w:rsidR="00075D48">
        <w:rPr>
          <w:rFonts w:asciiTheme="majorBidi" w:hAnsiTheme="majorBidi" w:cstheme="majorBidi" w:hint="cs"/>
          <w:sz w:val="30"/>
          <w:szCs w:val="30"/>
          <w:cs/>
        </w:rPr>
        <w:t>ทางตรง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เมื่อวันที่ </w:t>
      </w:r>
      <w:r w:rsidRPr="00552E41">
        <w:rPr>
          <w:rFonts w:asciiTheme="majorBidi" w:hAnsiTheme="majorBidi" w:cstheme="majorBidi"/>
          <w:sz w:val="30"/>
          <w:szCs w:val="30"/>
        </w:rPr>
        <w:t xml:space="preserve">11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552E41">
        <w:rPr>
          <w:rFonts w:asciiTheme="majorBidi" w:hAnsiTheme="majorBidi" w:cstheme="majorBidi"/>
          <w:sz w:val="30"/>
          <w:szCs w:val="30"/>
        </w:rPr>
        <w:t xml:space="preserve">2566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</w:t>
      </w:r>
      <w:r w:rsidR="007D1B9B" w:rsidRPr="00552E41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ติให้เลิกบริษัท ควอตซ์ โฮลดิ้ง </w:t>
      </w:r>
      <w:r w:rsidRPr="00552E41">
        <w:rPr>
          <w:rFonts w:asciiTheme="majorBidi" w:hAnsiTheme="majorBidi" w:cstheme="majorBidi"/>
          <w:sz w:val="30"/>
          <w:szCs w:val="30"/>
        </w:rPr>
        <w:t xml:space="preserve">1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>จำกัด โดยบริษัทดังกล่าวได้</w:t>
      </w:r>
      <w:r w:rsidRPr="00007C76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จดทะเบียนเลิกบริษัทต่อกระทรวงพาณิชย์แล้วเมื่อวันที่ </w:t>
      </w:r>
      <w:r w:rsidRPr="00007C76">
        <w:rPr>
          <w:rFonts w:asciiTheme="majorBidi" w:hAnsiTheme="majorBidi" w:cstheme="majorBidi"/>
          <w:sz w:val="30"/>
          <w:szCs w:val="30"/>
        </w:rPr>
        <w:t xml:space="preserve">26 </w:t>
      </w:r>
      <w:r w:rsidRPr="00007C7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007C76">
        <w:rPr>
          <w:rFonts w:asciiTheme="majorBidi" w:hAnsiTheme="majorBidi" w:cstheme="majorBidi"/>
          <w:sz w:val="30"/>
          <w:szCs w:val="30"/>
        </w:rPr>
        <w:t>2566</w:t>
      </w:r>
      <w:r w:rsidR="00246B8B" w:rsidRPr="00007C76">
        <w:rPr>
          <w:rFonts w:asciiTheme="majorBidi" w:hAnsiTheme="majorBidi" w:cstheme="majorBidi"/>
          <w:sz w:val="30"/>
          <w:szCs w:val="30"/>
        </w:rPr>
        <w:t xml:space="preserve"> </w:t>
      </w:r>
      <w:r w:rsidR="00246B8B" w:rsidRPr="00007C76">
        <w:rPr>
          <w:rFonts w:asciiTheme="majorBidi" w:hAnsiTheme="majorBidi" w:cstheme="majorBidi" w:hint="cs"/>
          <w:sz w:val="30"/>
          <w:szCs w:val="30"/>
          <w:cs/>
        </w:rPr>
        <w:t>และ</w:t>
      </w:r>
      <w:bookmarkEnd w:id="0"/>
      <w:r w:rsidR="00C37534">
        <w:rPr>
          <w:rFonts w:asciiTheme="majorBidi" w:hAnsiTheme="majorBidi" w:cstheme="majorBidi" w:hint="cs"/>
          <w:sz w:val="30"/>
          <w:szCs w:val="30"/>
          <w:cs/>
        </w:rPr>
        <w:t xml:space="preserve">ได้ดำเนินการชำระบัญชีเสร็จสิ้นแล้วเมื่อวันที่ </w:t>
      </w:r>
      <w:r w:rsidR="00C37534">
        <w:rPr>
          <w:rFonts w:asciiTheme="majorBidi" w:hAnsiTheme="majorBidi" w:cstheme="majorBidi"/>
          <w:sz w:val="30"/>
          <w:szCs w:val="30"/>
        </w:rPr>
        <w:t xml:space="preserve">29 </w:t>
      </w:r>
      <w:r w:rsidR="00C3753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37534">
        <w:rPr>
          <w:rFonts w:asciiTheme="majorBidi" w:hAnsiTheme="majorBidi" w:cstheme="majorBidi"/>
          <w:sz w:val="30"/>
          <w:szCs w:val="30"/>
        </w:rPr>
        <w:t>2566</w:t>
      </w:r>
    </w:p>
    <w:p w14:paraId="313CDB94" w14:textId="103409BC" w:rsidR="00E90C93" w:rsidRDefault="00E90C93" w:rsidP="00BB49FA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8D088F" w14:textId="13BC954E" w:rsidR="005071A1" w:rsidRPr="00746B5E" w:rsidRDefault="00BB49FA" w:rsidP="005071A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E5257E">
        <w:rPr>
          <w:rFonts w:asciiTheme="majorBidi" w:hAnsiTheme="majorBidi"/>
          <w:sz w:val="30"/>
          <w:szCs w:val="30"/>
          <w:cs/>
        </w:rPr>
        <w:lastRenderedPageBreak/>
        <w:t>ใน</w:t>
      </w:r>
      <w:r w:rsidR="00E90C93" w:rsidRPr="00E5257E">
        <w:rPr>
          <w:rFonts w:asciiTheme="majorBidi" w:hAnsiTheme="majorBidi"/>
          <w:sz w:val="30"/>
          <w:szCs w:val="30"/>
          <w:cs/>
        </w:rPr>
        <w:t xml:space="preserve">การประชุมคณะกรรมการบริษัท เมื่อวันที่ </w:t>
      </w:r>
      <w:r w:rsidR="009F6F30">
        <w:rPr>
          <w:rFonts w:asciiTheme="majorBidi" w:hAnsiTheme="majorBidi"/>
          <w:sz w:val="30"/>
          <w:szCs w:val="30"/>
        </w:rPr>
        <w:t xml:space="preserve">14 </w:t>
      </w:r>
      <w:r w:rsidR="009F6F30">
        <w:rPr>
          <w:rFonts w:asciiTheme="majorBidi" w:hAnsiTheme="majorBidi" w:hint="cs"/>
          <w:sz w:val="30"/>
          <w:szCs w:val="30"/>
          <w:cs/>
        </w:rPr>
        <w:t>กรกฎาคม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</w:t>
      </w:r>
      <w:r w:rsidR="00E90C93" w:rsidRPr="00746B5E">
        <w:rPr>
          <w:rFonts w:asciiTheme="majorBidi" w:hAnsiTheme="majorBidi"/>
          <w:sz w:val="30"/>
          <w:szCs w:val="30"/>
        </w:rPr>
        <w:t>2566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คณะกรรมการบริษัทมีมติอนุมัติให้จัดตั้ง</w:t>
      </w:r>
      <w:r w:rsidR="00E90C93" w:rsidRPr="00746B5E">
        <w:rPr>
          <w:rFonts w:asciiTheme="majorBidi" w:hAnsiTheme="majorBidi" w:cstheme="majorBidi" w:hint="cs"/>
          <w:sz w:val="30"/>
          <w:szCs w:val="30"/>
          <w:cs/>
        </w:rPr>
        <w:t xml:space="preserve">บริษัท ควอตซ์ โฮลดิ้ง </w:t>
      </w:r>
      <w:r w:rsidR="00E90C93" w:rsidRPr="00746B5E">
        <w:rPr>
          <w:rFonts w:asciiTheme="majorBidi" w:hAnsiTheme="majorBidi" w:cstheme="majorBidi"/>
          <w:sz w:val="30"/>
          <w:szCs w:val="30"/>
        </w:rPr>
        <w:t xml:space="preserve">3 </w:t>
      </w:r>
      <w:r w:rsidR="00E90C93" w:rsidRPr="00746B5E">
        <w:rPr>
          <w:rFonts w:asciiTheme="majorBidi" w:hAnsiTheme="majorBidi" w:cstheme="majorBidi" w:hint="cs"/>
          <w:sz w:val="30"/>
          <w:szCs w:val="30"/>
          <w:cs/>
        </w:rPr>
        <w:t xml:space="preserve">จำกัด (ควอตซ์ </w:t>
      </w:r>
      <w:r w:rsidR="00E90C93" w:rsidRPr="00746B5E">
        <w:rPr>
          <w:rFonts w:asciiTheme="majorBidi" w:hAnsiTheme="majorBidi" w:cstheme="majorBidi"/>
          <w:sz w:val="30"/>
          <w:szCs w:val="30"/>
        </w:rPr>
        <w:t>3</w:t>
      </w:r>
      <w:r w:rsidR="00E90C93" w:rsidRPr="00746B5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90C93" w:rsidRPr="00746B5E">
        <w:rPr>
          <w:rFonts w:asciiTheme="majorBidi" w:hAnsiTheme="majorBidi"/>
          <w:sz w:val="30"/>
          <w:szCs w:val="30"/>
          <w:cs/>
        </w:rPr>
        <w:t>และ</w:t>
      </w:r>
      <w:r w:rsidR="00E90C93" w:rsidRPr="00746B5E">
        <w:rPr>
          <w:rFonts w:asciiTheme="majorBidi" w:hAnsiTheme="majorBidi" w:cstheme="majorBidi" w:hint="cs"/>
          <w:sz w:val="30"/>
          <w:szCs w:val="30"/>
          <w:cs/>
        </w:rPr>
        <w:t xml:space="preserve">บริษัท ควอตซ์ โฮลดิ้ง </w:t>
      </w:r>
      <w:r w:rsidR="00E90C93" w:rsidRPr="00746B5E">
        <w:rPr>
          <w:rFonts w:asciiTheme="majorBidi" w:hAnsiTheme="majorBidi" w:cstheme="majorBidi"/>
          <w:sz w:val="30"/>
          <w:szCs w:val="30"/>
        </w:rPr>
        <w:t xml:space="preserve">4 </w:t>
      </w:r>
      <w:r w:rsidR="00E90C93" w:rsidRPr="00746B5E">
        <w:rPr>
          <w:rFonts w:asciiTheme="majorBidi" w:hAnsiTheme="majorBidi" w:cstheme="majorBidi" w:hint="cs"/>
          <w:sz w:val="30"/>
          <w:szCs w:val="30"/>
          <w:cs/>
        </w:rPr>
        <w:t xml:space="preserve">จำกัด (ควอตซ์ </w:t>
      </w:r>
      <w:r w:rsidR="00E90C93" w:rsidRPr="00746B5E">
        <w:rPr>
          <w:rFonts w:asciiTheme="majorBidi" w:hAnsiTheme="majorBidi" w:cstheme="majorBidi"/>
          <w:sz w:val="30"/>
          <w:szCs w:val="30"/>
        </w:rPr>
        <w:t>4</w:t>
      </w:r>
      <w:r w:rsidR="00E90C93" w:rsidRPr="00746B5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90C93" w:rsidRPr="00746B5E">
        <w:rPr>
          <w:rFonts w:asciiTheme="majorBidi" w:hAnsiTheme="majorBidi"/>
          <w:sz w:val="30"/>
          <w:szCs w:val="30"/>
          <w:cs/>
        </w:rPr>
        <w:t>ซึ่งทั้ง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สอง</w:t>
      </w:r>
      <w:r w:rsidR="00E90C93" w:rsidRPr="00746B5E">
        <w:rPr>
          <w:rFonts w:asciiTheme="majorBidi" w:hAnsiTheme="majorBidi"/>
          <w:sz w:val="30"/>
          <w:szCs w:val="30"/>
          <w:cs/>
        </w:rPr>
        <w:t>บริษัท</w:t>
      </w:r>
      <w:r w:rsidR="00E90C93" w:rsidRPr="00746B5E">
        <w:rPr>
          <w:rFonts w:asciiTheme="majorBidi" w:hAnsiTheme="majorBidi"/>
          <w:sz w:val="30"/>
          <w:szCs w:val="30"/>
          <w:cs/>
        </w:rPr>
        <w:br/>
        <w:t xml:space="preserve">เป็นบริษัทจำกัดที่จดทะเบียนในประเทศไทย ในอัตราร้อยละ </w:t>
      </w:r>
      <w:r w:rsidR="00E90C93" w:rsidRPr="00746B5E">
        <w:rPr>
          <w:rFonts w:asciiTheme="majorBidi" w:hAnsiTheme="majorBidi"/>
          <w:sz w:val="30"/>
          <w:szCs w:val="30"/>
        </w:rPr>
        <w:t>99</w:t>
      </w:r>
      <w:r w:rsidR="00E90C93" w:rsidRPr="00746B5E">
        <w:rPr>
          <w:rFonts w:asciiTheme="majorBidi" w:hAnsiTheme="majorBidi"/>
          <w:sz w:val="30"/>
          <w:szCs w:val="30"/>
          <w:cs/>
        </w:rPr>
        <w:t>.</w:t>
      </w:r>
      <w:r w:rsidR="00E90C93" w:rsidRPr="00746B5E">
        <w:rPr>
          <w:rFonts w:asciiTheme="majorBidi" w:hAnsiTheme="majorBidi"/>
          <w:sz w:val="30"/>
          <w:szCs w:val="30"/>
        </w:rPr>
        <w:t>9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ของทุนจดทะเบียน เป็นจำนวนเงินบริษัทละ </w:t>
      </w:r>
      <w:r w:rsidR="00E90C93" w:rsidRPr="00746B5E">
        <w:rPr>
          <w:rFonts w:asciiTheme="majorBidi" w:hAnsiTheme="majorBidi"/>
          <w:sz w:val="30"/>
          <w:szCs w:val="30"/>
        </w:rPr>
        <w:t>2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ล้านบาท โดยได้จดทะเบียนจัดตั้ง</w:t>
      </w:r>
      <w:r w:rsidR="006C4F6B" w:rsidRPr="00746B5E">
        <w:rPr>
          <w:rFonts w:asciiTheme="majorBidi" w:hAnsiTheme="majorBidi" w:hint="cs"/>
          <w:sz w:val="30"/>
          <w:szCs w:val="30"/>
          <w:cs/>
        </w:rPr>
        <w:t>กับกระทรวงพาณิชย์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แล้วเมื่อวันที่ </w:t>
      </w:r>
      <w:r w:rsidR="00E90C93" w:rsidRPr="00746B5E">
        <w:rPr>
          <w:rFonts w:asciiTheme="majorBidi" w:hAnsiTheme="majorBidi"/>
          <w:sz w:val="30"/>
          <w:szCs w:val="30"/>
        </w:rPr>
        <w:t>28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สิงหาคม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</w:t>
      </w:r>
      <w:r w:rsidR="00E90C93" w:rsidRPr="00746B5E">
        <w:rPr>
          <w:rFonts w:asciiTheme="majorBidi" w:hAnsiTheme="majorBidi"/>
          <w:sz w:val="30"/>
          <w:szCs w:val="30"/>
        </w:rPr>
        <w:t xml:space="preserve">2566 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ต่อมาใน</w:t>
      </w:r>
      <w:r w:rsidR="006C4F6B" w:rsidRPr="00746B5E">
        <w:rPr>
          <w:rFonts w:asciiTheme="majorBidi" w:hAnsiTheme="majorBidi"/>
          <w:sz w:val="30"/>
          <w:szCs w:val="30"/>
          <w:cs/>
        </w:rPr>
        <w:br/>
      </w:r>
      <w:r w:rsidR="00E90C93" w:rsidRPr="00746B5E">
        <w:rPr>
          <w:rFonts w:asciiTheme="majorBidi" w:hAnsiTheme="majorBidi" w:hint="cs"/>
          <w:sz w:val="30"/>
          <w:szCs w:val="30"/>
          <w:cs/>
        </w:rPr>
        <w:t>การประชุม</w:t>
      </w:r>
      <w:r w:rsidR="00E90C93" w:rsidRPr="00746B5E">
        <w:rPr>
          <w:rFonts w:asciiTheme="majorBidi" w:hAnsiTheme="majorBidi"/>
          <w:sz w:val="30"/>
          <w:szCs w:val="30"/>
          <w:cs/>
        </w:rPr>
        <w:t>คณะกรรมการ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บริษัทของ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ควอตซ์ </w:t>
      </w:r>
      <w:r w:rsidR="00E90C93" w:rsidRPr="00746B5E">
        <w:rPr>
          <w:rFonts w:asciiTheme="majorBidi" w:hAnsiTheme="majorBidi"/>
          <w:sz w:val="30"/>
          <w:szCs w:val="30"/>
        </w:rPr>
        <w:t>3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และ</w:t>
      </w:r>
      <w:r w:rsidR="00E90C93" w:rsidRPr="00746B5E">
        <w:rPr>
          <w:rFonts w:asciiTheme="majorBidi" w:hAnsiTheme="majorBidi" w:cstheme="majorBidi" w:hint="cs"/>
          <w:sz w:val="30"/>
          <w:szCs w:val="30"/>
          <w:cs/>
        </w:rPr>
        <w:t xml:space="preserve">ควอตซ์ </w:t>
      </w:r>
      <w:r w:rsidR="00E90C93" w:rsidRPr="00746B5E">
        <w:rPr>
          <w:rFonts w:asciiTheme="majorBidi" w:hAnsiTheme="majorBidi" w:cstheme="majorBidi"/>
          <w:sz w:val="30"/>
          <w:szCs w:val="30"/>
        </w:rPr>
        <w:t xml:space="preserve">4 </w:t>
      </w:r>
      <w:r w:rsidR="00E90C93" w:rsidRPr="00746B5E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E90C93" w:rsidRPr="00746B5E">
        <w:rPr>
          <w:rFonts w:asciiTheme="majorBidi" w:hAnsiTheme="majorBidi"/>
          <w:sz w:val="30"/>
          <w:szCs w:val="30"/>
        </w:rPr>
        <w:t>11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E90C93" w:rsidRPr="00746B5E">
        <w:rPr>
          <w:rFonts w:asciiTheme="majorBidi" w:hAnsiTheme="majorBidi"/>
          <w:sz w:val="30"/>
          <w:szCs w:val="30"/>
        </w:rPr>
        <w:t>2566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คณะกรรมการ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มีมติอนุมัติให้ควอตซ์ </w:t>
      </w:r>
      <w:r w:rsidR="00E90C93" w:rsidRPr="00746B5E">
        <w:rPr>
          <w:rFonts w:asciiTheme="majorBidi" w:hAnsiTheme="majorBidi"/>
          <w:sz w:val="30"/>
          <w:szCs w:val="30"/>
        </w:rPr>
        <w:t>3</w:t>
      </w:r>
      <w:r w:rsidR="00C847BB">
        <w:rPr>
          <w:rFonts w:asciiTheme="majorBidi" w:hAnsiTheme="majorBidi" w:hint="cs"/>
          <w:sz w:val="30"/>
          <w:szCs w:val="30"/>
          <w:cs/>
        </w:rPr>
        <w:t xml:space="preserve"> 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จดทะเบียนเพิ่มทุนจาก </w:t>
      </w:r>
      <w:r w:rsidR="00E90C93" w:rsidRPr="00746B5E">
        <w:rPr>
          <w:rFonts w:asciiTheme="majorBidi" w:hAnsiTheme="majorBidi"/>
          <w:sz w:val="30"/>
          <w:szCs w:val="30"/>
        </w:rPr>
        <w:t>2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E90C93" w:rsidRPr="00746B5E">
        <w:rPr>
          <w:rFonts w:asciiTheme="majorBidi" w:hAnsiTheme="majorBidi"/>
          <w:sz w:val="30"/>
          <w:szCs w:val="30"/>
        </w:rPr>
        <w:t>53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และ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มีมติอนุมัติให้ควอตซ์ </w:t>
      </w:r>
      <w:r w:rsidR="00E90C93" w:rsidRPr="00746B5E">
        <w:rPr>
          <w:rFonts w:asciiTheme="majorBidi" w:hAnsiTheme="majorBidi"/>
          <w:sz w:val="30"/>
          <w:szCs w:val="30"/>
        </w:rPr>
        <w:t>4</w:t>
      </w:r>
      <w:r w:rsidR="00E90C93" w:rsidRPr="00746B5E">
        <w:rPr>
          <w:rFonts w:asciiTheme="majorBidi" w:hAnsiTheme="majorBidi" w:hint="cs"/>
          <w:sz w:val="30"/>
          <w:szCs w:val="30"/>
          <w:cs/>
        </w:rPr>
        <w:t xml:space="preserve"> </w:t>
      </w:r>
      <w:r w:rsidR="006C4F6B" w:rsidRPr="00746B5E">
        <w:rPr>
          <w:rFonts w:asciiTheme="majorBidi" w:hAnsiTheme="majorBidi"/>
          <w:sz w:val="30"/>
          <w:szCs w:val="30"/>
          <w:cs/>
        </w:rPr>
        <w:br/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จดทะเบียนเพิ่มทุนจาก </w:t>
      </w:r>
      <w:r w:rsidR="00E90C93" w:rsidRPr="00746B5E">
        <w:rPr>
          <w:rFonts w:asciiTheme="majorBidi" w:hAnsiTheme="majorBidi"/>
          <w:sz w:val="30"/>
          <w:szCs w:val="30"/>
        </w:rPr>
        <w:t>2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E90C93" w:rsidRPr="00746B5E">
        <w:rPr>
          <w:rFonts w:asciiTheme="majorBidi" w:hAnsiTheme="majorBidi"/>
          <w:sz w:val="30"/>
          <w:szCs w:val="30"/>
        </w:rPr>
        <w:t>50</w:t>
      </w:r>
      <w:r w:rsidR="00E90C93" w:rsidRPr="00746B5E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E90C93" w:rsidRPr="00746B5E">
        <w:rPr>
          <w:rFonts w:asciiTheme="majorBidi" w:hAnsiTheme="majorBidi" w:hint="cs"/>
          <w:sz w:val="30"/>
          <w:szCs w:val="30"/>
          <w:cs/>
        </w:rPr>
        <w:t xml:space="preserve"> </w:t>
      </w:r>
      <w:r w:rsidR="00E90C93" w:rsidRPr="00746B5E">
        <w:rPr>
          <w:rFonts w:asciiTheme="majorBidi" w:hAnsiTheme="majorBidi"/>
          <w:sz w:val="30"/>
          <w:szCs w:val="30"/>
          <w:cs/>
        </w:rPr>
        <w:t>โดยสัดส่วนการถือหุ้น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ของทั้ง</w:t>
      </w:r>
      <w:r w:rsidR="00325379" w:rsidRPr="00746B5E">
        <w:rPr>
          <w:rFonts w:asciiTheme="majorBidi" w:hAnsiTheme="majorBidi" w:hint="cs"/>
          <w:sz w:val="30"/>
          <w:szCs w:val="30"/>
          <w:cs/>
        </w:rPr>
        <w:t>สอง</w:t>
      </w:r>
      <w:r w:rsidR="00E90C93" w:rsidRPr="00746B5E">
        <w:rPr>
          <w:rFonts w:asciiTheme="majorBidi" w:hAnsiTheme="majorBidi" w:hint="cs"/>
          <w:sz w:val="30"/>
          <w:szCs w:val="30"/>
          <w:cs/>
        </w:rPr>
        <w:t>บริษัท</w:t>
      </w:r>
      <w:r w:rsidR="00E90C93" w:rsidRPr="00746B5E">
        <w:rPr>
          <w:rFonts w:asciiTheme="majorBidi" w:hAnsiTheme="majorBidi"/>
          <w:sz w:val="30"/>
          <w:szCs w:val="30"/>
          <w:cs/>
        </w:rPr>
        <w:t>ไม่เปลี่ยนแปลง</w:t>
      </w:r>
      <w:r w:rsidR="00E90C93" w:rsidRPr="00746B5E">
        <w:rPr>
          <w:rFonts w:asciiTheme="majorBidi" w:hAnsiTheme="majorBidi" w:hint="cs"/>
          <w:sz w:val="30"/>
          <w:szCs w:val="30"/>
          <w:cs/>
        </w:rPr>
        <w:t xml:space="preserve"> </w:t>
      </w:r>
      <w:r w:rsidR="00E90C93" w:rsidRPr="00746B5E">
        <w:rPr>
          <w:rFonts w:asciiTheme="majorBidi" w:hAnsiTheme="majorBidi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การดำเนินการจดทะเบียนเพิ่มทุนและการชำระค่าหุ้นเพิ่มทุนดังกล่าวได้แล้วเสร็จในเดือนตุลาคม</w:t>
      </w:r>
      <w:r w:rsidR="00E90C93" w:rsidRPr="00746B5E">
        <w:rPr>
          <w:rFonts w:asciiTheme="majorBidi" w:hAnsiTheme="majorBidi"/>
          <w:sz w:val="30"/>
          <w:szCs w:val="30"/>
        </w:rPr>
        <w:t xml:space="preserve"> 2566</w:t>
      </w:r>
    </w:p>
    <w:p w14:paraId="40ADFC8F" w14:textId="77777777" w:rsidR="00E90C93" w:rsidRPr="00746B5E" w:rsidRDefault="00E90C93" w:rsidP="00E90C93">
      <w:pPr>
        <w:pStyle w:val="ListParagraph"/>
        <w:rPr>
          <w:rFonts w:asciiTheme="majorBidi" w:hAnsiTheme="majorBidi"/>
          <w:sz w:val="30"/>
          <w:szCs w:val="30"/>
          <w:cs/>
        </w:rPr>
      </w:pPr>
    </w:p>
    <w:p w14:paraId="73D80112" w14:textId="4C7A89A8" w:rsidR="00E90C93" w:rsidRDefault="00E90C93" w:rsidP="005071A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746B5E">
        <w:rPr>
          <w:rFonts w:asciiTheme="majorBidi" w:hAnsiTheme="majorBidi" w:hint="cs"/>
          <w:sz w:val="30"/>
          <w:szCs w:val="30"/>
          <w:cs/>
        </w:rPr>
        <w:t>ใน</w:t>
      </w:r>
      <w:r w:rsidRPr="00746B5E">
        <w:rPr>
          <w:rFonts w:asciiTheme="majorBidi" w:hAnsiTheme="majorBidi"/>
          <w:sz w:val="30"/>
          <w:szCs w:val="30"/>
          <w:cs/>
        </w:rPr>
        <w:t>การประชุมคณะกรรมการบริษัท เมื่อวันที่</w:t>
      </w:r>
      <w:r w:rsidRPr="00746B5E">
        <w:rPr>
          <w:rFonts w:asciiTheme="majorBidi" w:hAnsiTheme="majorBidi"/>
          <w:sz w:val="30"/>
          <w:szCs w:val="30"/>
        </w:rPr>
        <w:t xml:space="preserve"> </w:t>
      </w:r>
      <w:r w:rsidR="009F6F30">
        <w:rPr>
          <w:rFonts w:asciiTheme="majorBidi" w:hAnsiTheme="majorBidi"/>
          <w:sz w:val="30"/>
          <w:szCs w:val="30"/>
        </w:rPr>
        <w:t xml:space="preserve">14 </w:t>
      </w:r>
      <w:r w:rsidR="009F6F30">
        <w:rPr>
          <w:rFonts w:asciiTheme="majorBidi" w:hAnsiTheme="majorBidi" w:hint="cs"/>
          <w:sz w:val="30"/>
          <w:szCs w:val="30"/>
          <w:cs/>
        </w:rPr>
        <w:t>กรกฎาคม</w:t>
      </w:r>
      <w:r w:rsidR="009F6F30" w:rsidRPr="00746B5E">
        <w:rPr>
          <w:rFonts w:asciiTheme="majorBidi" w:hAnsiTheme="majorBidi"/>
          <w:sz w:val="30"/>
          <w:szCs w:val="30"/>
          <w:cs/>
        </w:rPr>
        <w:t xml:space="preserve"> </w:t>
      </w:r>
      <w:r w:rsidR="009F6F30" w:rsidRPr="00746B5E">
        <w:rPr>
          <w:rFonts w:asciiTheme="majorBidi" w:hAnsiTheme="majorBidi"/>
          <w:sz w:val="30"/>
          <w:szCs w:val="30"/>
        </w:rPr>
        <w:t>2566</w:t>
      </w:r>
      <w:r w:rsidR="009F6F30" w:rsidRPr="00746B5E">
        <w:rPr>
          <w:rFonts w:asciiTheme="majorBidi" w:hAnsiTheme="majorBidi"/>
          <w:sz w:val="30"/>
          <w:szCs w:val="30"/>
          <w:cs/>
        </w:rPr>
        <w:t xml:space="preserve"> </w:t>
      </w:r>
      <w:r w:rsidRPr="00746B5E">
        <w:rPr>
          <w:rFonts w:asciiTheme="majorBidi" w:hAnsiTheme="majorBidi"/>
          <w:sz w:val="30"/>
          <w:szCs w:val="30"/>
          <w:cs/>
        </w:rPr>
        <w:t>คณะกรรมการ</w:t>
      </w:r>
      <w:r w:rsidRPr="005071A1">
        <w:rPr>
          <w:rFonts w:asciiTheme="majorBidi" w:hAnsiTheme="majorBidi"/>
          <w:sz w:val="30"/>
          <w:szCs w:val="30"/>
          <w:cs/>
        </w:rPr>
        <w:t>บริษัทมีมติอนุมัติให้จัดตั้ง</w:t>
      </w:r>
      <w:r w:rsidRPr="005071A1">
        <w:rPr>
          <w:rFonts w:asciiTheme="majorBidi" w:hAnsiTheme="majorBidi" w:hint="cs"/>
          <w:sz w:val="30"/>
          <w:szCs w:val="30"/>
          <w:cs/>
        </w:rPr>
        <w:t>บ</w:t>
      </w:r>
      <w:r w:rsidRPr="005071A1">
        <w:rPr>
          <w:rFonts w:asciiTheme="majorBidi" w:hAnsiTheme="majorBidi" w:cstheme="majorBidi" w:hint="cs"/>
          <w:sz w:val="30"/>
          <w:szCs w:val="30"/>
          <w:cs/>
        </w:rPr>
        <w:t>ริษัท</w:t>
      </w:r>
      <w:r w:rsidRPr="005071A1">
        <w:rPr>
          <w:rFonts w:asciiTheme="majorBidi" w:hAnsiTheme="majorBidi" w:cstheme="majorBidi"/>
          <w:sz w:val="30"/>
          <w:szCs w:val="30"/>
        </w:rPr>
        <w:t xml:space="preserve"> </w:t>
      </w:r>
      <w:r w:rsidRPr="005071A1">
        <w:rPr>
          <w:rFonts w:asciiTheme="majorBidi" w:hAnsiTheme="majorBidi"/>
          <w:sz w:val="30"/>
          <w:szCs w:val="30"/>
          <w:cs/>
        </w:rPr>
        <w:t xml:space="preserve">อินโน โฮม คอนสตรัคชั่น </w:t>
      </w:r>
      <w:r w:rsidRPr="005071A1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5071A1">
        <w:rPr>
          <w:rFonts w:asciiTheme="majorBidi" w:hAnsiTheme="majorBidi"/>
          <w:sz w:val="30"/>
          <w:szCs w:val="30"/>
          <w:cs/>
        </w:rPr>
        <w:t xml:space="preserve">ซึ่งเป็นบริษัทจำกัดที่จดทะเบียนในประเทศไทย </w:t>
      </w:r>
      <w:r w:rsidRPr="005071A1">
        <w:rPr>
          <w:rFonts w:asciiTheme="majorBidi" w:hAnsiTheme="majorBidi" w:hint="cs"/>
          <w:sz w:val="30"/>
          <w:szCs w:val="30"/>
          <w:cs/>
        </w:rPr>
        <w:t>ถือหุ้นโดย</w:t>
      </w:r>
      <w:r w:rsidRPr="005071A1">
        <w:rPr>
          <w:rFonts w:asciiTheme="majorBidi" w:hAnsiTheme="majorBidi" w:cstheme="majorBidi" w:hint="cs"/>
          <w:sz w:val="30"/>
          <w:szCs w:val="30"/>
          <w:cs/>
        </w:rPr>
        <w:t xml:space="preserve">ควอตซ์ </w:t>
      </w:r>
      <w:r w:rsidRPr="005071A1">
        <w:rPr>
          <w:rFonts w:asciiTheme="majorBidi" w:hAnsiTheme="majorBidi" w:cstheme="majorBidi"/>
          <w:sz w:val="30"/>
          <w:szCs w:val="30"/>
        </w:rPr>
        <w:t xml:space="preserve">3 </w:t>
      </w:r>
      <w:r w:rsidRPr="005071A1">
        <w:rPr>
          <w:rFonts w:asciiTheme="majorBidi" w:hAnsiTheme="majorBidi"/>
          <w:sz w:val="30"/>
          <w:szCs w:val="30"/>
          <w:cs/>
        </w:rPr>
        <w:t>และ</w:t>
      </w:r>
      <w:r w:rsidRPr="005071A1">
        <w:rPr>
          <w:rFonts w:asciiTheme="majorBidi" w:hAnsiTheme="majorBidi" w:cstheme="majorBidi" w:hint="cs"/>
          <w:sz w:val="30"/>
          <w:szCs w:val="30"/>
          <w:cs/>
        </w:rPr>
        <w:t xml:space="preserve">ควอตซ์ </w:t>
      </w:r>
      <w:r w:rsidRPr="005071A1">
        <w:rPr>
          <w:rFonts w:asciiTheme="majorBidi" w:hAnsiTheme="majorBidi" w:cstheme="majorBidi"/>
          <w:sz w:val="30"/>
          <w:szCs w:val="30"/>
        </w:rPr>
        <w:t xml:space="preserve">4 </w:t>
      </w:r>
      <w:r w:rsidRPr="005071A1">
        <w:rPr>
          <w:rFonts w:asciiTheme="majorBidi" w:hAnsiTheme="majorBidi"/>
          <w:sz w:val="30"/>
          <w:szCs w:val="30"/>
          <w:cs/>
        </w:rPr>
        <w:t xml:space="preserve">ในอัตราร้อยละ </w:t>
      </w:r>
      <w:r w:rsidRPr="005071A1">
        <w:rPr>
          <w:rFonts w:asciiTheme="majorBidi" w:hAnsiTheme="majorBidi"/>
          <w:sz w:val="30"/>
          <w:szCs w:val="30"/>
        </w:rPr>
        <w:t xml:space="preserve">50.5 </w:t>
      </w:r>
      <w:r w:rsidRPr="005071A1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5071A1">
        <w:rPr>
          <w:rFonts w:asciiTheme="majorBidi" w:hAnsiTheme="majorBidi"/>
          <w:sz w:val="30"/>
          <w:szCs w:val="30"/>
        </w:rPr>
        <w:t>49.5</w:t>
      </w:r>
      <w:r w:rsidRPr="005071A1">
        <w:rPr>
          <w:rFonts w:asciiTheme="majorBidi" w:hAnsiTheme="majorBidi"/>
          <w:sz w:val="30"/>
          <w:szCs w:val="30"/>
          <w:cs/>
        </w:rPr>
        <w:t xml:space="preserve"> ของทุนจดทะเบีย</w:t>
      </w:r>
      <w:r w:rsidRPr="005071A1">
        <w:rPr>
          <w:rFonts w:asciiTheme="majorBidi" w:hAnsiTheme="majorBidi" w:hint="cs"/>
          <w:sz w:val="30"/>
          <w:szCs w:val="30"/>
          <w:cs/>
        </w:rPr>
        <w:t>นตามลำดับ</w:t>
      </w:r>
      <w:r w:rsidRPr="005071A1">
        <w:rPr>
          <w:rFonts w:asciiTheme="majorBidi" w:hAnsiTheme="majorBidi"/>
          <w:sz w:val="30"/>
          <w:szCs w:val="30"/>
          <w:cs/>
        </w:rPr>
        <w:t xml:space="preserve"> </w:t>
      </w:r>
      <w:r w:rsidRPr="005071A1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Pr="005071A1">
        <w:rPr>
          <w:rFonts w:asciiTheme="majorBidi" w:hAnsiTheme="majorBidi"/>
          <w:sz w:val="30"/>
          <w:szCs w:val="30"/>
        </w:rPr>
        <w:t>2</w:t>
      </w:r>
      <w:r w:rsidRPr="005071A1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/>
          <w:sz w:val="30"/>
          <w:szCs w:val="30"/>
          <w:cs/>
        </w:rPr>
        <w:br/>
      </w:r>
      <w:r w:rsidRPr="005071A1">
        <w:rPr>
          <w:rFonts w:asciiTheme="majorBidi" w:hAnsiTheme="majorBidi"/>
          <w:sz w:val="30"/>
          <w:szCs w:val="30"/>
          <w:cs/>
        </w:rPr>
        <w:t>โดยได้จดทะเบียนจัดตั้ง</w:t>
      </w:r>
      <w:r w:rsidR="006C4F6B" w:rsidRPr="00E5257E">
        <w:rPr>
          <w:rFonts w:asciiTheme="majorBidi" w:hAnsiTheme="majorBidi"/>
          <w:sz w:val="30"/>
          <w:szCs w:val="30"/>
          <w:cs/>
        </w:rPr>
        <w:t>จัดตั้ง</w:t>
      </w:r>
      <w:r w:rsidR="006C4F6B">
        <w:rPr>
          <w:rFonts w:asciiTheme="majorBidi" w:hAnsiTheme="majorBidi" w:hint="cs"/>
          <w:sz w:val="30"/>
          <w:szCs w:val="30"/>
          <w:cs/>
        </w:rPr>
        <w:t>กับกระทรวงพาณิชย์</w:t>
      </w:r>
      <w:r w:rsidRPr="005071A1">
        <w:rPr>
          <w:rFonts w:asciiTheme="majorBidi" w:hAnsiTheme="majorBidi"/>
          <w:sz w:val="30"/>
          <w:szCs w:val="30"/>
          <w:cs/>
        </w:rPr>
        <w:t xml:space="preserve">แล้วเมื่อวันที่ </w:t>
      </w:r>
      <w:r w:rsidRPr="005071A1">
        <w:rPr>
          <w:rFonts w:asciiTheme="majorBidi" w:hAnsiTheme="majorBidi"/>
          <w:sz w:val="30"/>
          <w:szCs w:val="30"/>
        </w:rPr>
        <w:t>29</w:t>
      </w:r>
      <w:r w:rsidRPr="005071A1">
        <w:rPr>
          <w:rFonts w:asciiTheme="majorBidi" w:hAnsiTheme="majorBidi"/>
          <w:sz w:val="30"/>
          <w:szCs w:val="30"/>
          <w:cs/>
        </w:rPr>
        <w:t xml:space="preserve"> </w:t>
      </w:r>
      <w:r w:rsidRPr="005071A1">
        <w:rPr>
          <w:rFonts w:asciiTheme="majorBidi" w:hAnsiTheme="majorBidi" w:hint="cs"/>
          <w:sz w:val="30"/>
          <w:szCs w:val="30"/>
          <w:cs/>
        </w:rPr>
        <w:t>สิงหาคม</w:t>
      </w:r>
      <w:r w:rsidRPr="005071A1">
        <w:rPr>
          <w:rFonts w:asciiTheme="majorBidi" w:hAnsiTheme="majorBidi"/>
          <w:sz w:val="30"/>
          <w:szCs w:val="30"/>
          <w:cs/>
        </w:rPr>
        <w:t xml:space="preserve"> </w:t>
      </w:r>
      <w:r w:rsidRPr="005071A1">
        <w:rPr>
          <w:rFonts w:asciiTheme="majorBidi" w:hAnsiTheme="majorBidi"/>
          <w:sz w:val="30"/>
          <w:szCs w:val="30"/>
        </w:rPr>
        <w:t xml:space="preserve">2566 </w:t>
      </w:r>
      <w:r w:rsidRPr="005071A1">
        <w:rPr>
          <w:rFonts w:asciiTheme="majorBidi" w:hAnsiTheme="majorBidi" w:hint="cs"/>
          <w:sz w:val="30"/>
          <w:szCs w:val="30"/>
          <w:cs/>
        </w:rPr>
        <w:t>ต่อมา</w:t>
      </w:r>
      <w:r w:rsidRPr="005071A1">
        <w:rPr>
          <w:rFonts w:asciiTheme="majorBidi" w:hAnsiTheme="majorBidi"/>
          <w:sz w:val="30"/>
          <w:szCs w:val="30"/>
          <w:cs/>
        </w:rPr>
        <w:t>ในการประชุมคณะกรรมการบริษัทของบริษัท อินโน โฮม คอนสตรัคชั่น จำกัด เมื่อ</w:t>
      </w:r>
      <w:r w:rsidRPr="00794717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794717">
        <w:rPr>
          <w:rFonts w:asciiTheme="majorBidi" w:hAnsiTheme="majorBidi"/>
          <w:sz w:val="30"/>
          <w:szCs w:val="30"/>
        </w:rPr>
        <w:t>11</w:t>
      </w:r>
      <w:r w:rsidRPr="00794717">
        <w:rPr>
          <w:rFonts w:asciiTheme="majorBidi" w:hAnsiTheme="majorBidi"/>
          <w:sz w:val="30"/>
          <w:szCs w:val="30"/>
          <w:cs/>
        </w:rPr>
        <w:t xml:space="preserve"> ตุลาคม</w:t>
      </w:r>
      <w:r w:rsidRPr="005071A1">
        <w:rPr>
          <w:rFonts w:asciiTheme="majorBidi" w:hAnsiTheme="majorBidi"/>
          <w:sz w:val="30"/>
          <w:szCs w:val="30"/>
          <w:cs/>
        </w:rPr>
        <w:t xml:space="preserve"> </w:t>
      </w:r>
      <w:r w:rsidRPr="005071A1">
        <w:rPr>
          <w:rFonts w:asciiTheme="majorBidi" w:hAnsiTheme="majorBidi"/>
          <w:sz w:val="30"/>
          <w:szCs w:val="30"/>
        </w:rPr>
        <w:t>2566</w:t>
      </w:r>
      <w:r w:rsidRPr="005071A1">
        <w:rPr>
          <w:rFonts w:asciiTheme="majorBidi" w:hAnsiTheme="majorBidi"/>
          <w:sz w:val="30"/>
          <w:szCs w:val="30"/>
          <w:cs/>
        </w:rPr>
        <w:t xml:space="preserve"> คณะกรรมการมีมติอนุมัติให้บริษัท อินโน โฮม คอนสตรัคชั่น จำกัด จดทะเบียนเพิ่มทุนจาก </w:t>
      </w:r>
      <w:r w:rsidRPr="005071A1">
        <w:rPr>
          <w:rFonts w:asciiTheme="majorBidi" w:hAnsiTheme="majorBidi"/>
          <w:sz w:val="30"/>
          <w:szCs w:val="30"/>
        </w:rPr>
        <w:t>2</w:t>
      </w:r>
      <w:r w:rsidRPr="005071A1">
        <w:rPr>
          <w:rFonts w:asciiTheme="majorBidi" w:hAnsi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>เป็น</w:t>
      </w:r>
      <w:r w:rsidRPr="005071A1">
        <w:rPr>
          <w:rFonts w:asciiTheme="majorBidi" w:hAnsiTheme="majorBidi"/>
          <w:sz w:val="30"/>
          <w:szCs w:val="30"/>
          <w:cs/>
        </w:rPr>
        <w:t xml:space="preserve"> </w:t>
      </w:r>
      <w:r w:rsidRPr="005071A1">
        <w:rPr>
          <w:rFonts w:asciiTheme="majorBidi" w:hAnsiTheme="majorBidi"/>
          <w:sz w:val="30"/>
          <w:szCs w:val="30"/>
        </w:rPr>
        <w:t>100</w:t>
      </w:r>
      <w:r w:rsidRPr="005071A1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="006C4F6B">
        <w:rPr>
          <w:rFonts w:asciiTheme="majorBidi" w:hAnsiTheme="majorBidi"/>
          <w:sz w:val="30"/>
          <w:szCs w:val="30"/>
          <w:cs/>
        </w:rPr>
        <w:br/>
      </w:r>
      <w:r w:rsidRPr="001F2C81">
        <w:rPr>
          <w:rFonts w:asciiTheme="majorBidi" w:hAnsiTheme="majorBidi"/>
          <w:sz w:val="30"/>
          <w:szCs w:val="30"/>
          <w:cs/>
        </w:rPr>
        <w:t>โดยสัดส่วนการถือหุ้นเปลี่ยนจากร้อยละ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50.5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 w:rsidRPr="001F2C81">
        <w:rPr>
          <w:rFonts w:asciiTheme="majorBidi" w:hAnsiTheme="majorBidi"/>
          <w:sz w:val="30"/>
          <w:szCs w:val="30"/>
          <w:cs/>
        </w:rPr>
        <w:t>และ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49.5 </w:t>
      </w:r>
      <w:r w:rsidRPr="001F2C81">
        <w:rPr>
          <w:rFonts w:asciiTheme="majorBidi" w:hAnsiTheme="majorBidi"/>
          <w:sz w:val="30"/>
          <w:szCs w:val="30"/>
          <w:cs/>
        </w:rPr>
        <w:t>เป็นร้อยละ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51.0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 w:rsidRPr="001F2C81">
        <w:rPr>
          <w:rFonts w:asciiTheme="majorBidi" w:hAnsiTheme="majorBidi"/>
          <w:sz w:val="30"/>
          <w:szCs w:val="30"/>
          <w:cs/>
        </w:rPr>
        <w:t>และ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4</w:t>
      </w:r>
      <w:r w:rsidR="00B42B35">
        <w:rPr>
          <w:rFonts w:asciiTheme="majorBidi" w:hAnsiTheme="majorBidi"/>
          <w:sz w:val="30"/>
          <w:szCs w:val="30"/>
        </w:rPr>
        <w:t>9.0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 w:rsidRPr="001F2C81">
        <w:rPr>
          <w:rFonts w:asciiTheme="majorBidi" w:hAnsiTheme="majorBidi"/>
          <w:sz w:val="30"/>
          <w:szCs w:val="30"/>
          <w:cs/>
        </w:rPr>
        <w:t>ตามลำดับ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 w:rsidRPr="001F2C81">
        <w:rPr>
          <w:rFonts w:asciiTheme="majorBidi" w:hAnsiTheme="majorBidi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การดำเนินการจดทะเบียนเพิ่มทุนและการชำระค่าหุ้นเพิ่มทุนดังกล่าวได้แล้วเสร็จในเดือนตุลาคม</w:t>
      </w:r>
      <w:r w:rsidRPr="001F2C81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</w:p>
    <w:p w14:paraId="5531D338" w14:textId="77777777" w:rsidR="009F6F30" w:rsidRPr="009F6F30" w:rsidRDefault="009F6F30" w:rsidP="009F6F30">
      <w:pPr>
        <w:pStyle w:val="ListParagraph"/>
        <w:rPr>
          <w:rFonts w:asciiTheme="majorBidi" w:hAnsiTheme="majorBidi"/>
          <w:sz w:val="30"/>
          <w:szCs w:val="30"/>
          <w:cs/>
        </w:rPr>
      </w:pPr>
    </w:p>
    <w:p w14:paraId="13FFBE3D" w14:textId="21FE974F" w:rsidR="009F6F30" w:rsidRPr="009F6F30" w:rsidRDefault="009F6F30" w:rsidP="009F6F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E5257E">
        <w:rPr>
          <w:rFonts w:asciiTheme="majorBidi" w:hAnsiTheme="majorBidi"/>
          <w:sz w:val="30"/>
          <w:szCs w:val="30"/>
          <w:cs/>
        </w:rPr>
        <w:t>ใน</w:t>
      </w:r>
      <w:bookmarkStart w:id="1" w:name="_Hlk150363535"/>
      <w:r w:rsidRPr="00E5257E">
        <w:rPr>
          <w:rFonts w:asciiTheme="majorBidi" w:hAnsiTheme="majorBidi"/>
          <w:sz w:val="30"/>
          <w:szCs w:val="30"/>
          <w:cs/>
        </w:rPr>
        <w:t xml:space="preserve">การประชุมคณะกรรมการบริษัท เมื่อวันที่ </w:t>
      </w:r>
      <w:r w:rsidRPr="00E5257E">
        <w:rPr>
          <w:rFonts w:asciiTheme="majorBidi" w:hAnsiTheme="majorBidi"/>
          <w:sz w:val="30"/>
          <w:szCs w:val="30"/>
        </w:rPr>
        <w:t xml:space="preserve">11 </w:t>
      </w:r>
      <w:r w:rsidRPr="00E5257E">
        <w:rPr>
          <w:rFonts w:asciiTheme="majorBidi" w:hAnsiTheme="majorBidi" w:hint="cs"/>
          <w:sz w:val="30"/>
          <w:szCs w:val="30"/>
          <w:cs/>
        </w:rPr>
        <w:t>สิงหาคม</w:t>
      </w:r>
      <w:r w:rsidRPr="00E5257E">
        <w:rPr>
          <w:rFonts w:asciiTheme="majorBidi" w:hAnsiTheme="majorBidi"/>
          <w:sz w:val="30"/>
          <w:szCs w:val="30"/>
          <w:cs/>
        </w:rPr>
        <w:t xml:space="preserve"> </w:t>
      </w:r>
      <w:r w:rsidRPr="00E5257E">
        <w:rPr>
          <w:rFonts w:asciiTheme="majorBidi" w:hAnsiTheme="majorBidi"/>
          <w:sz w:val="30"/>
          <w:szCs w:val="30"/>
        </w:rPr>
        <w:t>2566</w:t>
      </w:r>
      <w:r w:rsidRPr="00E5257E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คณะกรรมการบริษัทมีมติอนุมัติให้บริษัท </w:t>
      </w:r>
      <w:r w:rsidRPr="00E5257E">
        <w:rPr>
          <w:rFonts w:asciiTheme="majorBidi" w:hAnsiTheme="majorBidi"/>
          <w:sz w:val="30"/>
          <w:szCs w:val="30"/>
          <w:cs/>
        </w:rPr>
        <w:br/>
        <w:t>ซินเนอร์จี</w:t>
      </w:r>
      <w:r w:rsidRPr="00E5257E">
        <w:rPr>
          <w:rFonts w:asciiTheme="majorBidi" w:hAnsiTheme="majorBidi" w:hint="cs"/>
          <w:sz w:val="30"/>
          <w:szCs w:val="30"/>
          <w:cs/>
        </w:rPr>
        <w:t xml:space="preserve"> </w:t>
      </w:r>
      <w:r w:rsidRPr="00E5257E">
        <w:rPr>
          <w:rFonts w:asciiTheme="majorBidi" w:hAnsiTheme="majorBidi"/>
          <w:sz w:val="30"/>
          <w:szCs w:val="30"/>
          <w:cs/>
        </w:rPr>
        <w:t>โกรท จํากัด</w:t>
      </w:r>
      <w:r w:rsidRPr="00E5257E">
        <w:rPr>
          <w:rFonts w:asciiTheme="majorBidi" w:hAnsiTheme="majorBidi" w:hint="cs"/>
          <w:sz w:val="30"/>
          <w:szCs w:val="30"/>
          <w:cs/>
        </w:rPr>
        <w:t xml:space="preserve"> </w:t>
      </w:r>
      <w:r w:rsidRPr="00E5257E">
        <w:rPr>
          <w:rFonts w:asciiTheme="majorBidi" w:hAnsiTheme="majorBidi"/>
          <w:sz w:val="30"/>
          <w:szCs w:val="30"/>
          <w:cs/>
        </w:rPr>
        <w:t>ซึ่งเป็นบริษัทย่อย</w:t>
      </w:r>
      <w:r>
        <w:rPr>
          <w:rFonts w:asciiTheme="majorBidi" w:hAnsiTheme="majorBidi" w:hint="cs"/>
          <w:sz w:val="30"/>
          <w:szCs w:val="30"/>
          <w:cs/>
        </w:rPr>
        <w:t>ทางตรง</w:t>
      </w:r>
      <w:r w:rsidRPr="00E5257E">
        <w:rPr>
          <w:rFonts w:asciiTheme="majorBidi" w:hAnsiTheme="majorBidi"/>
          <w:sz w:val="30"/>
          <w:szCs w:val="30"/>
          <w:cs/>
        </w:rPr>
        <w:t>ของบริษัท จัดตั้ง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E5257E">
        <w:rPr>
          <w:rFonts w:asciiTheme="majorBidi" w:hAnsiTheme="majorBidi"/>
          <w:sz w:val="30"/>
          <w:szCs w:val="30"/>
          <w:cs/>
        </w:rPr>
        <w:t>บริษัท แซดเดคอร์ จํากัด</w:t>
      </w:r>
      <w:r w:rsidRPr="00E5257E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E5257E">
        <w:rPr>
          <w:rFonts w:asciiTheme="majorBidi" w:hAnsiTheme="majorBidi"/>
          <w:sz w:val="30"/>
          <w:szCs w:val="30"/>
          <w:cs/>
        </w:rPr>
        <w:t xml:space="preserve">เป็นบริษัทจำกัดที่จดทะเบียนในประเทศไทย ในอัตราร้อยละ </w:t>
      </w:r>
      <w:r w:rsidRPr="00E5257E">
        <w:rPr>
          <w:rFonts w:asciiTheme="majorBidi" w:hAnsiTheme="majorBidi"/>
          <w:sz w:val="30"/>
          <w:szCs w:val="30"/>
        </w:rPr>
        <w:t>99</w:t>
      </w:r>
      <w:r w:rsidRPr="00E5257E">
        <w:rPr>
          <w:rFonts w:asciiTheme="majorBidi" w:hAnsiTheme="majorBidi"/>
          <w:sz w:val="30"/>
          <w:szCs w:val="30"/>
          <w:cs/>
        </w:rPr>
        <w:t>.</w:t>
      </w:r>
      <w:r w:rsidRPr="00E5257E">
        <w:rPr>
          <w:rFonts w:asciiTheme="majorBidi" w:hAnsiTheme="majorBidi"/>
          <w:sz w:val="30"/>
          <w:szCs w:val="30"/>
        </w:rPr>
        <w:t>9</w:t>
      </w:r>
      <w:r w:rsidRPr="00E5257E">
        <w:rPr>
          <w:rFonts w:asciiTheme="majorBidi" w:hAnsiTheme="majorBidi"/>
          <w:sz w:val="30"/>
          <w:szCs w:val="30"/>
          <w:cs/>
        </w:rPr>
        <w:t xml:space="preserve"> ของทุนจดทะเบียน เป็นจำนวนเงิน</w:t>
      </w:r>
      <w:r w:rsidRPr="00E5257E">
        <w:rPr>
          <w:rFonts w:asciiTheme="majorBidi" w:hAnsiTheme="majorBidi"/>
          <w:sz w:val="30"/>
          <w:szCs w:val="30"/>
        </w:rPr>
        <w:t xml:space="preserve"> 1</w:t>
      </w:r>
      <w:r w:rsidRPr="00E5257E">
        <w:rPr>
          <w:rFonts w:asciiTheme="majorBidi" w:hAnsiTheme="majorBidi"/>
          <w:sz w:val="30"/>
          <w:szCs w:val="30"/>
          <w:cs/>
        </w:rPr>
        <w:t xml:space="preserve"> ล้านบาท โดยได้</w:t>
      </w:r>
      <w:r w:rsidRPr="00E5257E">
        <w:rPr>
          <w:rFonts w:asciiTheme="majorBidi" w:hAnsiTheme="majorBidi"/>
          <w:sz w:val="30"/>
          <w:szCs w:val="30"/>
        </w:rPr>
        <w:br/>
      </w:r>
      <w:r w:rsidRPr="00E5257E">
        <w:rPr>
          <w:rFonts w:asciiTheme="majorBidi" w:hAnsiTheme="majorBidi"/>
          <w:sz w:val="30"/>
          <w:szCs w:val="30"/>
          <w:cs/>
        </w:rPr>
        <w:t>จดทะเบียนจัดตั้ง</w:t>
      </w:r>
      <w:r>
        <w:rPr>
          <w:rFonts w:asciiTheme="majorBidi" w:hAnsiTheme="majorBidi" w:hint="cs"/>
          <w:sz w:val="30"/>
          <w:szCs w:val="30"/>
          <w:cs/>
        </w:rPr>
        <w:t>กับกระทรวงพาณิชย์</w:t>
      </w:r>
      <w:r w:rsidRPr="00E5257E">
        <w:rPr>
          <w:rFonts w:asciiTheme="majorBidi" w:hAnsiTheme="majorBidi"/>
          <w:sz w:val="30"/>
          <w:szCs w:val="30"/>
          <w:cs/>
        </w:rPr>
        <w:t xml:space="preserve">แล้วเมื่อวันที่ </w:t>
      </w:r>
      <w:r w:rsidRPr="00E5257E">
        <w:rPr>
          <w:rFonts w:asciiTheme="majorBidi" w:hAnsiTheme="majorBidi"/>
          <w:sz w:val="30"/>
          <w:szCs w:val="30"/>
        </w:rPr>
        <w:t xml:space="preserve">1 </w:t>
      </w:r>
      <w:r w:rsidRPr="00E5257E">
        <w:rPr>
          <w:rFonts w:asciiTheme="majorBidi" w:hAnsiTheme="majorBidi" w:hint="cs"/>
          <w:sz w:val="30"/>
          <w:szCs w:val="30"/>
          <w:cs/>
        </w:rPr>
        <w:t>กันยายน</w:t>
      </w:r>
      <w:r w:rsidRPr="00E5257E">
        <w:rPr>
          <w:rFonts w:asciiTheme="majorBidi" w:hAnsiTheme="majorBidi"/>
          <w:sz w:val="30"/>
          <w:szCs w:val="30"/>
          <w:cs/>
        </w:rPr>
        <w:t xml:space="preserve"> </w:t>
      </w:r>
      <w:r w:rsidRPr="00E5257E">
        <w:rPr>
          <w:rFonts w:asciiTheme="majorBidi" w:hAnsiTheme="majorBidi"/>
          <w:sz w:val="30"/>
          <w:szCs w:val="30"/>
        </w:rPr>
        <w:t xml:space="preserve">2566 </w:t>
      </w:r>
      <w:bookmarkEnd w:id="1"/>
    </w:p>
    <w:p w14:paraId="3D271838" w14:textId="77777777" w:rsidR="00E90C93" w:rsidRPr="00E90C93" w:rsidRDefault="00E90C93" w:rsidP="00E90C93">
      <w:pPr>
        <w:pStyle w:val="ListParagraph"/>
        <w:rPr>
          <w:rFonts w:asciiTheme="majorBidi" w:hAnsiTheme="majorBidi"/>
          <w:sz w:val="30"/>
          <w:szCs w:val="30"/>
        </w:rPr>
      </w:pPr>
    </w:p>
    <w:p w14:paraId="24ED42C4" w14:textId="201E214E" w:rsidR="00E90C93" w:rsidRDefault="00E90C93" w:rsidP="005071A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Pr="00D83E3F">
        <w:rPr>
          <w:rFonts w:asciiTheme="majorBidi" w:hAnsiTheme="majorBidi" w:cstheme="majorBidi" w:hint="cs"/>
          <w:sz w:val="30"/>
          <w:szCs w:val="30"/>
          <w:cs/>
        </w:rPr>
        <w:t xml:space="preserve">การประชุมคณะกรรมการบริษัทของบริษัท </w:t>
      </w:r>
      <w:r w:rsidRPr="00D83E3F">
        <w:rPr>
          <w:rFonts w:asciiTheme="majorBidi" w:hAnsiTheme="majorBidi"/>
          <w:sz w:val="30"/>
          <w:szCs w:val="30"/>
          <w:cs/>
        </w:rPr>
        <w:t>คอนทัวส์เอ็กซเพรส (ประเทศไทย)</w:t>
      </w:r>
      <w:r w:rsidRPr="00D83E3F">
        <w:rPr>
          <w:rFonts w:asciiTheme="majorBidi" w:hAnsiTheme="majorBidi"/>
          <w:sz w:val="30"/>
          <w:szCs w:val="30"/>
        </w:rPr>
        <w:t xml:space="preserve"> </w:t>
      </w:r>
      <w:r w:rsidRPr="00D83E3F">
        <w:rPr>
          <w:rFonts w:asciiTheme="majorBidi" w:hAnsiTheme="majorBidi" w:hint="cs"/>
          <w:sz w:val="30"/>
          <w:szCs w:val="30"/>
          <w:cs/>
        </w:rPr>
        <w:t>จำ</w:t>
      </w:r>
      <w:r w:rsidRPr="00D83E3F">
        <w:rPr>
          <w:rFonts w:asciiTheme="majorBidi" w:hAnsiTheme="majorBidi"/>
          <w:sz w:val="30"/>
          <w:szCs w:val="30"/>
          <w:cs/>
        </w:rPr>
        <w:t>กัด</w:t>
      </w:r>
      <w:r w:rsidRPr="00D83E3F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ซึ่งเป็นบริษัทย่อยทางอ้อมของบริษัท เมื่อวันที่</w:t>
      </w:r>
      <w:r w:rsidRPr="00D83E3F">
        <w:rPr>
          <w:rFonts w:asciiTheme="majorBidi" w:hAnsiTheme="majorBidi" w:cstheme="majorBidi"/>
          <w:sz w:val="30"/>
          <w:szCs w:val="30"/>
        </w:rPr>
        <w:t xml:space="preserve"> 28 </w:t>
      </w:r>
      <w:r w:rsidRPr="00D83E3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D83E3F">
        <w:rPr>
          <w:rFonts w:asciiTheme="majorBidi" w:hAnsiTheme="majorBidi" w:cstheme="majorBidi"/>
          <w:sz w:val="30"/>
          <w:szCs w:val="30"/>
        </w:rPr>
        <w:t xml:space="preserve">2566 </w:t>
      </w:r>
      <w:r w:rsidRPr="00D83E3F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คณะกรรมการมีมติอนุมัติให้เลิกบริษัท </w:t>
      </w:r>
      <w:r w:rsidRPr="00D83E3F">
        <w:rPr>
          <w:rFonts w:asciiTheme="majorBidi" w:hAnsiTheme="majorBidi"/>
          <w:sz w:val="30"/>
          <w:szCs w:val="30"/>
          <w:cs/>
        </w:rPr>
        <w:t>คอนทัวส์เอ็กซเพรส (ประเทศไทย)</w:t>
      </w:r>
      <w:r w:rsidRPr="00D83E3F">
        <w:rPr>
          <w:rFonts w:asciiTheme="majorBidi" w:hAnsiTheme="majorBidi"/>
          <w:sz w:val="30"/>
          <w:szCs w:val="30"/>
        </w:rPr>
        <w:t xml:space="preserve"> </w:t>
      </w:r>
      <w:r w:rsidRPr="00D83E3F">
        <w:rPr>
          <w:rFonts w:asciiTheme="majorBidi" w:hAnsiTheme="majorBidi" w:hint="cs"/>
          <w:sz w:val="30"/>
          <w:szCs w:val="30"/>
          <w:cs/>
        </w:rPr>
        <w:t>จำ</w:t>
      </w:r>
      <w:r w:rsidRPr="00D83E3F">
        <w:rPr>
          <w:rFonts w:asciiTheme="majorBidi" w:hAnsiTheme="majorBidi"/>
          <w:sz w:val="30"/>
          <w:szCs w:val="30"/>
          <w:cs/>
        </w:rPr>
        <w:t>กัด</w:t>
      </w:r>
      <w:r w:rsidRPr="00D83E3F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โดยบริษัทดังกล่าวได้จดทะเบียนเลิกบริษัทต่อกระทรวงพาณิชย์แล้วเมื่อวันที่ </w:t>
      </w:r>
      <w:r w:rsidRPr="00D83E3F">
        <w:rPr>
          <w:rFonts w:asciiTheme="majorBidi" w:hAnsiTheme="majorBidi" w:cstheme="majorBidi"/>
          <w:sz w:val="30"/>
          <w:szCs w:val="30"/>
        </w:rPr>
        <w:t xml:space="preserve">19 </w:t>
      </w:r>
      <w:r w:rsidRPr="00D83E3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83E3F">
        <w:rPr>
          <w:rFonts w:asciiTheme="majorBidi" w:hAnsiTheme="majorBidi" w:cstheme="majorBidi"/>
          <w:sz w:val="30"/>
          <w:szCs w:val="30"/>
        </w:rPr>
        <w:t xml:space="preserve">2566 </w:t>
      </w:r>
      <w:r w:rsidRPr="00D83E3F">
        <w:rPr>
          <w:rFonts w:asciiTheme="majorBidi" w:hAnsiTheme="majorBidi" w:cstheme="majorBidi" w:hint="cs"/>
          <w:sz w:val="30"/>
          <w:szCs w:val="30"/>
          <w:cs/>
        </w:rPr>
        <w:t>และอยู่ระหว่างการดำเนินการชำระบัญชี</w:t>
      </w:r>
    </w:p>
    <w:p w14:paraId="7F8E273E" w14:textId="77777777" w:rsidR="005071A1" w:rsidRPr="001A2313" w:rsidRDefault="005071A1" w:rsidP="005071A1">
      <w:pPr>
        <w:pStyle w:val="ListParagraph"/>
        <w:rPr>
          <w:rFonts w:asciiTheme="majorBidi" w:hAnsiTheme="majorBidi"/>
          <w:sz w:val="28"/>
          <w:szCs w:val="28"/>
          <w:cs/>
        </w:rPr>
      </w:pPr>
    </w:p>
    <w:p w14:paraId="3C485A4B" w14:textId="77777777" w:rsidR="001A2313" w:rsidRDefault="001A2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142BB1A" w14:textId="1F31CA34" w:rsidR="002B168D" w:rsidRPr="00D83E3F" w:rsidRDefault="002B168D" w:rsidP="001A231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D83E3F">
        <w:rPr>
          <w:rFonts w:asciiTheme="majorBidi" w:hAnsiTheme="majorBidi" w:hint="cs"/>
          <w:sz w:val="30"/>
          <w:szCs w:val="30"/>
          <w:cs/>
        </w:rPr>
        <w:lastRenderedPageBreak/>
        <w:t xml:space="preserve">เมื่อวันที่ </w:t>
      </w:r>
      <w:r w:rsidRPr="00D83E3F">
        <w:rPr>
          <w:rFonts w:asciiTheme="majorBidi" w:hAnsiTheme="majorBidi"/>
          <w:sz w:val="30"/>
          <w:szCs w:val="30"/>
        </w:rPr>
        <w:t xml:space="preserve">1 </w:t>
      </w:r>
      <w:r w:rsidRPr="00D83E3F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D83E3F">
        <w:rPr>
          <w:rFonts w:asciiTheme="majorBidi" w:hAnsiTheme="majorBidi"/>
          <w:sz w:val="30"/>
          <w:szCs w:val="30"/>
        </w:rPr>
        <w:t>2566</w:t>
      </w:r>
      <w:r w:rsidR="00202F12" w:rsidRPr="00D83E3F">
        <w:rPr>
          <w:rFonts w:asciiTheme="majorBidi" w:hAnsiTheme="majorBidi"/>
          <w:sz w:val="30"/>
          <w:szCs w:val="30"/>
        </w:rPr>
        <w:t xml:space="preserve"> </w:t>
      </w:r>
      <w:r w:rsidR="00202F12" w:rsidRPr="00D83E3F">
        <w:rPr>
          <w:rFonts w:asciiTheme="majorBidi" w:hAnsiTheme="majorBidi"/>
          <w:sz w:val="30"/>
          <w:szCs w:val="30"/>
          <w:cs/>
        </w:rPr>
        <w:t>บริษัท แลปพลัส วัน จ</w:t>
      </w:r>
      <w:r w:rsidR="00202F12" w:rsidRPr="00D83E3F">
        <w:rPr>
          <w:rFonts w:asciiTheme="majorBidi" w:hAnsiTheme="majorBidi" w:hint="cs"/>
          <w:sz w:val="30"/>
          <w:szCs w:val="30"/>
          <w:cs/>
        </w:rPr>
        <w:t>ำ</w:t>
      </w:r>
      <w:r w:rsidR="00202F12" w:rsidRPr="00D83E3F">
        <w:rPr>
          <w:rFonts w:asciiTheme="majorBidi" w:hAnsiTheme="majorBidi"/>
          <w:sz w:val="30"/>
          <w:szCs w:val="30"/>
          <w:cs/>
        </w:rPr>
        <w:t>กัด</w:t>
      </w:r>
      <w:r w:rsidR="00202F12" w:rsidRPr="00D83E3F">
        <w:rPr>
          <w:rFonts w:asciiTheme="majorBidi" w:hAnsiTheme="majorBidi" w:hint="cs"/>
          <w:sz w:val="30"/>
          <w:szCs w:val="30"/>
          <w:cs/>
        </w:rPr>
        <w:t xml:space="preserve"> </w:t>
      </w:r>
      <w:r w:rsidR="000163BF">
        <w:rPr>
          <w:rFonts w:asciiTheme="majorBidi" w:hAnsiTheme="majorBidi" w:hint="cs"/>
          <w:sz w:val="30"/>
          <w:szCs w:val="30"/>
          <w:cs/>
        </w:rPr>
        <w:t>(</w:t>
      </w:r>
      <w:r w:rsidR="00202F12" w:rsidRPr="00D83E3F">
        <w:rPr>
          <w:rFonts w:asciiTheme="majorBidi" w:hAnsiTheme="majorBidi"/>
          <w:sz w:val="30"/>
          <w:szCs w:val="30"/>
        </w:rPr>
        <w:t>LPO</w:t>
      </w:r>
      <w:r w:rsidR="000163BF">
        <w:rPr>
          <w:rFonts w:asciiTheme="majorBidi" w:hAnsiTheme="majorBidi" w:hint="cs"/>
          <w:sz w:val="30"/>
          <w:szCs w:val="30"/>
          <w:cs/>
        </w:rPr>
        <w:t>)</w:t>
      </w:r>
      <w:r w:rsidR="00B34DF0" w:rsidRPr="00D83E3F">
        <w:rPr>
          <w:rFonts w:asciiTheme="majorBidi" w:hAnsiTheme="majorBidi" w:hint="cs"/>
          <w:sz w:val="30"/>
          <w:szCs w:val="30"/>
          <w:cs/>
        </w:rPr>
        <w:t xml:space="preserve"> </w:t>
      </w:r>
      <w:r w:rsidR="00202F12" w:rsidRPr="00D83E3F">
        <w:rPr>
          <w:rFonts w:asciiTheme="majorBidi" w:hAnsiTheme="majorBidi"/>
          <w:sz w:val="30"/>
          <w:szCs w:val="30"/>
          <w:cs/>
        </w:rPr>
        <w:t>ซึ่งเป็นบริษัทย่อยทางอ้อมของบริษัท</w:t>
      </w:r>
      <w:r w:rsidR="00202F12" w:rsidRPr="00D83E3F">
        <w:rPr>
          <w:rFonts w:asciiTheme="majorBidi" w:hAnsiTheme="majorBidi" w:hint="cs"/>
          <w:sz w:val="30"/>
          <w:szCs w:val="30"/>
          <w:cs/>
        </w:rPr>
        <w:t xml:space="preserve"> ได้</w:t>
      </w:r>
      <w:r w:rsidR="009B4B3E" w:rsidRPr="00D83E3F">
        <w:rPr>
          <w:rFonts w:asciiTheme="majorBidi" w:hAnsiTheme="majorBidi" w:hint="cs"/>
          <w:sz w:val="30"/>
          <w:szCs w:val="30"/>
          <w:cs/>
        </w:rPr>
        <w:t>ดำเนินการ</w:t>
      </w:r>
      <w:r w:rsidR="00202F12" w:rsidRPr="00D83E3F">
        <w:rPr>
          <w:rFonts w:asciiTheme="majorBidi" w:hAnsiTheme="majorBidi" w:hint="cs"/>
          <w:sz w:val="30"/>
          <w:szCs w:val="30"/>
          <w:cs/>
        </w:rPr>
        <w:t xml:space="preserve">โอนกิจการทั้งหมดของ </w:t>
      </w:r>
      <w:r w:rsidR="00202F12" w:rsidRPr="00D83E3F">
        <w:rPr>
          <w:rFonts w:asciiTheme="majorBidi" w:hAnsiTheme="majorBidi"/>
          <w:sz w:val="30"/>
          <w:szCs w:val="30"/>
        </w:rPr>
        <w:t xml:space="preserve">LPO </w:t>
      </w:r>
      <w:r w:rsidR="00202F12" w:rsidRPr="00D83E3F">
        <w:rPr>
          <w:rFonts w:asciiTheme="majorBidi" w:hAnsiTheme="majorBidi" w:hint="cs"/>
          <w:sz w:val="30"/>
          <w:szCs w:val="30"/>
          <w:cs/>
        </w:rPr>
        <w:t>ให้แก่</w:t>
      </w:r>
      <w:r w:rsidR="00202F12" w:rsidRPr="00D83E3F">
        <w:rPr>
          <w:rFonts w:asciiTheme="majorBidi" w:hAnsiTheme="majorBidi"/>
          <w:sz w:val="30"/>
          <w:szCs w:val="30"/>
          <w:cs/>
        </w:rPr>
        <w:t>บริษัท อินโนเควสท์ ไดแอคโนสติกส์ วัน (ประเทศไทย) จ</w:t>
      </w:r>
      <w:r w:rsidR="00202F12" w:rsidRPr="00D83E3F">
        <w:rPr>
          <w:rFonts w:asciiTheme="majorBidi" w:hAnsiTheme="majorBidi" w:hint="cs"/>
          <w:sz w:val="30"/>
          <w:szCs w:val="30"/>
          <w:cs/>
        </w:rPr>
        <w:t>ำ</w:t>
      </w:r>
      <w:r w:rsidR="00202F12" w:rsidRPr="00D83E3F">
        <w:rPr>
          <w:rFonts w:asciiTheme="majorBidi" w:hAnsiTheme="majorBidi"/>
          <w:sz w:val="30"/>
          <w:szCs w:val="30"/>
          <w:cs/>
        </w:rPr>
        <w:t>กัด</w:t>
      </w:r>
      <w:r w:rsidR="00202F12" w:rsidRPr="00D83E3F">
        <w:rPr>
          <w:rFonts w:asciiTheme="majorBidi" w:hAnsiTheme="majorBidi" w:hint="cs"/>
          <w:sz w:val="30"/>
          <w:szCs w:val="30"/>
          <w:cs/>
        </w:rPr>
        <w:t xml:space="preserve"> </w:t>
      </w:r>
      <w:r w:rsidR="00202F12" w:rsidRPr="00D83E3F">
        <w:rPr>
          <w:rFonts w:asciiTheme="majorBidi" w:hAnsiTheme="majorBidi"/>
          <w:sz w:val="30"/>
          <w:szCs w:val="30"/>
          <w:cs/>
        </w:rPr>
        <w:t>และ</w:t>
      </w:r>
      <w:r w:rsidR="00642193" w:rsidRPr="00D83E3F">
        <w:rPr>
          <w:rFonts w:asciiTheme="majorBidi" w:hAnsiTheme="majorBidi"/>
          <w:sz w:val="30"/>
          <w:szCs w:val="30"/>
        </w:rPr>
        <w:t xml:space="preserve"> LPO </w:t>
      </w:r>
      <w:r w:rsidR="00202F12" w:rsidRPr="00D83E3F">
        <w:rPr>
          <w:rFonts w:asciiTheme="majorBidi" w:hAnsiTheme="majorBidi"/>
          <w:sz w:val="30"/>
          <w:szCs w:val="30"/>
          <w:cs/>
        </w:rPr>
        <w:t>ได้รับชำระค่าตอบแทนสำหรับการโอนกิจการทั้งหมดเป็น</w:t>
      </w:r>
      <w:r w:rsidR="00202F12" w:rsidRPr="00D83E3F">
        <w:rPr>
          <w:rFonts w:asciiTheme="majorBidi" w:hAnsiTheme="majorBidi" w:hint="cs"/>
          <w:sz w:val="30"/>
          <w:szCs w:val="30"/>
          <w:cs/>
        </w:rPr>
        <w:t>จำนวน</w:t>
      </w:r>
      <w:r w:rsidR="009B4B3E" w:rsidRPr="00D83E3F">
        <w:rPr>
          <w:rFonts w:asciiTheme="majorBidi" w:hAnsiTheme="majorBidi" w:hint="cs"/>
          <w:sz w:val="30"/>
          <w:szCs w:val="30"/>
          <w:cs/>
        </w:rPr>
        <w:t>เงิน</w:t>
      </w:r>
      <w:r w:rsidR="00202F12" w:rsidRPr="00D83E3F">
        <w:rPr>
          <w:rFonts w:asciiTheme="majorBidi" w:hAnsiTheme="majorBidi" w:hint="cs"/>
          <w:sz w:val="30"/>
          <w:szCs w:val="30"/>
          <w:cs/>
        </w:rPr>
        <w:t xml:space="preserve"> </w:t>
      </w:r>
      <w:r w:rsidR="00D235BA" w:rsidRPr="00D83E3F">
        <w:rPr>
          <w:rFonts w:asciiTheme="majorBidi" w:hAnsiTheme="majorBidi"/>
          <w:sz w:val="30"/>
          <w:szCs w:val="30"/>
        </w:rPr>
        <w:t>235</w:t>
      </w:r>
      <w:r w:rsidR="00202F12" w:rsidRPr="00D83E3F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 w:rsidR="00202F12" w:rsidRPr="00D83E3F">
        <w:rPr>
          <w:rFonts w:asciiTheme="majorBidi" w:hAnsiTheme="majorBidi"/>
          <w:sz w:val="30"/>
          <w:szCs w:val="30"/>
          <w:cs/>
        </w:rPr>
        <w:t>ส่งผลให้</w:t>
      </w:r>
      <w:r w:rsidR="001A2313" w:rsidRPr="00D83E3F">
        <w:rPr>
          <w:rFonts w:asciiTheme="majorBidi" w:hAnsiTheme="majorBidi"/>
          <w:sz w:val="30"/>
          <w:szCs w:val="30"/>
        </w:rPr>
        <w:t xml:space="preserve"> LPO</w:t>
      </w:r>
      <w:r w:rsidR="00202F12" w:rsidRPr="00D83E3F">
        <w:rPr>
          <w:rFonts w:asciiTheme="majorBidi" w:hAnsiTheme="majorBidi"/>
          <w:sz w:val="30"/>
          <w:szCs w:val="30"/>
          <w:cs/>
        </w:rPr>
        <w:t xml:space="preserve"> สิ้นสุดสถานะการเป็นบริษัทย่อย</w:t>
      </w:r>
      <w:r w:rsidR="009B4B3E" w:rsidRPr="00D83E3F">
        <w:rPr>
          <w:rFonts w:asciiTheme="majorBidi" w:hAnsiTheme="majorBidi" w:hint="cs"/>
          <w:sz w:val="30"/>
          <w:szCs w:val="30"/>
          <w:cs/>
        </w:rPr>
        <w:t>ทางอ้อม</w:t>
      </w:r>
      <w:r w:rsidR="00202F12" w:rsidRPr="00D83E3F">
        <w:rPr>
          <w:rFonts w:asciiTheme="majorBidi" w:hAnsiTheme="majorBidi"/>
          <w:sz w:val="30"/>
          <w:szCs w:val="30"/>
          <w:cs/>
        </w:rPr>
        <w:t>ของบริษัทในวันเดียวกัน</w:t>
      </w:r>
      <w:r w:rsidR="001A2313" w:rsidRPr="00D83E3F">
        <w:rPr>
          <w:rFonts w:asciiTheme="majorBidi" w:hAnsiTheme="majorBidi"/>
          <w:sz w:val="30"/>
          <w:szCs w:val="30"/>
        </w:rPr>
        <w:t xml:space="preserve"> </w:t>
      </w:r>
      <w:r w:rsidR="001A2313" w:rsidRPr="00D83E3F">
        <w:rPr>
          <w:rFonts w:asciiTheme="majorBidi" w:hAnsiTheme="majorBidi"/>
          <w:sz w:val="30"/>
          <w:szCs w:val="30"/>
          <w:cs/>
        </w:rPr>
        <w:t>โดยบริษัทรับรู้กำไรจากการสูญเสียอำนาจควบคุมในบริษัทย่อย (</w:t>
      </w:r>
      <w:r w:rsidR="001A2313" w:rsidRPr="00D83E3F">
        <w:rPr>
          <w:rFonts w:asciiTheme="majorBidi" w:hAnsiTheme="majorBidi"/>
          <w:sz w:val="30"/>
          <w:szCs w:val="30"/>
        </w:rPr>
        <w:t>LPO</w:t>
      </w:r>
      <w:r w:rsidR="001A2313" w:rsidRPr="00D83E3F">
        <w:rPr>
          <w:rFonts w:asciiTheme="majorBidi" w:hAnsiTheme="majorBidi"/>
          <w:sz w:val="30"/>
          <w:szCs w:val="30"/>
          <w:cs/>
        </w:rPr>
        <w:t xml:space="preserve">) จำนวน </w:t>
      </w:r>
      <w:r w:rsidR="001A2313" w:rsidRPr="00D83E3F">
        <w:rPr>
          <w:rFonts w:asciiTheme="majorBidi" w:hAnsiTheme="majorBidi"/>
          <w:sz w:val="30"/>
          <w:szCs w:val="30"/>
        </w:rPr>
        <w:t>155</w:t>
      </w:r>
      <w:r w:rsidR="001A2313" w:rsidRPr="00D83E3F">
        <w:rPr>
          <w:rFonts w:asciiTheme="majorBidi" w:hAnsiTheme="majorBidi"/>
          <w:sz w:val="30"/>
          <w:szCs w:val="30"/>
          <w:cs/>
        </w:rPr>
        <w:t xml:space="preserve"> ล้านบาท ในงบกำไรขาดทุนเบ็ดเสร็จรวมสำหรับงวดเก้าเดือนสิ้นสุดวันที่ </w:t>
      </w:r>
      <w:r w:rsidR="001A2313" w:rsidRPr="00D83E3F">
        <w:rPr>
          <w:rFonts w:asciiTheme="majorBidi" w:hAnsiTheme="majorBidi"/>
          <w:sz w:val="30"/>
          <w:szCs w:val="30"/>
        </w:rPr>
        <w:t xml:space="preserve">30 </w:t>
      </w:r>
      <w:r w:rsidR="001A2313" w:rsidRPr="00D83E3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1A2313" w:rsidRPr="00D83E3F">
        <w:rPr>
          <w:rFonts w:asciiTheme="majorBidi" w:hAnsiTheme="majorBidi"/>
          <w:sz w:val="30"/>
          <w:szCs w:val="30"/>
        </w:rPr>
        <w:t>2566</w:t>
      </w:r>
    </w:p>
    <w:p w14:paraId="2067F308" w14:textId="77777777" w:rsidR="00CA11AF" w:rsidRPr="00007C76" w:rsidRDefault="00CA11AF" w:rsidP="00BB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05B2AD" w14:textId="564422DD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บริษัทร่วม</w:t>
      </w:r>
    </w:p>
    <w:p w14:paraId="0EFA5340" w14:textId="3458855C" w:rsidR="003403C8" w:rsidRDefault="003403C8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3403C8" w:rsidRPr="00CF01B4" w14:paraId="785C696E" w14:textId="77777777" w:rsidTr="00F0349E">
        <w:trPr>
          <w:tblHeader/>
        </w:trPr>
        <w:tc>
          <w:tcPr>
            <w:tcW w:w="6300" w:type="dxa"/>
            <w:vAlign w:val="bottom"/>
          </w:tcPr>
          <w:p w14:paraId="13128945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928D95C" w14:textId="4BF87C8A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B22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22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F0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84" w:type="dxa"/>
            <w:vAlign w:val="bottom"/>
          </w:tcPr>
          <w:p w14:paraId="3F27683A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D64FAF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9BBEBE0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6954E184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03C8" w:rsidRPr="00CF01B4" w14:paraId="53AF2A5B" w14:textId="77777777" w:rsidTr="00F0349E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C45910F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63DA95BC" w14:textId="77777777" w:rsidR="003403C8" w:rsidRPr="00CF01B4" w:rsidRDefault="003403C8" w:rsidP="00F034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F01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462A" w:rsidRPr="00CF01B4" w14:paraId="20AA99AF" w14:textId="77777777" w:rsidTr="00F0349E">
        <w:tc>
          <w:tcPr>
            <w:tcW w:w="6300" w:type="dxa"/>
            <w:vAlign w:val="bottom"/>
          </w:tcPr>
          <w:p w14:paraId="01F8D5D4" w14:textId="77777777" w:rsidR="0044462A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Pr="00CF01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915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4" w:type="dxa"/>
          </w:tcPr>
          <w:p w14:paraId="422FE7A7" w14:textId="400A9A61" w:rsidR="0044462A" w:rsidRPr="00E5257E" w:rsidRDefault="0044462A" w:rsidP="0044462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7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2D6D001" w14:textId="77777777" w:rsidR="0044462A" w:rsidRPr="00CF01B4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F69B24" w14:textId="7865A944" w:rsidR="0044462A" w:rsidRPr="00CF01B4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3C8" w:rsidRPr="00CF01B4" w14:paraId="62EAFF56" w14:textId="77777777" w:rsidTr="00F0349E">
        <w:tc>
          <w:tcPr>
            <w:tcW w:w="6300" w:type="dxa"/>
            <w:vAlign w:val="bottom"/>
          </w:tcPr>
          <w:p w14:paraId="4BD68DBD" w14:textId="4CAA38D4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84" w:type="dxa"/>
          </w:tcPr>
          <w:p w14:paraId="01086A39" w14:textId="77777777" w:rsidR="003403C8" w:rsidRPr="00E5257E" w:rsidRDefault="003403C8" w:rsidP="00F0349E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DFC906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2FCD7D" w14:textId="77777777" w:rsidR="003403C8" w:rsidRPr="004E725A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62A" w:rsidRPr="00F35B94" w14:paraId="4879461C" w14:textId="77777777" w:rsidTr="00F0349E">
        <w:tc>
          <w:tcPr>
            <w:tcW w:w="6300" w:type="dxa"/>
            <w:vAlign w:val="bottom"/>
          </w:tcPr>
          <w:p w14:paraId="027AFB21" w14:textId="1A6B5929" w:rsidR="0044462A" w:rsidRPr="00900F19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8C0ED7">
              <w:rPr>
                <w:rFonts w:ascii="Angsana New" w:hAnsi="Angsana New"/>
                <w:sz w:val="30"/>
                <w:szCs w:val="30"/>
                <w:cs/>
              </w:rPr>
              <w:t>บริษัท อินโน พรีคาสท์ จำกัด</w:t>
            </w:r>
          </w:p>
        </w:tc>
        <w:tc>
          <w:tcPr>
            <w:tcW w:w="1384" w:type="dxa"/>
          </w:tcPr>
          <w:p w14:paraId="4300E1BA" w14:textId="33219AD5" w:rsidR="0044462A" w:rsidRPr="00E5257E" w:rsidRDefault="001F5A86" w:rsidP="0044462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481</w:t>
            </w:r>
          </w:p>
        </w:tc>
        <w:tc>
          <w:tcPr>
            <w:tcW w:w="270" w:type="dxa"/>
          </w:tcPr>
          <w:p w14:paraId="13E07404" w14:textId="77777777" w:rsidR="0044462A" w:rsidRPr="00F35B94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4CF86F6" w14:textId="77BEA1CD" w:rsidR="0044462A" w:rsidRPr="00900F19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62A" w:rsidRPr="00F35B94" w14:paraId="60C80CB5" w14:textId="77777777" w:rsidTr="00F0349E">
        <w:tc>
          <w:tcPr>
            <w:tcW w:w="6300" w:type="dxa"/>
            <w:vAlign w:val="bottom"/>
          </w:tcPr>
          <w:p w14:paraId="1112AE2B" w14:textId="0FEB8410" w:rsidR="0044462A" w:rsidRPr="00900F19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84" w:type="dxa"/>
          </w:tcPr>
          <w:p w14:paraId="14B05BB3" w14:textId="0E0327B6" w:rsidR="0044462A" w:rsidRPr="00E5257E" w:rsidRDefault="001F5A86" w:rsidP="0044462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4CBA9EB8" w14:textId="77777777" w:rsidR="0044462A" w:rsidRPr="00F35B94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E67D7A1" w14:textId="4779DF1C" w:rsidR="0044462A" w:rsidRPr="00900F19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62A" w:rsidRPr="00CF01B4" w14:paraId="45E2213C" w14:textId="77777777" w:rsidTr="00F0349E">
        <w:tc>
          <w:tcPr>
            <w:tcW w:w="6300" w:type="dxa"/>
            <w:vAlign w:val="bottom"/>
          </w:tcPr>
          <w:p w14:paraId="0BD222B3" w14:textId="594D3126" w:rsidR="0044462A" w:rsidRPr="00900F19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0F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900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789D8CA" w14:textId="2A82FDF1" w:rsidR="0044462A" w:rsidRPr="00E5257E" w:rsidRDefault="0044462A" w:rsidP="0044462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5257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F5A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40</w:t>
            </w:r>
          </w:p>
        </w:tc>
        <w:tc>
          <w:tcPr>
            <w:tcW w:w="270" w:type="dxa"/>
          </w:tcPr>
          <w:p w14:paraId="1E4E73DC" w14:textId="77777777" w:rsidR="0044462A" w:rsidRPr="00900F19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746C" w14:textId="084FEAF8" w:rsidR="0044462A" w:rsidRPr="00900F19" w:rsidRDefault="0044462A" w:rsidP="0044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63FE3B6" w14:textId="3AA175E0" w:rsidR="00740C6B" w:rsidRDefault="00740C6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ADD52A3" w14:textId="535F3188" w:rsidR="00B53E40" w:rsidRPr="00B53E40" w:rsidRDefault="00137A48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ในการ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เมื่อวันที่ </w:t>
      </w:r>
      <w:r w:rsidR="00491519" w:rsidRPr="00491519">
        <w:rPr>
          <w:rFonts w:asciiTheme="majorBidi" w:hAnsiTheme="majorBidi"/>
          <w:sz w:val="30"/>
          <w:szCs w:val="30"/>
        </w:rPr>
        <w:t>13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91519" w:rsidRPr="00491519">
        <w:rPr>
          <w:rFonts w:asciiTheme="majorBidi" w:hAnsiTheme="majorBidi"/>
          <w:sz w:val="30"/>
          <w:szCs w:val="30"/>
        </w:rPr>
        <w:t>2566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คณะกรรมการบริษัท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มีมติอนุมัติการนำหุ้นสามัญของบริษัท อินโน พรีคาสท์ จำกัด ในสัดส่วนร้อยละ </w:t>
      </w:r>
      <w:r w:rsidR="00491519" w:rsidRPr="00491519">
        <w:rPr>
          <w:rFonts w:asciiTheme="majorBidi" w:hAnsiTheme="majorBidi"/>
          <w:sz w:val="30"/>
          <w:szCs w:val="30"/>
        </w:rPr>
        <w:t>51</w:t>
      </w:r>
      <w:r w:rsidR="00D67FB9">
        <w:rPr>
          <w:rFonts w:asciiTheme="majorBidi" w:hAnsiTheme="majorBidi"/>
          <w:sz w:val="30"/>
          <w:szCs w:val="30"/>
        </w:rPr>
        <w:t>.</w:t>
      </w:r>
      <w:r w:rsidR="00491519" w:rsidRPr="00491519">
        <w:rPr>
          <w:rFonts w:asciiTheme="majorBidi" w:hAnsiTheme="majorBidi"/>
          <w:sz w:val="30"/>
          <w:szCs w:val="30"/>
        </w:rPr>
        <w:t>00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ไปชำระมูลค่าหุ้นให้แก่ บริษัท เจนเนอรัล เอนจิเนียริ่ง จำกัด (มหาชน) </w:t>
      </w:r>
      <w:r w:rsidR="000163BF">
        <w:rPr>
          <w:rFonts w:asciiTheme="majorBidi" w:hAnsiTheme="majorBidi" w:hint="cs"/>
          <w:sz w:val="30"/>
          <w:szCs w:val="30"/>
          <w:cs/>
        </w:rPr>
        <w:t>(</w:t>
      </w:r>
      <w:r w:rsidR="00B53E40" w:rsidRPr="00B53E40">
        <w:rPr>
          <w:rFonts w:asciiTheme="majorBidi" w:hAnsiTheme="majorBidi" w:cstheme="majorBidi"/>
          <w:sz w:val="30"/>
          <w:szCs w:val="30"/>
        </w:rPr>
        <w:t>GEL</w:t>
      </w:r>
      <w:r w:rsidR="000163BF">
        <w:rPr>
          <w:rFonts w:asciiTheme="majorBidi" w:hAnsiTheme="majorBidi" w:cstheme="majorBidi" w:hint="cs"/>
          <w:sz w:val="30"/>
          <w:szCs w:val="30"/>
          <w:cs/>
        </w:rPr>
        <w:t>)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โดย 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GEL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จะออกหุ้นใหม่และจัดสรรให้แก่ บริษัท พฤกษา โฮลดิ้ง จำกัด (มหาชน) มูลค่า </w:t>
      </w:r>
      <w:r w:rsidR="00491519" w:rsidRPr="00491519">
        <w:rPr>
          <w:rFonts w:asciiTheme="majorBidi" w:hAnsiTheme="majorBidi"/>
          <w:sz w:val="30"/>
          <w:szCs w:val="30"/>
        </w:rPr>
        <w:t>582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ล้านบาท ต่อมาเมื่อวันที่ </w:t>
      </w:r>
      <w:r w:rsidR="00491519" w:rsidRPr="00491519">
        <w:rPr>
          <w:rFonts w:asciiTheme="majorBidi" w:hAnsiTheme="majorBidi"/>
          <w:sz w:val="30"/>
          <w:szCs w:val="30"/>
        </w:rPr>
        <w:t>26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พฤษ</w:t>
      </w:r>
      <w:r w:rsidR="004F49CF">
        <w:rPr>
          <w:rFonts w:asciiTheme="majorBidi" w:hAnsiTheme="majorBidi" w:hint="cs"/>
          <w:sz w:val="30"/>
          <w:szCs w:val="30"/>
          <w:cs/>
        </w:rPr>
        <w:t>ภ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าคม </w:t>
      </w:r>
      <w:r w:rsidR="00491519" w:rsidRPr="00491519">
        <w:rPr>
          <w:rFonts w:asciiTheme="majorBidi" w:hAnsiTheme="majorBidi"/>
          <w:sz w:val="30"/>
          <w:szCs w:val="30"/>
        </w:rPr>
        <w:t>2566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บริษัท ควอตซ์ โฮลดิ้ง </w:t>
      </w:r>
      <w:r w:rsidR="00491519" w:rsidRPr="00491519">
        <w:rPr>
          <w:rFonts w:asciiTheme="majorBidi" w:hAnsiTheme="majorBidi"/>
          <w:sz w:val="30"/>
          <w:szCs w:val="30"/>
        </w:rPr>
        <w:t>1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</w:t>
      </w:r>
      <w:r w:rsidR="00504F2F">
        <w:rPr>
          <w:rFonts w:asciiTheme="majorBidi" w:hAnsiTheme="majorBidi" w:hint="cs"/>
          <w:sz w:val="30"/>
          <w:szCs w:val="30"/>
          <w:cs/>
        </w:rPr>
        <w:t>ทางตรง</w:t>
      </w:r>
      <w:r w:rsidR="00504F2F">
        <w:rPr>
          <w:rFonts w:asciiTheme="majorBidi" w:hAnsiTheme="majorBidi"/>
          <w:sz w:val="30"/>
          <w:szCs w:val="30"/>
          <w:cs/>
        </w:rPr>
        <w:br/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ของบริษัทได้ดำเนินการโอนกิจการทั้งหมด รวมถึงหุ้นของบริษัท อินโน พรีคาสท์ จำกัด ในสัดส่วนร้อยละ </w:t>
      </w:r>
      <w:r w:rsidR="00491519" w:rsidRPr="00491519">
        <w:rPr>
          <w:rFonts w:asciiTheme="majorBidi" w:hAnsiTheme="majorBidi"/>
          <w:sz w:val="30"/>
          <w:szCs w:val="30"/>
        </w:rPr>
        <w:t>51</w:t>
      </w:r>
      <w:r w:rsidR="00D67FB9">
        <w:rPr>
          <w:rFonts w:asciiTheme="majorBidi" w:hAnsiTheme="majorBidi"/>
          <w:sz w:val="30"/>
          <w:szCs w:val="30"/>
        </w:rPr>
        <w:t>.</w:t>
      </w:r>
      <w:r w:rsidR="00491519" w:rsidRPr="00491519">
        <w:rPr>
          <w:rFonts w:asciiTheme="majorBidi" w:hAnsiTheme="majorBidi"/>
          <w:sz w:val="30"/>
          <w:szCs w:val="30"/>
        </w:rPr>
        <w:t>00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ให้แก่ </w:t>
      </w:r>
      <w:r w:rsidR="00B53E40" w:rsidRPr="00B53E40">
        <w:rPr>
          <w:rFonts w:asciiTheme="majorBidi" w:hAnsiTheme="majorBidi" w:cstheme="majorBidi"/>
          <w:sz w:val="30"/>
          <w:szCs w:val="30"/>
        </w:rPr>
        <w:t>GE</w:t>
      </w:r>
      <w:r w:rsidR="00CC4F4A">
        <w:rPr>
          <w:rFonts w:asciiTheme="majorBidi" w:hAnsiTheme="majorBidi" w:cstheme="majorBidi"/>
          <w:sz w:val="30"/>
          <w:szCs w:val="30"/>
        </w:rPr>
        <w:t xml:space="preserve">L </w:t>
      </w:r>
      <w:r w:rsidR="00B53E40" w:rsidRPr="00B53E40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ได้รับชำระค่าตอบแทนสำหรับการโอนกิจการทั้งหมดเป็นหุ้นสามัญเพิ่มทุนของ 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GEL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จำนวน </w:t>
      </w:r>
      <w:r w:rsidR="00491519" w:rsidRPr="00491519">
        <w:rPr>
          <w:rFonts w:asciiTheme="majorBidi" w:hAnsiTheme="majorBidi"/>
          <w:sz w:val="30"/>
          <w:szCs w:val="30"/>
        </w:rPr>
        <w:t>1</w:t>
      </w:r>
      <w:r w:rsidR="00B53E40" w:rsidRPr="00B53E40">
        <w:rPr>
          <w:rFonts w:asciiTheme="majorBidi" w:hAnsiTheme="majorBidi" w:cstheme="majorBidi"/>
          <w:sz w:val="30"/>
          <w:szCs w:val="30"/>
        </w:rPr>
        <w:t>,</w:t>
      </w:r>
      <w:r w:rsidR="00491519" w:rsidRPr="00491519">
        <w:rPr>
          <w:rFonts w:asciiTheme="majorBidi" w:hAnsiTheme="majorBidi"/>
          <w:sz w:val="30"/>
          <w:szCs w:val="30"/>
        </w:rPr>
        <w:t>573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ล้านหุ้น (ร้อยละ </w:t>
      </w:r>
      <w:r w:rsidR="00491519" w:rsidRPr="00491519">
        <w:rPr>
          <w:rFonts w:asciiTheme="majorBidi" w:hAnsiTheme="majorBidi"/>
          <w:sz w:val="30"/>
          <w:szCs w:val="30"/>
        </w:rPr>
        <w:t>18</w:t>
      </w:r>
      <w:r w:rsidR="00B53E40" w:rsidRPr="00B53E40">
        <w:rPr>
          <w:rFonts w:asciiTheme="majorBidi" w:hAnsiTheme="majorBidi"/>
          <w:sz w:val="30"/>
          <w:szCs w:val="30"/>
          <w:cs/>
        </w:rPr>
        <w:t>.</w:t>
      </w:r>
      <w:r w:rsidR="00491519" w:rsidRPr="00491519">
        <w:rPr>
          <w:rFonts w:asciiTheme="majorBidi" w:hAnsiTheme="majorBidi"/>
          <w:sz w:val="30"/>
          <w:szCs w:val="30"/>
        </w:rPr>
        <w:t>26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ของจำนวนหุ้นทั้งหมดของ 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GEL)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หรือคิดเป็นมูลค่า </w:t>
      </w:r>
      <w:r w:rsidR="00491519" w:rsidRPr="00491519">
        <w:rPr>
          <w:rFonts w:asciiTheme="majorBidi" w:hAnsiTheme="majorBidi"/>
          <w:sz w:val="30"/>
          <w:szCs w:val="30"/>
        </w:rPr>
        <w:t>582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ล้านบาท ส่งผลให้บริษัท อินโน พรีคาสท์ จำกัด และบริษัท ควอตซ์ โฮลดิ้ง </w:t>
      </w:r>
      <w:r w:rsidR="00491519" w:rsidRPr="00491519">
        <w:rPr>
          <w:rFonts w:asciiTheme="majorBidi" w:hAnsiTheme="majorBidi"/>
          <w:sz w:val="30"/>
          <w:szCs w:val="30"/>
        </w:rPr>
        <w:t>1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จำกัด สิ้นสุดสถานะการเป็นบริษัทย่อยของบริษัท</w:t>
      </w:r>
      <w:r w:rsidR="00504F2F">
        <w:rPr>
          <w:rFonts w:asciiTheme="majorBidi" w:hAnsiTheme="majorBidi"/>
          <w:sz w:val="30"/>
          <w:szCs w:val="30"/>
          <w:cs/>
        </w:rPr>
        <w:br/>
      </w:r>
      <w:r w:rsidR="00B53E40" w:rsidRPr="00B53E40">
        <w:rPr>
          <w:rFonts w:asciiTheme="majorBidi" w:hAnsiTheme="majorBidi"/>
          <w:sz w:val="30"/>
          <w:szCs w:val="30"/>
          <w:cs/>
        </w:rPr>
        <w:t>ในวันเดียวกัน โดยบริษัทรับรู้กำไรจากการ</w:t>
      </w:r>
      <w:r w:rsidR="001C756B">
        <w:rPr>
          <w:rFonts w:asciiTheme="majorBidi" w:hAnsiTheme="majorBidi" w:hint="cs"/>
          <w:sz w:val="30"/>
          <w:szCs w:val="30"/>
          <w:cs/>
        </w:rPr>
        <w:t>สูญเสีย</w:t>
      </w:r>
      <w:r w:rsidR="00DA21AE">
        <w:rPr>
          <w:rFonts w:asciiTheme="majorBidi" w:hAnsiTheme="majorBidi" w:hint="cs"/>
          <w:sz w:val="30"/>
          <w:szCs w:val="30"/>
          <w:cs/>
        </w:rPr>
        <w:t>อำนาจ</w:t>
      </w:r>
      <w:r w:rsidR="00BC0ACF">
        <w:rPr>
          <w:rFonts w:asciiTheme="majorBidi" w:hAnsiTheme="majorBidi" w:hint="cs"/>
          <w:sz w:val="30"/>
          <w:szCs w:val="30"/>
          <w:cs/>
        </w:rPr>
        <w:t>ควบคุม</w:t>
      </w:r>
      <w:r w:rsidR="003A3EB5">
        <w:rPr>
          <w:rFonts w:asciiTheme="majorBidi" w:hAnsiTheme="majorBidi" w:hint="cs"/>
          <w:sz w:val="30"/>
          <w:szCs w:val="30"/>
          <w:cs/>
        </w:rPr>
        <w:t>ในบริษัทย่อย (</w:t>
      </w:r>
      <w:r w:rsidR="00B53E40" w:rsidRPr="00B53E40">
        <w:rPr>
          <w:rFonts w:asciiTheme="majorBidi" w:hAnsiTheme="majorBidi"/>
          <w:sz w:val="30"/>
          <w:szCs w:val="30"/>
          <w:cs/>
        </w:rPr>
        <w:t>บริษัท</w:t>
      </w:r>
      <w:r w:rsidR="00246B8B">
        <w:rPr>
          <w:rFonts w:asciiTheme="majorBidi" w:hAnsiTheme="majorBidi" w:hint="cs"/>
          <w:sz w:val="30"/>
          <w:szCs w:val="30"/>
          <w:cs/>
        </w:rPr>
        <w:t xml:space="preserve"> </w:t>
      </w:r>
      <w:r w:rsidR="00B53E40" w:rsidRPr="00B53E40">
        <w:rPr>
          <w:rFonts w:asciiTheme="majorBidi" w:hAnsiTheme="majorBidi"/>
          <w:sz w:val="30"/>
          <w:szCs w:val="30"/>
          <w:cs/>
        </w:rPr>
        <w:t>อินโน พรีคาสท์ จำกัด</w:t>
      </w:r>
      <w:r w:rsidR="003A3EB5">
        <w:rPr>
          <w:rFonts w:asciiTheme="majorBidi" w:hAnsiTheme="majorBidi" w:hint="cs"/>
          <w:sz w:val="30"/>
          <w:szCs w:val="30"/>
          <w:cs/>
        </w:rPr>
        <w:t>)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จำนวน </w:t>
      </w:r>
      <w:r w:rsidR="00491519" w:rsidRPr="00D83E3F">
        <w:rPr>
          <w:rFonts w:asciiTheme="majorBidi" w:hAnsiTheme="majorBidi"/>
          <w:sz w:val="30"/>
          <w:szCs w:val="30"/>
        </w:rPr>
        <w:t>70</w:t>
      </w:r>
      <w:r w:rsidR="001A2313" w:rsidRPr="00D83E3F">
        <w:rPr>
          <w:rFonts w:asciiTheme="majorBidi" w:hAnsiTheme="majorBidi"/>
          <w:sz w:val="30"/>
          <w:szCs w:val="30"/>
        </w:rPr>
        <w:t>3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CC6D4C">
        <w:rPr>
          <w:rFonts w:asciiTheme="majorBidi" w:hAnsiTheme="majorBidi" w:hint="cs"/>
          <w:sz w:val="30"/>
          <w:szCs w:val="30"/>
          <w:cs/>
        </w:rPr>
        <w:t xml:space="preserve"> </w:t>
      </w:r>
      <w:r w:rsidR="00720D4B">
        <w:rPr>
          <w:rFonts w:asciiTheme="majorBidi" w:hAnsiTheme="majorBidi" w:hint="cs"/>
          <w:sz w:val="30"/>
          <w:szCs w:val="30"/>
          <w:cs/>
        </w:rPr>
        <w:t>ในงบกำไรขาดทุนเบ็ดเสร็จรวม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</w:t>
      </w:r>
      <w:r w:rsidR="004F49CF" w:rsidRPr="00B53E40">
        <w:rPr>
          <w:rFonts w:asciiTheme="majorBidi" w:hAnsiTheme="majorBidi"/>
          <w:sz w:val="30"/>
          <w:szCs w:val="30"/>
          <w:cs/>
        </w:rPr>
        <w:t xml:space="preserve">และ </w:t>
      </w:r>
      <w:r w:rsidR="00491519" w:rsidRPr="00491519">
        <w:rPr>
          <w:rFonts w:asciiTheme="majorBidi" w:hAnsiTheme="majorBidi"/>
          <w:sz w:val="30"/>
          <w:szCs w:val="30"/>
        </w:rPr>
        <w:t>251</w:t>
      </w:r>
      <w:r w:rsidR="004F49CF" w:rsidRPr="00B53E4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CC6D4C">
        <w:rPr>
          <w:rFonts w:asciiTheme="majorBidi" w:hAnsiTheme="majorBidi" w:hint="cs"/>
          <w:sz w:val="30"/>
          <w:szCs w:val="30"/>
          <w:cs/>
        </w:rPr>
        <w:t xml:space="preserve"> </w:t>
      </w:r>
      <w:r w:rsidR="00B53E40" w:rsidRPr="00B53E40">
        <w:rPr>
          <w:rFonts w:asciiTheme="majorBidi" w:hAnsiTheme="majorBidi"/>
          <w:sz w:val="30"/>
          <w:szCs w:val="30"/>
          <w:cs/>
        </w:rPr>
        <w:t>ใน</w:t>
      </w:r>
      <w:r w:rsidR="004F49CF">
        <w:rPr>
          <w:rFonts w:asciiTheme="majorBidi" w:hAnsiTheme="majorBidi" w:hint="cs"/>
          <w:sz w:val="30"/>
          <w:szCs w:val="30"/>
          <w:cs/>
        </w:rPr>
        <w:t>งบกำไรขาดทุนเบ็ดเสร็จ</w:t>
      </w:r>
      <w:r w:rsidR="00720D4B">
        <w:rPr>
          <w:rFonts w:asciiTheme="majorBidi" w:hAnsiTheme="majorBidi" w:hint="cs"/>
          <w:sz w:val="30"/>
          <w:szCs w:val="30"/>
          <w:cs/>
        </w:rPr>
        <w:t>เฉพาะกิจการ</w:t>
      </w:r>
      <w:r w:rsidR="004F49CF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7B2298">
        <w:rPr>
          <w:rFonts w:asciiTheme="majorBidi" w:hAnsiTheme="majorBidi" w:hint="cs"/>
          <w:sz w:val="30"/>
          <w:szCs w:val="30"/>
          <w:cs/>
        </w:rPr>
        <w:t>เก้า</w:t>
      </w:r>
      <w:r w:rsidR="004F49CF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491519" w:rsidRPr="00491519">
        <w:rPr>
          <w:rFonts w:asciiTheme="majorBidi" w:hAnsiTheme="majorBidi"/>
          <w:sz w:val="30"/>
          <w:szCs w:val="30"/>
        </w:rPr>
        <w:t>30</w:t>
      </w:r>
      <w:r w:rsidR="004F49CF">
        <w:rPr>
          <w:rFonts w:asciiTheme="majorBidi" w:hAnsiTheme="majorBidi"/>
          <w:sz w:val="30"/>
          <w:szCs w:val="30"/>
        </w:rPr>
        <w:t xml:space="preserve"> </w:t>
      </w:r>
      <w:r w:rsidR="007B2298">
        <w:rPr>
          <w:rFonts w:asciiTheme="majorBidi" w:hAnsiTheme="majorBidi" w:hint="cs"/>
          <w:sz w:val="30"/>
          <w:szCs w:val="30"/>
          <w:cs/>
        </w:rPr>
        <w:t>กันยายน</w:t>
      </w:r>
      <w:r w:rsidR="004F49CF">
        <w:rPr>
          <w:rFonts w:asciiTheme="majorBidi" w:hAnsiTheme="majorBidi" w:hint="cs"/>
          <w:sz w:val="30"/>
          <w:szCs w:val="30"/>
          <w:cs/>
        </w:rPr>
        <w:t xml:space="preserve"> </w:t>
      </w:r>
      <w:r w:rsidR="00491519" w:rsidRPr="00491519">
        <w:rPr>
          <w:rFonts w:asciiTheme="majorBidi" w:hAnsiTheme="majorBidi"/>
          <w:sz w:val="30"/>
          <w:szCs w:val="30"/>
        </w:rPr>
        <w:t>2566</w:t>
      </w:r>
    </w:p>
    <w:p w14:paraId="1A8C1812" w14:textId="7A038CEA" w:rsidR="00684FA1" w:rsidRDefault="00684FA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17038AC" w14:textId="77777777" w:rsidR="00F2508C" w:rsidRPr="000627BC" w:rsidRDefault="00F2508C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27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การร่วมค้า</w:t>
      </w:r>
    </w:p>
    <w:p w14:paraId="393AF2EE" w14:textId="77777777" w:rsidR="00F2508C" w:rsidRPr="004F49CF" w:rsidRDefault="00F2508C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F2508C" w:rsidRPr="00CF01B4" w14:paraId="167F86C1" w14:textId="77777777" w:rsidTr="00903C07">
        <w:trPr>
          <w:tblHeader/>
        </w:trPr>
        <w:tc>
          <w:tcPr>
            <w:tcW w:w="6300" w:type="dxa"/>
            <w:vAlign w:val="bottom"/>
          </w:tcPr>
          <w:p w14:paraId="25866323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F9604EA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F0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84" w:type="dxa"/>
            <w:vAlign w:val="bottom"/>
          </w:tcPr>
          <w:p w14:paraId="29475EA0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205DCE5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5F7FC95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35A1AD3B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2508C" w:rsidRPr="00CF01B4" w14:paraId="0F60E571" w14:textId="77777777" w:rsidTr="00903C07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3561572E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725A5AF9" w14:textId="77777777" w:rsidR="00F2508C" w:rsidRPr="00CF01B4" w:rsidRDefault="00F2508C" w:rsidP="00903C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F01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2508C" w:rsidRPr="00CF01B4" w14:paraId="4AD47178" w14:textId="77777777" w:rsidTr="00903C07">
        <w:tc>
          <w:tcPr>
            <w:tcW w:w="6300" w:type="dxa"/>
            <w:vAlign w:val="bottom"/>
          </w:tcPr>
          <w:p w14:paraId="134ED195" w14:textId="77777777" w:rsidR="00F2508C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Pr="00CF01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915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4" w:type="dxa"/>
          </w:tcPr>
          <w:p w14:paraId="51CAF714" w14:textId="77777777" w:rsidR="00F2508C" w:rsidRPr="004E725A" w:rsidRDefault="00F2508C" w:rsidP="00903C07">
            <w:pPr>
              <w:pStyle w:val="acctfourfigures"/>
              <w:tabs>
                <w:tab w:val="clear" w:pos="765"/>
              </w:tabs>
              <w:spacing w:line="240" w:lineRule="auto"/>
              <w:ind w:right="10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72758BB6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DAFF8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C" w:rsidRPr="00CF01B4" w14:paraId="20BA870C" w14:textId="77777777" w:rsidTr="00903C07">
        <w:tc>
          <w:tcPr>
            <w:tcW w:w="6300" w:type="dxa"/>
            <w:vAlign w:val="bottom"/>
          </w:tcPr>
          <w:p w14:paraId="5311E128" w14:textId="4D7FBF36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  <w:r w:rsidR="00897E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(ถือหุ้นโดยบริษัทย่อยทางตรง)</w:t>
            </w:r>
          </w:p>
        </w:tc>
        <w:tc>
          <w:tcPr>
            <w:tcW w:w="1384" w:type="dxa"/>
          </w:tcPr>
          <w:p w14:paraId="6FF7B031" w14:textId="77777777" w:rsidR="00F2508C" w:rsidRPr="004E725A" w:rsidRDefault="00F2508C" w:rsidP="00903C07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2F40E3" w14:textId="77777777" w:rsidR="00F2508C" w:rsidRPr="00CF01B4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D90C53" w14:textId="77777777" w:rsidR="00F2508C" w:rsidRPr="004E725A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08C" w:rsidRPr="00E5257E" w14:paraId="3FB838CB" w14:textId="77777777" w:rsidTr="00903C07">
        <w:tc>
          <w:tcPr>
            <w:tcW w:w="6300" w:type="dxa"/>
            <w:vAlign w:val="bottom"/>
          </w:tcPr>
          <w:p w14:paraId="2EDBA85C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E5257E">
              <w:rPr>
                <w:rFonts w:ascii="Angsana New" w:hAnsi="Angsana New"/>
                <w:sz w:val="30"/>
                <w:szCs w:val="30"/>
                <w:cs/>
              </w:rPr>
              <w:t>ทุนในบริษัท</w:t>
            </w:r>
            <w:r w:rsidRPr="00E525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โอเมก้า โลจิสติกส์ แคมปัส จำกัด</w:t>
            </w:r>
          </w:p>
        </w:tc>
        <w:tc>
          <w:tcPr>
            <w:tcW w:w="1384" w:type="dxa"/>
          </w:tcPr>
          <w:p w14:paraId="3BD69276" w14:textId="77777777" w:rsidR="00F2508C" w:rsidRPr="00E5257E" w:rsidRDefault="00F2508C" w:rsidP="00903C07">
            <w:pPr>
              <w:pStyle w:val="acctfourfigures"/>
              <w:tabs>
                <w:tab w:val="clear" w:pos="765"/>
              </w:tabs>
              <w:spacing w:line="240" w:lineRule="auto"/>
              <w:ind w:right="19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7E"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</w:tcPr>
          <w:p w14:paraId="31BD85D2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C391AB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C" w:rsidRPr="00E5257E" w14:paraId="57BAE27B" w14:textId="77777777" w:rsidTr="00903C07">
        <w:tc>
          <w:tcPr>
            <w:tcW w:w="6300" w:type="dxa"/>
            <w:vAlign w:val="bottom"/>
          </w:tcPr>
          <w:p w14:paraId="19679E43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E5257E">
              <w:rPr>
                <w:rFonts w:ascii="Angsana New" w:hAnsi="Angsana New"/>
                <w:sz w:val="30"/>
                <w:szCs w:val="30"/>
                <w:cs/>
              </w:rPr>
              <w:t>ทุนในบริษัท</w:t>
            </w:r>
            <w:r w:rsidRPr="00E525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เอ็นแอลอาร์</w:t>
            </w:r>
            <w:r w:rsidRPr="00E525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ทีเอช จำกัด</w:t>
            </w:r>
          </w:p>
        </w:tc>
        <w:tc>
          <w:tcPr>
            <w:tcW w:w="1384" w:type="dxa"/>
          </w:tcPr>
          <w:p w14:paraId="372F3400" w14:textId="77777777" w:rsidR="00F2508C" w:rsidRPr="00E5257E" w:rsidRDefault="00F2508C" w:rsidP="00903C07">
            <w:pPr>
              <w:pStyle w:val="acctfourfigures"/>
              <w:tabs>
                <w:tab w:val="clear" w:pos="765"/>
              </w:tabs>
              <w:spacing w:line="240" w:lineRule="auto"/>
              <w:ind w:right="19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7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8EABEAA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A1515B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C" w:rsidRPr="00E5257E" w14:paraId="39F38733" w14:textId="77777777" w:rsidTr="00903C07">
        <w:tc>
          <w:tcPr>
            <w:tcW w:w="6300" w:type="dxa"/>
            <w:vAlign w:val="bottom"/>
          </w:tcPr>
          <w:p w14:paraId="378F5B08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E5257E">
              <w:rPr>
                <w:rFonts w:ascii="Angsana New" w:hAnsi="Angsana New"/>
                <w:sz w:val="30"/>
                <w:szCs w:val="30"/>
                <w:cs/>
              </w:rPr>
              <w:t>ทุนในบริษัท</w:t>
            </w:r>
            <w:r w:rsidRPr="00E525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 xml:space="preserve">พีเอเอช โฮลดิ้ง </w:t>
            </w:r>
            <w:r w:rsidRPr="00E5257E">
              <w:rPr>
                <w:rFonts w:ascii="Angsana New" w:hAnsi="Angsana New"/>
                <w:sz w:val="30"/>
                <w:szCs w:val="30"/>
              </w:rPr>
              <w:t>(</w:t>
            </w: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384" w:type="dxa"/>
          </w:tcPr>
          <w:p w14:paraId="11A40D4A" w14:textId="77777777" w:rsidR="00F2508C" w:rsidRPr="00E5257E" w:rsidRDefault="00F2508C" w:rsidP="00903C07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7E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5D9E7904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9583F1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C" w:rsidRPr="00E5257E" w14:paraId="66072090" w14:textId="77777777" w:rsidTr="00903C07">
        <w:tc>
          <w:tcPr>
            <w:tcW w:w="6300" w:type="dxa"/>
            <w:vAlign w:val="bottom"/>
          </w:tcPr>
          <w:p w14:paraId="4E96706A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6377E2" w14:textId="10C2AA8D" w:rsidR="00F2508C" w:rsidRPr="00E5257E" w:rsidRDefault="00F2508C" w:rsidP="00903C07">
            <w:pPr>
              <w:pStyle w:val="acctfourfigures"/>
              <w:tabs>
                <w:tab w:val="clear" w:pos="765"/>
                <w:tab w:val="left" w:pos="968"/>
              </w:tabs>
              <w:spacing w:line="240" w:lineRule="auto"/>
              <w:ind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/>
                <w:sz w:val="30"/>
                <w:szCs w:val="30"/>
              </w:rPr>
              <w:t>(</w:t>
            </w:r>
            <w:r w:rsidRPr="00E5257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1B5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E525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FB1017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A506EA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C" w:rsidRPr="00CF01B4" w14:paraId="25D03D44" w14:textId="77777777" w:rsidTr="00903C07">
        <w:tc>
          <w:tcPr>
            <w:tcW w:w="6300" w:type="dxa"/>
            <w:vAlign w:val="bottom"/>
          </w:tcPr>
          <w:p w14:paraId="3A79212F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525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525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5257E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3FADEFD" w14:textId="3274FC5C" w:rsidR="00F2508C" w:rsidRPr="00E5257E" w:rsidRDefault="001F5A86" w:rsidP="00903C07">
            <w:pPr>
              <w:pStyle w:val="acctfourfigures"/>
              <w:tabs>
                <w:tab w:val="clear" w:pos="765"/>
              </w:tabs>
              <w:spacing w:line="240" w:lineRule="auto"/>
              <w:ind w:right="19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5A4984B9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58DDD" w14:textId="77777777" w:rsidR="00F2508C" w:rsidRPr="00E5257E" w:rsidRDefault="00F2508C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0CB1559" w14:textId="77777777" w:rsidR="00F2508C" w:rsidRDefault="00F2508C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9FEC149" w14:textId="7C6BF03A" w:rsidR="00F2508C" w:rsidRDefault="00F2508C" w:rsidP="00F2508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47FB2">
        <w:rPr>
          <w:rFonts w:ascii="Angsana New" w:hAnsi="Angsana New"/>
          <w:spacing w:val="-2"/>
          <w:sz w:val="30"/>
          <w:szCs w:val="30"/>
          <w:cs/>
        </w:rPr>
        <w:t>ในเดือนมกราคม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2566 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บริษัทย่อยทางตรงของบริษัท คือ บริษัท อินโน สเปราท์ โฮลดิ้ง จำกัด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จดทะเบียนจัดตั้งบริษัท โอเมก้า โลจิสติกส์ แคมปัส จำกัด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D47FB2">
        <w:rPr>
          <w:rFonts w:ascii="Angsana New" w:hAnsi="Angsana New"/>
          <w:spacing w:val="-2"/>
          <w:sz w:val="30"/>
          <w:szCs w:val="30"/>
          <w:cs/>
        </w:rPr>
        <w:t>ทุนจดทะเบียน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1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D47FB2">
        <w:rPr>
          <w:rFonts w:ascii="Angsana New" w:hAnsi="Angsana New"/>
          <w:spacing w:val="-2"/>
          <w:sz w:val="30"/>
          <w:szCs w:val="30"/>
          <w:cs/>
        </w:rPr>
        <w:t>ถือหุ้น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99</w:t>
      </w:r>
      <w:r w:rsidRPr="00D47FB2">
        <w:rPr>
          <w:rFonts w:ascii="Angsana New" w:hAnsi="Angsana New"/>
          <w:spacing w:val="-2"/>
          <w:sz w:val="30"/>
          <w:szCs w:val="30"/>
          <w:cs/>
        </w:rPr>
        <w:t>.</w:t>
      </w:r>
      <w:r w:rsidRPr="00D47FB2">
        <w:rPr>
          <w:rFonts w:ascii="Angsana New" w:hAnsi="Angsana New"/>
          <w:spacing w:val="-2"/>
          <w:sz w:val="30"/>
          <w:szCs w:val="30"/>
        </w:rPr>
        <w:t>99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 xml:space="preserve"> ของ</w:t>
      </w:r>
      <w:r w:rsidRPr="00D47FB2">
        <w:rPr>
          <w:rFonts w:ascii="Angsana New" w:hAnsi="Angsana New" w:hint="cs"/>
          <w:spacing w:val="-6"/>
          <w:sz w:val="30"/>
          <w:szCs w:val="30"/>
          <w:cs/>
        </w:rPr>
        <w:t>ทุนจดทะเบียน</w:t>
      </w:r>
      <w:r w:rsidRPr="00D47FB2">
        <w:rPr>
          <w:rFonts w:ascii="Angsana New" w:hAnsi="Angsana New"/>
          <w:spacing w:val="-6"/>
          <w:sz w:val="30"/>
          <w:szCs w:val="30"/>
          <w:cs/>
        </w:rPr>
        <w:t xml:space="preserve"> ต่อมาในเดือนมีนาคม </w:t>
      </w:r>
      <w:r w:rsidRPr="00D47FB2">
        <w:rPr>
          <w:rFonts w:ascii="Angsana New" w:hAnsi="Angsana New"/>
          <w:spacing w:val="-6"/>
          <w:sz w:val="30"/>
          <w:szCs w:val="30"/>
        </w:rPr>
        <w:t>2566</w:t>
      </w:r>
      <w:r w:rsidRPr="00D47FB2">
        <w:rPr>
          <w:rFonts w:ascii="Angsana New" w:hAnsi="Angsana New"/>
          <w:spacing w:val="-6"/>
          <w:sz w:val="30"/>
          <w:szCs w:val="30"/>
          <w:cs/>
        </w:rPr>
        <w:t xml:space="preserve"> บริษัท อินโน สเปราท์ โฮลดิ้ง จำกัดได้เข้าร่วมทุนกับบริษัท </w:t>
      </w:r>
      <w:r w:rsidRPr="00D47FB2">
        <w:rPr>
          <w:rFonts w:ascii="Angsana New" w:hAnsi="Angsana New"/>
          <w:spacing w:val="-2"/>
          <w:sz w:val="30"/>
          <w:szCs w:val="30"/>
          <w:cs/>
        </w:rPr>
        <w:t>ซีเอสแอลเอฟ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(</w:t>
      </w:r>
      <w:r w:rsidRPr="00D47FB2">
        <w:rPr>
          <w:rFonts w:ascii="Angsana New" w:hAnsi="Angsana New"/>
          <w:spacing w:val="-2"/>
          <w:sz w:val="30"/>
          <w:szCs w:val="30"/>
          <w:cs/>
        </w:rPr>
        <w:t>ทีเอช</w:t>
      </w:r>
      <w:r w:rsidRPr="00D47FB2">
        <w:rPr>
          <w:rFonts w:ascii="Angsana New" w:hAnsi="Angsana New"/>
          <w:spacing w:val="-2"/>
          <w:sz w:val="30"/>
          <w:szCs w:val="30"/>
        </w:rPr>
        <w:t>1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) จำกัด ซึ่งเป็นบริษัทจำกัดในประเทศสิงคโปร์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D47FB2">
        <w:rPr>
          <w:rFonts w:ascii="Angsana New" w:hAnsi="Angsana New"/>
          <w:spacing w:val="-2"/>
          <w:sz w:val="30"/>
          <w:szCs w:val="30"/>
          <w:cs/>
        </w:rPr>
        <w:t>เพิ่มทุนจดทะเบียน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 xml:space="preserve">ในบริษัท 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โอเมก้า </w:t>
      </w:r>
      <w:r w:rsidRPr="00D47FB2">
        <w:rPr>
          <w:rFonts w:ascii="Angsana New" w:hAnsi="Angsana New"/>
          <w:spacing w:val="-2"/>
          <w:sz w:val="30"/>
          <w:szCs w:val="30"/>
        </w:rPr>
        <w:br/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โลจิสติกส์ แคมปัส จำกัด เป็น </w:t>
      </w:r>
      <w:r w:rsidRPr="00D47FB2">
        <w:rPr>
          <w:rFonts w:ascii="Angsana New" w:hAnsi="Angsana New"/>
          <w:spacing w:val="-2"/>
          <w:sz w:val="30"/>
          <w:szCs w:val="30"/>
        </w:rPr>
        <w:t>201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โดยบริษัท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D47FB2">
        <w:rPr>
          <w:rFonts w:ascii="Angsana New" w:hAnsi="Angsana New"/>
          <w:spacing w:val="-2"/>
          <w:sz w:val="30"/>
          <w:szCs w:val="30"/>
          <w:cs/>
        </w:rPr>
        <w:t>ได้ลงทุนในบริษัทดังกล่าวเป็นจำนวนเงิน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103 </w:t>
      </w:r>
      <w:r>
        <w:rPr>
          <w:rFonts w:ascii="Angsana New" w:hAnsi="Angsana New"/>
          <w:spacing w:val="-2"/>
          <w:sz w:val="30"/>
          <w:szCs w:val="30"/>
        </w:rPr>
        <w:br/>
      </w:r>
      <w:r w:rsidRPr="00D47FB2">
        <w:rPr>
          <w:rFonts w:ascii="Angsana New" w:hAnsi="Angsana New"/>
          <w:spacing w:val="-2"/>
          <w:sz w:val="30"/>
          <w:szCs w:val="30"/>
          <w:cs/>
        </w:rPr>
        <w:t>ล้านบาท ในอัตราร้อยละ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51.00 </w:t>
      </w:r>
      <w:r w:rsidRPr="00D47FB2">
        <w:rPr>
          <w:rFonts w:ascii="Angsana New" w:hAnsi="Angsana New"/>
          <w:spacing w:val="-2"/>
          <w:sz w:val="30"/>
          <w:szCs w:val="30"/>
          <w:cs/>
        </w:rPr>
        <w:t>ของทุนจดทะเบียน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E5257E">
        <w:rPr>
          <w:rFonts w:ascii="Angsana New" w:hAnsi="Angsana New" w:hint="cs"/>
          <w:spacing w:val="-2"/>
          <w:sz w:val="30"/>
          <w:szCs w:val="30"/>
          <w:cs/>
        </w:rPr>
        <w:t>ต่อมาในเดือนสิงหาคม</w:t>
      </w:r>
      <w:r w:rsidRPr="00E5257E">
        <w:rPr>
          <w:rFonts w:ascii="Angsana New" w:hAnsi="Angsana New"/>
          <w:spacing w:val="-2"/>
          <w:sz w:val="30"/>
          <w:szCs w:val="30"/>
        </w:rPr>
        <w:t xml:space="preserve"> 2566 </w:t>
      </w:r>
      <w:r w:rsidRPr="00E5257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E5257E">
        <w:rPr>
          <w:rFonts w:ascii="Angsana New" w:hAnsi="Angsana New" w:hint="cs"/>
          <w:spacing w:val="-2"/>
          <w:sz w:val="30"/>
          <w:szCs w:val="30"/>
          <w:cs/>
        </w:rPr>
        <w:t>ย่อ</w:t>
      </w:r>
      <w:r w:rsidR="00684FA1">
        <w:rPr>
          <w:rFonts w:ascii="Angsana New" w:hAnsi="Angsana New" w:hint="cs"/>
          <w:spacing w:val="-2"/>
          <w:sz w:val="30"/>
          <w:szCs w:val="30"/>
          <w:cs/>
        </w:rPr>
        <w:t>ยทางตรง</w:t>
      </w:r>
      <w:r w:rsidRPr="00E5257E">
        <w:rPr>
          <w:rFonts w:ascii="Angsana New" w:hAnsi="Angsana New"/>
          <w:spacing w:val="-2"/>
          <w:sz w:val="30"/>
          <w:szCs w:val="30"/>
          <w:cs/>
        </w:rPr>
        <w:t>ได้ลงทุน</w:t>
      </w:r>
      <w:r w:rsidRPr="00E5257E">
        <w:rPr>
          <w:rFonts w:ascii="Angsana New" w:hAnsi="Angsana New" w:hint="cs"/>
          <w:spacing w:val="-2"/>
          <w:sz w:val="30"/>
          <w:szCs w:val="30"/>
          <w:cs/>
        </w:rPr>
        <w:t>เพิ่มเติม</w:t>
      </w:r>
      <w:r w:rsidRPr="00E5257E">
        <w:rPr>
          <w:rFonts w:ascii="Angsana New" w:hAnsi="Angsana New"/>
          <w:spacing w:val="-2"/>
          <w:sz w:val="30"/>
          <w:szCs w:val="30"/>
          <w:cs/>
        </w:rPr>
        <w:t>ในบริษัทดังกล่าวเป็นจำนวนเงิน</w:t>
      </w:r>
      <w:r w:rsidRPr="00E5257E">
        <w:rPr>
          <w:rFonts w:ascii="Angsana New" w:hAnsi="Angsana New"/>
          <w:spacing w:val="-2"/>
          <w:sz w:val="30"/>
          <w:szCs w:val="30"/>
        </w:rPr>
        <w:t xml:space="preserve"> 51 </w:t>
      </w:r>
      <w:r w:rsidRPr="00E5257E">
        <w:rPr>
          <w:rFonts w:ascii="Angsana New" w:hAnsi="Angsana New"/>
          <w:spacing w:val="-2"/>
          <w:sz w:val="30"/>
          <w:szCs w:val="30"/>
          <w:cs/>
        </w:rPr>
        <w:t>ล้านบาท ในอัตราร้อยละ</w:t>
      </w:r>
      <w:r w:rsidRPr="00E5257E">
        <w:rPr>
          <w:rFonts w:ascii="Angsana New" w:hAnsi="Angsana New"/>
          <w:spacing w:val="-2"/>
          <w:sz w:val="30"/>
          <w:szCs w:val="30"/>
        </w:rPr>
        <w:t xml:space="preserve"> 51.00 </w:t>
      </w:r>
      <w:r w:rsidRPr="00E5257E">
        <w:rPr>
          <w:rFonts w:ascii="Angsana New" w:hAnsi="Angsana New"/>
          <w:spacing w:val="-2"/>
          <w:sz w:val="30"/>
          <w:szCs w:val="30"/>
          <w:cs/>
        </w:rPr>
        <w:t>ของทุนจดทะเบียน</w:t>
      </w:r>
    </w:p>
    <w:p w14:paraId="41DC0EEE" w14:textId="77777777" w:rsidR="00684FA1" w:rsidRDefault="00684FA1" w:rsidP="00684F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D8939A" w14:textId="6BFDAA6E" w:rsidR="00F2508C" w:rsidRPr="00D83E3F" w:rsidRDefault="00F2508C" w:rsidP="00F2508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47FB2">
        <w:rPr>
          <w:rFonts w:ascii="Angsana New" w:hAnsi="Angsana New"/>
          <w:spacing w:val="-2"/>
          <w:sz w:val="30"/>
          <w:szCs w:val="30"/>
          <w:cs/>
        </w:rPr>
        <w:t>ในเดือน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2566 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บริษัทย่อยทางตรงของบริษัท คือ บริษัท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โรงพยาบาลวิมุต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โฮลดิ้ง จำกัด ได้เข้าร่วมทุนกับบริษัทจำกัด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D47FB2">
        <w:rPr>
          <w:rFonts w:ascii="Angsana New" w:hAnsi="Angsana New"/>
          <w:spacing w:val="-2"/>
          <w:sz w:val="30"/>
          <w:szCs w:val="30"/>
          <w:cs/>
        </w:rPr>
        <w:t>ในประเทศ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มาเลเซีย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 xml:space="preserve">เพื่อลงทุนในบริษัท เอ็นแอลอาร์ ทีเอช จำกัด </w:t>
      </w:r>
      <w:r w:rsidRPr="00D47FB2">
        <w:rPr>
          <w:rFonts w:ascii="Angsana New" w:hAnsi="Angsana New"/>
          <w:spacing w:val="-2"/>
          <w:sz w:val="30"/>
          <w:szCs w:val="30"/>
          <w:cs/>
        </w:rPr>
        <w:t>โดยบริษัท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D47FB2">
        <w:rPr>
          <w:rFonts w:ascii="Angsana New" w:hAnsi="Angsana New"/>
          <w:spacing w:val="-2"/>
          <w:sz w:val="30"/>
          <w:szCs w:val="30"/>
          <w:cs/>
        </w:rPr>
        <w:t>ได้</w:t>
      </w:r>
      <w:r w:rsidRPr="00D83E3F">
        <w:rPr>
          <w:rFonts w:ascii="Angsana New" w:hAnsi="Angsana New"/>
          <w:spacing w:val="-2"/>
          <w:sz w:val="30"/>
          <w:szCs w:val="30"/>
          <w:cs/>
        </w:rPr>
        <w:t>ลงทุนในบริษัทดังกล่าวเป็นจำนวนเงิน</w:t>
      </w:r>
      <w:r w:rsidRPr="00D83E3F">
        <w:rPr>
          <w:rFonts w:ascii="Angsana New" w:hAnsi="Angsana New"/>
          <w:spacing w:val="-2"/>
          <w:sz w:val="30"/>
          <w:szCs w:val="30"/>
        </w:rPr>
        <w:t xml:space="preserve"> 5 </w:t>
      </w:r>
      <w:r w:rsidRPr="00D83E3F">
        <w:rPr>
          <w:rFonts w:ascii="Angsana New" w:hAnsi="Angsana New"/>
          <w:spacing w:val="-2"/>
          <w:sz w:val="30"/>
          <w:szCs w:val="30"/>
          <w:cs/>
        </w:rPr>
        <w:t>ล้านบาท ในอัตราร้อยละ</w:t>
      </w:r>
      <w:r w:rsidRPr="00D83E3F">
        <w:rPr>
          <w:rFonts w:ascii="Angsana New" w:hAnsi="Angsana New"/>
          <w:spacing w:val="-2"/>
          <w:sz w:val="30"/>
          <w:szCs w:val="30"/>
        </w:rPr>
        <w:t xml:space="preserve"> 80.00 </w:t>
      </w:r>
      <w:r w:rsidRPr="00D83E3F">
        <w:rPr>
          <w:rFonts w:ascii="Angsana New" w:hAnsi="Angsana New"/>
          <w:spacing w:val="-2"/>
          <w:sz w:val="30"/>
          <w:szCs w:val="30"/>
          <w:cs/>
        </w:rPr>
        <w:t>ของทุนจดทะเบียน</w:t>
      </w:r>
    </w:p>
    <w:p w14:paraId="17A3467A" w14:textId="77777777" w:rsidR="00F2508C" w:rsidRPr="00D83E3F" w:rsidRDefault="00F2508C" w:rsidP="00F2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DD36D64" w14:textId="323589AB" w:rsidR="00F2508C" w:rsidRDefault="00F2508C" w:rsidP="00F2508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83E3F">
        <w:rPr>
          <w:rFonts w:ascii="Angsana New" w:hAnsi="Angsana New"/>
          <w:spacing w:val="-2"/>
          <w:sz w:val="30"/>
          <w:szCs w:val="30"/>
          <w:cs/>
        </w:rPr>
        <w:t>ในเดือน</w:t>
      </w:r>
      <w:r w:rsidR="006F1AD7" w:rsidRPr="00D83E3F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D83E3F">
        <w:rPr>
          <w:rFonts w:ascii="Angsana New" w:hAnsi="Angsana New"/>
          <w:spacing w:val="-2"/>
          <w:sz w:val="30"/>
          <w:szCs w:val="30"/>
        </w:rPr>
        <w:t xml:space="preserve">2566 </w:t>
      </w:r>
      <w:r w:rsidRPr="00D83E3F">
        <w:rPr>
          <w:rFonts w:ascii="Angsana New" w:hAnsi="Angsana New"/>
          <w:spacing w:val="-2"/>
          <w:sz w:val="30"/>
          <w:szCs w:val="30"/>
          <w:cs/>
        </w:rPr>
        <w:t xml:space="preserve">บริษัท อินโนเควสท์ ไดแอกโนสติกส์ (ประเทศไทย) จำกัด </w:t>
      </w:r>
      <w:r w:rsidRPr="00D83E3F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ซึ่งเป็นกิจการร่วมค้าทางอ้อมของบริษัท </w:t>
      </w:r>
      <w:r w:rsidRPr="00D83E3F">
        <w:rPr>
          <w:rFonts w:ascii="Angsana New" w:hAnsi="Angsana New"/>
          <w:spacing w:val="-2"/>
          <w:sz w:val="30"/>
          <w:szCs w:val="30"/>
          <w:cs/>
        </w:rPr>
        <w:t xml:space="preserve">ได้จดทะเบียนจัดตั้งบริษัท อินโนเควสท์ ไดแอกโนสติกส์ วัน (ประเทศไทย) จำกัด </w:t>
      </w:r>
      <w:r w:rsidR="00B43C9D" w:rsidRPr="00D83E3F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ซึ่งเป็นบริษัทจำกัดที่จดทะเบียนในประเทศไทย </w:t>
      </w:r>
      <w:r w:rsidRPr="00D83E3F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Pr="00D83E3F">
        <w:rPr>
          <w:rFonts w:ascii="Angsana New" w:hAnsi="Angsana New"/>
          <w:spacing w:val="-2"/>
          <w:sz w:val="30"/>
          <w:szCs w:val="30"/>
        </w:rPr>
        <w:t xml:space="preserve">99.99 </w:t>
      </w:r>
      <w:r w:rsidRPr="00D83E3F">
        <w:rPr>
          <w:rFonts w:ascii="Angsana New" w:hAnsi="Angsana New"/>
          <w:spacing w:val="-2"/>
          <w:sz w:val="30"/>
          <w:szCs w:val="30"/>
          <w:cs/>
        </w:rPr>
        <w:t>ของทุนจดทะเบียน</w:t>
      </w:r>
      <w:r w:rsidR="00B43C9D" w:rsidRPr="00D83E3F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เป็นจำนวนเงิน </w:t>
      </w:r>
      <w:r w:rsidR="00B43C9D" w:rsidRPr="00D83E3F">
        <w:rPr>
          <w:rFonts w:ascii="Angsana New" w:hAnsi="Angsana New"/>
          <w:spacing w:val="-2"/>
          <w:sz w:val="30"/>
          <w:szCs w:val="30"/>
        </w:rPr>
        <w:t xml:space="preserve">2 </w:t>
      </w:r>
      <w:r w:rsidR="00B43C9D" w:rsidRPr="00D83E3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6F1AD7" w:rsidRPr="00D83E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66B7C" w:rsidRPr="00D66B7C">
        <w:rPr>
          <w:rFonts w:ascii="Angsana New" w:hAnsi="Angsana New"/>
          <w:spacing w:val="-2"/>
          <w:sz w:val="30"/>
          <w:szCs w:val="30"/>
          <w:cs/>
        </w:rPr>
        <w:t xml:space="preserve">ต่อมาในเดือนสิงหาคม </w:t>
      </w:r>
      <w:r w:rsidR="00D66B7C">
        <w:rPr>
          <w:rFonts w:ascii="Angsana New" w:hAnsi="Angsana New"/>
          <w:spacing w:val="-2"/>
          <w:sz w:val="30"/>
          <w:szCs w:val="30"/>
        </w:rPr>
        <w:t>2566</w:t>
      </w:r>
      <w:r w:rsidR="00D66B7C" w:rsidRPr="00D66B7C">
        <w:rPr>
          <w:rFonts w:ascii="Angsana New" w:hAnsi="Angsana New"/>
          <w:spacing w:val="-2"/>
          <w:sz w:val="30"/>
          <w:szCs w:val="30"/>
          <w:cs/>
        </w:rPr>
        <w:t xml:space="preserve"> บริษัท อินโนเควสท์ ไดแอกโนสติกส์ วัน (ประเทศไทย) จำกัด</w:t>
      </w:r>
      <w:r w:rsidR="00832520">
        <w:rPr>
          <w:rFonts w:ascii="Angsana New" w:hAnsi="Angsana New"/>
          <w:spacing w:val="-2"/>
          <w:sz w:val="30"/>
          <w:szCs w:val="30"/>
        </w:rPr>
        <w:t xml:space="preserve"> </w:t>
      </w:r>
      <w:r w:rsidR="00D66B7C" w:rsidRPr="00D66B7C">
        <w:rPr>
          <w:rFonts w:ascii="Angsana New" w:hAnsi="Angsana New"/>
          <w:spacing w:val="-2"/>
          <w:sz w:val="30"/>
          <w:szCs w:val="30"/>
          <w:cs/>
        </w:rPr>
        <w:t>ได้จดทะเบียน</w:t>
      </w:r>
      <w:r w:rsidR="00832520">
        <w:rPr>
          <w:rFonts w:ascii="Angsana New" w:hAnsi="Angsana New"/>
          <w:spacing w:val="-2"/>
          <w:sz w:val="30"/>
          <w:szCs w:val="30"/>
        </w:rPr>
        <w:br/>
      </w:r>
      <w:r w:rsidR="00D66B7C" w:rsidRPr="00D66B7C">
        <w:rPr>
          <w:rFonts w:ascii="Angsana New" w:hAnsi="Angsana New"/>
          <w:spacing w:val="-2"/>
          <w:sz w:val="30"/>
          <w:szCs w:val="30"/>
          <w:cs/>
        </w:rPr>
        <w:t xml:space="preserve">เพิ่มทุนจาก </w:t>
      </w:r>
      <w:r w:rsidR="00D66B7C">
        <w:rPr>
          <w:rFonts w:ascii="Angsana New" w:hAnsi="Angsana New"/>
          <w:spacing w:val="-2"/>
          <w:sz w:val="30"/>
          <w:szCs w:val="30"/>
        </w:rPr>
        <w:t>2</w:t>
      </w:r>
      <w:r w:rsidR="00D66B7C" w:rsidRPr="00D66B7C">
        <w:rPr>
          <w:rFonts w:ascii="Angsana New" w:hAnsi="Angsana New"/>
          <w:spacing w:val="-2"/>
          <w:sz w:val="30"/>
          <w:szCs w:val="30"/>
          <w:cs/>
        </w:rPr>
        <w:t xml:space="preserve"> ล้านบาท เป็น </w:t>
      </w:r>
      <w:r w:rsidR="00D66B7C">
        <w:rPr>
          <w:rFonts w:ascii="Angsana New" w:hAnsi="Angsana New"/>
          <w:spacing w:val="-2"/>
          <w:sz w:val="30"/>
          <w:szCs w:val="30"/>
        </w:rPr>
        <w:t>242</w:t>
      </w:r>
      <w:r w:rsidR="00D66B7C" w:rsidRPr="00D66B7C">
        <w:rPr>
          <w:rFonts w:ascii="Angsana New" w:hAnsi="Angsana New"/>
          <w:spacing w:val="-2"/>
          <w:sz w:val="30"/>
          <w:szCs w:val="30"/>
          <w:cs/>
        </w:rPr>
        <w:t xml:space="preserve"> ล้านบาท 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 w:rsidR="00D66B7C">
        <w:rPr>
          <w:rFonts w:ascii="Angsana New" w:hAnsi="Angsana New"/>
          <w:spacing w:val="-2"/>
          <w:sz w:val="30"/>
          <w:szCs w:val="30"/>
        </w:rPr>
        <w:t>2566</w:t>
      </w:r>
    </w:p>
    <w:p w14:paraId="5438B89A" w14:textId="77777777" w:rsidR="00684FA1" w:rsidRPr="00684FA1" w:rsidRDefault="00684FA1" w:rsidP="00684FA1">
      <w:pPr>
        <w:pStyle w:val="ListParagraph"/>
        <w:rPr>
          <w:rFonts w:ascii="Angsana New" w:hAnsi="Angsana New"/>
          <w:spacing w:val="-2"/>
          <w:sz w:val="30"/>
          <w:szCs w:val="30"/>
          <w:cs/>
        </w:rPr>
      </w:pPr>
    </w:p>
    <w:p w14:paraId="4AEF2A5B" w14:textId="33FF8DFE" w:rsidR="00684FA1" w:rsidRPr="00D83E3F" w:rsidRDefault="00684FA1" w:rsidP="00F2508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84FA1">
        <w:rPr>
          <w:rFonts w:ascii="Angsana New" w:hAnsi="Angsana New"/>
          <w:spacing w:val="-2"/>
          <w:sz w:val="30"/>
          <w:szCs w:val="30"/>
          <w:cs/>
        </w:rPr>
        <w:lastRenderedPageBreak/>
        <w:t>ในเดือน</w:t>
      </w:r>
      <w:r w:rsidR="000301F0" w:rsidRPr="000301F0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="000301F0">
        <w:rPr>
          <w:rFonts w:ascii="Angsana New" w:hAnsi="Angsana New"/>
          <w:spacing w:val="-2"/>
          <w:sz w:val="30"/>
          <w:szCs w:val="30"/>
        </w:rPr>
        <w:t>2566</w:t>
      </w:r>
      <w:r w:rsidR="000301F0" w:rsidRPr="000301F0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บริษัทย่อยทางตรงของบริษัท คือ บริษัท โรงพยาบาลวิมุต โฮลดิ้ง จำกัด ได้ลงทุนใน บริษัท พีเอเอช โฮลดิ้ง (ประเทศไทย) จำกัด เป็นจำนวนเงิน </w:t>
      </w:r>
      <w:r w:rsidR="000301F0">
        <w:rPr>
          <w:rFonts w:ascii="Angsana New" w:hAnsi="Angsana New"/>
          <w:spacing w:val="-2"/>
          <w:sz w:val="30"/>
          <w:szCs w:val="30"/>
        </w:rPr>
        <w:t>117</w:t>
      </w:r>
      <w:r w:rsidR="000301F0" w:rsidRPr="000301F0">
        <w:rPr>
          <w:rFonts w:ascii="Angsana New" w:hAnsi="Angsana New"/>
          <w:spacing w:val="-2"/>
          <w:sz w:val="30"/>
          <w:szCs w:val="30"/>
          <w:cs/>
        </w:rPr>
        <w:t xml:space="preserve"> ล้านบาท ในอัตราร้อยละ </w:t>
      </w:r>
      <w:r w:rsidR="000301F0">
        <w:rPr>
          <w:rFonts w:ascii="Angsana New" w:hAnsi="Angsana New"/>
          <w:spacing w:val="-2"/>
          <w:sz w:val="30"/>
          <w:szCs w:val="30"/>
        </w:rPr>
        <w:t>49</w:t>
      </w:r>
      <w:r w:rsidR="000301F0" w:rsidRPr="000301F0">
        <w:rPr>
          <w:rFonts w:ascii="Angsana New" w:hAnsi="Angsana New"/>
          <w:spacing w:val="-2"/>
          <w:sz w:val="30"/>
          <w:szCs w:val="30"/>
          <w:cs/>
        </w:rPr>
        <w:t xml:space="preserve"> ของทุน</w:t>
      </w:r>
      <w:r w:rsidR="000301F0">
        <w:rPr>
          <w:rFonts w:ascii="Angsana New" w:hAnsi="Angsana New"/>
          <w:spacing w:val="-2"/>
          <w:sz w:val="30"/>
          <w:szCs w:val="30"/>
        </w:rPr>
        <w:br/>
      </w:r>
      <w:r w:rsidR="000301F0" w:rsidRPr="000301F0">
        <w:rPr>
          <w:rFonts w:ascii="Angsana New" w:hAnsi="Angsana New"/>
          <w:spacing w:val="-2"/>
          <w:sz w:val="30"/>
          <w:szCs w:val="30"/>
          <w:cs/>
        </w:rPr>
        <w:t xml:space="preserve">จดทะเบียน และบริษัท พีเอเอช โฮลดิ้ง (ประเทศไทย) จำกัด ได้จดทะเบียนเพิ่มทุนจาก </w:t>
      </w:r>
      <w:r w:rsidR="000301F0">
        <w:rPr>
          <w:rFonts w:ascii="Angsana New" w:hAnsi="Angsana New"/>
          <w:spacing w:val="-2"/>
          <w:sz w:val="30"/>
          <w:szCs w:val="30"/>
        </w:rPr>
        <w:t>1</w:t>
      </w:r>
      <w:r w:rsidR="000301F0" w:rsidRPr="000301F0">
        <w:rPr>
          <w:rFonts w:ascii="Angsana New" w:hAnsi="Angsana New"/>
          <w:spacing w:val="-2"/>
          <w:sz w:val="30"/>
          <w:szCs w:val="30"/>
          <w:cs/>
        </w:rPr>
        <w:t xml:space="preserve"> ล้านบาท เป็น </w:t>
      </w:r>
      <w:r w:rsidR="000301F0">
        <w:rPr>
          <w:rFonts w:ascii="Angsana New" w:hAnsi="Angsana New"/>
          <w:spacing w:val="-2"/>
          <w:sz w:val="30"/>
          <w:szCs w:val="30"/>
        </w:rPr>
        <w:t>246</w:t>
      </w:r>
      <w:r w:rsidR="000301F0" w:rsidRPr="000301F0">
        <w:rPr>
          <w:rFonts w:ascii="Angsana New" w:hAnsi="Angsana New"/>
          <w:spacing w:val="-2"/>
          <w:sz w:val="30"/>
          <w:szCs w:val="30"/>
          <w:cs/>
        </w:rPr>
        <w:t xml:space="preserve"> ล้านบาท การดำเนินการจดทะเบียนเพิ่มทุนและการชำระค่าหุ้นเพิ่มทุนดังกล่าวได้แล้วเสร็จในเดือนสิงหาคม 2566</w:t>
      </w:r>
    </w:p>
    <w:p w14:paraId="367F6E6C" w14:textId="77777777" w:rsidR="00012757" w:rsidRDefault="00012757" w:rsidP="00012757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</w:rPr>
      </w:pPr>
    </w:p>
    <w:p w14:paraId="0270E7E8" w14:textId="4A4E3CCD" w:rsidR="00012757" w:rsidRPr="00CD3F5C" w:rsidRDefault="00012757" w:rsidP="00012757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สินทรัพย์ทางการเงิน</w:t>
      </w:r>
      <w:r>
        <w:rPr>
          <w:rFonts w:asciiTheme="majorBidi" w:hAnsiTheme="majorBidi" w:cstheme="majorBidi" w:hint="cs"/>
          <w:b/>
          <w:bCs/>
          <w:cs/>
        </w:rPr>
        <w:t>ไม่หมุนเวียนอื่น</w:t>
      </w:r>
    </w:p>
    <w:p w14:paraId="407D50B3" w14:textId="77777777" w:rsidR="00012757" w:rsidRPr="000E0139" w:rsidRDefault="00012757" w:rsidP="00012757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257"/>
        <w:gridCol w:w="237"/>
        <w:gridCol w:w="1205"/>
        <w:gridCol w:w="237"/>
        <w:gridCol w:w="1112"/>
        <w:gridCol w:w="245"/>
        <w:gridCol w:w="1196"/>
      </w:tblGrid>
      <w:tr w:rsidR="00012757" w:rsidRPr="00C6294C" w14:paraId="54120C7A" w14:textId="77777777" w:rsidTr="00903C07">
        <w:trPr>
          <w:tblHeader/>
        </w:trPr>
        <w:tc>
          <w:tcPr>
            <w:tcW w:w="2039" w:type="pct"/>
          </w:tcPr>
          <w:p w14:paraId="228DBD52" w14:textId="77777777" w:rsidR="00012757" w:rsidRPr="00C6294C" w:rsidRDefault="00012757" w:rsidP="00903C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  <w:hideMark/>
          </w:tcPr>
          <w:p w14:paraId="32A4B88C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448B0D1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pct"/>
            <w:gridSpan w:val="3"/>
          </w:tcPr>
          <w:p w14:paraId="23B43997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12757" w:rsidRPr="00C6294C" w14:paraId="25EDE726" w14:textId="77777777" w:rsidTr="00903C07">
        <w:trPr>
          <w:tblHeader/>
        </w:trPr>
        <w:tc>
          <w:tcPr>
            <w:tcW w:w="2039" w:type="pct"/>
          </w:tcPr>
          <w:p w14:paraId="53758E1E" w14:textId="77777777" w:rsidR="00012757" w:rsidRPr="00C6294C" w:rsidRDefault="00012757" w:rsidP="00903C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hideMark/>
          </w:tcPr>
          <w:p w14:paraId="5FDA0105" w14:textId="77777777" w:rsidR="00012757" w:rsidRPr="00C6294C" w:rsidRDefault="00012757" w:rsidP="00903C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4965FAC7" w14:textId="77777777" w:rsidR="00012757" w:rsidRPr="00C6294C" w:rsidRDefault="00012757" w:rsidP="00903C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hideMark/>
          </w:tcPr>
          <w:p w14:paraId="68527597" w14:textId="77777777" w:rsidR="00012757" w:rsidRPr="00C6294C" w:rsidRDefault="00012757" w:rsidP="00903C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629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3E75FEC4" w14:textId="77777777" w:rsidR="00012757" w:rsidRPr="00491519" w:rsidRDefault="00012757" w:rsidP="00903C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FBB8808" w14:textId="77777777" w:rsidR="00012757" w:rsidRPr="00491519" w:rsidRDefault="00012757" w:rsidP="00903C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685E8B26" w14:textId="77777777" w:rsidR="00012757" w:rsidRPr="00491519" w:rsidRDefault="00012757" w:rsidP="00903C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</w:tcPr>
          <w:p w14:paraId="0E0D0E65" w14:textId="77777777" w:rsidR="00012757" w:rsidRPr="00491519" w:rsidRDefault="00012757" w:rsidP="00903C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629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12757" w:rsidRPr="00C6294C" w14:paraId="367CECBA" w14:textId="77777777" w:rsidTr="00903C07">
        <w:trPr>
          <w:tblHeader/>
        </w:trPr>
        <w:tc>
          <w:tcPr>
            <w:tcW w:w="2039" w:type="pct"/>
          </w:tcPr>
          <w:p w14:paraId="32C967F5" w14:textId="77777777" w:rsidR="00012757" w:rsidRPr="00C6294C" w:rsidRDefault="00012757" w:rsidP="00903C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  <w:hideMark/>
          </w:tcPr>
          <w:p w14:paraId="73A602F5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8" w:type="pct"/>
          </w:tcPr>
          <w:p w14:paraId="42CC72DB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hideMark/>
          </w:tcPr>
          <w:p w14:paraId="385F0D28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" w:type="pct"/>
          </w:tcPr>
          <w:p w14:paraId="318889F4" w14:textId="77777777" w:rsidR="00012757" w:rsidRPr="00491519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5E2127FC" w14:textId="77777777" w:rsidR="00012757" w:rsidRPr="00491519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3907E04A" w14:textId="77777777" w:rsidR="00012757" w:rsidRPr="00491519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</w:tcPr>
          <w:p w14:paraId="7E344661" w14:textId="77777777" w:rsidR="00012757" w:rsidRPr="00491519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12757" w:rsidRPr="00C6294C" w14:paraId="6E708BF5" w14:textId="77777777" w:rsidTr="00903C07">
        <w:trPr>
          <w:tblHeader/>
        </w:trPr>
        <w:tc>
          <w:tcPr>
            <w:tcW w:w="2039" w:type="pct"/>
          </w:tcPr>
          <w:p w14:paraId="71926E37" w14:textId="77777777" w:rsidR="00012757" w:rsidRPr="00C6294C" w:rsidRDefault="00012757" w:rsidP="00903C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1" w:type="pct"/>
            <w:gridSpan w:val="7"/>
            <w:hideMark/>
          </w:tcPr>
          <w:p w14:paraId="199B1B3C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629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629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12757" w:rsidRPr="00C6294C" w14:paraId="1FDD3B06" w14:textId="77777777" w:rsidTr="00903C07">
        <w:trPr>
          <w:tblHeader/>
        </w:trPr>
        <w:tc>
          <w:tcPr>
            <w:tcW w:w="2039" w:type="pct"/>
            <w:hideMark/>
          </w:tcPr>
          <w:p w14:paraId="6EB63AED" w14:textId="77777777" w:rsidR="00012757" w:rsidRPr="00C6294C" w:rsidRDefault="00012757" w:rsidP="00903C07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</w:t>
            </w:r>
          </w:p>
        </w:tc>
        <w:tc>
          <w:tcPr>
            <w:tcW w:w="678" w:type="pct"/>
            <w:vAlign w:val="bottom"/>
          </w:tcPr>
          <w:p w14:paraId="5FFF78ED" w14:textId="77777777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  <w:tc>
          <w:tcPr>
            <w:tcW w:w="128" w:type="pct"/>
            <w:vAlign w:val="bottom"/>
          </w:tcPr>
          <w:p w14:paraId="66CF0C6A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vAlign w:val="bottom"/>
            <w:hideMark/>
          </w:tcPr>
          <w:p w14:paraId="301C2310" w14:textId="77777777" w:rsidR="00012757" w:rsidRPr="00C6294C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28" w:type="pct"/>
          </w:tcPr>
          <w:p w14:paraId="4279ED83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A99861E" w14:textId="77777777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4EBB0A55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884C1F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12757" w:rsidRPr="00C6294C" w14:paraId="10E928B2" w14:textId="77777777" w:rsidTr="00903C07">
        <w:trPr>
          <w:tblHeader/>
        </w:trPr>
        <w:tc>
          <w:tcPr>
            <w:tcW w:w="2039" w:type="pct"/>
          </w:tcPr>
          <w:p w14:paraId="052E0F1A" w14:textId="77777777" w:rsidR="00012757" w:rsidRPr="00C6294C" w:rsidRDefault="00012757" w:rsidP="00903C07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678" w:type="pct"/>
            <w:vAlign w:val="bottom"/>
          </w:tcPr>
          <w:p w14:paraId="53061B95" w14:textId="77777777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28" w:type="pct"/>
            <w:vAlign w:val="bottom"/>
          </w:tcPr>
          <w:p w14:paraId="2C5CF361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vAlign w:val="bottom"/>
          </w:tcPr>
          <w:p w14:paraId="04F19853" w14:textId="77777777" w:rsidR="00012757" w:rsidRPr="00C6294C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" w:type="pct"/>
          </w:tcPr>
          <w:p w14:paraId="436D5196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3DFD27D" w14:textId="77777777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32" w:type="pct"/>
          </w:tcPr>
          <w:p w14:paraId="4C9AEDEF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EA6D292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12757" w:rsidRPr="00C6294C" w14:paraId="4EFAFF95" w14:textId="77777777" w:rsidTr="00903C07">
        <w:trPr>
          <w:tblHeader/>
        </w:trPr>
        <w:tc>
          <w:tcPr>
            <w:tcW w:w="2039" w:type="pct"/>
            <w:hideMark/>
          </w:tcPr>
          <w:p w14:paraId="5BCAFFAA" w14:textId="77777777" w:rsidR="00012757" w:rsidRPr="00C6294C" w:rsidRDefault="00012757" w:rsidP="00903C07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78" w:type="pct"/>
            <w:vAlign w:val="bottom"/>
          </w:tcPr>
          <w:p w14:paraId="15BF1625" w14:textId="0D6931E7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A61BF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8" w:type="pct"/>
            <w:vAlign w:val="bottom"/>
          </w:tcPr>
          <w:p w14:paraId="5EC146CE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  <w:hideMark/>
          </w:tcPr>
          <w:p w14:paraId="37C643F9" w14:textId="77777777" w:rsidR="00012757" w:rsidRPr="00C6294C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28" w:type="pct"/>
            <w:vMerge w:val="restart"/>
          </w:tcPr>
          <w:p w14:paraId="4C2A79F4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4955EF5" w14:textId="77777777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Merge w:val="restart"/>
          </w:tcPr>
          <w:p w14:paraId="4168A443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6726E36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2757" w:rsidRPr="00C6294C" w14:paraId="694D01E2" w14:textId="77777777" w:rsidTr="00903C07">
        <w:trPr>
          <w:tblHeader/>
        </w:trPr>
        <w:tc>
          <w:tcPr>
            <w:tcW w:w="2039" w:type="pct"/>
            <w:hideMark/>
          </w:tcPr>
          <w:p w14:paraId="0E2BDB89" w14:textId="77777777" w:rsidR="00012757" w:rsidRPr="00C6294C" w:rsidRDefault="00012757" w:rsidP="00903C0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1D988" w14:textId="04B8021F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A61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128" w:type="pct"/>
          </w:tcPr>
          <w:p w14:paraId="4D530A2D" w14:textId="77777777" w:rsidR="00012757" w:rsidRPr="00C6294C" w:rsidRDefault="00012757" w:rsidP="00903C0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</w:tcBorders>
            <w:hideMark/>
          </w:tcPr>
          <w:p w14:paraId="05BA3D0A" w14:textId="77777777" w:rsidR="00012757" w:rsidRPr="00CD6790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D6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128" w:type="pct"/>
            <w:vMerge/>
          </w:tcPr>
          <w:p w14:paraId="54C45032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A456469" w14:textId="77777777" w:rsidR="00012757" w:rsidRPr="00A911F6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32" w:type="pct"/>
            <w:vMerge/>
          </w:tcPr>
          <w:p w14:paraId="2329C63F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4A717E9" w14:textId="77777777" w:rsidR="00012757" w:rsidRPr="00491519" w:rsidRDefault="00012757" w:rsidP="0090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66F03B" w14:textId="77777777" w:rsidR="00F2508C" w:rsidRPr="00D66B7C" w:rsidRDefault="00F2508C" w:rsidP="00F2508C">
      <w:pPr>
        <w:pStyle w:val="ListParagraph"/>
        <w:rPr>
          <w:rFonts w:ascii="Angsana New" w:hAnsi="Angsana New"/>
          <w:spacing w:val="-2"/>
          <w:sz w:val="28"/>
          <w:szCs w:val="28"/>
        </w:rPr>
      </w:pPr>
    </w:p>
    <w:p w14:paraId="30CB0032" w14:textId="77777777" w:rsidR="00012757" w:rsidRPr="00C6294C" w:rsidRDefault="00012757" w:rsidP="0001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294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1182F">
        <w:rPr>
          <w:rFonts w:asciiTheme="majorBidi" w:hAnsiTheme="majorBidi"/>
          <w:sz w:val="30"/>
          <w:szCs w:val="30"/>
          <w:cs/>
        </w:rPr>
        <w:t>ตราสารทุนที่ไม่อยู่ในความต้องการของตลาด</w:t>
      </w:r>
      <w:r w:rsidRPr="00C6294C">
        <w:rPr>
          <w:rFonts w:asciiTheme="majorBidi" w:hAnsiTheme="majorBidi" w:cstheme="majorBidi"/>
          <w:sz w:val="30"/>
          <w:szCs w:val="30"/>
          <w:cs/>
        </w:rPr>
        <w:t xml:space="preserve">  มีดังนี้</w:t>
      </w:r>
      <w:r w:rsidRPr="000E013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6D34F4F" w14:textId="77777777" w:rsidR="00012757" w:rsidRPr="00D66B7C" w:rsidRDefault="00012757" w:rsidP="00D66B7C">
      <w:pPr>
        <w:pStyle w:val="ListParagraph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9286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998"/>
        <w:gridCol w:w="236"/>
        <w:gridCol w:w="1106"/>
        <w:gridCol w:w="273"/>
        <w:gridCol w:w="1223"/>
        <w:gridCol w:w="244"/>
        <w:gridCol w:w="1432"/>
        <w:gridCol w:w="236"/>
        <w:gridCol w:w="1013"/>
      </w:tblGrid>
      <w:tr w:rsidR="00012757" w:rsidRPr="00C6294C" w14:paraId="5B5323D7" w14:textId="77777777" w:rsidTr="00D66B7C">
        <w:tc>
          <w:tcPr>
            <w:tcW w:w="2525" w:type="dxa"/>
          </w:tcPr>
          <w:p w14:paraId="23967F0A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1" w:type="dxa"/>
            <w:gridSpan w:val="9"/>
            <w:hideMark/>
          </w:tcPr>
          <w:p w14:paraId="5F94677E" w14:textId="77777777" w:rsidR="00012757" w:rsidRPr="00C6294C" w:rsidRDefault="00012757" w:rsidP="00903C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012757" w:rsidRPr="00C6294C" w14:paraId="3489EA38" w14:textId="77777777" w:rsidTr="00D66B7C">
        <w:tc>
          <w:tcPr>
            <w:tcW w:w="2525" w:type="dxa"/>
          </w:tcPr>
          <w:p w14:paraId="1F92CB7F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  <w:hideMark/>
          </w:tcPr>
          <w:p w14:paraId="5D957930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A570D2A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08A0DF39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  <w:hideMark/>
          </w:tcPr>
          <w:p w14:paraId="1EA054D1" w14:textId="77777777" w:rsidR="00012757" w:rsidRPr="00C6294C" w:rsidRDefault="00012757" w:rsidP="00903C0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07E297DE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  <w:hideMark/>
          </w:tcPr>
          <w:p w14:paraId="1AE8CD22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ขาย / ครบกำหนด</w:t>
            </w:r>
          </w:p>
        </w:tc>
        <w:tc>
          <w:tcPr>
            <w:tcW w:w="244" w:type="dxa"/>
            <w:vAlign w:val="bottom"/>
          </w:tcPr>
          <w:p w14:paraId="70124EA4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  <w:hideMark/>
          </w:tcPr>
          <w:p w14:paraId="095FD9C0" w14:textId="77777777" w:rsidR="00012757" w:rsidRPr="00C6294C" w:rsidRDefault="00012757" w:rsidP="00903C0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3D314B14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  <w:hideMark/>
          </w:tcPr>
          <w:p w14:paraId="271A1E2D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0046B02" w14:textId="77777777" w:rsidR="00012757" w:rsidRPr="00C6294C" w:rsidRDefault="00012757" w:rsidP="00903C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12757" w:rsidRPr="00C6294C" w14:paraId="5FED456C" w14:textId="77777777" w:rsidTr="00D66B7C">
        <w:tc>
          <w:tcPr>
            <w:tcW w:w="2525" w:type="dxa"/>
          </w:tcPr>
          <w:p w14:paraId="29EB2C8E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1" w:type="dxa"/>
            <w:gridSpan w:val="9"/>
            <w:hideMark/>
          </w:tcPr>
          <w:p w14:paraId="3E18FEA1" w14:textId="77777777" w:rsidR="00012757" w:rsidRPr="00C6294C" w:rsidRDefault="00012757" w:rsidP="00903C0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ล้าน</w:t>
            </w:r>
            <w:r w:rsidRPr="00C629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12757" w:rsidRPr="00A911F6" w14:paraId="7011FED3" w14:textId="77777777" w:rsidTr="00D66B7C">
        <w:tc>
          <w:tcPr>
            <w:tcW w:w="2525" w:type="dxa"/>
            <w:hideMark/>
          </w:tcPr>
          <w:p w14:paraId="2C8D1F65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hideMark/>
          </w:tcPr>
          <w:p w14:paraId="3CFA3364" w14:textId="77777777" w:rsidR="00012757" w:rsidRPr="00A911F6" w:rsidRDefault="00012757" w:rsidP="00903C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36" w:type="dxa"/>
          </w:tcPr>
          <w:p w14:paraId="65926B07" w14:textId="77777777" w:rsidR="00012757" w:rsidRPr="00A911F6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3D20D45E" w14:textId="77777777" w:rsidR="00012757" w:rsidRPr="00A911F6" w:rsidRDefault="00012757" w:rsidP="00903C07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2,229</w:t>
            </w:r>
          </w:p>
        </w:tc>
        <w:tc>
          <w:tcPr>
            <w:tcW w:w="273" w:type="dxa"/>
          </w:tcPr>
          <w:p w14:paraId="2F7FF869" w14:textId="77777777" w:rsidR="00012757" w:rsidRPr="00A911F6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3" w:type="dxa"/>
          </w:tcPr>
          <w:p w14:paraId="5B699AF3" w14:textId="77777777" w:rsidR="00012757" w:rsidRPr="00A911F6" w:rsidRDefault="00012757" w:rsidP="00903C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244" w:type="dxa"/>
          </w:tcPr>
          <w:p w14:paraId="7D6A4F10" w14:textId="77777777" w:rsidR="00012757" w:rsidRPr="00A911F6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72682381" w14:textId="77777777" w:rsidR="00012757" w:rsidRPr="00A911F6" w:rsidRDefault="00012757" w:rsidP="00903C07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2026EE19" w14:textId="77777777" w:rsidR="00012757" w:rsidRPr="00A911F6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1088EDA8" w14:textId="77777777" w:rsidR="00012757" w:rsidRPr="00A911F6" w:rsidRDefault="00012757" w:rsidP="00903C07">
            <w:pPr>
              <w:tabs>
                <w:tab w:val="clear" w:pos="680"/>
                <w:tab w:val="left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</w:tr>
      <w:tr w:rsidR="00012757" w:rsidRPr="00C6294C" w14:paraId="3F9EDE90" w14:textId="77777777" w:rsidTr="00D66B7C">
        <w:tc>
          <w:tcPr>
            <w:tcW w:w="2525" w:type="dxa"/>
          </w:tcPr>
          <w:p w14:paraId="7D69D8B6" w14:textId="77777777" w:rsidR="00012757" w:rsidRDefault="00012757" w:rsidP="00903C07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4F49CF">
              <w:rPr>
                <w:rFonts w:asciiTheme="majorBidi" w:hAnsiTheme="majorBidi"/>
                <w:sz w:val="30"/>
                <w:szCs w:val="30"/>
                <w:cs/>
              </w:rPr>
              <w:t>ตราสารทุนที่ไม่อยู่</w:t>
            </w:r>
          </w:p>
          <w:p w14:paraId="60ABCC41" w14:textId="77777777" w:rsidR="00012757" w:rsidRPr="00E1182F" w:rsidRDefault="00012757" w:rsidP="00903C0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F49CF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39C7C97B" w14:textId="77777777" w:rsidR="00012757" w:rsidRDefault="00012757" w:rsidP="00903C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8954CA" w14:textId="77777777" w:rsidR="00012757" w:rsidRPr="00E1182F" w:rsidRDefault="00012757" w:rsidP="00903C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118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36" w:type="dxa"/>
          </w:tcPr>
          <w:p w14:paraId="6F86B2CE" w14:textId="77777777" w:rsidR="00012757" w:rsidRPr="00C6294C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1D86787B" w14:textId="77777777" w:rsidR="00012757" w:rsidRPr="00A911F6" w:rsidRDefault="00012757" w:rsidP="00903C07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C8D309" w14:textId="50C367CD" w:rsidR="00012757" w:rsidRPr="00A911F6" w:rsidRDefault="00694106" w:rsidP="00903C07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3,312</w:t>
            </w:r>
          </w:p>
        </w:tc>
        <w:tc>
          <w:tcPr>
            <w:tcW w:w="273" w:type="dxa"/>
          </w:tcPr>
          <w:p w14:paraId="1554DDA2" w14:textId="77777777" w:rsidR="00012757" w:rsidRPr="00A911F6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3" w:type="dxa"/>
          </w:tcPr>
          <w:p w14:paraId="73C74FC3" w14:textId="77777777" w:rsidR="00012757" w:rsidRPr="00A911F6" w:rsidRDefault="00012757" w:rsidP="00C90D8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BE9B8" w14:textId="1D7AD810" w:rsidR="00012757" w:rsidRPr="00A911F6" w:rsidRDefault="00694106" w:rsidP="00C90D8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  <w:tc>
          <w:tcPr>
            <w:tcW w:w="244" w:type="dxa"/>
          </w:tcPr>
          <w:p w14:paraId="3B5217AD" w14:textId="77777777" w:rsidR="00012757" w:rsidRPr="00A911F6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57632DE6" w14:textId="77777777" w:rsidR="00012757" w:rsidRPr="00A911F6" w:rsidRDefault="00012757" w:rsidP="00903C07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E4B988" w14:textId="27688B02" w:rsidR="00012757" w:rsidRPr="00A911F6" w:rsidRDefault="00A61BF0" w:rsidP="00903C07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6" w:type="dxa"/>
          </w:tcPr>
          <w:p w14:paraId="6BAE5C3D" w14:textId="77777777" w:rsidR="00012757" w:rsidRPr="00A911F6" w:rsidRDefault="00012757" w:rsidP="00903C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1B157517" w14:textId="77777777" w:rsidR="00012757" w:rsidRPr="00A911F6" w:rsidRDefault="00012757" w:rsidP="00903C07">
            <w:pPr>
              <w:tabs>
                <w:tab w:val="clear" w:pos="680"/>
                <w:tab w:val="left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9C09C" w14:textId="680E697F" w:rsidR="00012757" w:rsidRPr="00A911F6" w:rsidRDefault="00012757" w:rsidP="00903C07">
            <w:pPr>
              <w:tabs>
                <w:tab w:val="clear" w:pos="680"/>
                <w:tab w:val="left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A61BF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</w:tbl>
    <w:p w14:paraId="6D41531B" w14:textId="53F39326" w:rsidR="00F2508C" w:rsidRDefault="00F2508C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F2508C" w:rsidSect="00005ABB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CCB5BE7" w14:textId="35ECB1D6" w:rsidR="009C5C2C" w:rsidRDefault="009C423D" w:rsidP="00CC326D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546F361C" w14:textId="26AB6BC8" w:rsidR="00CD3F5C" w:rsidRDefault="00CD3F5C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562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  <w:gridCol w:w="1944"/>
      </w:tblGrid>
      <w:tr w:rsidR="00914F56" w:rsidRPr="0050328D" w14:paraId="336522C1" w14:textId="77777777" w:rsidTr="00C1652D">
        <w:trPr>
          <w:gridAfter w:val="1"/>
          <w:wAfter w:w="1944" w:type="dxa"/>
          <w:trHeight w:val="409"/>
          <w:tblHeader/>
        </w:trPr>
        <w:tc>
          <w:tcPr>
            <w:tcW w:w="1512" w:type="dxa"/>
            <w:vAlign w:val="center"/>
          </w:tcPr>
          <w:p w14:paraId="1D6914EF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354E6B9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4B242624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4D8123D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0407BDD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DC8EA0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0C585297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56" w:rsidRPr="0050328D" w14:paraId="3B34EE10" w14:textId="77777777" w:rsidTr="00C1652D">
        <w:trPr>
          <w:gridAfter w:val="1"/>
          <w:wAfter w:w="1944" w:type="dxa"/>
          <w:trHeight w:val="409"/>
          <w:tblHeader/>
        </w:trPr>
        <w:tc>
          <w:tcPr>
            <w:tcW w:w="1512" w:type="dxa"/>
            <w:vAlign w:val="center"/>
          </w:tcPr>
          <w:p w14:paraId="49F30CEC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C43862A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157EB73A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947E7DD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1696E12E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54957A9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59B4BFD7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063085F5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E8FBC3B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7681" w:rsidRPr="0050328D" w14:paraId="5DC623E3" w14:textId="77777777" w:rsidTr="00C1652D">
        <w:trPr>
          <w:gridAfter w:val="1"/>
          <w:wAfter w:w="1944" w:type="dxa"/>
          <w:trHeight w:val="395"/>
          <w:tblHeader/>
        </w:trPr>
        <w:tc>
          <w:tcPr>
            <w:tcW w:w="1512" w:type="dxa"/>
            <w:vAlign w:val="center"/>
          </w:tcPr>
          <w:p w14:paraId="789DB25A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54D01F07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4F4344F4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62B936AE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76739C95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C4AE522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70451D7E" w14:textId="75CDB858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5032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  <w:r w:rsidRPr="0050328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6896A4E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00BFEBCF" w14:textId="5DE3925C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5032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  <w:r w:rsidRPr="0050328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2C7681" w:rsidRPr="0050328D" w14:paraId="1A4B3ADD" w14:textId="77777777" w:rsidTr="00C1652D">
        <w:trPr>
          <w:gridAfter w:val="1"/>
          <w:wAfter w:w="1944" w:type="dxa"/>
          <w:trHeight w:val="395"/>
          <w:tblHeader/>
        </w:trPr>
        <w:tc>
          <w:tcPr>
            <w:tcW w:w="1512" w:type="dxa"/>
            <w:vAlign w:val="center"/>
          </w:tcPr>
          <w:p w14:paraId="155BA472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77C05458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2870B73F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0732A85C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D7174F0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449FF8C6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481798C0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4C4BC8E7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126726E1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7681" w:rsidRPr="0050328D" w14:paraId="33B28EB9" w14:textId="77777777" w:rsidTr="00C1652D">
        <w:trPr>
          <w:gridAfter w:val="1"/>
          <w:wAfter w:w="1944" w:type="dxa"/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1469FAC" w14:textId="14DB2A4C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D68724E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5AF61EF5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F0E8A53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BDD6C84" w14:textId="77777777" w:rsidR="002C7681" w:rsidRPr="0050328D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5898E00A" w14:textId="77777777" w:rsidR="002C7681" w:rsidRPr="00346E4C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7BD7C289" w14:textId="77777777" w:rsidR="002C7681" w:rsidRPr="00346E4C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4EF8FC" w14:textId="77777777" w:rsidR="002C7681" w:rsidRPr="00346E4C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569"/>
              </w:tabs>
              <w:spacing w:line="240" w:lineRule="auto"/>
              <w:ind w:right="-288" w:firstLine="5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1652D" w:rsidRPr="0050328D" w14:paraId="64AD6F58" w14:textId="77777777" w:rsidTr="00C1652D">
        <w:trPr>
          <w:gridAfter w:val="1"/>
          <w:wAfter w:w="1944" w:type="dxa"/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641A2B5E" w14:textId="6725C3FB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5AFE9F05" w14:textId="44A7DC95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52775E7" w14:textId="08E36318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5E31F20" w14:textId="273B63A6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52DBA01" w14:textId="10C85F48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645BF15" w14:textId="08E4D5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6CC0793E" w14:textId="3F761D1D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2EF84007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4BD13CE" w14:textId="3147C198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C1652D" w:rsidRPr="0050328D" w14:paraId="3B6525B6" w14:textId="28DAB8D1" w:rsidTr="00C1652D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C9574EF" w14:textId="798B5CEB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CB3D93B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5AA16F32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E33A4EE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E4B4183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481D0C97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1D78DA12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0529684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 w:firstLine="5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69F0E02C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1652D" w:rsidRPr="0050328D" w14:paraId="4CAB8BF8" w14:textId="77777777" w:rsidTr="00C1652D">
        <w:trPr>
          <w:gridAfter w:val="1"/>
          <w:wAfter w:w="1944" w:type="dxa"/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32649634" w14:textId="07F5E762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57E30F9F" w14:textId="5680C93C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CDB3296" w14:textId="19532E49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40306694" w14:textId="403FFC52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1BDC1D8D" w14:textId="1684AC2B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6665F45" w14:textId="714ADA86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0061CAFD" w14:textId="58D4E54E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2B4F51F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332C7C5B" w14:textId="7A6DBBB2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C1652D" w:rsidRPr="0050328D" w14:paraId="423B6742" w14:textId="5EC69E1D" w:rsidTr="00C1652D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C258BEC" w14:textId="3A60EF2E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775CCF9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7D45708D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6BFBDA6A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37F704D3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A80F749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 w:firstLine="6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609B5CD2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344D20F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 w:firstLine="7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4ACA185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1652D" w:rsidRPr="0050328D" w14:paraId="6C229AD2" w14:textId="77777777" w:rsidTr="00C1652D">
        <w:trPr>
          <w:gridAfter w:val="1"/>
          <w:wAfter w:w="1944" w:type="dxa"/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7BF538B2" w14:textId="1B801545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098D102F" w14:textId="26AF28D2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03B296F2" w14:textId="148F9CBD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75557A68" w14:textId="1D0DA29F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B45E655" w14:textId="1E775E24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3A24323" w14:textId="1232E608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2F68416" w14:textId="6DBD1CC4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63608E6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2002F47" w14:textId="0B0586EA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C1652D" w:rsidRPr="0050328D" w14:paraId="197427E3" w14:textId="77777777" w:rsidTr="00C1652D">
        <w:trPr>
          <w:gridAfter w:val="1"/>
          <w:wAfter w:w="1944" w:type="dxa"/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69A56F0" w14:textId="3AD2FF1F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8" w:type="dxa"/>
            <w:shd w:val="clear" w:color="000000" w:fill="FFFFFF"/>
          </w:tcPr>
          <w:p w14:paraId="6A05F759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01EEFA16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47FCCEEC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89AFEAA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D28A2CF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AFAE459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-288" w:firstLine="6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2616FBA2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AC02C66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ind w:right="-590" w:firstLine="7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52D" w:rsidRPr="0050328D" w14:paraId="66253CBF" w14:textId="77777777" w:rsidTr="00C1652D">
        <w:trPr>
          <w:gridAfter w:val="1"/>
          <w:wAfter w:w="1944" w:type="dxa"/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82AF959" w14:textId="7B1E77E6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43AC828E" w14:textId="4FA7B96D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4C195668" w14:textId="3EDD0082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3149EF0" w14:textId="2E8F7304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92217C8" w14:textId="45A0EDFB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BF72F26" w14:textId="78021A68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14D886F8" w14:textId="6E156E49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51BE9A7B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83937FA" w14:textId="4734D7F6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C1652D" w:rsidRPr="0050328D" w14:paraId="63CA7CF4" w14:textId="77777777" w:rsidTr="00C1652D">
        <w:trPr>
          <w:gridAfter w:val="1"/>
          <w:wAfter w:w="1944" w:type="dxa"/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3D985DCD" w14:textId="2D242F2D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19536953" w14:textId="66B309C3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FFC658D" w14:textId="78299DB0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0D0A83F" w14:textId="64313A5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FD31A14" w14:textId="022A6A5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09C5D04" w14:textId="6385FE8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49A92909" w14:textId="514DD281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79981C27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B7CF4DC" w14:textId="31918C69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C1652D" w:rsidRPr="0050328D" w14:paraId="09C0C026" w14:textId="77777777" w:rsidTr="00C1652D">
        <w:trPr>
          <w:gridAfter w:val="1"/>
          <w:wAfter w:w="1944" w:type="dxa"/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6A287F18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2EA0AF7C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78F3DF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C30AB51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229458D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45E0745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6499BC3" w14:textId="554A792E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8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10E95C70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38BEAEF" w14:textId="2517B6D9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C1652D" w:rsidRPr="0050328D" w14:paraId="66F26D6E" w14:textId="77777777" w:rsidTr="00C1652D">
        <w:trPr>
          <w:gridAfter w:val="1"/>
          <w:wAfter w:w="1944" w:type="dxa"/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429825CE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61EF2BEC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F74DFA4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1B4676D" w14:textId="30E2D105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897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(6.00)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70F09A0F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9532D01" w14:textId="0879737A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09"/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>(6,000)</w:t>
            </w:r>
          </w:p>
        </w:tc>
      </w:tr>
      <w:tr w:rsidR="00C1652D" w:rsidRPr="0050328D" w14:paraId="2B71621F" w14:textId="77777777" w:rsidTr="00C1652D">
        <w:trPr>
          <w:gridAfter w:val="1"/>
          <w:wAfter w:w="1944" w:type="dxa"/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7D5D0EA4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7607A92E" w14:textId="77777777" w:rsidR="00C1652D" w:rsidRPr="0050328D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EF23071" w14:textId="5B253574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C3913BA" w14:textId="77777777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4B694A5" w14:textId="3D809D16" w:rsidR="00C1652D" w:rsidRPr="00A911F6" w:rsidRDefault="00C1652D" w:rsidP="00C1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</w:tr>
    </w:tbl>
    <w:p w14:paraId="3393C71D" w14:textId="77777777" w:rsidR="009C5C2C" w:rsidRPr="00CD3F5C" w:rsidRDefault="009C5C2C" w:rsidP="009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9C5C2C" w:rsidRPr="00CD3F5C" w:rsidSect="003A71BE">
          <w:headerReference w:type="default" r:id="rId12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57FE7ABB" w14:textId="7A140C3D" w:rsidR="00CD3F5C" w:rsidRDefault="00CD3F5C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lastRenderedPageBreak/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6E267139" w14:textId="77777777" w:rsidR="00CD3F5C" w:rsidRPr="00CD3F5C" w:rsidRDefault="00CD3F5C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5450"/>
        <w:gridCol w:w="1975"/>
        <w:gridCol w:w="341"/>
        <w:gridCol w:w="1493"/>
      </w:tblGrid>
      <w:tr w:rsidR="00CD3F5C" w:rsidRPr="00CD3F5C" w14:paraId="0B37031A" w14:textId="77777777" w:rsidTr="00C1652D">
        <w:trPr>
          <w:trHeight w:val="437"/>
        </w:trPr>
        <w:tc>
          <w:tcPr>
            <w:tcW w:w="5450" w:type="dxa"/>
            <w:shd w:val="clear" w:color="auto" w:fill="auto"/>
          </w:tcPr>
          <w:p w14:paraId="28AA5022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5" w:type="dxa"/>
            <w:shd w:val="clear" w:color="auto" w:fill="auto"/>
          </w:tcPr>
          <w:p w14:paraId="28D0DF93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41" w:type="dxa"/>
            <w:shd w:val="clear" w:color="auto" w:fill="auto"/>
          </w:tcPr>
          <w:p w14:paraId="701DDF38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shd w:val="clear" w:color="auto" w:fill="auto"/>
          </w:tcPr>
          <w:p w14:paraId="450958DC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12A2D0F5" w14:textId="54E8F72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D3F5C" w:rsidRPr="00CD3F5C" w14:paraId="34993F52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587EA37B" w14:textId="2A152BD3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F3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76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F36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8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297E1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เครื่องมือที่ใช้ในการป้องกันความเสี่ยง</w:t>
            </w:r>
          </w:p>
        </w:tc>
      </w:tr>
      <w:tr w:rsidR="00CD3F5C" w:rsidRPr="00CD3F5C" w14:paraId="5FEEC018" w14:textId="77777777" w:rsidTr="00CD3F5C">
        <w:trPr>
          <w:trHeight w:val="400"/>
        </w:trPr>
        <w:tc>
          <w:tcPr>
            <w:tcW w:w="5450" w:type="dxa"/>
            <w:shd w:val="clear" w:color="auto" w:fill="auto"/>
          </w:tcPr>
          <w:p w14:paraId="761F098C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9" w:type="dxa"/>
            <w:gridSpan w:val="3"/>
            <w:shd w:val="clear" w:color="auto" w:fill="auto"/>
          </w:tcPr>
          <w:p w14:paraId="1FBE3B1E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652D" w:rsidRPr="00CD3F5C" w14:paraId="6ED10298" w14:textId="77777777" w:rsidTr="00C1652D">
        <w:trPr>
          <w:trHeight w:val="437"/>
        </w:trPr>
        <w:tc>
          <w:tcPr>
            <w:tcW w:w="5450" w:type="dxa"/>
            <w:shd w:val="clear" w:color="auto" w:fill="auto"/>
          </w:tcPr>
          <w:p w14:paraId="654C3C85" w14:textId="12C3E390" w:rsidR="00C1652D" w:rsidRPr="00CD3F5C" w:rsidRDefault="00C1652D" w:rsidP="00C1652D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หนี้สินอนุพันธ์สัญญาแลกเปลี่ยนอัตราดอกเบี้ยของหุ้นกู้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  </w:t>
            </w:r>
          </w:p>
        </w:tc>
        <w:tc>
          <w:tcPr>
            <w:tcW w:w="1975" w:type="dxa"/>
            <w:shd w:val="clear" w:color="auto" w:fill="auto"/>
          </w:tcPr>
          <w:p w14:paraId="38BAB86C" w14:textId="475FAA0E" w:rsidR="00C1652D" w:rsidRPr="00A911F6" w:rsidRDefault="00C1652D" w:rsidP="00C1652D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ED1510" w:rsidRPr="00A911F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41" w:type="dxa"/>
            <w:shd w:val="clear" w:color="auto" w:fill="auto"/>
          </w:tcPr>
          <w:p w14:paraId="6E41D59B" w14:textId="77777777" w:rsidR="00C1652D" w:rsidRPr="00A911F6" w:rsidRDefault="00C1652D" w:rsidP="00C1652D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3" w:type="dxa"/>
            <w:shd w:val="clear" w:color="auto" w:fill="auto"/>
          </w:tcPr>
          <w:p w14:paraId="6EAC9B5C" w14:textId="7E3FE8E1" w:rsidR="00C1652D" w:rsidRPr="00A911F6" w:rsidRDefault="00C1652D" w:rsidP="00C1652D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911F6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ED1510" w:rsidRPr="00A911F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001E38EC" w14:textId="77777777" w:rsidR="00382EB4" w:rsidRPr="00CD3F5C" w:rsidRDefault="00382EB4" w:rsidP="001F0734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</w:p>
    <w:p w14:paraId="731AB475" w14:textId="7538099B" w:rsidR="00AA3308" w:rsidRPr="00CD3F5C" w:rsidRDefault="00AA3308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  <w:r w:rsidR="00370832" w:rsidRPr="00CD3F5C">
        <w:rPr>
          <w:rFonts w:asciiTheme="majorBidi" w:hAnsiTheme="majorBidi" w:cstheme="majorBidi"/>
          <w:b/>
          <w:bCs/>
          <w:cs/>
        </w:rPr>
        <w:t xml:space="preserve"> </w:t>
      </w:r>
    </w:p>
    <w:p w14:paraId="6289D34E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7C3944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71101767"/>
      <w:r w:rsidRPr="00CD3F5C"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</w:p>
    <w:p w14:paraId="24ADCF0E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D0E66" w14:textId="5C392B6C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บ้านพฤกษา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</w:p>
    <w:p w14:paraId="334E2F61" w14:textId="45126585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491519" w:rsidRPr="00491519">
        <w:rPr>
          <w:rFonts w:asciiTheme="majorBidi" w:hAnsiTheme="majorBidi" w:cstheme="majorBidi"/>
          <w:sz w:val="30"/>
          <w:szCs w:val="30"/>
        </w:rPr>
        <w:t>3</w:t>
      </w:r>
    </w:p>
    <w:p w14:paraId="597C6B49" w14:textId="374DD844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491519" w:rsidRPr="00491519">
        <w:rPr>
          <w:rFonts w:asciiTheme="majorBidi" w:hAnsiTheme="majorBidi" w:cstheme="majorBidi"/>
          <w:sz w:val="30"/>
          <w:szCs w:val="30"/>
        </w:rPr>
        <w:t>4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491519" w:rsidRPr="00491519">
        <w:rPr>
          <w:rFonts w:asciiTheme="majorBidi" w:hAnsiTheme="majorBidi" w:cstheme="majorBidi"/>
          <w:sz w:val="30"/>
          <w:szCs w:val="30"/>
        </w:rPr>
        <w:t>5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491519" w:rsidRPr="00491519">
        <w:rPr>
          <w:rFonts w:asciiTheme="majorBidi" w:hAnsiTheme="majorBidi" w:cstheme="majorBidi"/>
          <w:sz w:val="30"/>
          <w:szCs w:val="30"/>
        </w:rPr>
        <w:t>6</w:t>
      </w:r>
    </w:p>
    <w:p w14:paraId="152CC190" w14:textId="1036F677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4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710A7652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396A0CCB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4799BE4" w14:textId="77777777" w:rsidR="00AA3308" w:rsidRPr="00CD3F5C" w:rsidRDefault="00AA3308" w:rsidP="00871FB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AA3308" w:rsidRPr="00CD3F5C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2C7681" w:rsidRPr="00AE65B7" w14:paraId="7DB2DBFB" w14:textId="77777777" w:rsidTr="00272D6B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2AE065EC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2C7681" w:rsidRPr="00AE65B7" w14:paraId="53CC96A3" w14:textId="77777777" w:rsidTr="00272D6B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51AE36CD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สำหรับงวดเก้าเดือน</w:t>
            </w:r>
          </w:p>
        </w:tc>
        <w:tc>
          <w:tcPr>
            <w:tcW w:w="1535" w:type="dxa"/>
            <w:gridSpan w:val="3"/>
          </w:tcPr>
          <w:p w14:paraId="237931D0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7B78BC25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1D6D17F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FF14C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0F48A344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AC1315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5135A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4A42DF4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839D58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7F92F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335F4D1A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A1DADCB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12C4D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2D3A80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A00A4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D6759A3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E695B0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14:paraId="490941C0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32C412A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C7681" w:rsidRPr="00AE65B7" w14:paraId="64AF0B85" w14:textId="77777777" w:rsidTr="00272D6B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6ABBD5C3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 xml:space="preserve">สิ้นสุดวันที่ </w:t>
            </w:r>
            <w:r w:rsidRPr="00DF582C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5" w:type="dxa"/>
          </w:tcPr>
          <w:p w14:paraId="430495EC" w14:textId="3274494D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1F850C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E3FDE86" w14:textId="7C76ED10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3489AAB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3623963" w14:textId="3E20FF2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40455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B0D1D4" w14:textId="1DB3D0C9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6E86D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B378AE5" w14:textId="22CA59C4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CD8543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23F12A" w14:textId="58143D51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E7A5D0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D0CFF6" w14:textId="1B0E3BA4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7016F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A8EDCD5" w14:textId="45BC5ECD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5BACB9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A21557E" w14:textId="2A135541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BD9A35B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5CB911" w14:textId="0161E8BB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4A74E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E0324FD" w14:textId="403CCF25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9AEECF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6C52DFA" w14:textId="702AE146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581816D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744EEF83" w14:textId="776A40B5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44" w:type="dxa"/>
          </w:tcPr>
          <w:p w14:paraId="1347684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</w:tcPr>
          <w:p w14:paraId="35785704" w14:textId="62A33962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</w:tr>
      <w:tr w:rsidR="002C7681" w:rsidRPr="00AE65B7" w14:paraId="628C8390" w14:textId="77777777" w:rsidTr="00272D6B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2A59C9B4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335" w:type="dxa"/>
            <w:gridSpan w:val="27"/>
          </w:tcPr>
          <w:p w14:paraId="519BD6CE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AE65B7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2C7681" w:rsidRPr="00AE65B7" w14:paraId="03320522" w14:textId="77777777" w:rsidTr="00272D6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A0064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6D1D98E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37F97DB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70F1806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BD7D312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21C949DC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2233B30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CA2781A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E66B3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5ABFACB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1C1011B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4544DF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13FB872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6493E4C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8BC675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0ED4F4D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AC157C3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650992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D10215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EDB0A73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42CB87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2AC98A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268EABA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E01B3EA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26020C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CD5529F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7ECF74AD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77BC05A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7681" w:rsidRPr="00AE65B7" w14:paraId="577C8382" w14:textId="77777777" w:rsidTr="00272D6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0FB89A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C63CC" w14:textId="4E0DD0BF" w:rsidR="002C7681" w:rsidRPr="00ED6374" w:rsidRDefault="005B10A8" w:rsidP="005B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6,436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D665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B3021" w14:textId="66989D11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41D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3FB57" w14:textId="214F847E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4,400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E219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B170A" w14:textId="766408E5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FA02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05AAC" w14:textId="52014636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6,019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37C9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F42F5" w14:textId="288CD868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8A15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1AB6B" w14:textId="3D6E8E0D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9FF9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FF86A" w14:textId="23041153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9ADD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EAE7B" w14:textId="37BBBDE5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18,180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85FF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5E11E" w14:textId="1AA57AE5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A0EB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2917D" w14:textId="5754B912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4458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CE8BC" w14:textId="7CF81E1E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9406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B295E0D" w14:textId="3100B04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18,180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D0A0B7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7565A51F" w14:textId="3CBF14D3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</w:p>
        </w:tc>
      </w:tr>
      <w:tr w:rsidR="002C7681" w:rsidRPr="00AE65B7" w14:paraId="6F59196C" w14:textId="77777777" w:rsidTr="00272D6B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ECDE5C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</w:t>
            </w:r>
            <w:r w:rsidRPr="00AE65B7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4A4B7" w14:textId="030E0B41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FB46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8CEE6" w14:textId="172F2AFD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6349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C089A" w14:textId="029A8D4D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2D8E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90C42" w14:textId="46BC3556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82C1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7330990A" w14:textId="15EF67A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A6C0C7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0E2635FA" w14:textId="273CEDB8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AF1730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4BD626F6" w14:textId="554C550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1A1825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5C12D8D7" w14:textId="5DB27116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A158CA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155EF" w14:textId="3870C678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A69F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F44A0" w14:textId="11F179E2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8948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7CABF" w14:textId="5399E0B4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A064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0E788" w14:textId="384407E1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F164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786CC1B" w14:textId="3928F3D6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950FCB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32FB5783" w14:textId="42F93563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</w:p>
        </w:tc>
      </w:tr>
      <w:tr w:rsidR="002C7681" w:rsidRPr="00AE65B7" w14:paraId="719783E7" w14:textId="77777777" w:rsidTr="00272D6B">
        <w:tc>
          <w:tcPr>
            <w:tcW w:w="2340" w:type="dxa"/>
            <w:tcBorders>
              <w:left w:val="nil"/>
              <w:right w:val="nil"/>
            </w:tcBorders>
          </w:tcPr>
          <w:p w14:paraId="4831467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E65B7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8EB05" w14:textId="4CD2644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CE39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45B0C" w14:textId="5C5AE4B0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5958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54DE8" w14:textId="7E2B66EF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A812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A17D5" w14:textId="4DAEB9AE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0E53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79BCC" w14:textId="575AA6FC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70BFE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E856A" w14:textId="14238DF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1D1097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467BA" w14:textId="5566F3B6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5EC3A9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07B9C" w14:textId="77BBB140" w:rsidR="002C7681" w:rsidRPr="00ED6374" w:rsidRDefault="002C7681" w:rsidP="0039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BE2F7D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A1F90" w14:textId="63AAEB0E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99CD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2F9E2" w14:textId="0A9D1521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9572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04291" w14:textId="1AF3E61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634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B9A40" w14:textId="04534980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93B9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05F2E" w14:textId="4830E0C5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B4058A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4E810" w14:textId="2A0342E9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</w:p>
        </w:tc>
      </w:tr>
      <w:tr w:rsidR="002C7681" w:rsidRPr="00AE65B7" w14:paraId="26CC107A" w14:textId="77777777" w:rsidTr="00272D6B">
        <w:tc>
          <w:tcPr>
            <w:tcW w:w="2340" w:type="dxa"/>
            <w:tcBorders>
              <w:left w:val="nil"/>
              <w:right w:val="nil"/>
            </w:tcBorders>
          </w:tcPr>
          <w:p w14:paraId="5CAC29CE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CCAB76" w14:textId="52878154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6,443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AAFB9" w14:textId="77777777" w:rsidR="002C7681" w:rsidRPr="00ED6374" w:rsidRDefault="002C7681" w:rsidP="002C7681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942E96" w14:textId="04D659DD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C1D5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F4FC6" w14:textId="35932616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4,404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45AB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48D4A7" w14:textId="43085FB0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2F10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B52B4D" w14:textId="6C5B5CF8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6,219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B04B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FF9401" w14:textId="235EA43E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DDA97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BA9EBC" w14:textId="009FC7A9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06852B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3AD83B" w14:textId="6BC2F62F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6126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7D7B8C" w14:textId="4B0B0A88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18,607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97A2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D12C1F" w14:textId="06B1225B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6934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DDC58" w14:textId="5CD7D3CD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1,003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B00F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01249A" w14:textId="0CA11D89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6011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56EDB" w14:textId="5301990A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19,610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13A9FA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C7AB4" w14:textId="325689B0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794</w:t>
            </w:r>
          </w:p>
        </w:tc>
      </w:tr>
      <w:tr w:rsidR="002C7681" w:rsidRPr="00AE65B7" w14:paraId="5E53EEED" w14:textId="77777777" w:rsidTr="00272D6B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7DA0DDED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ขาดทุน) ตาม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  <w:t xml:space="preserve">   ส่วนงาน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6EC37D" w14:textId="1E824641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459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067A8" w14:textId="3D317D5B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55BB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B6FF8" w14:textId="7510EA03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285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6EF0F0" w14:textId="7BF1EBD3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E108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6D4071" w14:textId="4570C0D4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1,019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E25B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A92B5" w14:textId="37546DD6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B1BC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56261E" w14:textId="47675059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(86)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131E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E43F11" w14:textId="7E90731C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192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421F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A85381" w14:textId="10BCAFE9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1,902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853F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A8F0A" w14:textId="428FFED6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E37B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C5373" w14:textId="01E244C7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(105)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592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7B79CB" w14:textId="664C059D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634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793817" w14:textId="603904F7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1,797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769A50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EC8269" w14:textId="6B41A69A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014</w:t>
            </w:r>
          </w:p>
        </w:tc>
      </w:tr>
      <w:tr w:rsidR="002C7681" w:rsidRPr="00AE65B7" w14:paraId="1C8F8B7A" w14:textId="77777777" w:rsidTr="00272D6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01F2CE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CBA9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8F4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F2D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281A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517A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FA5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7EC6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5631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664B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46C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3D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518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52CBB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EA72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A3FD51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FB81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61C2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3D1A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F9FE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65AC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45EE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A888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3B7F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58FB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B74B8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8D9510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69BB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7681" w:rsidRPr="00AE65B7" w14:paraId="25779357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9E6874F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1C02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6A6C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9537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321D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7193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01FF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7024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2006F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7CDA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A5C8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CC2D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ABDF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6981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6027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8C9E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B073BE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1C66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674AA1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E244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5FA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AA1E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0FE6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C315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EEAB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93E78B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CA909D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6BEAB03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7681" w:rsidRPr="00AE65B7" w14:paraId="6FE03991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75C243A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ณ วันที่ 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6CB0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8362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1F86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3E59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B4E4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61E9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0F80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8D91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6DC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908A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E436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C20C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351A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F82A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503F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576ABE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E3A4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AFD9EF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82AE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3544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44E7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38AB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E6E7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1BF1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97D0E8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DA23E5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543E2A0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7681" w:rsidRPr="00AE65B7" w14:paraId="5A37A805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80D71C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1B92E" w14:textId="3453FB3D" w:rsidR="002C7681" w:rsidRPr="00ED6374" w:rsidRDefault="00951B5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14,658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9D8C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F0811" w14:textId="4774B5DA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16,570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5349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E04CF7" w14:textId="3A320AA7" w:rsidR="002C7681" w:rsidRPr="00ED6374" w:rsidRDefault="00951B5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11,812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891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98AD16" w14:textId="033B38BD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12,486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5299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8A595B" w14:textId="25C90E79" w:rsidR="002C7681" w:rsidRPr="00ED6374" w:rsidRDefault="00951B5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18,048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2D26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9F5552" w14:textId="68B2BE18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22,335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990DB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F3684" w14:textId="13C20B9C" w:rsidR="002C7681" w:rsidRPr="00ED6374" w:rsidRDefault="00951B5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6,3</w:t>
            </w:r>
            <w:r w:rsidR="0063502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B190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D0349" w14:textId="7E915B0A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6,027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C3A8C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2F19BC" w14:textId="4FD90F6F" w:rsidR="002C7681" w:rsidRPr="00ED6374" w:rsidRDefault="00951B5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50,8</w:t>
            </w:r>
            <w:r w:rsidR="0063502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FB1EA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D3F94F" w14:textId="2AA6AD57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57,418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234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26B4AF" w14:textId="30248E99" w:rsidR="002C7681" w:rsidRPr="00ED6374" w:rsidRDefault="00951B5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12,83</w:t>
            </w:r>
            <w:r w:rsidR="00043B7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E7F8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9E6136" w14:textId="02ACDFE6" w:rsidR="002C7681" w:rsidRPr="00ED6374" w:rsidRDefault="00811E49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9,580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3D7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5F651" w14:textId="7AF9B49D" w:rsidR="002C7681" w:rsidRPr="00ED6374" w:rsidRDefault="00951B5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63,</w:t>
            </w:r>
            <w:r w:rsidR="0063502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9B721D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B3471" w14:textId="4FFC4484" w:rsidR="002C7681" w:rsidRPr="00ED6374" w:rsidRDefault="00811E49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66,998</w:t>
            </w:r>
          </w:p>
        </w:tc>
      </w:tr>
      <w:tr w:rsidR="002C7681" w:rsidRPr="00AE65B7" w14:paraId="237F8EB4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435A0E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6ABCF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E15ED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E0181D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F775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F1204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7083C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7B916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85F3C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9E637E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FBFA4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BE443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B257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E9A81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5E1597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32C4A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3AE6BD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56C140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E48891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BEF9B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7E9F3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AF1AF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28AA0D4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CB782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CDBF4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362F960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5A9A796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73306AD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7681" w:rsidRPr="00AE65B7" w14:paraId="130AC92D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F9245B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4B6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EAB0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3E1A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42FF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E9F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EE1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6D32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E6C9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C96B6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2AE46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8918E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8D863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6321E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189C0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6446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A31E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93DA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E846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B779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7602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F931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205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57A6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D3D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26C430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E53792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735B5CF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7681" w:rsidRPr="00AE65B7" w14:paraId="7D03106F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1FD47B9F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460C" w14:textId="5C42E691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6,442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188C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72B3" w14:textId="047DEDE3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E0D9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A45B" w14:textId="25D2E03A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4,404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D1CB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44CA" w14:textId="4A6CA422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FFA3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ADC035" w14:textId="257EE632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6,219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B370A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5370A" w14:textId="73915F43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4D775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E71B7E" w14:textId="2A667712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1,504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168C0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07183F" w14:textId="5F19BEE1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271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98C84" w14:textId="4CCA0185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18,569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09FE3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28BBB" w14:textId="54166E2A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7244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6A89B" w14:textId="79450BF5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1,003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F263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8DE25" w14:textId="67142412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220E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1AA7383" w14:textId="23540EF2" w:rsidR="002C7681" w:rsidRPr="00ED6374" w:rsidRDefault="00811E49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19,572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31E4F5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0CD5B164" w14:textId="4AC92CB1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76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</w:tr>
      <w:tr w:rsidR="002C7681" w:rsidRPr="00AE65B7" w14:paraId="7533DBDF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99A5A9F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37FF9" w14:textId="0D9426F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130D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ADF6C" w14:textId="3EAF6241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2B18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42809" w14:textId="25F0E4EB" w:rsidR="002C7681" w:rsidRPr="00ED6374" w:rsidRDefault="005B10A8" w:rsidP="005B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C5E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4E038" w14:textId="19816783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AB21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FE059" w14:textId="1051E003" w:rsidR="002C7681" w:rsidRPr="00ED6374" w:rsidRDefault="005B10A8" w:rsidP="005B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E79B1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F6075" w14:textId="4EB325B5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F4246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42F5E" w14:textId="76989443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3A27B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1F64A" w14:textId="552F21FE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23CD0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3DFC9" w14:textId="02A9A2B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D154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56CC0" w14:textId="70695356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F19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71B95" w14:textId="68E8C052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9ED2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C030F" w14:textId="6B43347F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637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DFCAA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2D1A8" w14:textId="0088089D" w:rsidR="002C7681" w:rsidRPr="00ED6374" w:rsidRDefault="00811E49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0D21A4F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482158" w14:textId="64B8E419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2C7681" w:rsidRPr="00AE65B7" w14:paraId="657B3B6C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186EEF9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E65B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AB521" w14:textId="622244B0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6,443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7154" w14:textId="77777777" w:rsidR="002C7681" w:rsidRPr="00ED6374" w:rsidRDefault="002C7681" w:rsidP="002C7681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F8227" w14:textId="1D638578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D57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A153" w14:textId="1D51A233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4,404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E1B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01C6" w14:textId="2CD7496A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FB4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671A" w14:textId="4FEE9E2E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6,219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C8B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D788" w14:textId="12B45712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16E9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CCD9C" w14:textId="6E859FFA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688E0D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E3AEC" w14:textId="5B9DE7AF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6465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6FDA" w14:textId="7A0BAF99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18,607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CD04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415F4" w14:textId="3B591E5F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B0317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24DD7" w14:textId="682F2BD4" w:rsidR="002C7681" w:rsidRPr="00ED6374" w:rsidRDefault="005B10A8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1,003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0BB2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764B" w14:textId="589031DD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8F1C9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0A45B" w14:textId="14AB61AC" w:rsidR="002C7681" w:rsidRPr="00ED6374" w:rsidRDefault="00811E49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19,610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F3E05F6" w14:textId="77777777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9776C1C" w14:textId="1B51685D" w:rsidR="002C7681" w:rsidRPr="00ED6374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</w:t>
            </w:r>
            <w:r w:rsidRPr="00ED637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F582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794</w:t>
            </w:r>
          </w:p>
        </w:tc>
      </w:tr>
      <w:tr w:rsidR="002C7681" w:rsidRPr="00AE65B7" w14:paraId="3E4D9571" w14:textId="77777777" w:rsidTr="00272D6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3A3827D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D1D09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599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45F829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EB94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53467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F17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B6187B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EDA4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0A86F0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9E7A7A3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16FB3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7AF84FB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8D668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2A31E9C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DA312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B9C368E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E59E76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DFCC32C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D85292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9E45E84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0ABF9F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5C663683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46342D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84C9477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4CE86535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0A7F8324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vAlign w:val="bottom"/>
          </w:tcPr>
          <w:p w14:paraId="58D6AA3C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4F824DE5" w14:textId="77777777" w:rsidR="003F361D" w:rsidRDefault="003F361D"/>
    <w:p w14:paraId="61105700" w14:textId="77777777" w:rsidR="00E3071C" w:rsidRPr="00CD3F5C" w:rsidRDefault="00E3071C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3071C" w:rsidRPr="00CD3F5C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2C7681" w:rsidRPr="00AE65B7" w14:paraId="1ACC3BCE" w14:textId="77777777" w:rsidTr="00272D6B">
        <w:trPr>
          <w:tblHeader/>
        </w:trPr>
        <w:tc>
          <w:tcPr>
            <w:tcW w:w="3420" w:type="pct"/>
            <w:vAlign w:val="center"/>
          </w:tcPr>
          <w:p w14:paraId="7DD8DA35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3381D64" w14:textId="77777777" w:rsidR="002C7681" w:rsidRPr="00AE65B7" w:rsidRDefault="002C7681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C7681" w:rsidRPr="00AE65B7" w14:paraId="54A67639" w14:textId="77777777" w:rsidTr="00272D6B">
        <w:trPr>
          <w:tblHeader/>
        </w:trPr>
        <w:tc>
          <w:tcPr>
            <w:tcW w:w="3420" w:type="pct"/>
            <w:vAlign w:val="center"/>
          </w:tcPr>
          <w:p w14:paraId="281F0357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AE65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F582C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</w:rPr>
              <w:t>30</w:t>
            </w:r>
            <w:r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</w:rPr>
              <w:t xml:space="preserve"> </w:t>
            </w:r>
            <w:r w:rsidRPr="00AE65B7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8" w:type="pct"/>
          </w:tcPr>
          <w:p w14:paraId="48CFDF3F" w14:textId="5F13111F" w:rsidR="002C7681" w:rsidRPr="00AE65B7" w:rsidRDefault="002C7681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  <w:tc>
          <w:tcPr>
            <w:tcW w:w="130" w:type="pct"/>
          </w:tcPr>
          <w:p w14:paraId="69B44807" w14:textId="77777777" w:rsidR="002C7681" w:rsidRPr="00AE65B7" w:rsidRDefault="002C7681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</w:tcPr>
          <w:p w14:paraId="443C3412" w14:textId="73242398" w:rsidR="002C7681" w:rsidRPr="00AE65B7" w:rsidRDefault="002C7681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F582C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</w:t>
            </w:r>
          </w:p>
        </w:tc>
      </w:tr>
      <w:tr w:rsidR="002C7681" w:rsidRPr="00AE65B7" w14:paraId="326CA550" w14:textId="77777777" w:rsidTr="00272D6B">
        <w:trPr>
          <w:tblHeader/>
        </w:trPr>
        <w:tc>
          <w:tcPr>
            <w:tcW w:w="3420" w:type="pct"/>
          </w:tcPr>
          <w:p w14:paraId="111240D3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80" w:type="pct"/>
            <w:gridSpan w:val="3"/>
          </w:tcPr>
          <w:p w14:paraId="044DA982" w14:textId="77777777" w:rsidR="002C7681" w:rsidRPr="00AE65B7" w:rsidRDefault="002C7681" w:rsidP="00272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E65B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C7681" w:rsidRPr="00AE65B7" w14:paraId="56904DA8" w14:textId="77777777" w:rsidTr="00272D6B">
        <w:tc>
          <w:tcPr>
            <w:tcW w:w="3420" w:type="pct"/>
          </w:tcPr>
          <w:p w14:paraId="0D0EB3AD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080F9D83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A1A5DC4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408C045D" w14:textId="77777777" w:rsidR="002C7681" w:rsidRPr="00AE65B7" w:rsidRDefault="002C7681" w:rsidP="00272D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681" w:rsidRPr="00AE65B7" w14:paraId="64A8D9FF" w14:textId="77777777" w:rsidTr="00272D6B">
        <w:tc>
          <w:tcPr>
            <w:tcW w:w="3420" w:type="pct"/>
          </w:tcPr>
          <w:p w14:paraId="7900191E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13D0941B" w14:textId="3DBCE497" w:rsidR="002C7681" w:rsidRPr="00AE65B7" w:rsidRDefault="005E627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130" w:type="pct"/>
          </w:tcPr>
          <w:p w14:paraId="43CE7B3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6358E728" w14:textId="414E4803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018</w:t>
            </w:r>
          </w:p>
        </w:tc>
      </w:tr>
      <w:tr w:rsidR="002C7681" w:rsidRPr="00AE65B7" w14:paraId="4F4785B3" w14:textId="77777777" w:rsidTr="00272D6B">
        <w:tc>
          <w:tcPr>
            <w:tcW w:w="3420" w:type="pct"/>
          </w:tcPr>
          <w:p w14:paraId="3CBFFE2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C850072" w14:textId="6A7C68D7" w:rsidR="002C7681" w:rsidRPr="00AE65B7" w:rsidRDefault="005E627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(105)</w:t>
            </w:r>
          </w:p>
        </w:tc>
        <w:tc>
          <w:tcPr>
            <w:tcW w:w="130" w:type="pct"/>
          </w:tcPr>
          <w:p w14:paraId="056EE1B2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9D519B2" w14:textId="32BA96D3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Pr="00DF582C">
              <w:rPr>
                <w:rFonts w:ascii="Angsana New" w:hAnsi="Angsana New"/>
                <w:sz w:val="28"/>
                <w:szCs w:val="28"/>
              </w:rPr>
              <w:t>4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681" w:rsidRPr="00AE65B7" w14:paraId="7F4999A7" w14:textId="77777777" w:rsidTr="00272D6B">
        <w:tc>
          <w:tcPr>
            <w:tcW w:w="3420" w:type="pct"/>
          </w:tcPr>
          <w:p w14:paraId="05E0FB2C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231083FA" w14:textId="4C0115E7" w:rsidR="002C7681" w:rsidRPr="00AE65B7" w:rsidRDefault="005E627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1,797</w:t>
            </w:r>
          </w:p>
        </w:tc>
        <w:tc>
          <w:tcPr>
            <w:tcW w:w="130" w:type="pct"/>
          </w:tcPr>
          <w:p w14:paraId="4BA3E21D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692659A2" w14:textId="0F10C298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2</w:t>
            </w:r>
            <w:r w:rsidRPr="00AE65B7">
              <w:rPr>
                <w:rFonts w:ascii="Angsana New" w:hAnsi="Angsana New"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2C7681" w:rsidRPr="00AE65B7" w14:paraId="5C6FF95D" w14:textId="77777777" w:rsidTr="00272D6B">
        <w:tc>
          <w:tcPr>
            <w:tcW w:w="3420" w:type="pct"/>
          </w:tcPr>
          <w:p w14:paraId="45989AE5" w14:textId="6BAE85F3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  <w:r w:rsidR="00AF52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5200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AE65B7">
              <w:rPr>
                <w:rFonts w:ascii="Angsana New" w:hAnsi="Angsana New"/>
                <w:sz w:val="28"/>
                <w:szCs w:val="28"/>
                <w:cs/>
              </w:rPr>
              <w:t>ขาดทุนระหว่างส่วนงาน</w:t>
            </w:r>
          </w:p>
        </w:tc>
        <w:tc>
          <w:tcPr>
            <w:tcW w:w="728" w:type="pct"/>
          </w:tcPr>
          <w:p w14:paraId="0A7B2D85" w14:textId="4364D7BA" w:rsidR="002C7681" w:rsidRPr="00AE65B7" w:rsidRDefault="005E627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30" w:type="pct"/>
          </w:tcPr>
          <w:p w14:paraId="328DF12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0A68401B" w14:textId="2B6F6F03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DF582C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C7681" w:rsidRPr="00AE65B7" w14:paraId="659721EC" w14:textId="77777777" w:rsidTr="00272D6B">
        <w:tc>
          <w:tcPr>
            <w:tcW w:w="3420" w:type="pct"/>
          </w:tcPr>
          <w:p w14:paraId="4EBE4F6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75F934D3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746C800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0177A239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681" w:rsidRPr="00AE65B7" w14:paraId="7B7BC560" w14:textId="77777777" w:rsidTr="00272D6B">
        <w:tc>
          <w:tcPr>
            <w:tcW w:w="3420" w:type="pct"/>
          </w:tcPr>
          <w:p w14:paraId="71FD43EF" w14:textId="77777777" w:rsidR="002C7681" w:rsidRPr="00AE65B7" w:rsidRDefault="002C7681" w:rsidP="002C7681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28" w:type="pct"/>
          </w:tcPr>
          <w:p w14:paraId="1C240E07" w14:textId="6AEC2A08" w:rsidR="002C7681" w:rsidRPr="00AE65B7" w:rsidRDefault="005E627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7464E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0" w:type="pct"/>
          </w:tcPr>
          <w:p w14:paraId="2E3AF318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268C9D50" w14:textId="15F55F35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(</w:t>
            </w:r>
            <w:r w:rsidRPr="00DF582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E6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681" w:rsidRPr="00AE65B7" w14:paraId="60115CFA" w14:textId="77777777" w:rsidTr="00272D6B">
        <w:tc>
          <w:tcPr>
            <w:tcW w:w="3420" w:type="pct"/>
          </w:tcPr>
          <w:p w14:paraId="564FE05F" w14:textId="77777777" w:rsidR="002C7681" w:rsidRPr="00AE65B7" w:rsidRDefault="002C7681" w:rsidP="002C7681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E65B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AE65B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ส่วนแบ่งกำไรของการร่วมค้า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15F76F3" w14:textId="6D2CC9F8" w:rsidR="002C7681" w:rsidRPr="00AE65B7" w:rsidRDefault="005E6277" w:rsidP="005E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30" w:type="pct"/>
          </w:tcPr>
          <w:p w14:paraId="56632B55" w14:textId="77777777" w:rsidR="002C7681" w:rsidRPr="00AE65B7" w:rsidRDefault="002C7681" w:rsidP="002C7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35823AAA" w14:textId="4B6E58B4" w:rsidR="002C7681" w:rsidRPr="00AE65B7" w:rsidRDefault="002C7681" w:rsidP="005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AE6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7681" w:rsidRPr="00AE65B7" w14:paraId="75215168" w14:textId="77777777" w:rsidTr="00272D6B">
        <w:tc>
          <w:tcPr>
            <w:tcW w:w="3420" w:type="pct"/>
          </w:tcPr>
          <w:p w14:paraId="1528DF21" w14:textId="77777777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5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5C04B593" w14:textId="2C7E2ABF" w:rsidR="002C7681" w:rsidRPr="00AE65B7" w:rsidRDefault="005E6277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</w:t>
            </w:r>
            <w:r w:rsidR="007464E0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30" w:type="pct"/>
          </w:tcPr>
          <w:p w14:paraId="3BB6B845" w14:textId="77777777" w:rsidR="002C7681" w:rsidRPr="00AE65B7" w:rsidRDefault="002C7681" w:rsidP="002C7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6BC8102C" w14:textId="3B88A76A" w:rsidR="002C7681" w:rsidRPr="00AE65B7" w:rsidRDefault="002C7681" w:rsidP="002C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E65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582C">
              <w:rPr>
                <w:rFonts w:ascii="Angsana New" w:hAnsi="Angsana New"/>
                <w:b/>
                <w:bCs/>
                <w:sz w:val="28"/>
                <w:szCs w:val="28"/>
              </w:rPr>
              <w:t>058</w:t>
            </w:r>
          </w:p>
        </w:tc>
      </w:tr>
    </w:tbl>
    <w:p w14:paraId="1A3CF281" w14:textId="77777777" w:rsidR="002C7681" w:rsidRPr="00331E90" w:rsidRDefault="002C7681" w:rsidP="002C7681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1"/>
        <w:gridCol w:w="1336"/>
        <w:gridCol w:w="246"/>
        <w:gridCol w:w="1358"/>
      </w:tblGrid>
      <w:tr w:rsidR="00593130" w:rsidRPr="000F3119" w14:paraId="26AB45FB" w14:textId="77777777" w:rsidTr="00593130">
        <w:trPr>
          <w:trHeight w:val="388"/>
          <w:tblHeader/>
        </w:trPr>
        <w:tc>
          <w:tcPr>
            <w:tcW w:w="3409" w:type="pct"/>
            <w:vAlign w:val="center"/>
          </w:tcPr>
          <w:p w14:paraId="3A8B3A0D" w14:textId="5E48AE2A" w:rsidR="00593130" w:rsidRPr="000F3119" w:rsidRDefault="004666A4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91" w:type="pct"/>
            <w:gridSpan w:val="3"/>
          </w:tcPr>
          <w:p w14:paraId="0A3ECF81" w14:textId="517F01BE" w:rsidR="00593130" w:rsidRPr="000F3119" w:rsidRDefault="00EF03A8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3130" w:rsidRPr="000F3119" w14:paraId="01340C3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63C6B7BB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98364A9" w14:textId="039AC550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5B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768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0B99E88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0C0399E8" w14:textId="650C978D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93130" w:rsidRPr="000F3119" w14:paraId="7E50E542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13A877EB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10D1BA8" w14:textId="495C0467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EEAD918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02973820" w14:textId="2CA8502A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93130" w:rsidRPr="000F3119" w14:paraId="6B056DBA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007819AE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DE6A1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3119" w:rsidRPr="000F3119" w14:paraId="5745AE6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4A4F699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392FFE7" w14:textId="409751F9" w:rsidR="000F3119" w:rsidRPr="000F3119" w:rsidRDefault="00951B57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635020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9701B4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7CD3753D" w14:textId="33E66772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0F3119" w:rsidRPr="000F3119" w14:paraId="08D1F7C9" w14:textId="77777777" w:rsidTr="002C6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274182C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418AB" w14:textId="08C0DB20" w:rsidR="000F3119" w:rsidRPr="000F3119" w:rsidRDefault="00951B57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12,83</w:t>
            </w:r>
            <w:r w:rsidR="00043B7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A7306F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E8646" w14:textId="38C896C4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0F3119" w:rsidRPr="000F3119" w14:paraId="63EEE09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7A1B910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72CBC" w14:textId="5990A818" w:rsidR="000F3119" w:rsidRPr="000F3119" w:rsidRDefault="00951B57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</w:t>
            </w:r>
            <w:r w:rsidR="00635020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589BD98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4D07B" w14:textId="1426C15B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0F3119" w:rsidRPr="000F3119" w14:paraId="0B55E254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5E2BD07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9082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3EA660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A2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119" w:rsidRPr="000F3119" w14:paraId="6F83B53B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78D860E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B153E" w14:textId="5BA64357" w:rsidR="000F3119" w:rsidRPr="000F3119" w:rsidRDefault="00951B57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</w:t>
            </w:r>
            <w:r w:rsidR="00635020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43ABC3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3A23C" w14:textId="14621F8A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0F3119" w:rsidRPr="000F3119" w14:paraId="0A4A5FD4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2ACC85A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137C3" w14:textId="79C47663" w:rsidR="000F3119" w:rsidRPr="000F3119" w:rsidRDefault="00951B57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</w:t>
            </w:r>
            <w:r w:rsidR="00635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34D54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61F45" w14:textId="7C5E7470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0F3119" w:rsidRPr="000F3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</w:tr>
    </w:tbl>
    <w:p w14:paraId="35A0C820" w14:textId="55065D47" w:rsidR="00087E0D" w:rsidRPr="00CD3F5C" w:rsidRDefault="00087E0D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703553AB" w14:textId="77777777" w:rsidR="00087E0D" w:rsidRPr="00CD3F5C" w:rsidRDefault="00087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8C8558" w14:textId="595CF062" w:rsidR="003718A2" w:rsidRDefault="003718A2" w:rsidP="003718A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72298BCD" w14:textId="77777777" w:rsidR="003718A2" w:rsidRPr="003718A2" w:rsidRDefault="003718A2" w:rsidP="003718A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C7888F0" w14:textId="5077FF2C" w:rsidR="003718A2" w:rsidRPr="003718A2" w:rsidRDefault="003718A2" w:rsidP="003718A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718A2">
        <w:rPr>
          <w:rFonts w:ascii="Angsana New" w:hAnsi="Angsana New" w:cs="Angsana New" w:hint="cs"/>
          <w:cs/>
          <w:lang w:val="en-US"/>
        </w:rPr>
        <w:t xml:space="preserve">รายละเอียดเงินปันผลในระหว่างปี </w:t>
      </w:r>
      <w:r w:rsidR="00491519" w:rsidRPr="00491519">
        <w:rPr>
          <w:rFonts w:ascii="Angsana New" w:hAnsi="Angsana New" w:cs="Angsana New" w:hint="cs"/>
          <w:lang w:val="en-US"/>
        </w:rPr>
        <w:t>256</w:t>
      </w:r>
      <w:r w:rsidR="00491519" w:rsidRPr="00491519">
        <w:rPr>
          <w:rFonts w:ascii="Angsana New" w:hAnsi="Angsana New" w:cs="Angsana New"/>
          <w:lang w:val="en-US"/>
        </w:rPr>
        <w:t>6</w:t>
      </w:r>
      <w:r w:rsidRPr="003718A2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14:paraId="13CBF97B" w14:textId="77777777" w:rsidR="003718A2" w:rsidRPr="003718A2" w:rsidRDefault="003718A2" w:rsidP="003718A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975"/>
        <w:gridCol w:w="1708"/>
        <w:gridCol w:w="1437"/>
        <w:gridCol w:w="1432"/>
        <w:gridCol w:w="1354"/>
        <w:gridCol w:w="236"/>
        <w:gridCol w:w="1128"/>
      </w:tblGrid>
      <w:tr w:rsidR="003718A2" w:rsidRPr="003718A2" w14:paraId="52B1DAB8" w14:textId="77777777" w:rsidTr="00900F19">
        <w:trPr>
          <w:tblHeader/>
        </w:trPr>
        <w:tc>
          <w:tcPr>
            <w:tcW w:w="1975" w:type="dxa"/>
            <w:vAlign w:val="bottom"/>
          </w:tcPr>
          <w:p w14:paraId="132EB03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hideMark/>
          </w:tcPr>
          <w:p w14:paraId="0129E66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อนุมัติ</w:t>
            </w:r>
          </w:p>
          <w:p w14:paraId="3F77A88C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6C89DB2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32" w:type="dxa"/>
            <w:vAlign w:val="bottom"/>
            <w:hideMark/>
          </w:tcPr>
          <w:p w14:paraId="7FA83EE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4811913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4" w:type="dxa"/>
            <w:vAlign w:val="bottom"/>
            <w:hideMark/>
          </w:tcPr>
          <w:p w14:paraId="17ABD7EE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368779D6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0659DF5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40D8A80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718A2" w:rsidRPr="003718A2" w14:paraId="08BCEDD9" w14:textId="77777777" w:rsidTr="00900F19">
        <w:trPr>
          <w:tblHeader/>
        </w:trPr>
        <w:tc>
          <w:tcPr>
            <w:tcW w:w="1975" w:type="dxa"/>
          </w:tcPr>
          <w:p w14:paraId="0C20B311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5D824E11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AF9D989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E1B442D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471318F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2B07792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  <w:hideMark/>
          </w:tcPr>
          <w:p w14:paraId="06E7E15A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69ED" w:rsidRPr="00E5257E" w14:paraId="737B84DC" w14:textId="77777777" w:rsidTr="005364ED">
        <w:tc>
          <w:tcPr>
            <w:tcW w:w="9270" w:type="dxa"/>
            <w:gridSpan w:val="7"/>
          </w:tcPr>
          <w:p w14:paraId="16988037" w14:textId="322DC991" w:rsidR="007C69ED" w:rsidRPr="00E5257E" w:rsidRDefault="007C69ED" w:rsidP="00E525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25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ที่ประชุม</w:t>
            </w:r>
            <w:r w:rsidRPr="00E52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คณะกรรมการบริษัท</w:t>
            </w:r>
            <w:r w:rsidRPr="00E525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ประจำปี </w:t>
            </w:r>
            <w:r w:rsidRPr="00E5257E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E5257E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E5257E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E525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</w:tr>
      <w:tr w:rsidR="00927EB9" w:rsidRPr="003718A2" w14:paraId="67A641FB" w14:textId="77777777" w:rsidTr="00927EB9">
        <w:tc>
          <w:tcPr>
            <w:tcW w:w="1975" w:type="dxa"/>
            <w:hideMark/>
          </w:tcPr>
          <w:p w14:paraId="776E1706" w14:textId="77777777" w:rsidR="00927EB9" w:rsidRPr="00E5257E" w:rsidRDefault="00927EB9" w:rsidP="00E525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55763BB0" w14:textId="77777777" w:rsidR="00927EB9" w:rsidRPr="00E5257E" w:rsidRDefault="00927EB9" w:rsidP="009620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257E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33DCA82E" w14:textId="67B3ED7B" w:rsidR="00927EB9" w:rsidRPr="00E5257E" w:rsidRDefault="00927EB9" w:rsidP="009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5257E">
              <w:rPr>
                <w:rFonts w:ascii="Angsana New" w:hAnsi="Angsana New"/>
                <w:sz w:val="28"/>
                <w:szCs w:val="28"/>
              </w:rPr>
              <w:t>1</w:t>
            </w:r>
            <w:r w:rsidRPr="00E525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257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525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5257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14:paraId="332CAD00" w14:textId="471C4F60" w:rsidR="00927EB9" w:rsidRPr="00E5257E" w:rsidRDefault="00927EB9" w:rsidP="009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5257E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E525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5257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525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5257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53F5ACFE" w14:textId="2C1D4A2C" w:rsidR="00927EB9" w:rsidRPr="00E5257E" w:rsidRDefault="00927EB9" w:rsidP="009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  <w:tc>
          <w:tcPr>
            <w:tcW w:w="236" w:type="dxa"/>
          </w:tcPr>
          <w:p w14:paraId="12FA7DDE" w14:textId="77777777" w:rsidR="00927EB9" w:rsidRPr="00E5257E" w:rsidRDefault="00927EB9" w:rsidP="009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EBB6F36" w14:textId="47F7CD20" w:rsidR="00927EB9" w:rsidRPr="00E5257E" w:rsidRDefault="00927EB9" w:rsidP="0096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E5257E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927EB9" w:rsidRPr="003718A2" w14:paraId="5FB6EC1F" w14:textId="77777777" w:rsidTr="00900F19">
        <w:trPr>
          <w:tblHeader/>
        </w:trPr>
        <w:tc>
          <w:tcPr>
            <w:tcW w:w="1975" w:type="dxa"/>
          </w:tcPr>
          <w:p w14:paraId="76D0CA25" w14:textId="77777777" w:rsidR="00927EB9" w:rsidRPr="003718A2" w:rsidRDefault="00927EB9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42E7DC1C" w14:textId="77777777" w:rsidR="00927EB9" w:rsidRPr="003718A2" w:rsidRDefault="00927EB9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53F402F3" w14:textId="77777777" w:rsidR="00927EB9" w:rsidRPr="003718A2" w:rsidRDefault="00927EB9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532209E1" w14:textId="77777777" w:rsidR="00927EB9" w:rsidRPr="003718A2" w:rsidRDefault="00927EB9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BE1E244" w14:textId="77777777" w:rsidR="00927EB9" w:rsidRPr="003718A2" w:rsidRDefault="00927EB9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B22944" w14:textId="77777777" w:rsidR="00927EB9" w:rsidRPr="003718A2" w:rsidRDefault="00927EB9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64E5D205" w14:textId="77777777" w:rsidR="00927EB9" w:rsidRPr="003718A2" w:rsidRDefault="00927EB9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C69ED" w:rsidRPr="00E5257E" w14:paraId="242D4A53" w14:textId="77777777" w:rsidTr="00B42A38">
        <w:tc>
          <w:tcPr>
            <w:tcW w:w="9270" w:type="dxa"/>
            <w:gridSpan w:val="7"/>
          </w:tcPr>
          <w:p w14:paraId="2290B2EF" w14:textId="6B191874" w:rsidR="007C69ED" w:rsidRPr="00E5257E" w:rsidRDefault="007C69ED" w:rsidP="00E525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Pr="00491519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49151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</w:tr>
      <w:tr w:rsidR="00F35B94" w:rsidRPr="003718A2" w14:paraId="2001768D" w14:textId="77777777" w:rsidTr="00900F19">
        <w:tc>
          <w:tcPr>
            <w:tcW w:w="1975" w:type="dxa"/>
            <w:hideMark/>
          </w:tcPr>
          <w:p w14:paraId="78892146" w14:textId="77777777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3FCE7370" w14:textId="58751CF1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6E2F7703" w14:textId="49BA411F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91519">
              <w:rPr>
                <w:rFonts w:ascii="Angsana New" w:hAnsi="Angsana New"/>
                <w:sz w:val="28"/>
                <w:szCs w:val="28"/>
              </w:rPr>
              <w:t>7</w:t>
            </w:r>
            <w:r w:rsidR="00F35B94" w:rsidRPr="00F707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91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14:paraId="2DF59A70" w14:textId="49500CBA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19</w:t>
            </w:r>
            <w:r w:rsidR="00F35B94" w:rsidRPr="00F707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91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</w:tcPr>
          <w:p w14:paraId="42328757" w14:textId="2A4BC42B" w:rsidR="00F35B94" w:rsidRPr="00F707B7" w:rsidRDefault="007C0216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0.96</w:t>
            </w:r>
          </w:p>
        </w:tc>
        <w:tc>
          <w:tcPr>
            <w:tcW w:w="236" w:type="dxa"/>
          </w:tcPr>
          <w:p w14:paraId="277EE77A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4A83091D" w14:textId="66F3C838" w:rsidR="00F35B94" w:rsidRPr="00F707B7" w:rsidRDefault="007C0216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2,101</w:t>
            </w:r>
          </w:p>
        </w:tc>
      </w:tr>
      <w:tr w:rsidR="00F35B94" w:rsidRPr="003718A2" w14:paraId="70DE7DD5" w14:textId="77777777" w:rsidTr="00900F19">
        <w:tc>
          <w:tcPr>
            <w:tcW w:w="1975" w:type="dxa"/>
            <w:hideMark/>
          </w:tcPr>
          <w:p w14:paraId="732DD0F7" w14:textId="77777777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3FB69A74" w14:textId="77777777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5B501E65" w14:textId="01DE9B5B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91519">
              <w:rPr>
                <w:rFonts w:ascii="Angsana New" w:hAnsi="Angsana New"/>
                <w:sz w:val="28"/>
                <w:szCs w:val="28"/>
              </w:rPr>
              <w:t>0</w:t>
            </w:r>
            <w:r w:rsidR="00F35B94" w:rsidRPr="00F707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915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2" w:type="dxa"/>
          </w:tcPr>
          <w:p w14:paraId="2BAAE2C2" w14:textId="420EB2BA" w:rsidR="00F35B94" w:rsidRPr="00F707B7" w:rsidRDefault="004F49CF" w:rsidP="004F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1519" w:rsidRPr="00491519">
              <w:rPr>
                <w:rFonts w:ascii="Angsana New" w:hAnsi="Angsana New"/>
                <w:sz w:val="28"/>
                <w:szCs w:val="28"/>
              </w:rPr>
              <w:t>9</w:t>
            </w:r>
            <w:r w:rsidR="00F35B94" w:rsidRPr="00F707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491519"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519" w:rsidRPr="004915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ECB0" w14:textId="40BA1EBD" w:rsidR="00F35B94" w:rsidRPr="00F707B7" w:rsidRDefault="007C0216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(0.31)</w:t>
            </w:r>
          </w:p>
        </w:tc>
        <w:tc>
          <w:tcPr>
            <w:tcW w:w="236" w:type="dxa"/>
          </w:tcPr>
          <w:p w14:paraId="3E8A0F54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D8DD" w14:textId="30AF4974" w:rsidR="00F35B94" w:rsidRPr="00F707B7" w:rsidRDefault="007C0216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(678)</w:t>
            </w:r>
          </w:p>
        </w:tc>
      </w:tr>
      <w:tr w:rsidR="00F35B94" w:rsidRPr="003718A2" w14:paraId="61641FDD" w14:textId="77777777" w:rsidTr="00900F19">
        <w:tc>
          <w:tcPr>
            <w:tcW w:w="3683" w:type="dxa"/>
            <w:gridSpan w:val="2"/>
            <w:hideMark/>
          </w:tcPr>
          <w:p w14:paraId="228E55A2" w14:textId="48D05AAD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491519" w:rsidRPr="00491519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91519" w:rsidRPr="004915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7" w:type="dxa"/>
          </w:tcPr>
          <w:p w14:paraId="4977E811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</w:tcPr>
          <w:p w14:paraId="180EA134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B173E" w14:textId="36847D3D" w:rsidR="00F35B94" w:rsidRPr="00F707B7" w:rsidRDefault="007C0216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927EB9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4FC766B6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C2F02" w14:textId="48BF2125" w:rsidR="00F35B94" w:rsidRPr="00F707B7" w:rsidRDefault="00927EB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2,101</w:t>
            </w:r>
          </w:p>
        </w:tc>
      </w:tr>
    </w:tbl>
    <w:p w14:paraId="35DD83A4" w14:textId="77777777" w:rsidR="003718A2" w:rsidRPr="003718A2" w:rsidRDefault="003718A2" w:rsidP="003718A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3918B59" w14:textId="77777777" w:rsidR="003718A2" w:rsidRPr="00CD3F5C" w:rsidRDefault="003718A2" w:rsidP="003718A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 xml:space="preserve">ภาระผูกพันกับบุคคลหรือกิจการที่ไม่เกี่ยวข้องกัน </w:t>
      </w:r>
    </w:p>
    <w:p w14:paraId="26A86ACC" w14:textId="77777777" w:rsidR="00A310D8" w:rsidRPr="003718A2" w:rsidRDefault="00A310D8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071982" w:rsidRPr="00544EBF" w14:paraId="43B6CCE9" w14:textId="77777777" w:rsidTr="007F0105">
        <w:trPr>
          <w:tblHeader/>
        </w:trPr>
        <w:tc>
          <w:tcPr>
            <w:tcW w:w="5220" w:type="dxa"/>
            <w:vAlign w:val="bottom"/>
          </w:tcPr>
          <w:p w14:paraId="2615CF14" w14:textId="678E5FAB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F5B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76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F5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2DB60A3C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35CB7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F8A5CE" w14:textId="0A7B794C" w:rsidR="00071982" w:rsidRPr="00544EBF" w:rsidRDefault="00D20808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770AA3"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FFDBB0F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FE0598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3295535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1982" w:rsidRPr="00544EBF" w14:paraId="23216052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56DFEDBF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B08FD3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A90E1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DE4F1EA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4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71982" w:rsidRPr="00544EBF" w14:paraId="2BF0DF5B" w14:textId="77777777" w:rsidTr="007F0105">
        <w:tc>
          <w:tcPr>
            <w:tcW w:w="5220" w:type="dxa"/>
            <w:vAlign w:val="bottom"/>
          </w:tcPr>
          <w:p w14:paraId="5278FA1D" w14:textId="1B4FD971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990" w:type="dxa"/>
          </w:tcPr>
          <w:p w14:paraId="061FF997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6BB2C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74BFE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B3447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C15BF1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4874" w:rsidRPr="00544EBF" w14:paraId="48C7A2AC" w14:textId="77777777" w:rsidTr="007F0105">
        <w:tc>
          <w:tcPr>
            <w:tcW w:w="5220" w:type="dxa"/>
          </w:tcPr>
          <w:p w14:paraId="52B55F61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1318E45B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D41EA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D67317" w14:textId="1460098F" w:rsidR="00B24874" w:rsidRPr="00B84653" w:rsidRDefault="0086093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00A2553" w14:textId="77777777" w:rsidR="00B24874" w:rsidRPr="00B84653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6D78A" w14:textId="435B6287" w:rsidR="00B24874" w:rsidRPr="00B84653" w:rsidRDefault="00860934" w:rsidP="00F7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4874" w:rsidRPr="00544EBF" w14:paraId="1EE26EE2" w14:textId="77777777" w:rsidTr="007F0105">
        <w:tc>
          <w:tcPr>
            <w:tcW w:w="5220" w:type="dxa"/>
          </w:tcPr>
          <w:p w14:paraId="2DB87CA6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992AFD1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FB1A7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FF2D81" w14:textId="631AB804" w:rsidR="00B24874" w:rsidRPr="00B84653" w:rsidRDefault="00D4271B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84653" w:rsidRPr="00B8465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8706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81A5E6" w14:textId="77777777" w:rsidR="00B24874" w:rsidRPr="00B84653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C64219" w14:textId="629840D0" w:rsidR="00B24874" w:rsidRPr="00B84653" w:rsidRDefault="00860934" w:rsidP="00B8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4874" w:rsidRPr="00544EBF" w14:paraId="076C06A1" w14:textId="77777777" w:rsidTr="007F0105">
        <w:tc>
          <w:tcPr>
            <w:tcW w:w="5220" w:type="dxa"/>
          </w:tcPr>
          <w:p w14:paraId="6FC4979C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63F92EC3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3C8AD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B68CE1" w14:textId="46976587" w:rsidR="00B24874" w:rsidRPr="00B84653" w:rsidRDefault="0086093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843B3" w:rsidRPr="00B84653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14:paraId="1947937E" w14:textId="77777777" w:rsidR="00B24874" w:rsidRPr="00B84653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F21712" w14:textId="3354EB42" w:rsidR="00B24874" w:rsidRPr="00B84653" w:rsidRDefault="00860934" w:rsidP="00F7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24874" w:rsidRPr="00544EBF" w14:paraId="326D67B8" w14:textId="77777777" w:rsidTr="007F0105">
        <w:tc>
          <w:tcPr>
            <w:tcW w:w="5220" w:type="dxa"/>
          </w:tcPr>
          <w:p w14:paraId="482C8AAD" w14:textId="4B05479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6FD0E038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6A839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E0717E" w14:textId="7EDFA888" w:rsidR="00B24874" w:rsidRPr="00B84653" w:rsidRDefault="008C423E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6EBFFF" w14:textId="77777777" w:rsidR="00B24874" w:rsidRPr="00B84653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C86F94" w14:textId="655157C6" w:rsidR="00B24874" w:rsidRPr="00B84653" w:rsidRDefault="008C423E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4874" w:rsidRPr="00544EBF" w14:paraId="43861480" w14:textId="77777777" w:rsidTr="007F0105">
        <w:tc>
          <w:tcPr>
            <w:tcW w:w="5220" w:type="dxa"/>
          </w:tcPr>
          <w:p w14:paraId="5646EFFB" w14:textId="6EE9FD92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7A715170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E2D0C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230CD7" w14:textId="0EDFEE11" w:rsidR="00B24874" w:rsidRPr="00B84653" w:rsidRDefault="008C423E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4DB041A9" w14:textId="77777777" w:rsidR="00B24874" w:rsidRPr="00B84653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D3DB04" w14:textId="4FA91240" w:rsidR="00B24874" w:rsidRPr="00B84653" w:rsidRDefault="008C423E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24874" w:rsidRPr="00544EBF" w14:paraId="78F9A98D" w14:textId="77777777" w:rsidTr="007F0105">
        <w:tc>
          <w:tcPr>
            <w:tcW w:w="5220" w:type="dxa"/>
          </w:tcPr>
          <w:p w14:paraId="7CE86233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7A0C3D01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D4095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F3594A" w14:textId="3A4C5280" w:rsidR="00B24874" w:rsidRPr="00B84653" w:rsidRDefault="008C423E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5B53875" w14:textId="77777777" w:rsidR="00B24874" w:rsidRPr="00B84653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43D2C5" w14:textId="3FBCB6A0" w:rsidR="00B24874" w:rsidRPr="00B84653" w:rsidRDefault="008C423E" w:rsidP="00B84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4874" w:rsidRPr="00544EBF" w14:paraId="4A6A2530" w14:textId="77777777" w:rsidTr="007F0105">
        <w:tc>
          <w:tcPr>
            <w:tcW w:w="5220" w:type="dxa"/>
          </w:tcPr>
          <w:p w14:paraId="1CEA8C32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D112B4F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76B09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2237F" w14:textId="438863C2" w:rsidR="00B24874" w:rsidRPr="00B84653" w:rsidRDefault="0086093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B84653" w:rsidRPr="00B8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8706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686FD7" w14:textId="77777777" w:rsidR="00B24874" w:rsidRPr="00B84653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7677F" w14:textId="629393C3" w:rsidR="00B24874" w:rsidRPr="00B84653" w:rsidRDefault="0086093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</w:tbl>
    <w:p w14:paraId="02E56349" w14:textId="165A8EC8" w:rsidR="001C6DB4" w:rsidRDefault="001C6DB4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B24450E" w14:textId="2979FEFB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837B54E" w14:textId="1C334E2D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774AC9D8" w14:textId="0B2E57D6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297EB38" w14:textId="6166F9CE" w:rsidR="00A45E3C" w:rsidRPr="00CD3F5C" w:rsidRDefault="00544E5A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CD3F5C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อื่นๆ</w:t>
      </w:r>
    </w:p>
    <w:p w14:paraId="2927B0D1" w14:textId="77777777" w:rsidR="00A45E3C" w:rsidRPr="00D83E3F" w:rsidRDefault="00A45E3C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72B703DC" w14:textId="3C5826F8" w:rsidR="00EA6761" w:rsidRPr="00CD3F5C" w:rsidRDefault="00AB101B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CD3F5C">
        <w:rPr>
          <w:rFonts w:asciiTheme="majorBidi" w:hAnsiTheme="majorBidi" w:cstheme="majorBidi"/>
          <w:cs/>
        </w:rPr>
        <w:t xml:space="preserve">ณ วันที่ </w:t>
      </w:r>
      <w:r w:rsidR="00491519" w:rsidRPr="00491519">
        <w:rPr>
          <w:rFonts w:asciiTheme="majorBidi" w:hAnsiTheme="majorBidi" w:cstheme="majorBidi"/>
          <w:lang w:val="en-US"/>
        </w:rPr>
        <w:t>30</w:t>
      </w:r>
      <w:r w:rsidR="004F5B31">
        <w:rPr>
          <w:rFonts w:asciiTheme="majorBidi" w:hAnsiTheme="majorBidi" w:cstheme="majorBidi"/>
          <w:lang w:val="en-US"/>
        </w:rPr>
        <w:t xml:space="preserve"> </w:t>
      </w:r>
      <w:r w:rsidR="002C7681">
        <w:rPr>
          <w:rFonts w:asciiTheme="majorBidi" w:hAnsiTheme="majorBidi" w:cstheme="majorBidi" w:hint="cs"/>
          <w:cs/>
          <w:lang w:val="en-US"/>
        </w:rPr>
        <w:t>กันยายน</w:t>
      </w:r>
      <w:r w:rsidR="004F5B31">
        <w:rPr>
          <w:rFonts w:asciiTheme="majorBidi" w:hAnsiTheme="majorBidi" w:cstheme="majorBidi" w:hint="cs"/>
          <w:cs/>
          <w:lang w:val="en-US"/>
        </w:rPr>
        <w:t xml:space="preserve"> </w:t>
      </w:r>
      <w:r w:rsidR="00491519" w:rsidRPr="00491519">
        <w:rPr>
          <w:rFonts w:asciiTheme="majorBidi" w:hAnsiTheme="majorBidi" w:cstheme="majorBidi"/>
          <w:lang w:val="en-US"/>
        </w:rPr>
        <w:t>2566</w:t>
      </w:r>
    </w:p>
    <w:p w14:paraId="721C0921" w14:textId="77777777" w:rsidR="00EA6761" w:rsidRPr="00D83E3F" w:rsidRDefault="00EA6761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38971AB8" w14:textId="0A177CC8" w:rsidR="001A5FD6" w:rsidRPr="00B84653" w:rsidRDefault="001B7644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CD3F5C">
        <w:rPr>
          <w:rFonts w:asciiTheme="majorBidi" w:hAnsiTheme="majorBidi" w:cstheme="majorBidi"/>
          <w:cs/>
        </w:rPr>
        <w:t>กลุ่มบริษัท</w:t>
      </w:r>
      <w:r w:rsidR="00A45E3C" w:rsidRPr="00CD3F5C">
        <w:rPr>
          <w:rFonts w:asciiTheme="majorBidi" w:hAnsiTheme="majorBidi" w:cstheme="majorBidi"/>
          <w:cs/>
          <w:lang w:val="en-US"/>
        </w:rPr>
        <w:t>มี</w:t>
      </w:r>
      <w:r w:rsidR="00637898" w:rsidRPr="00CD3F5C">
        <w:rPr>
          <w:rFonts w:asciiTheme="majorBidi" w:hAnsiTheme="majorBidi" w:cstheme="majorBidi"/>
          <w:cs/>
          <w:lang w:val="en-US"/>
        </w:rPr>
        <w:t>ภาระผูกพันต่อ</w:t>
      </w:r>
      <w:r w:rsidR="00513B5A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A45E3C" w:rsidRPr="00CD3F5C">
        <w:rPr>
          <w:rFonts w:asciiTheme="majorBidi" w:hAnsiTheme="majorBidi" w:cstheme="majorBidi"/>
          <w:cs/>
        </w:rPr>
        <w:t>จากการที่</w:t>
      </w:r>
      <w:r w:rsidR="00513B5A">
        <w:rPr>
          <w:rFonts w:asciiTheme="majorBidi" w:hAnsiTheme="majorBidi" w:cstheme="majorBidi" w:hint="cs"/>
          <w:cs/>
        </w:rPr>
        <w:t>สถาบันการเงิน</w:t>
      </w:r>
      <w:r w:rsidR="00A45E3C" w:rsidRPr="00CD3F5C">
        <w:rPr>
          <w:rFonts w:asciiTheme="majorBidi" w:hAnsiTheme="majorBidi" w:cstheme="majorBidi"/>
          <w:cs/>
        </w:rPr>
        <w:t>ในประเทศหลายแห่งออกหนังสือค้ำประกัน</w:t>
      </w:r>
      <w:r w:rsidR="003018C7" w:rsidRPr="00CD3F5C">
        <w:rPr>
          <w:rFonts w:asciiTheme="majorBidi" w:hAnsiTheme="majorBidi" w:cstheme="majorBidi"/>
          <w:cs/>
          <w:lang w:val="en-US"/>
        </w:rPr>
        <w:t>ให้แก่</w:t>
      </w:r>
      <w:r w:rsidRPr="00CD3F5C">
        <w:rPr>
          <w:rFonts w:asciiTheme="majorBidi" w:hAnsiTheme="majorBidi" w:cstheme="majorBidi"/>
          <w:cs/>
          <w:lang w:val="en-US"/>
        </w:rPr>
        <w:t>กลุ่ม</w:t>
      </w:r>
      <w:r w:rsidR="00AF3B8C" w:rsidRPr="00CD3F5C">
        <w:rPr>
          <w:rFonts w:asciiTheme="majorBidi" w:hAnsiTheme="majorBidi" w:cstheme="majorBidi"/>
          <w:cs/>
          <w:lang w:val="en-US"/>
        </w:rPr>
        <w:t>บริษัท</w:t>
      </w:r>
      <w:r w:rsidR="00A45E3C" w:rsidRPr="00CD3F5C">
        <w:rPr>
          <w:rFonts w:asciiTheme="majorBidi" w:hAnsiTheme="majorBidi" w:cstheme="majorBidi"/>
          <w:cs/>
        </w:rPr>
        <w:t>เป็นจำนวนเงิน</w:t>
      </w:r>
      <w:r w:rsidR="00A45E3C" w:rsidRPr="00B84653">
        <w:rPr>
          <w:rFonts w:asciiTheme="majorBidi" w:hAnsiTheme="majorBidi" w:cstheme="majorBidi"/>
          <w:cs/>
        </w:rPr>
        <w:t>รวม</w:t>
      </w:r>
      <w:r w:rsidR="004F5B31" w:rsidRPr="00B84653">
        <w:rPr>
          <w:rFonts w:asciiTheme="majorBidi" w:hAnsiTheme="majorBidi" w:cstheme="majorBidi" w:hint="cs"/>
          <w:cs/>
        </w:rPr>
        <w:t xml:space="preserve"> </w:t>
      </w:r>
      <w:r w:rsidR="00AF1EBD" w:rsidRPr="00B84653">
        <w:rPr>
          <w:rFonts w:ascii="Angsana New" w:hAnsi="Angsana New" w:cs="Angsana New"/>
          <w:lang w:val="en-US"/>
        </w:rPr>
        <w:t>8,1</w:t>
      </w:r>
      <w:r w:rsidR="0005481C">
        <w:rPr>
          <w:rFonts w:ascii="Angsana New" w:hAnsi="Angsana New" w:cs="Angsana New"/>
          <w:lang w:val="en-US"/>
        </w:rPr>
        <w:t>21</w:t>
      </w:r>
      <w:r w:rsidR="00EB603A" w:rsidRPr="00B84653">
        <w:rPr>
          <w:rFonts w:asciiTheme="majorBidi" w:hAnsiTheme="majorBidi" w:cstheme="majorBidi"/>
          <w:lang w:val="en-US"/>
        </w:rPr>
        <w:t xml:space="preserve"> </w:t>
      </w:r>
      <w:r w:rsidR="00A45E3C" w:rsidRPr="00B84653">
        <w:rPr>
          <w:rFonts w:asciiTheme="majorBidi" w:hAnsiTheme="majorBidi" w:cstheme="majorBidi"/>
          <w:cs/>
        </w:rPr>
        <w:t>ล้านบาท</w:t>
      </w:r>
    </w:p>
    <w:p w14:paraId="34C1CE61" w14:textId="77777777" w:rsidR="00F33201" w:rsidRPr="00D83E3F" w:rsidRDefault="00F33201" w:rsidP="00D83E3F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5A5AC0C4" w14:textId="200E1FD0" w:rsidR="00655929" w:rsidRPr="00B84653" w:rsidRDefault="00C92446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B84653">
        <w:rPr>
          <w:rFonts w:asciiTheme="majorBidi" w:hAnsiTheme="majorBidi" w:cstheme="majorBidi"/>
          <w:cs/>
          <w:lang w:val="en-US"/>
        </w:rPr>
        <w:t>บริษัทและ</w:t>
      </w:r>
      <w:r w:rsidR="00D07155" w:rsidRPr="00B84653">
        <w:rPr>
          <w:rFonts w:asciiTheme="majorBidi" w:hAnsiTheme="majorBidi" w:cstheme="majorBidi"/>
          <w:cs/>
          <w:lang w:val="en-US"/>
        </w:rPr>
        <w:t>บริษัท</w:t>
      </w:r>
      <w:r w:rsidR="005E72DE" w:rsidRPr="00B84653">
        <w:rPr>
          <w:rFonts w:asciiTheme="majorBidi" w:hAnsiTheme="majorBidi" w:cstheme="majorBidi"/>
          <w:cs/>
          <w:lang w:val="en-US"/>
        </w:rPr>
        <w:t>ย่อย</w:t>
      </w:r>
      <w:r w:rsidR="009407A5" w:rsidRPr="00B84653">
        <w:rPr>
          <w:rFonts w:asciiTheme="majorBidi" w:hAnsiTheme="majorBidi" w:cstheme="majorBidi"/>
          <w:cs/>
          <w:lang w:val="en-US"/>
        </w:rPr>
        <w:t>แห่งหนึ่ง</w:t>
      </w:r>
      <w:r w:rsidR="00D07155" w:rsidRPr="00B84653">
        <w:rPr>
          <w:rFonts w:asciiTheme="majorBidi" w:hAnsiTheme="majorBidi" w:cstheme="majorBidi"/>
          <w:cs/>
          <w:lang w:val="en-US"/>
        </w:rPr>
        <w:t>มีภาระผูกพันต่อ</w:t>
      </w:r>
      <w:r w:rsidR="00513B5A" w:rsidRPr="00B84653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D07155" w:rsidRPr="00B84653">
        <w:rPr>
          <w:rFonts w:asciiTheme="majorBidi" w:hAnsiTheme="majorBidi" w:cstheme="majorBidi"/>
          <w:cs/>
          <w:lang w:val="en-US"/>
        </w:rPr>
        <w:t>เกี่ยวกับการค้ำประกัน</w:t>
      </w:r>
      <w:r w:rsidR="008349FF" w:rsidRPr="00B84653">
        <w:rPr>
          <w:rFonts w:asciiTheme="majorBidi" w:hAnsiTheme="majorBidi" w:cstheme="majorBidi"/>
          <w:cs/>
          <w:lang w:val="en-US"/>
        </w:rPr>
        <w:t>วงเงินกู้</w:t>
      </w:r>
      <w:r w:rsidR="00164E56" w:rsidRPr="00B84653">
        <w:rPr>
          <w:rFonts w:asciiTheme="majorBidi" w:hAnsiTheme="majorBidi" w:cstheme="majorBidi"/>
          <w:cs/>
          <w:lang w:val="en-US"/>
        </w:rPr>
        <w:t>ยืม</w:t>
      </w:r>
      <w:r w:rsidR="008349FF" w:rsidRPr="00B84653">
        <w:rPr>
          <w:rFonts w:asciiTheme="majorBidi" w:hAnsiTheme="majorBidi" w:cstheme="majorBidi"/>
          <w:cs/>
          <w:lang w:val="en-US"/>
        </w:rPr>
        <w:t>ระยะยาว จำนวนรวม</w:t>
      </w:r>
      <w:r w:rsidR="0005481C">
        <w:rPr>
          <w:rFonts w:asciiTheme="majorBidi" w:hAnsiTheme="majorBidi" w:cstheme="majorBidi"/>
          <w:lang w:val="en-US"/>
        </w:rPr>
        <w:t xml:space="preserve"> 4,962</w:t>
      </w:r>
      <w:r w:rsidR="001924CB" w:rsidRPr="00B84653">
        <w:rPr>
          <w:rFonts w:asciiTheme="majorBidi" w:hAnsiTheme="majorBidi" w:cstheme="majorBidi"/>
          <w:lang w:val="en-US"/>
        </w:rPr>
        <w:t xml:space="preserve"> </w:t>
      </w:r>
      <w:r w:rsidR="008349FF" w:rsidRPr="00B84653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D07155" w:rsidRPr="00B84653">
        <w:rPr>
          <w:rFonts w:asciiTheme="majorBidi" w:hAnsiTheme="majorBidi" w:cstheme="majorBidi"/>
          <w:cs/>
          <w:lang w:val="en-US"/>
        </w:rPr>
        <w:t>วงเงินเบิกเกินบัญชีจำนวนรว</w:t>
      </w:r>
      <w:r w:rsidR="00911EA9" w:rsidRPr="00B84653">
        <w:rPr>
          <w:rFonts w:asciiTheme="majorBidi" w:hAnsiTheme="majorBidi" w:cstheme="majorBidi"/>
          <w:cs/>
          <w:lang w:val="en-US"/>
        </w:rPr>
        <w:t>ม</w:t>
      </w:r>
      <w:r w:rsidR="00E46FB3" w:rsidRPr="00B84653">
        <w:rPr>
          <w:rFonts w:asciiTheme="majorBidi" w:hAnsiTheme="majorBidi" w:cstheme="majorBidi"/>
          <w:lang w:val="en-US"/>
        </w:rPr>
        <w:t xml:space="preserve"> </w:t>
      </w:r>
      <w:r w:rsidR="0005481C">
        <w:rPr>
          <w:rFonts w:ascii="Angsana New" w:hAnsi="Angsana New" w:cs="Angsana New"/>
          <w:lang w:val="en-US"/>
        </w:rPr>
        <w:t>110</w:t>
      </w:r>
      <w:r w:rsidR="00DB0FCE" w:rsidRPr="00B84653">
        <w:rPr>
          <w:rFonts w:asciiTheme="majorBidi" w:hAnsiTheme="majorBidi" w:cstheme="majorBidi"/>
          <w:lang w:val="en-US"/>
        </w:rPr>
        <w:t xml:space="preserve"> </w:t>
      </w:r>
      <w:r w:rsidR="00D07155" w:rsidRPr="00B84653">
        <w:rPr>
          <w:rFonts w:asciiTheme="majorBidi" w:hAnsiTheme="majorBidi" w:cstheme="majorBidi"/>
          <w:cs/>
          <w:lang w:val="en-US"/>
        </w:rPr>
        <w:t>ล้านบาท</w:t>
      </w:r>
      <w:r w:rsidR="00AF52BD" w:rsidRPr="00B84653">
        <w:rPr>
          <w:rFonts w:asciiTheme="majorBidi" w:hAnsiTheme="majorBidi" w:cstheme="majorBidi"/>
          <w:cs/>
          <w:lang w:val="en-US"/>
        </w:rPr>
        <w:t xml:space="preserve"> </w:t>
      </w:r>
      <w:r w:rsidR="00D07155" w:rsidRPr="00B84653">
        <w:rPr>
          <w:rFonts w:asciiTheme="majorBidi" w:hAnsiTheme="majorBidi" w:cstheme="majorBidi"/>
          <w:cs/>
          <w:lang w:val="en-US"/>
        </w:rPr>
        <w:t>วงเงินหนังสือค้ำประกันที่ออกโ</w:t>
      </w:r>
      <w:r w:rsidR="00911EA9" w:rsidRPr="00B84653">
        <w:rPr>
          <w:rFonts w:asciiTheme="majorBidi" w:hAnsiTheme="majorBidi" w:cstheme="majorBidi"/>
          <w:cs/>
          <w:lang w:val="en-US"/>
        </w:rPr>
        <w:t>ดย</w:t>
      </w:r>
      <w:r w:rsidR="00513B5A" w:rsidRPr="00B84653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911EA9" w:rsidRPr="00B84653">
        <w:rPr>
          <w:rFonts w:asciiTheme="majorBidi" w:hAnsiTheme="majorBidi" w:cstheme="majorBidi"/>
          <w:cs/>
          <w:lang w:val="en-US"/>
        </w:rPr>
        <w:t>จำนวน</w:t>
      </w:r>
      <w:r w:rsidR="001924CB" w:rsidRPr="00B84653">
        <w:rPr>
          <w:rFonts w:asciiTheme="majorBidi" w:hAnsiTheme="majorBidi" w:cstheme="majorBidi"/>
          <w:lang w:val="en-US"/>
        </w:rPr>
        <w:t xml:space="preserve"> </w:t>
      </w:r>
      <w:r w:rsidR="0005481C">
        <w:rPr>
          <w:rFonts w:ascii="Angsana New" w:hAnsi="Angsana New" w:cs="Angsana New"/>
          <w:lang w:val="en-US"/>
        </w:rPr>
        <w:t>6,8</w:t>
      </w:r>
      <w:r w:rsidR="001A0A32">
        <w:rPr>
          <w:rFonts w:ascii="Angsana New" w:hAnsi="Angsana New" w:cs="Angsana New"/>
          <w:lang w:val="en-US"/>
        </w:rPr>
        <w:t>85</w:t>
      </w:r>
      <w:r w:rsidR="00751033" w:rsidRPr="00B84653">
        <w:rPr>
          <w:rFonts w:asciiTheme="majorBidi" w:hAnsiTheme="majorBidi" w:cstheme="majorBidi"/>
          <w:lang w:val="en-US"/>
        </w:rPr>
        <w:t xml:space="preserve"> </w:t>
      </w:r>
      <w:r w:rsidR="00D07155" w:rsidRPr="00B84653">
        <w:rPr>
          <w:rFonts w:asciiTheme="majorBidi" w:hAnsiTheme="majorBidi" w:cstheme="majorBidi"/>
          <w:cs/>
          <w:lang w:val="en-US"/>
        </w:rPr>
        <w:t>ล้านบาท</w:t>
      </w:r>
      <w:r w:rsidR="0006771B" w:rsidRPr="00B84653">
        <w:rPr>
          <w:rFonts w:asciiTheme="majorBidi" w:hAnsiTheme="majorBidi" w:cstheme="majorBidi"/>
          <w:lang w:val="en-US"/>
        </w:rPr>
        <w:t xml:space="preserve"> </w:t>
      </w:r>
      <w:r w:rsidR="00D07155" w:rsidRPr="00B84653">
        <w:rPr>
          <w:rFonts w:asciiTheme="majorBidi" w:hAnsiTheme="majorBidi" w:cstheme="majorBidi"/>
          <w:cs/>
          <w:lang w:val="en-US"/>
        </w:rPr>
        <w:t>วงเงินตั๋วสั</w:t>
      </w:r>
      <w:r w:rsidR="00911EA9" w:rsidRPr="00B84653">
        <w:rPr>
          <w:rFonts w:asciiTheme="majorBidi" w:hAnsiTheme="majorBidi" w:cstheme="majorBidi"/>
          <w:cs/>
          <w:lang w:val="en-US"/>
        </w:rPr>
        <w:t>ญญาใช้เงินจำนวน</w:t>
      </w:r>
      <w:r w:rsidR="001924CB" w:rsidRPr="00B84653">
        <w:rPr>
          <w:rFonts w:asciiTheme="majorBidi" w:hAnsiTheme="majorBidi" w:cstheme="majorBidi"/>
          <w:lang w:val="en-US"/>
        </w:rPr>
        <w:t xml:space="preserve"> </w:t>
      </w:r>
      <w:r w:rsidR="0005481C">
        <w:rPr>
          <w:rFonts w:ascii="Angsana New" w:hAnsi="Angsana New" w:cs="Angsana New"/>
          <w:lang w:val="en-US"/>
        </w:rPr>
        <w:t>9,135</w:t>
      </w:r>
      <w:r w:rsidR="001924CB" w:rsidRPr="00B84653">
        <w:rPr>
          <w:rFonts w:asciiTheme="majorBidi" w:hAnsiTheme="majorBidi" w:cstheme="majorBidi"/>
          <w:lang w:val="en-US"/>
        </w:rPr>
        <w:t xml:space="preserve"> </w:t>
      </w:r>
      <w:r w:rsidR="00D07155" w:rsidRPr="00B84653">
        <w:rPr>
          <w:rFonts w:asciiTheme="majorBidi" w:hAnsiTheme="majorBidi" w:cstheme="majorBidi"/>
          <w:cs/>
          <w:lang w:val="en-US"/>
        </w:rPr>
        <w:t>ล</w:t>
      </w:r>
      <w:r w:rsidR="00911EA9" w:rsidRPr="00B84653">
        <w:rPr>
          <w:rFonts w:asciiTheme="majorBidi" w:hAnsiTheme="majorBidi" w:cstheme="majorBidi"/>
          <w:cs/>
          <w:lang w:val="en-US"/>
        </w:rPr>
        <w:t>้านบาท</w:t>
      </w:r>
      <w:r w:rsidR="00A3784D" w:rsidRPr="00B84653">
        <w:rPr>
          <w:rFonts w:asciiTheme="majorBidi" w:hAnsiTheme="majorBidi" w:cstheme="majorBidi"/>
          <w:lang w:val="en-US"/>
        </w:rPr>
        <w:t xml:space="preserve"> </w:t>
      </w:r>
      <w:r w:rsidR="00911EA9" w:rsidRPr="00B84653">
        <w:rPr>
          <w:rFonts w:asciiTheme="majorBidi" w:hAnsiTheme="majorBidi" w:cstheme="majorBidi"/>
          <w:cs/>
          <w:lang w:val="en-US"/>
        </w:rPr>
        <w:t>และวงเงินสินเชื่ออื่น</w:t>
      </w:r>
      <w:r w:rsidR="009407A5" w:rsidRPr="00B84653">
        <w:rPr>
          <w:rFonts w:asciiTheme="majorBidi" w:hAnsiTheme="majorBidi" w:cstheme="majorBidi"/>
          <w:cs/>
          <w:lang w:val="en-US"/>
        </w:rPr>
        <w:t>จำนวน</w:t>
      </w:r>
      <w:r w:rsidR="001924CB" w:rsidRPr="00B84653">
        <w:rPr>
          <w:rFonts w:asciiTheme="majorBidi" w:hAnsiTheme="majorBidi" w:cstheme="majorBidi"/>
          <w:lang w:val="en-US"/>
        </w:rPr>
        <w:t xml:space="preserve"> </w:t>
      </w:r>
      <w:r w:rsidR="0005481C">
        <w:rPr>
          <w:rFonts w:ascii="Angsana New" w:hAnsi="Angsana New" w:cs="Angsana New"/>
          <w:lang w:val="en-US"/>
        </w:rPr>
        <w:t>640</w:t>
      </w:r>
      <w:r w:rsidR="001924CB" w:rsidRPr="00B84653">
        <w:rPr>
          <w:rFonts w:asciiTheme="majorBidi" w:hAnsiTheme="majorBidi" w:cstheme="majorBidi"/>
          <w:lang w:val="en-US"/>
        </w:rPr>
        <w:t xml:space="preserve"> </w:t>
      </w:r>
      <w:r w:rsidR="00D07155" w:rsidRPr="00B84653">
        <w:rPr>
          <w:rFonts w:asciiTheme="majorBidi" w:hAnsiTheme="majorBidi" w:cstheme="majorBidi"/>
          <w:cs/>
          <w:lang w:val="en-US"/>
        </w:rPr>
        <w:t>ล้านบาท</w:t>
      </w:r>
      <w:r w:rsidR="00FE41C0" w:rsidRPr="00B84653">
        <w:rPr>
          <w:rFonts w:asciiTheme="majorBidi" w:hAnsiTheme="majorBidi" w:cstheme="majorBidi" w:hint="cs"/>
          <w:cs/>
          <w:lang w:val="en-US"/>
        </w:rPr>
        <w:t xml:space="preserve"> </w:t>
      </w:r>
      <w:r w:rsidR="00655929" w:rsidRPr="00B84653">
        <w:rPr>
          <w:rFonts w:asciiTheme="majorBidi" w:hAnsiTheme="majorBidi" w:cstheme="majorBidi"/>
          <w:cs/>
        </w:rPr>
        <w:t xml:space="preserve">ของบริษัทย่อยแห่งอื่นๆ </w:t>
      </w:r>
      <w:r w:rsidR="00655929" w:rsidRPr="00B84653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470E5A81" w14:textId="77777777" w:rsidR="00EB1C26" w:rsidRPr="00D83E3F" w:rsidRDefault="00EB1C26" w:rsidP="001C6DB4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6E29B4AF" w14:textId="5CE53714" w:rsidR="00A45E3C" w:rsidRPr="00CD3F5C" w:rsidRDefault="00A45E3C" w:rsidP="008D2DA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5105904A" w14:textId="77777777" w:rsidR="00C36806" w:rsidRPr="00CD3F5C" w:rsidRDefault="00C36806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D7D4451" w14:textId="3108883A" w:rsidR="00274994" w:rsidRDefault="00911EA9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CD3F5C">
        <w:rPr>
          <w:rFonts w:asciiTheme="majorBidi" w:hAnsiTheme="majorBidi" w:cstheme="majorBidi"/>
          <w:cs/>
        </w:rPr>
        <w:t xml:space="preserve">ณ วันที่ </w:t>
      </w:r>
      <w:r w:rsidR="00491519" w:rsidRPr="00491519">
        <w:rPr>
          <w:rFonts w:asciiTheme="majorBidi" w:hAnsiTheme="majorBidi" w:cstheme="majorBidi"/>
          <w:lang w:val="en-US"/>
        </w:rPr>
        <w:t>30</w:t>
      </w:r>
      <w:r w:rsidR="004F5B31">
        <w:rPr>
          <w:rFonts w:asciiTheme="majorBidi" w:hAnsiTheme="majorBidi" w:cstheme="majorBidi"/>
          <w:lang w:val="en-US"/>
        </w:rPr>
        <w:t xml:space="preserve"> </w:t>
      </w:r>
      <w:r w:rsidR="002C7681">
        <w:rPr>
          <w:rFonts w:asciiTheme="majorBidi" w:hAnsiTheme="majorBidi" w:cstheme="majorBidi" w:hint="cs"/>
          <w:cs/>
          <w:lang w:val="en-US"/>
        </w:rPr>
        <w:t>กันยายน</w:t>
      </w:r>
      <w:r w:rsidR="004F5B31">
        <w:rPr>
          <w:rFonts w:asciiTheme="majorBidi" w:hAnsiTheme="majorBidi" w:cstheme="majorBidi" w:hint="cs"/>
          <w:cs/>
          <w:lang w:val="en-US"/>
        </w:rPr>
        <w:t xml:space="preserve"> </w:t>
      </w:r>
      <w:r w:rsidR="00491519" w:rsidRPr="00491519">
        <w:rPr>
          <w:rFonts w:asciiTheme="majorBidi" w:hAnsiTheme="majorBidi" w:cstheme="majorBidi"/>
          <w:lang w:val="en-US"/>
        </w:rPr>
        <w:t>2566</w:t>
      </w:r>
      <w:r w:rsidR="00FC75ED" w:rsidRPr="00CD3F5C">
        <w:rPr>
          <w:rFonts w:asciiTheme="majorBidi" w:hAnsiTheme="majorBidi" w:cstheme="majorBidi"/>
          <w:cs/>
        </w:rPr>
        <w:t xml:space="preserve"> </w:t>
      </w:r>
      <w:r w:rsidR="005E72DE" w:rsidRPr="00CD3F5C">
        <w:rPr>
          <w:rFonts w:asciiTheme="majorBidi" w:hAnsiTheme="majorBidi" w:cstheme="majorBidi"/>
          <w:cs/>
        </w:rPr>
        <w:t>กลุ่มบริษัท</w:t>
      </w:r>
      <w:r w:rsidR="00EA0A56" w:rsidRPr="00CD3F5C">
        <w:rPr>
          <w:rFonts w:asciiTheme="majorBidi" w:hAnsiTheme="majorBidi" w:cstheme="majorBidi"/>
          <w:cs/>
        </w:rPr>
        <w:t>มีหนี้สินที่อาจเกิดขึ้นจากการถูกบริษัท</w:t>
      </w:r>
      <w:r w:rsidR="00094E81" w:rsidRPr="00CD3F5C">
        <w:rPr>
          <w:rFonts w:asciiTheme="majorBidi" w:hAnsiTheme="majorBidi" w:cstheme="majorBidi"/>
          <w:cs/>
        </w:rPr>
        <w:t>อื่น</w:t>
      </w:r>
      <w:r w:rsidR="00EA0A56" w:rsidRPr="00CD3F5C">
        <w:rPr>
          <w:rFonts w:asciiTheme="majorBidi" w:hAnsiTheme="majorBidi" w:cstheme="majorBidi"/>
          <w:cs/>
        </w:rPr>
        <w:t>และบุคคลธรรมดาฟ้องร้องในคดี</w:t>
      </w:r>
      <w:r w:rsidR="0063049F" w:rsidRPr="00CD3F5C">
        <w:rPr>
          <w:rFonts w:asciiTheme="majorBidi" w:hAnsiTheme="majorBidi" w:cstheme="majorBidi"/>
          <w:cs/>
        </w:rPr>
        <w:br/>
      </w:r>
      <w:r w:rsidR="00EA0A56" w:rsidRPr="00CD3F5C">
        <w:rPr>
          <w:rFonts w:asciiTheme="majorBidi" w:hAnsiTheme="majorBidi" w:cstheme="majorBidi"/>
          <w:cs/>
        </w:rPr>
        <w:t>ต่างๆ จากการผิดสัญญา การเรียกร้องค่าเสียหายและอื่นๆ โดยมีทุนทรัพย์ที่ฟ้องร้องและอาจเรียกได้เป็นจำนวนเงิน</w:t>
      </w:r>
      <w:r w:rsidR="00CF1A43" w:rsidRPr="00CD3F5C">
        <w:rPr>
          <w:rFonts w:asciiTheme="majorBidi" w:hAnsiTheme="majorBidi" w:cstheme="majorBidi"/>
          <w:cs/>
        </w:rPr>
        <w:t xml:space="preserve"> </w:t>
      </w:r>
      <w:r w:rsidR="00B22168">
        <w:rPr>
          <w:rFonts w:asciiTheme="majorBidi" w:hAnsiTheme="majorBidi" w:cstheme="majorBidi"/>
          <w:lang w:val="en-US"/>
        </w:rPr>
        <w:t>1,208</w:t>
      </w:r>
      <w:r w:rsidR="006536D9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>ล้านบาท</w:t>
      </w:r>
      <w:r w:rsidR="002808DB" w:rsidRPr="00CD3F5C">
        <w:rPr>
          <w:rFonts w:asciiTheme="majorBidi" w:hAnsiTheme="majorBidi" w:cstheme="majorBidi"/>
          <w:cs/>
        </w:rPr>
        <w:t xml:space="preserve"> </w:t>
      </w:r>
      <w:r w:rsidR="009E186F" w:rsidRPr="00CD3F5C">
        <w:rPr>
          <w:rFonts w:asciiTheme="majorBidi" w:hAnsiTheme="majorBidi" w:cstheme="majorBidi"/>
          <w:i/>
          <w:iCs/>
          <w: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CA0E4F" w:rsidRPr="00CD3F5C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</w:t>
      </w:r>
      <w:r w:rsidR="00E46FB3" w:rsidRPr="00CD3F5C">
        <w:rPr>
          <w:rFonts w:asciiTheme="majorBidi" w:hAnsiTheme="majorBidi" w:cstheme="majorBidi"/>
          <w:i/>
          <w:iCs/>
          <w:cs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379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ล้านบาท)</w:t>
      </w:r>
      <w:r w:rsidR="009E186F" w:rsidRPr="00CD3F5C">
        <w:rPr>
          <w:rFonts w:asciiTheme="majorBidi" w:hAnsiTheme="majorBidi" w:cstheme="majorBidi"/>
          <w:cs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 xml:space="preserve">ขณะนี้คดีอยู่ในระหว่างการไต่สวนของศาล อย่างไรก็ตาม </w:t>
      </w:r>
      <w:r w:rsidR="00EF03A8">
        <w:rPr>
          <w:rFonts w:asciiTheme="majorBidi" w:hAnsiTheme="majorBidi" w:cstheme="majorBidi"/>
          <w:cs/>
        </w:rPr>
        <w:br/>
      </w:r>
      <w:r w:rsidR="00AF3B8C" w:rsidRPr="00CD3F5C">
        <w:rPr>
          <w:rFonts w:asciiTheme="majorBidi" w:hAnsiTheme="majorBidi" w:cstheme="majorBidi"/>
          <w:cs/>
        </w:rPr>
        <w:t>กลุ่ม</w:t>
      </w:r>
      <w:r w:rsidR="00EA0A56" w:rsidRPr="00CD3F5C">
        <w:rPr>
          <w:rFonts w:asciiTheme="majorBidi" w:hAnsiTheme="majorBidi" w:cstheme="majorBidi"/>
          <w:cs/>
        </w:rPr>
        <w:t>บริษัทได้บันทึกสำรอง</w:t>
      </w:r>
      <w:r w:rsidR="008B4FE9" w:rsidRPr="00CD3F5C">
        <w:rPr>
          <w:rFonts w:asciiTheme="majorBidi" w:hAnsiTheme="majorBidi" w:cstheme="majorBidi"/>
          <w:cs/>
        </w:rPr>
        <w:t>ค่า</w:t>
      </w:r>
      <w:r w:rsidR="00EA0A56" w:rsidRPr="00CD3F5C">
        <w:rPr>
          <w:rFonts w:asciiTheme="majorBidi" w:hAnsiTheme="majorBidi" w:cstheme="majorBidi"/>
          <w:cs/>
        </w:rPr>
        <w:t>เผื่อหนี้สินที่อาจจะเกิดขึ้นจากคดีความดังกล่าวตามความเห็นของฝ่ายบริหารและฝ่ายกฎหมายของ</w:t>
      </w:r>
      <w:r w:rsidR="00AF3B8C" w:rsidRPr="00CD3F5C">
        <w:rPr>
          <w:rFonts w:asciiTheme="majorBidi" w:hAnsiTheme="majorBidi" w:cstheme="majorBidi"/>
          <w:cs/>
        </w:rPr>
        <w:t>กลุ่ม</w:t>
      </w:r>
      <w:r w:rsidR="00EA0A56" w:rsidRPr="00CD3F5C">
        <w:rPr>
          <w:rFonts w:asciiTheme="majorBidi" w:hAnsiTheme="majorBidi" w:cstheme="majorBidi"/>
          <w:cs/>
        </w:rPr>
        <w:t>บริษัทรวมจำนวน</w:t>
      </w:r>
      <w:r w:rsidR="00941038" w:rsidRPr="00CD3F5C">
        <w:rPr>
          <w:rFonts w:asciiTheme="majorBidi" w:hAnsiTheme="majorBidi" w:cstheme="majorBidi"/>
          <w:lang w:val="en-US"/>
        </w:rPr>
        <w:t xml:space="preserve"> </w:t>
      </w:r>
      <w:r w:rsidR="006E20D9" w:rsidRPr="00B22168">
        <w:rPr>
          <w:rFonts w:asciiTheme="majorBidi" w:hAnsiTheme="majorBidi" w:cstheme="majorBidi"/>
          <w:lang w:val="en-US"/>
        </w:rPr>
        <w:t>52</w:t>
      </w:r>
      <w:r w:rsidR="001924CB" w:rsidRPr="00F707B7">
        <w:rPr>
          <w:rFonts w:asciiTheme="majorBidi" w:hAnsiTheme="majorBidi" w:cstheme="majorBidi"/>
          <w:lang w:val="en-US"/>
        </w:rPr>
        <w:t xml:space="preserve"> </w:t>
      </w:r>
      <w:r w:rsidR="00EA0A56" w:rsidRPr="00F707B7">
        <w:rPr>
          <w:rFonts w:asciiTheme="majorBidi" w:hAnsiTheme="majorBidi" w:cstheme="majorBidi"/>
          <w:cs/>
        </w:rPr>
        <w:t>ล้านบาท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CA0E4F" w:rsidRPr="00CD3F5C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45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ล้านบาท)</w:t>
      </w:r>
      <w:r w:rsidR="009E186F" w:rsidRPr="00CD3F5C">
        <w:rPr>
          <w:rFonts w:asciiTheme="majorBidi" w:hAnsiTheme="majorBidi" w:cstheme="majorBidi"/>
          <w:cs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>ไว้ใน</w:t>
      </w:r>
      <w:r w:rsidR="00094E81" w:rsidRPr="00CD3F5C">
        <w:rPr>
          <w:rFonts w:asciiTheme="majorBidi" w:hAnsiTheme="majorBidi" w:cstheme="majorBidi"/>
          <w:cs/>
        </w:rPr>
        <w:t>งบแสดงฐานะการเงินรวม</w:t>
      </w:r>
    </w:p>
    <w:p w14:paraId="5ECF8EC7" w14:textId="5BA53F0F" w:rsidR="008D2DAC" w:rsidRDefault="008D2DAC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6D1E025E" w14:textId="6131B1DF" w:rsidR="008D2DAC" w:rsidRDefault="008D2DAC" w:rsidP="008D2DAC">
      <w:pPr>
        <w:pStyle w:val="a"/>
        <w:numPr>
          <w:ilvl w:val="0"/>
          <w:numId w:val="20"/>
        </w:numPr>
        <w:tabs>
          <w:tab w:val="left" w:pos="540"/>
        </w:tabs>
        <w:ind w:left="630" w:hanging="63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334DD380" w14:textId="46AFD4FA" w:rsidR="008D2DAC" w:rsidRDefault="008D2DAC" w:rsidP="008D2DAC">
      <w:pPr>
        <w:pStyle w:val="a"/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</w:p>
    <w:p w14:paraId="4091D25D" w14:textId="4B4E5C4E" w:rsidR="00B84653" w:rsidRDefault="00B84653" w:rsidP="00B84653">
      <w:pPr>
        <w:pStyle w:val="a"/>
        <w:numPr>
          <w:ilvl w:val="0"/>
          <w:numId w:val="35"/>
        </w:numPr>
        <w:tabs>
          <w:tab w:val="left" w:pos="720"/>
        </w:tabs>
        <w:ind w:left="900"/>
        <w:jc w:val="thaiDistribute"/>
        <w:rPr>
          <w:rFonts w:asciiTheme="majorBidi" w:hAnsiTheme="majorBidi" w:cstheme="majorBidi"/>
          <w:lang w:val="en-US"/>
        </w:rPr>
      </w:pPr>
      <w:r w:rsidRPr="00B84653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ในการประชุมคณะกรรมการบริษัทของบริษัท อินโน โฮม คอนสตรัคชั่น จำกัด ซึ่งเป็นบริษัทย่อยทางอ้อมของบริษัท เมื่อวันที่ </w:t>
      </w:r>
      <w:r w:rsidRPr="00B84653">
        <w:rPr>
          <w:rFonts w:asciiTheme="majorBidi" w:hAnsiTheme="majorBidi" w:cstheme="majorBidi"/>
          <w:lang w:val="en-US"/>
        </w:rPr>
        <w:t>11</w:t>
      </w:r>
      <w:r w:rsidRPr="00B84653">
        <w:rPr>
          <w:rFonts w:asciiTheme="majorBidi" w:hAnsiTheme="majorBidi" w:cstheme="majorBidi"/>
          <w:cs/>
          <w:lang w:val="en-US"/>
        </w:rPr>
        <w:t xml:space="preserve"> ตุลาคม </w:t>
      </w:r>
      <w:r w:rsidRPr="00B84653">
        <w:rPr>
          <w:rFonts w:asciiTheme="majorBidi" w:hAnsiTheme="majorBidi" w:cstheme="majorBidi"/>
          <w:lang w:val="en-US"/>
        </w:rPr>
        <w:t>2566</w:t>
      </w:r>
      <w:r w:rsidRPr="00B84653">
        <w:rPr>
          <w:rFonts w:asciiTheme="majorBidi" w:hAnsiTheme="majorBidi" w:cstheme="majorBidi"/>
          <w:cs/>
          <w:lang w:val="en-US"/>
        </w:rPr>
        <w:t xml:space="preserve"> </w:t>
      </w:r>
      <w:r w:rsidR="00BF1F9B" w:rsidRPr="00C33FB0">
        <w:rPr>
          <w:rFonts w:asciiTheme="majorBidi" w:hAnsiTheme="majorBidi" w:cs="Angsana New"/>
          <w:cs/>
          <w:lang w:val="en-US"/>
        </w:rPr>
        <w:t>คณะกรรมการมีมติอนุมัติการเข้าทำสัญญาการโอนกิจการ (ทรัพย์สิน</w:t>
      </w:r>
      <w:r w:rsidR="00BF1F9B">
        <w:rPr>
          <w:rFonts w:asciiTheme="majorBidi" w:hAnsiTheme="majorBidi" w:cs="Angsana New"/>
          <w:cs/>
          <w:lang w:val="en-US"/>
        </w:rPr>
        <w:br/>
      </w:r>
      <w:r w:rsidR="00BF1F9B" w:rsidRPr="00C33FB0">
        <w:rPr>
          <w:rFonts w:asciiTheme="majorBidi" w:hAnsiTheme="majorBidi" w:cs="Angsana New"/>
          <w:cs/>
          <w:lang w:val="en-US"/>
        </w:rPr>
        <w:t>ที่เกี่ยวข้องและที่ใช้ในการประกอบธุรกิจก่อสร้างอาคารที่พักอาศัย สิทธิและหน้าที่ต่างๆ ในส่วนที่เกี่ยวข้อง หนี้สิน และบุคลากรที่เกี่ย</w:t>
      </w:r>
      <w:r w:rsidR="003144E8">
        <w:rPr>
          <w:rFonts w:asciiTheme="majorBidi" w:hAnsiTheme="majorBidi" w:cs="Angsana New" w:hint="cs"/>
          <w:cs/>
          <w:lang w:val="en-US"/>
        </w:rPr>
        <w:t>ว</w:t>
      </w:r>
      <w:r w:rsidR="00BF1F9B" w:rsidRPr="00C33FB0">
        <w:rPr>
          <w:rFonts w:asciiTheme="majorBidi" w:hAnsiTheme="majorBidi" w:cs="Angsana New"/>
          <w:cs/>
          <w:lang w:val="en-US"/>
        </w:rPr>
        <w:t>ข้อง)</w:t>
      </w:r>
      <w:r w:rsidRPr="00B84653">
        <w:rPr>
          <w:rFonts w:asciiTheme="majorBidi" w:hAnsiTheme="majorBidi" w:cstheme="majorBidi"/>
          <w:cs/>
          <w:lang w:val="en-US"/>
        </w:rPr>
        <w:t xml:space="preserve"> กับบริษัท พฤกษา เรียลเอสเตท จำกัด (มหาชน) ทั้งนี้กระบวนการรับโอนกิจการได้เสร็จสิ้น</w:t>
      </w:r>
      <w:r w:rsidR="00670C11">
        <w:rPr>
          <w:rFonts w:asciiTheme="majorBidi" w:hAnsiTheme="majorBidi" w:cstheme="majorBidi" w:hint="cs"/>
          <w:cs/>
          <w:lang w:val="en-US"/>
        </w:rPr>
        <w:t>แล้วเมื่อ</w:t>
      </w:r>
      <w:r w:rsidRPr="00B84653">
        <w:rPr>
          <w:rFonts w:asciiTheme="majorBidi" w:hAnsiTheme="majorBidi" w:cstheme="majorBidi"/>
          <w:cs/>
          <w:lang w:val="en-US"/>
        </w:rPr>
        <w:t xml:space="preserve">วันที่ </w:t>
      </w:r>
      <w:r w:rsidRPr="00B84653">
        <w:rPr>
          <w:rFonts w:asciiTheme="majorBidi" w:hAnsiTheme="majorBidi" w:cstheme="majorBidi"/>
          <w:lang w:val="en-US"/>
        </w:rPr>
        <w:t>1</w:t>
      </w:r>
      <w:r w:rsidRPr="00B84653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Pr="00B84653">
        <w:rPr>
          <w:rFonts w:asciiTheme="majorBidi" w:hAnsiTheme="majorBidi" w:cstheme="majorBidi"/>
          <w:lang w:val="en-US"/>
        </w:rPr>
        <w:t>2566</w:t>
      </w:r>
      <w:r w:rsidR="00BF1F9B">
        <w:rPr>
          <w:rFonts w:asciiTheme="majorBidi" w:hAnsiTheme="majorBidi" w:cstheme="majorBidi" w:hint="cs"/>
          <w:cs/>
          <w:lang w:val="en-US"/>
        </w:rPr>
        <w:t xml:space="preserve"> </w:t>
      </w:r>
      <w:r w:rsidR="00BF1F9B" w:rsidRPr="00C33FB0">
        <w:rPr>
          <w:rFonts w:asciiTheme="majorBidi" w:hAnsiTheme="majorBidi" w:cs="Angsana New"/>
          <w:cs/>
          <w:lang w:val="en-US"/>
        </w:rPr>
        <w:t>โดย</w:t>
      </w:r>
      <w:r w:rsidR="003144E8">
        <w:rPr>
          <w:rFonts w:asciiTheme="majorBidi" w:hAnsiTheme="majorBidi" w:cs="Angsana New" w:hint="cs"/>
          <w:cs/>
          <w:lang w:val="en-US"/>
        </w:rPr>
        <w:t>หลังจากนี้</w:t>
      </w:r>
      <w:r w:rsidR="00BF1F9B" w:rsidRPr="00C33FB0">
        <w:rPr>
          <w:rFonts w:asciiTheme="majorBidi" w:hAnsiTheme="majorBidi" w:cs="Angsana New"/>
          <w:cs/>
          <w:lang w:val="en-US"/>
        </w:rPr>
        <w:t xml:space="preserve">บริษัท อินโน โฮม คอนสตรัคชั่น จำกัด </w:t>
      </w:r>
      <w:r w:rsidR="003144E8">
        <w:rPr>
          <w:rFonts w:asciiTheme="majorBidi" w:hAnsiTheme="majorBidi" w:cs="Angsana New"/>
          <w:cs/>
          <w:lang w:val="en-US"/>
        </w:rPr>
        <w:br/>
      </w:r>
      <w:r w:rsidR="00BF1F9B" w:rsidRPr="00C33FB0">
        <w:rPr>
          <w:rFonts w:asciiTheme="majorBidi" w:hAnsiTheme="majorBidi" w:cs="Angsana New"/>
          <w:cs/>
          <w:lang w:val="en-US"/>
        </w:rPr>
        <w:t>จะเป็นบริษัทย่อยในการดำเนินธุรกิจก่อสร้างอาคารที่พักอาศัยต่อไป</w:t>
      </w:r>
    </w:p>
    <w:p w14:paraId="54301E8F" w14:textId="4A2D4B20" w:rsidR="00BF1F9B" w:rsidRDefault="00BF1F9B" w:rsidP="00B84653">
      <w:pPr>
        <w:pStyle w:val="a"/>
        <w:tabs>
          <w:tab w:val="left" w:pos="720"/>
        </w:tabs>
        <w:ind w:left="900"/>
        <w:jc w:val="thaiDistribute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66F0144D" w14:textId="3064ECE1" w:rsidR="00B84653" w:rsidRDefault="00B84653" w:rsidP="00B84653">
      <w:pPr>
        <w:pStyle w:val="a"/>
        <w:numPr>
          <w:ilvl w:val="0"/>
          <w:numId w:val="35"/>
        </w:numPr>
        <w:tabs>
          <w:tab w:val="left" w:pos="720"/>
        </w:tabs>
        <w:ind w:left="900"/>
        <w:jc w:val="thaiDistribute"/>
        <w:rPr>
          <w:rFonts w:asciiTheme="majorBidi" w:hAnsiTheme="majorBidi" w:cstheme="majorBidi"/>
          <w:lang w:val="en-US"/>
        </w:rPr>
      </w:pPr>
      <w:r w:rsidRPr="00B84653">
        <w:rPr>
          <w:rFonts w:asciiTheme="majorBidi" w:hAnsiTheme="majorBidi" w:cstheme="majorBidi"/>
          <w:cs/>
          <w:lang w:val="en-US"/>
        </w:rPr>
        <w:lastRenderedPageBreak/>
        <w:t xml:space="preserve">ในการประชุมคณะกรรมการบริษัท เมื่อวันที่ </w:t>
      </w:r>
      <w:r w:rsidRPr="00B84653">
        <w:rPr>
          <w:rFonts w:asciiTheme="majorBidi" w:hAnsiTheme="majorBidi" w:cstheme="majorBidi"/>
          <w:lang w:val="en-US"/>
        </w:rPr>
        <w:t xml:space="preserve">12 </w:t>
      </w:r>
      <w:r w:rsidRPr="00B84653">
        <w:rPr>
          <w:rFonts w:asciiTheme="majorBidi" w:hAnsiTheme="majorBidi" w:cstheme="majorBidi"/>
          <w:cs/>
          <w:lang w:val="en-US"/>
        </w:rPr>
        <w:t xml:space="preserve">ตุลาคม </w:t>
      </w:r>
      <w:r w:rsidRPr="00B84653">
        <w:rPr>
          <w:rFonts w:asciiTheme="majorBidi" w:hAnsiTheme="majorBidi" w:cstheme="majorBidi"/>
          <w:lang w:val="en-US"/>
        </w:rPr>
        <w:t xml:space="preserve">2566 </w:t>
      </w:r>
      <w:r w:rsidRPr="00B84653">
        <w:rPr>
          <w:rFonts w:asciiTheme="majorBidi" w:hAnsiTheme="majorBidi" w:cstheme="majorBidi"/>
          <w:cs/>
          <w:lang w:val="en-US"/>
        </w:rPr>
        <w:t xml:space="preserve">คณะกรรมการมีมติอนุมัติให้บริษัท อินโน สเปราท์ อินเวสเม้นท์ จำกัด ซึ่งเป็นบริษัทย่อยทางอ้อมของบริษัท จัดตั้งกองทุน </w:t>
      </w:r>
      <w:r w:rsidRPr="00B84653">
        <w:rPr>
          <w:rFonts w:asciiTheme="majorBidi" w:hAnsiTheme="majorBidi" w:cstheme="majorBidi"/>
          <w:lang w:val="en-US"/>
        </w:rPr>
        <w:t xml:space="preserve">CapitaLand Wellness </w:t>
      </w:r>
      <w:r w:rsidR="00BF1F9B">
        <w:rPr>
          <w:rFonts w:asciiTheme="majorBidi" w:hAnsiTheme="majorBidi" w:cstheme="majorBidi"/>
          <w:cs/>
          <w:lang w:val="en-US"/>
        </w:rPr>
        <w:br/>
      </w:r>
      <w:r w:rsidRPr="00B84653">
        <w:rPr>
          <w:rFonts w:asciiTheme="majorBidi" w:hAnsiTheme="majorBidi" w:cstheme="majorBidi"/>
          <w:lang w:val="en-US"/>
        </w:rPr>
        <w:t xml:space="preserve">(C-WELL) </w:t>
      </w:r>
      <w:r w:rsidRPr="00B84653">
        <w:rPr>
          <w:rFonts w:asciiTheme="majorBidi" w:hAnsiTheme="majorBidi" w:cstheme="majorBidi"/>
          <w:cs/>
          <w:lang w:val="en-US"/>
        </w:rPr>
        <w:t xml:space="preserve">ร่วมกับ </w:t>
      </w:r>
      <w:r w:rsidRPr="00B84653">
        <w:rPr>
          <w:rFonts w:asciiTheme="majorBidi" w:hAnsiTheme="majorBidi" w:cstheme="majorBidi"/>
          <w:lang w:val="en-US"/>
        </w:rPr>
        <w:t xml:space="preserve">CapitaLand Investment Limited </w:t>
      </w:r>
      <w:r w:rsidRPr="00B84653">
        <w:rPr>
          <w:rFonts w:asciiTheme="majorBidi" w:hAnsiTheme="majorBidi" w:cstheme="majorBidi"/>
          <w:cs/>
          <w:lang w:val="en-US"/>
        </w:rPr>
        <w:t xml:space="preserve">โดยมีข้อตกลงร่วมทุนกันด้วยเงินลงทุนเริ่มต้นมูลค่า </w:t>
      </w:r>
      <w:r w:rsidRPr="00B84653">
        <w:rPr>
          <w:rFonts w:asciiTheme="majorBidi" w:hAnsiTheme="majorBidi" w:cstheme="majorBidi"/>
          <w:lang w:val="en-US"/>
        </w:rPr>
        <w:t xml:space="preserve">350 </w:t>
      </w:r>
      <w:r w:rsidRPr="00B84653">
        <w:rPr>
          <w:rFonts w:asciiTheme="majorBidi" w:hAnsiTheme="majorBidi" w:cstheme="majorBidi"/>
          <w:cs/>
          <w:lang w:val="en-US"/>
        </w:rPr>
        <w:t>ล้านดอลลาร์สิงคโปร์</w:t>
      </w:r>
    </w:p>
    <w:p w14:paraId="6B13DCB0" w14:textId="77777777" w:rsidR="00B84653" w:rsidRDefault="00B84653" w:rsidP="00164AC6">
      <w:pPr>
        <w:pStyle w:val="a"/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</w:p>
    <w:p w14:paraId="0DA0C0DF" w14:textId="336A5E5F" w:rsidR="00B84653" w:rsidRPr="00B84653" w:rsidRDefault="00BF1F9B" w:rsidP="00B84653">
      <w:pPr>
        <w:pStyle w:val="a"/>
        <w:numPr>
          <w:ilvl w:val="0"/>
          <w:numId w:val="35"/>
        </w:numPr>
        <w:tabs>
          <w:tab w:val="left" w:pos="720"/>
        </w:tabs>
        <w:ind w:left="90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ในการประชุมคณะกรรมการบริษัท เมื่อวันที่ </w:t>
      </w:r>
      <w:r>
        <w:rPr>
          <w:rFonts w:asciiTheme="majorBidi" w:hAnsiTheme="majorBidi" w:cstheme="majorBidi"/>
          <w:lang w:val="en-US"/>
        </w:rPr>
        <w:t xml:space="preserve">20 </w:t>
      </w:r>
      <w:r>
        <w:rPr>
          <w:rFonts w:asciiTheme="majorBidi" w:hAnsiTheme="majorBidi" w:cstheme="majorBidi" w:hint="cs"/>
          <w:cs/>
          <w:lang w:val="en-US"/>
        </w:rPr>
        <w:t xml:space="preserve">ตุลาคม </w:t>
      </w:r>
      <w:r>
        <w:rPr>
          <w:rFonts w:asciiTheme="majorBidi" w:hAnsiTheme="majorBidi" w:cstheme="majorBidi"/>
          <w:lang w:val="en-US"/>
        </w:rPr>
        <w:t xml:space="preserve">2566 </w:t>
      </w:r>
      <w:r>
        <w:rPr>
          <w:rFonts w:asciiTheme="majorBidi" w:hAnsiTheme="majorBidi" w:cstheme="majorBidi" w:hint="cs"/>
          <w:cs/>
          <w:lang w:val="en-US"/>
        </w:rPr>
        <w:t xml:space="preserve">คณะกรรมการมีมติอนุมัติให้บริษัท อินโน </w:t>
      </w:r>
      <w:r w:rsidR="003144E8">
        <w:rPr>
          <w:rFonts w:asciiTheme="majorBidi" w:hAnsiTheme="majorBidi" w:cstheme="majorBidi"/>
          <w:cs/>
          <w:lang w:val="en-US"/>
        </w:rPr>
        <w:br/>
      </w:r>
      <w:r>
        <w:rPr>
          <w:rFonts w:asciiTheme="majorBidi" w:hAnsiTheme="majorBidi" w:cstheme="majorBidi" w:hint="cs"/>
          <w:cs/>
          <w:lang w:val="en-US"/>
        </w:rPr>
        <w:t xml:space="preserve">พรีคาสท์ จำกัด ซึ่งเป็นบริษัทร่วมของบริษัท เข้าลงทุนในธุรกิจพรีคาสท์ของบริษัท เจนเนอรัล เอนจิเนียริ่ง จำกัด (มหาชน) </w:t>
      </w:r>
      <w:r w:rsidR="00CC1B73">
        <w:rPr>
          <w:rFonts w:asciiTheme="majorBidi" w:hAnsiTheme="majorBidi" w:cstheme="majorBidi" w:hint="cs"/>
          <w:cs/>
          <w:lang w:val="en-US"/>
        </w:rPr>
        <w:t>(</w:t>
      </w:r>
      <w:r w:rsidR="003144E8">
        <w:rPr>
          <w:rFonts w:asciiTheme="majorBidi" w:hAnsiTheme="majorBidi" w:cstheme="majorBidi"/>
          <w:lang w:val="en-US"/>
        </w:rPr>
        <w:t>GEL</w:t>
      </w:r>
      <w:r w:rsidR="00CC1B73">
        <w:rPr>
          <w:rFonts w:asciiTheme="majorBidi" w:hAnsiTheme="majorBidi" w:cstheme="majorBidi" w:hint="cs"/>
          <w:cs/>
          <w:lang w:val="en-US"/>
        </w:rPr>
        <w:t>)</w:t>
      </w:r>
      <w:r w:rsidR="003144E8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มูลค่ารวมของสินทรัพย์ที่เกี่ยวข้องเป็นจำนวนเงิน </w:t>
      </w:r>
      <w:r>
        <w:rPr>
          <w:rFonts w:asciiTheme="majorBidi" w:hAnsiTheme="majorBidi" w:cstheme="majorBidi"/>
          <w:lang w:val="en-US"/>
        </w:rPr>
        <w:t xml:space="preserve">880 </w:t>
      </w:r>
      <w:r>
        <w:rPr>
          <w:rFonts w:asciiTheme="majorBidi" w:hAnsiTheme="majorBidi" w:cstheme="majorBidi" w:hint="cs"/>
          <w:cs/>
          <w:lang w:val="en-US"/>
        </w:rPr>
        <w:t>ล้านบาท ทั้งนี้การเข้าลงทุนนี้จะเกิดขึ้นเมื่อเงื่อนไขบังคับก่อนในการเข้าลงทุนในทรัพย์สินแต่ละกลุ่มตามที่กำหนดภายใต้สัญญาที่เกี่ยวข้องกับการลงทุนเสร็จสิ้น</w:t>
      </w:r>
      <w:r w:rsidR="003144E8">
        <w:rPr>
          <w:rFonts w:asciiTheme="majorBidi" w:hAnsiTheme="majorBidi" w:cstheme="majorBidi" w:hint="cs"/>
          <w:cs/>
          <w:lang w:val="en-US"/>
        </w:rPr>
        <w:t>ลง</w:t>
      </w:r>
      <w:r>
        <w:rPr>
          <w:rFonts w:asciiTheme="majorBidi" w:hAnsiTheme="majorBidi" w:cstheme="majorBidi" w:hint="cs"/>
          <w:cs/>
          <w:lang w:val="en-US"/>
        </w:rPr>
        <w:t xml:space="preserve"> โดยหลังจากการเข้าลงทุนบริษัท อินโน พรีคาสท์ จำกัด จะดำเนินการประกอบธุรกิจ</w:t>
      </w:r>
      <w:r w:rsidR="003144E8"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 w:hint="cs"/>
          <w:cs/>
          <w:lang w:val="en-US"/>
        </w:rPr>
        <w:t xml:space="preserve">พรีคาสท์ในส่วนของ </w:t>
      </w:r>
      <w:r>
        <w:rPr>
          <w:rFonts w:asciiTheme="majorBidi" w:hAnsiTheme="majorBidi" w:cstheme="majorBidi"/>
          <w:lang w:val="en-US"/>
        </w:rPr>
        <w:t xml:space="preserve">GEL </w:t>
      </w:r>
      <w:r>
        <w:rPr>
          <w:rFonts w:asciiTheme="majorBidi" w:hAnsiTheme="majorBidi" w:cstheme="majorBidi" w:hint="cs"/>
          <w:cs/>
          <w:lang w:val="en-US"/>
        </w:rPr>
        <w:t>ต่อไป นอกจากนี้คณะกรรมการบริษัทได้อนุมัติ</w:t>
      </w:r>
      <w:r w:rsidR="00FB3CA2">
        <w:rPr>
          <w:rFonts w:asciiTheme="majorBidi" w:hAnsiTheme="majorBidi" w:cstheme="majorBidi" w:hint="cs"/>
          <w:cs/>
          <w:lang w:val="en-US"/>
        </w:rPr>
        <w:t xml:space="preserve">ให้บริษัท ควอตซ์ โฮลดิ้ง </w:t>
      </w:r>
      <w:r w:rsidR="00FB3CA2">
        <w:rPr>
          <w:rFonts w:asciiTheme="majorBidi" w:hAnsiTheme="majorBidi" w:cstheme="majorBidi"/>
          <w:lang w:val="en-US"/>
        </w:rPr>
        <w:t xml:space="preserve">2 </w:t>
      </w:r>
      <w:r w:rsidR="00FB3CA2">
        <w:rPr>
          <w:rFonts w:asciiTheme="majorBidi" w:hAnsiTheme="majorBidi" w:cstheme="majorBidi" w:hint="cs"/>
          <w:cs/>
          <w:lang w:val="en-US"/>
        </w:rPr>
        <w:t>จำกัด ดำเนินการเข้าจองซื้อหุ้นสามัญ</w:t>
      </w:r>
      <w:r w:rsidR="003144E8">
        <w:rPr>
          <w:rFonts w:asciiTheme="majorBidi" w:hAnsiTheme="majorBidi" w:cstheme="majorBidi" w:hint="cs"/>
          <w:cs/>
          <w:lang w:val="en-US"/>
        </w:rPr>
        <w:t xml:space="preserve">ของบริษัท อินโน พรีคาสท์ จำกัด มูลค่า </w:t>
      </w:r>
      <w:r w:rsidR="003144E8">
        <w:rPr>
          <w:rFonts w:asciiTheme="majorBidi" w:hAnsiTheme="majorBidi" w:cstheme="majorBidi"/>
          <w:lang w:val="en-US"/>
        </w:rPr>
        <w:t xml:space="preserve">400 </w:t>
      </w:r>
      <w:r w:rsidR="003144E8">
        <w:rPr>
          <w:rFonts w:asciiTheme="majorBidi" w:hAnsiTheme="majorBidi" w:cstheme="majorBidi" w:hint="cs"/>
          <w:cs/>
          <w:lang w:val="en-US"/>
        </w:rPr>
        <w:t>ล้านบาท</w:t>
      </w:r>
    </w:p>
    <w:p w14:paraId="6D710953" w14:textId="77777777" w:rsidR="008D2DAC" w:rsidRPr="008D2DAC" w:rsidRDefault="008D2DAC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77530880" w14:textId="77777777" w:rsidR="004F5B31" w:rsidRPr="004F5B31" w:rsidRDefault="004F5B31" w:rsidP="004F5B3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</w:rPr>
      </w:pPr>
    </w:p>
    <w:p w14:paraId="6CB68E50" w14:textId="721A5012" w:rsidR="00B6040D" w:rsidRPr="00E574C0" w:rsidRDefault="00B6040D" w:rsidP="00B6040D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lang w:val="en-US"/>
        </w:rPr>
      </w:pPr>
    </w:p>
    <w:p w14:paraId="566331D8" w14:textId="77777777" w:rsidR="00570E5A" w:rsidRPr="006F7507" w:rsidRDefault="00570E5A" w:rsidP="00D1739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 w:eastAsia="x-none"/>
        </w:rPr>
      </w:pPr>
    </w:p>
    <w:sectPr w:rsidR="00570E5A" w:rsidRPr="006F7507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A303C" w14:textId="77777777" w:rsidR="000A777C" w:rsidRDefault="000A777C">
      <w:r>
        <w:separator/>
      </w:r>
    </w:p>
  </w:endnote>
  <w:endnote w:type="continuationSeparator" w:id="0">
    <w:p w14:paraId="0B43F524" w14:textId="77777777" w:rsidR="000A777C" w:rsidRDefault="000A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6296" w14:textId="504700C4" w:rsidR="0076628F" w:rsidRPr="00FD4166" w:rsidRDefault="0076628F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91519"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350796" w14:textId="77777777" w:rsidR="0076628F" w:rsidRPr="00582BCC" w:rsidRDefault="0076628F" w:rsidP="00DE3DBA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9878" w14:textId="0BA0B246" w:rsidR="0076628F" w:rsidRPr="00CB3558" w:rsidRDefault="0076628F" w:rsidP="00CB3558">
    <w:pPr>
      <w:pStyle w:val="Footer"/>
      <w:jc w:val="center"/>
      <w:rPr>
        <w:rFonts w:ascii="Angsana New" w:hAnsi="Angsana New"/>
        <w:sz w:val="30"/>
        <w:szCs w:val="30"/>
      </w:rPr>
    </w:pPr>
    <w:r w:rsidRPr="00E96DD0">
      <w:rPr>
        <w:rFonts w:ascii="Angsana New" w:hAnsi="Angsana New"/>
        <w:sz w:val="30"/>
        <w:szCs w:val="30"/>
      </w:rPr>
      <w:fldChar w:fldCharType="begin"/>
    </w:r>
    <w:r w:rsidRPr="00E96DD0">
      <w:rPr>
        <w:rFonts w:ascii="Angsana New" w:hAnsi="Angsana New"/>
        <w:sz w:val="30"/>
        <w:szCs w:val="30"/>
      </w:rPr>
      <w:instrText xml:space="preserve"> PAGE   \* MERGEFORMAT </w:instrText>
    </w:r>
    <w:r w:rsidRPr="00E96D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491519" w:rsidRPr="00491519">
      <w:rPr>
        <w:rFonts w:ascii="Angsana New" w:hAnsi="Angsana New"/>
        <w:noProof/>
        <w:sz w:val="30"/>
        <w:szCs w:val="30"/>
        <w:lang w:val="en-US"/>
      </w:rPr>
      <w:t>4</w:t>
    </w:r>
    <w:r w:rsidRPr="00E96DD0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FCD9" w14:textId="5FA911CD" w:rsidR="0076628F" w:rsidRPr="00381B5D" w:rsidRDefault="0076628F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91519"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0EDFBB" w14:textId="77777777" w:rsidR="0076628F" w:rsidRPr="0070026C" w:rsidRDefault="0076628F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6C365AB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1519" w:rsidRPr="00491519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41A13CA8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052F0">
      <w:rPr>
        <w:rFonts w:ascii="Angsana New" w:hAnsi="Angsana New"/>
        <w:noProof/>
        <w:sz w:val="30"/>
        <w:szCs w:val="30"/>
      </w:rPr>
      <w:t>1415195 - 2023 Sep-FSA-Pruksa Holding Pcl. -09t-Q3_Note_9.11.23.docx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B2B7B" w14:textId="548D2C1B" w:rsidR="00005ABB" w:rsidRPr="00381B5D" w:rsidRDefault="00005ABB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91519"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CFD40A" w14:textId="77777777" w:rsidR="00005ABB" w:rsidRPr="0070026C" w:rsidRDefault="00005ABB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05E1" w14:textId="77777777" w:rsidR="000A777C" w:rsidRDefault="000A777C">
      <w:r>
        <w:separator/>
      </w:r>
    </w:p>
  </w:footnote>
  <w:footnote w:type="continuationSeparator" w:id="0">
    <w:p w14:paraId="6E62A8F4" w14:textId="77777777" w:rsidR="000A777C" w:rsidRDefault="000A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5E36" w14:textId="7957FAF2" w:rsidR="0076628F" w:rsidRPr="004D6E45" w:rsidRDefault="0076628F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1960339" w14:textId="77777777" w:rsidR="0076628F" w:rsidRPr="00FA7747" w:rsidRDefault="0076628F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B85C858" w14:textId="239E147C" w:rsidR="007B2298" w:rsidRDefault="007B2298" w:rsidP="007B2298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F582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F05AA42" w14:textId="77777777" w:rsidR="0076628F" w:rsidRPr="00A264E8" w:rsidRDefault="0076628F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D3C4" w14:textId="6F4D4F5B" w:rsidR="0076628F" w:rsidRPr="004D6E45" w:rsidRDefault="0076628F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ECDF98" w14:textId="77777777" w:rsidR="0076628F" w:rsidRPr="00FA7747" w:rsidRDefault="0076628F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174A9872" w14:textId="2FE0E3BD" w:rsidR="0076628F" w:rsidRDefault="0076628F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91519" w:rsidRPr="00491519">
      <w:rPr>
        <w:rFonts w:ascii="Angsana New" w:hAnsi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491519" w:rsidRPr="00491519">
      <w:rPr>
        <w:rFonts w:ascii="Angsana New" w:hAnsi="Angsana New"/>
        <w:b w:val="0"/>
        <w:bCs/>
        <w:sz w:val="32"/>
        <w:szCs w:val="32"/>
        <w:lang w:val="en-US" w:bidi="th-TH"/>
      </w:rPr>
      <w:t>25</w:t>
    </w:r>
    <w:r w:rsidR="00491519" w:rsidRPr="00491519">
      <w:rPr>
        <w:rFonts w:ascii="Angsana New" w:hAnsi="Angsana New"/>
        <w:sz w:val="32"/>
        <w:szCs w:val="32"/>
        <w:lang w:val="en-US" w:bidi="th-TH"/>
      </w:rPr>
      <w:t>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C7192B" w14:textId="77777777" w:rsidR="0076628F" w:rsidRPr="00410770" w:rsidRDefault="0076628F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5865" w14:textId="7A9F17E7" w:rsidR="0076628F" w:rsidRPr="004D6E45" w:rsidRDefault="0076628F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1A3E5C5" w14:textId="77777777" w:rsidR="0076628F" w:rsidRPr="00FA7747" w:rsidRDefault="0076628F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19EB8E" w14:textId="77777777" w:rsidR="002C7681" w:rsidRDefault="002C7681" w:rsidP="002C768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F582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8607732" w14:textId="77777777" w:rsidR="0076628F" w:rsidRPr="009C5C2C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E0A" w14:textId="06765D6F" w:rsidR="0076628F" w:rsidRPr="004D6E45" w:rsidRDefault="0076628F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77BA58" w14:textId="77777777" w:rsidR="0076628F" w:rsidRPr="00FA7747" w:rsidRDefault="0076628F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6E7E1A" w14:textId="77777777" w:rsidR="002C7681" w:rsidRDefault="002C7681" w:rsidP="002C768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F582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C922B7" w14:textId="77777777" w:rsidR="0076628F" w:rsidRPr="009C5C2C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014C" w14:textId="79579372" w:rsidR="0076628F" w:rsidRPr="004D6E45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829A4D" w14:textId="77777777" w:rsidR="0076628F" w:rsidRPr="00FA7747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E88B48" w14:textId="77777777" w:rsidR="002C7681" w:rsidRDefault="002C7681" w:rsidP="002C768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F582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CA6E464" w14:textId="77777777" w:rsidR="0076628F" w:rsidRPr="00FD4166" w:rsidRDefault="0076628F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2203E" w14:textId="77777777" w:rsidR="00005ABB" w:rsidRPr="004D6E45" w:rsidRDefault="00005ABB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6FBD6DF" w14:textId="77777777" w:rsidR="00005ABB" w:rsidRPr="00FA7747" w:rsidRDefault="00005ABB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3408D8" w14:textId="77777777" w:rsidR="002C7681" w:rsidRDefault="002C7681" w:rsidP="002C768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DF582C">
      <w:rPr>
        <w:rFonts w:ascii="Angsana New" w:hAnsi="Angsana New"/>
        <w:sz w:val="32"/>
        <w:szCs w:val="32"/>
        <w:lang w:val="en-US" w:bidi="th-TH"/>
      </w:rPr>
      <w:t>30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F582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9CD8DE4" w14:textId="77777777" w:rsidR="00005ABB" w:rsidRPr="00FD4166" w:rsidRDefault="00005ABB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F5150"/>
    <w:multiLevelType w:val="hybridMultilevel"/>
    <w:tmpl w:val="C0ECAB2A"/>
    <w:lvl w:ilvl="0" w:tplc="079C641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7"/>
  </w:num>
  <w:num w:numId="12" w16cid:durableId="1224178723">
    <w:abstractNumId w:val="14"/>
  </w:num>
  <w:num w:numId="13" w16cid:durableId="156501496">
    <w:abstractNumId w:val="30"/>
  </w:num>
  <w:num w:numId="14" w16cid:durableId="455678199">
    <w:abstractNumId w:val="16"/>
  </w:num>
  <w:num w:numId="15" w16cid:durableId="266625026">
    <w:abstractNumId w:val="21"/>
  </w:num>
  <w:num w:numId="16" w16cid:durableId="1482963176">
    <w:abstractNumId w:val="20"/>
  </w:num>
  <w:num w:numId="17" w16cid:durableId="256906495">
    <w:abstractNumId w:val="32"/>
  </w:num>
  <w:num w:numId="18" w16cid:durableId="963316718">
    <w:abstractNumId w:val="11"/>
  </w:num>
  <w:num w:numId="19" w16cid:durableId="2144275292">
    <w:abstractNumId w:val="13"/>
  </w:num>
  <w:num w:numId="20" w16cid:durableId="2119255851">
    <w:abstractNumId w:val="19"/>
  </w:num>
  <w:num w:numId="21" w16cid:durableId="2118402657">
    <w:abstractNumId w:val="29"/>
  </w:num>
  <w:num w:numId="22" w16cid:durableId="1065683123">
    <w:abstractNumId w:val="31"/>
  </w:num>
  <w:num w:numId="23" w16cid:durableId="1008487521">
    <w:abstractNumId w:val="26"/>
  </w:num>
  <w:num w:numId="24" w16cid:durableId="2108576402">
    <w:abstractNumId w:val="10"/>
  </w:num>
  <w:num w:numId="25" w16cid:durableId="4391840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5"/>
  </w:num>
  <w:num w:numId="27" w16cid:durableId="1495686611">
    <w:abstractNumId w:val="33"/>
  </w:num>
  <w:num w:numId="28" w16cid:durableId="904996239">
    <w:abstractNumId w:val="22"/>
  </w:num>
  <w:num w:numId="29" w16cid:durableId="1534616609">
    <w:abstractNumId w:val="27"/>
  </w:num>
  <w:num w:numId="30" w16cid:durableId="16981182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4"/>
  </w:num>
  <w:num w:numId="32" w16cid:durableId="76485970">
    <w:abstractNumId w:val="12"/>
  </w:num>
  <w:num w:numId="33" w16cid:durableId="651716483">
    <w:abstractNumId w:val="28"/>
  </w:num>
  <w:num w:numId="34" w16cid:durableId="932129061">
    <w:abstractNumId w:val="19"/>
  </w:num>
  <w:num w:numId="35" w16cid:durableId="1321543776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A1A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B77"/>
    <w:rsid w:val="00004E00"/>
    <w:rsid w:val="00004E31"/>
    <w:rsid w:val="0000509A"/>
    <w:rsid w:val="0000532F"/>
    <w:rsid w:val="00005ABB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C7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757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3BF"/>
    <w:rsid w:val="00016737"/>
    <w:rsid w:val="000167A2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1F0"/>
    <w:rsid w:val="00030312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6F5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BC4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B7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884"/>
    <w:rsid w:val="00053FA3"/>
    <w:rsid w:val="000540F9"/>
    <w:rsid w:val="000543D1"/>
    <w:rsid w:val="00054654"/>
    <w:rsid w:val="0005481C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508"/>
    <w:rsid w:val="000608EB"/>
    <w:rsid w:val="00060A48"/>
    <w:rsid w:val="00060FE3"/>
    <w:rsid w:val="00061758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4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235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4DBB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77C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2C9B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A8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4F9"/>
    <w:rsid w:val="000C6614"/>
    <w:rsid w:val="000C6DB5"/>
    <w:rsid w:val="000C6F4B"/>
    <w:rsid w:val="000C6F70"/>
    <w:rsid w:val="000C6F8F"/>
    <w:rsid w:val="000C70B9"/>
    <w:rsid w:val="000D06E2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56"/>
    <w:rsid w:val="000D3694"/>
    <w:rsid w:val="000D3A06"/>
    <w:rsid w:val="000D3B2A"/>
    <w:rsid w:val="000D3C85"/>
    <w:rsid w:val="000D3CA0"/>
    <w:rsid w:val="000D3F57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962"/>
    <w:rsid w:val="000E2BC0"/>
    <w:rsid w:val="000E2ED6"/>
    <w:rsid w:val="000E3153"/>
    <w:rsid w:val="000E32C6"/>
    <w:rsid w:val="000E358F"/>
    <w:rsid w:val="000E3592"/>
    <w:rsid w:val="000E3923"/>
    <w:rsid w:val="000E44F5"/>
    <w:rsid w:val="000E4631"/>
    <w:rsid w:val="000E4D0F"/>
    <w:rsid w:val="000E4E5D"/>
    <w:rsid w:val="000E4EE9"/>
    <w:rsid w:val="000E516F"/>
    <w:rsid w:val="000E5267"/>
    <w:rsid w:val="000E5593"/>
    <w:rsid w:val="000E5738"/>
    <w:rsid w:val="000E57DE"/>
    <w:rsid w:val="000E5A49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592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4948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0BC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714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A48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DD"/>
    <w:rsid w:val="00143BF9"/>
    <w:rsid w:val="001442F1"/>
    <w:rsid w:val="001445B0"/>
    <w:rsid w:val="001449F1"/>
    <w:rsid w:val="001450D8"/>
    <w:rsid w:val="0014540C"/>
    <w:rsid w:val="00145AD4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AC6"/>
    <w:rsid w:val="00164B4E"/>
    <w:rsid w:val="00164D51"/>
    <w:rsid w:val="00164E34"/>
    <w:rsid w:val="00164E56"/>
    <w:rsid w:val="00165293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A90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BD2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AFC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4C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A32"/>
    <w:rsid w:val="001A0CF4"/>
    <w:rsid w:val="001A1128"/>
    <w:rsid w:val="001A132F"/>
    <w:rsid w:val="001A1534"/>
    <w:rsid w:val="001A15DC"/>
    <w:rsid w:val="001A18FD"/>
    <w:rsid w:val="001A1CC4"/>
    <w:rsid w:val="001A1F6C"/>
    <w:rsid w:val="001A2313"/>
    <w:rsid w:val="001A2471"/>
    <w:rsid w:val="001A25CA"/>
    <w:rsid w:val="001A2609"/>
    <w:rsid w:val="001A265D"/>
    <w:rsid w:val="001A2769"/>
    <w:rsid w:val="001A2950"/>
    <w:rsid w:val="001A29C8"/>
    <w:rsid w:val="001A2F2B"/>
    <w:rsid w:val="001A305C"/>
    <w:rsid w:val="001A34D3"/>
    <w:rsid w:val="001A4189"/>
    <w:rsid w:val="001A4BB3"/>
    <w:rsid w:val="001A4BEA"/>
    <w:rsid w:val="001A4C31"/>
    <w:rsid w:val="001A4C6F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EF8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B7DE0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9A1"/>
    <w:rsid w:val="001C6DB4"/>
    <w:rsid w:val="001C70F0"/>
    <w:rsid w:val="001C742C"/>
    <w:rsid w:val="001C756B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02D8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8AC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A86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1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5E9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1D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B8B"/>
    <w:rsid w:val="00246CD3"/>
    <w:rsid w:val="0024716E"/>
    <w:rsid w:val="002479E9"/>
    <w:rsid w:val="00247DBA"/>
    <w:rsid w:val="0025069E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A11"/>
    <w:rsid w:val="00262B75"/>
    <w:rsid w:val="00262CC0"/>
    <w:rsid w:val="0026313B"/>
    <w:rsid w:val="002632C6"/>
    <w:rsid w:val="002637B4"/>
    <w:rsid w:val="00263B18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CD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4FA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A34"/>
    <w:rsid w:val="002A6FDC"/>
    <w:rsid w:val="002A7516"/>
    <w:rsid w:val="002A7891"/>
    <w:rsid w:val="002A7F29"/>
    <w:rsid w:val="002B00F9"/>
    <w:rsid w:val="002B03CC"/>
    <w:rsid w:val="002B0737"/>
    <w:rsid w:val="002B0CDA"/>
    <w:rsid w:val="002B168D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681"/>
    <w:rsid w:val="002C791B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6A8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B98"/>
    <w:rsid w:val="002F3E8F"/>
    <w:rsid w:val="002F496B"/>
    <w:rsid w:val="002F5503"/>
    <w:rsid w:val="002F5508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4E8"/>
    <w:rsid w:val="0031456A"/>
    <w:rsid w:val="003149C8"/>
    <w:rsid w:val="00314DBB"/>
    <w:rsid w:val="00314FE0"/>
    <w:rsid w:val="00315231"/>
    <w:rsid w:val="003155BE"/>
    <w:rsid w:val="003155E7"/>
    <w:rsid w:val="00315EF1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379"/>
    <w:rsid w:val="003254AA"/>
    <w:rsid w:val="00325BA2"/>
    <w:rsid w:val="00325F0E"/>
    <w:rsid w:val="003267B2"/>
    <w:rsid w:val="003269F7"/>
    <w:rsid w:val="00326C1C"/>
    <w:rsid w:val="0032751A"/>
    <w:rsid w:val="00327670"/>
    <w:rsid w:val="00327C17"/>
    <w:rsid w:val="00327E1B"/>
    <w:rsid w:val="00330181"/>
    <w:rsid w:val="003303EE"/>
    <w:rsid w:val="00330B21"/>
    <w:rsid w:val="00330F8D"/>
    <w:rsid w:val="003312C1"/>
    <w:rsid w:val="0033142C"/>
    <w:rsid w:val="003315A7"/>
    <w:rsid w:val="00331647"/>
    <w:rsid w:val="00331D58"/>
    <w:rsid w:val="00331E90"/>
    <w:rsid w:val="00332086"/>
    <w:rsid w:val="00332237"/>
    <w:rsid w:val="003328AD"/>
    <w:rsid w:val="003328FF"/>
    <w:rsid w:val="0033360A"/>
    <w:rsid w:val="00333A32"/>
    <w:rsid w:val="00333F93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3C8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CCB"/>
    <w:rsid w:val="00345F0B"/>
    <w:rsid w:val="003465A7"/>
    <w:rsid w:val="00346C72"/>
    <w:rsid w:val="00346E4C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9FD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79C"/>
    <w:rsid w:val="00360E79"/>
    <w:rsid w:val="00361237"/>
    <w:rsid w:val="003616E5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367"/>
    <w:rsid w:val="00370542"/>
    <w:rsid w:val="00370832"/>
    <w:rsid w:val="00370B3F"/>
    <w:rsid w:val="00370E77"/>
    <w:rsid w:val="00371794"/>
    <w:rsid w:val="003717C7"/>
    <w:rsid w:val="00371807"/>
    <w:rsid w:val="00371815"/>
    <w:rsid w:val="003718A2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6BF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C2A"/>
    <w:rsid w:val="00391A0A"/>
    <w:rsid w:val="00391E6E"/>
    <w:rsid w:val="00391FA0"/>
    <w:rsid w:val="00392697"/>
    <w:rsid w:val="00392829"/>
    <w:rsid w:val="0039293F"/>
    <w:rsid w:val="003934C8"/>
    <w:rsid w:val="00393814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EB5"/>
    <w:rsid w:val="003A3FF6"/>
    <w:rsid w:val="003A4369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10B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7B6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895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0BD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90B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413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61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0D9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3EC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CCE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5B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75C"/>
    <w:rsid w:val="00442ECD"/>
    <w:rsid w:val="00443386"/>
    <w:rsid w:val="00443D26"/>
    <w:rsid w:val="00443EA6"/>
    <w:rsid w:val="0044462A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2F1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77F73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08C"/>
    <w:rsid w:val="004854AD"/>
    <w:rsid w:val="0048553E"/>
    <w:rsid w:val="00486437"/>
    <w:rsid w:val="00486724"/>
    <w:rsid w:val="00486EAE"/>
    <w:rsid w:val="00486F14"/>
    <w:rsid w:val="00487149"/>
    <w:rsid w:val="004874F1"/>
    <w:rsid w:val="00487F63"/>
    <w:rsid w:val="0049003D"/>
    <w:rsid w:val="0049068E"/>
    <w:rsid w:val="00490CAD"/>
    <w:rsid w:val="00490F31"/>
    <w:rsid w:val="00491519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000"/>
    <w:rsid w:val="004B1E60"/>
    <w:rsid w:val="004B1E95"/>
    <w:rsid w:val="004B2039"/>
    <w:rsid w:val="004B20FF"/>
    <w:rsid w:val="004B2956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2A6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1DA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5A"/>
    <w:rsid w:val="004E7281"/>
    <w:rsid w:val="004E797C"/>
    <w:rsid w:val="004E7D30"/>
    <w:rsid w:val="004F0AF4"/>
    <w:rsid w:val="004F0C21"/>
    <w:rsid w:val="004F0D2C"/>
    <w:rsid w:val="004F0D62"/>
    <w:rsid w:val="004F16B3"/>
    <w:rsid w:val="004F2118"/>
    <w:rsid w:val="004F211F"/>
    <w:rsid w:val="004F2493"/>
    <w:rsid w:val="004F2FDD"/>
    <w:rsid w:val="004F3156"/>
    <w:rsid w:val="004F351A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9CF"/>
    <w:rsid w:val="004F4DA0"/>
    <w:rsid w:val="004F558D"/>
    <w:rsid w:val="004F5B31"/>
    <w:rsid w:val="004F5F18"/>
    <w:rsid w:val="004F6797"/>
    <w:rsid w:val="004F695F"/>
    <w:rsid w:val="004F6DAD"/>
    <w:rsid w:val="004F6E50"/>
    <w:rsid w:val="004F70E3"/>
    <w:rsid w:val="004F77B0"/>
    <w:rsid w:val="005002AA"/>
    <w:rsid w:val="00500ED8"/>
    <w:rsid w:val="005010E3"/>
    <w:rsid w:val="00502030"/>
    <w:rsid w:val="00502048"/>
    <w:rsid w:val="00502943"/>
    <w:rsid w:val="00502ECC"/>
    <w:rsid w:val="0050328D"/>
    <w:rsid w:val="005033DA"/>
    <w:rsid w:val="00503A63"/>
    <w:rsid w:val="00503B0B"/>
    <w:rsid w:val="00503B16"/>
    <w:rsid w:val="00503FA0"/>
    <w:rsid w:val="0050417B"/>
    <w:rsid w:val="00504F18"/>
    <w:rsid w:val="00504F2F"/>
    <w:rsid w:val="00505502"/>
    <w:rsid w:val="005059BB"/>
    <w:rsid w:val="005062F8"/>
    <w:rsid w:val="0050637C"/>
    <w:rsid w:val="00506437"/>
    <w:rsid w:val="005066B0"/>
    <w:rsid w:val="00506E58"/>
    <w:rsid w:val="00506F2F"/>
    <w:rsid w:val="005071A1"/>
    <w:rsid w:val="00507A25"/>
    <w:rsid w:val="00507A9E"/>
    <w:rsid w:val="00507FEE"/>
    <w:rsid w:val="005101CD"/>
    <w:rsid w:val="005108F1"/>
    <w:rsid w:val="005109E5"/>
    <w:rsid w:val="00510CC1"/>
    <w:rsid w:val="00511134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44B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555"/>
    <w:rsid w:val="00540896"/>
    <w:rsid w:val="00540CB2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310A"/>
    <w:rsid w:val="005440C7"/>
    <w:rsid w:val="005442FD"/>
    <w:rsid w:val="00544448"/>
    <w:rsid w:val="00544741"/>
    <w:rsid w:val="00544795"/>
    <w:rsid w:val="0054482E"/>
    <w:rsid w:val="00544E5A"/>
    <w:rsid w:val="00544EBF"/>
    <w:rsid w:val="00545050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50C"/>
    <w:rsid w:val="00550689"/>
    <w:rsid w:val="00550957"/>
    <w:rsid w:val="00550A4D"/>
    <w:rsid w:val="00551411"/>
    <w:rsid w:val="00551CF0"/>
    <w:rsid w:val="0055200E"/>
    <w:rsid w:val="0055277C"/>
    <w:rsid w:val="0055292F"/>
    <w:rsid w:val="00552E41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085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4C7"/>
    <w:rsid w:val="005A765B"/>
    <w:rsid w:val="005B004B"/>
    <w:rsid w:val="005B0077"/>
    <w:rsid w:val="005B00EF"/>
    <w:rsid w:val="005B0341"/>
    <w:rsid w:val="005B10A8"/>
    <w:rsid w:val="005B132D"/>
    <w:rsid w:val="005B1BDF"/>
    <w:rsid w:val="005B1E83"/>
    <w:rsid w:val="005B1FA5"/>
    <w:rsid w:val="005B2337"/>
    <w:rsid w:val="005B276C"/>
    <w:rsid w:val="005B277F"/>
    <w:rsid w:val="005B2D3A"/>
    <w:rsid w:val="005B305A"/>
    <w:rsid w:val="005B311E"/>
    <w:rsid w:val="005B3561"/>
    <w:rsid w:val="005B3611"/>
    <w:rsid w:val="005B3859"/>
    <w:rsid w:val="005B3963"/>
    <w:rsid w:val="005B3E06"/>
    <w:rsid w:val="005B3F9C"/>
    <w:rsid w:val="005B3FCA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DD2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48D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277"/>
    <w:rsid w:val="005E66C6"/>
    <w:rsid w:val="005E69FA"/>
    <w:rsid w:val="005E6E58"/>
    <w:rsid w:val="005E6E6A"/>
    <w:rsid w:val="005E72DE"/>
    <w:rsid w:val="005E7537"/>
    <w:rsid w:val="005E75E2"/>
    <w:rsid w:val="005F00ED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7E3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6BA1"/>
    <w:rsid w:val="0060724C"/>
    <w:rsid w:val="0060725F"/>
    <w:rsid w:val="00607597"/>
    <w:rsid w:val="00607D33"/>
    <w:rsid w:val="00607D49"/>
    <w:rsid w:val="00610099"/>
    <w:rsid w:val="006107A6"/>
    <w:rsid w:val="00610897"/>
    <w:rsid w:val="00610C0F"/>
    <w:rsid w:val="00611D31"/>
    <w:rsid w:val="00612DB2"/>
    <w:rsid w:val="006133B0"/>
    <w:rsid w:val="00613BFB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086"/>
    <w:rsid w:val="006342D8"/>
    <w:rsid w:val="006344E2"/>
    <w:rsid w:val="0063451E"/>
    <w:rsid w:val="00634CBC"/>
    <w:rsid w:val="00635020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193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54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266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0AC"/>
    <w:rsid w:val="00656362"/>
    <w:rsid w:val="00656484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C11"/>
    <w:rsid w:val="00670D75"/>
    <w:rsid w:val="006713D3"/>
    <w:rsid w:val="00671988"/>
    <w:rsid w:val="00671B92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BB"/>
    <w:rsid w:val="006849EE"/>
    <w:rsid w:val="00684A9E"/>
    <w:rsid w:val="00684FA1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06"/>
    <w:rsid w:val="00694141"/>
    <w:rsid w:val="00694B45"/>
    <w:rsid w:val="0069503B"/>
    <w:rsid w:val="006953FD"/>
    <w:rsid w:val="006956BF"/>
    <w:rsid w:val="006957EA"/>
    <w:rsid w:val="0069616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1DE0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4749"/>
    <w:rsid w:val="006C4F6B"/>
    <w:rsid w:val="006C521C"/>
    <w:rsid w:val="006C5237"/>
    <w:rsid w:val="006C54C2"/>
    <w:rsid w:val="006C58DC"/>
    <w:rsid w:val="006C6510"/>
    <w:rsid w:val="006C66A6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47F1"/>
    <w:rsid w:val="006D4F2E"/>
    <w:rsid w:val="006D4F9B"/>
    <w:rsid w:val="006D4FB3"/>
    <w:rsid w:val="006D5189"/>
    <w:rsid w:val="006D5E0A"/>
    <w:rsid w:val="006D5E33"/>
    <w:rsid w:val="006D5E7A"/>
    <w:rsid w:val="006D62C8"/>
    <w:rsid w:val="006D6315"/>
    <w:rsid w:val="006D681D"/>
    <w:rsid w:val="006D6AE0"/>
    <w:rsid w:val="006D6B4B"/>
    <w:rsid w:val="006D6C44"/>
    <w:rsid w:val="006D6ECB"/>
    <w:rsid w:val="006D707A"/>
    <w:rsid w:val="006D734F"/>
    <w:rsid w:val="006D74C4"/>
    <w:rsid w:val="006D7591"/>
    <w:rsid w:val="006D793F"/>
    <w:rsid w:val="006D7B38"/>
    <w:rsid w:val="006D7BA2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BE4"/>
    <w:rsid w:val="006E1C32"/>
    <w:rsid w:val="006E20D9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3FD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1AD7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0D4B"/>
    <w:rsid w:val="0072113E"/>
    <w:rsid w:val="007213D7"/>
    <w:rsid w:val="007216EC"/>
    <w:rsid w:val="00721A40"/>
    <w:rsid w:val="0072204B"/>
    <w:rsid w:val="007221EA"/>
    <w:rsid w:val="0072260E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C6B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4E0"/>
    <w:rsid w:val="00746A35"/>
    <w:rsid w:val="00746B5E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670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717"/>
    <w:rsid w:val="0079471A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298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B7B9A"/>
    <w:rsid w:val="007C0216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2D8F"/>
    <w:rsid w:val="007C317E"/>
    <w:rsid w:val="007C3D2B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9ED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1B9B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74D"/>
    <w:rsid w:val="007D5C78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A96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335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4CC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49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2F49"/>
    <w:rsid w:val="008230AF"/>
    <w:rsid w:val="00824087"/>
    <w:rsid w:val="0082443A"/>
    <w:rsid w:val="00824549"/>
    <w:rsid w:val="00824AF0"/>
    <w:rsid w:val="00824F9E"/>
    <w:rsid w:val="008251CD"/>
    <w:rsid w:val="00826022"/>
    <w:rsid w:val="00826302"/>
    <w:rsid w:val="0082667C"/>
    <w:rsid w:val="00826834"/>
    <w:rsid w:val="0082742E"/>
    <w:rsid w:val="008274B7"/>
    <w:rsid w:val="00827515"/>
    <w:rsid w:val="008277EA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520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1E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025"/>
    <w:rsid w:val="0084511D"/>
    <w:rsid w:val="00845186"/>
    <w:rsid w:val="00845386"/>
    <w:rsid w:val="00845401"/>
    <w:rsid w:val="00845704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DFE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A23"/>
    <w:rsid w:val="00854BC7"/>
    <w:rsid w:val="00854CE8"/>
    <w:rsid w:val="0085529B"/>
    <w:rsid w:val="008553B7"/>
    <w:rsid w:val="00855A6C"/>
    <w:rsid w:val="00855B0E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934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92F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242"/>
    <w:rsid w:val="0087037B"/>
    <w:rsid w:val="00870683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2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79F"/>
    <w:rsid w:val="0089482B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D58"/>
    <w:rsid w:val="00897E04"/>
    <w:rsid w:val="00897EC3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BD5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4F4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ED7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2FE"/>
    <w:rsid w:val="008C37AF"/>
    <w:rsid w:val="008C38BF"/>
    <w:rsid w:val="008C3935"/>
    <w:rsid w:val="008C3B3F"/>
    <w:rsid w:val="008C3FD4"/>
    <w:rsid w:val="008C41C1"/>
    <w:rsid w:val="008C423E"/>
    <w:rsid w:val="008C4690"/>
    <w:rsid w:val="008C490D"/>
    <w:rsid w:val="008C4BD5"/>
    <w:rsid w:val="008C4E86"/>
    <w:rsid w:val="008C54D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DAC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3DE3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71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0F19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2F0"/>
    <w:rsid w:val="00905EEA"/>
    <w:rsid w:val="009063F3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6DF"/>
    <w:rsid w:val="00926A28"/>
    <w:rsid w:val="00926B5D"/>
    <w:rsid w:val="00926F48"/>
    <w:rsid w:val="00926F93"/>
    <w:rsid w:val="00927976"/>
    <w:rsid w:val="00927EB9"/>
    <w:rsid w:val="00927F85"/>
    <w:rsid w:val="0093003D"/>
    <w:rsid w:val="009308A0"/>
    <w:rsid w:val="00930C5C"/>
    <w:rsid w:val="00930D1D"/>
    <w:rsid w:val="00931395"/>
    <w:rsid w:val="0093261F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B57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3B3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2D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B2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66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B3E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0E75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764"/>
    <w:rsid w:val="009F38D6"/>
    <w:rsid w:val="009F3920"/>
    <w:rsid w:val="009F3A06"/>
    <w:rsid w:val="009F3F9A"/>
    <w:rsid w:val="009F410E"/>
    <w:rsid w:val="009F4143"/>
    <w:rsid w:val="009F5200"/>
    <w:rsid w:val="009F617B"/>
    <w:rsid w:val="009F6A83"/>
    <w:rsid w:val="009F6B51"/>
    <w:rsid w:val="009F6F30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5F7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AB2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0F"/>
    <w:rsid w:val="00A603DB"/>
    <w:rsid w:val="00A604C8"/>
    <w:rsid w:val="00A608BA"/>
    <w:rsid w:val="00A60CD5"/>
    <w:rsid w:val="00A60F01"/>
    <w:rsid w:val="00A61095"/>
    <w:rsid w:val="00A61265"/>
    <w:rsid w:val="00A61684"/>
    <w:rsid w:val="00A61BF0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1F6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2FBD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DF6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8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08BA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0129"/>
    <w:rsid w:val="00AD10B9"/>
    <w:rsid w:val="00AD1116"/>
    <w:rsid w:val="00AD1B96"/>
    <w:rsid w:val="00AD1BB4"/>
    <w:rsid w:val="00AD1FF4"/>
    <w:rsid w:val="00AD21FB"/>
    <w:rsid w:val="00AD2811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5C3A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3F9"/>
    <w:rsid w:val="00AE3831"/>
    <w:rsid w:val="00AE3EBE"/>
    <w:rsid w:val="00AE4083"/>
    <w:rsid w:val="00AE441F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5E3B"/>
    <w:rsid w:val="00AE63A8"/>
    <w:rsid w:val="00AE65B7"/>
    <w:rsid w:val="00AE67AB"/>
    <w:rsid w:val="00AE680E"/>
    <w:rsid w:val="00AE71AA"/>
    <w:rsid w:val="00AE73B6"/>
    <w:rsid w:val="00AE75F9"/>
    <w:rsid w:val="00AE7CC3"/>
    <w:rsid w:val="00AE7EEC"/>
    <w:rsid w:val="00AF04A8"/>
    <w:rsid w:val="00AF051B"/>
    <w:rsid w:val="00AF057C"/>
    <w:rsid w:val="00AF1552"/>
    <w:rsid w:val="00AF170E"/>
    <w:rsid w:val="00AF1EBD"/>
    <w:rsid w:val="00AF2202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00"/>
    <w:rsid w:val="00AF52BD"/>
    <w:rsid w:val="00AF5809"/>
    <w:rsid w:val="00AF5B1B"/>
    <w:rsid w:val="00AF5B2E"/>
    <w:rsid w:val="00AF5D31"/>
    <w:rsid w:val="00AF63C1"/>
    <w:rsid w:val="00AF69E5"/>
    <w:rsid w:val="00AF6D31"/>
    <w:rsid w:val="00AF7104"/>
    <w:rsid w:val="00AF719E"/>
    <w:rsid w:val="00AF76F3"/>
    <w:rsid w:val="00AF7889"/>
    <w:rsid w:val="00AF7965"/>
    <w:rsid w:val="00AF7E71"/>
    <w:rsid w:val="00B0043A"/>
    <w:rsid w:val="00B007C7"/>
    <w:rsid w:val="00B0104A"/>
    <w:rsid w:val="00B0146C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4E7F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CD3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168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C4"/>
    <w:rsid w:val="00B2437C"/>
    <w:rsid w:val="00B247DF"/>
    <w:rsid w:val="00B24874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4A2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236"/>
    <w:rsid w:val="00B31324"/>
    <w:rsid w:val="00B313E8"/>
    <w:rsid w:val="00B31C74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DF0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B35"/>
    <w:rsid w:val="00B42FC9"/>
    <w:rsid w:val="00B430B4"/>
    <w:rsid w:val="00B433EC"/>
    <w:rsid w:val="00B4361B"/>
    <w:rsid w:val="00B43C99"/>
    <w:rsid w:val="00B43C9D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3E40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1C0E"/>
    <w:rsid w:val="00B61E20"/>
    <w:rsid w:val="00B6211B"/>
    <w:rsid w:val="00B6235E"/>
    <w:rsid w:val="00B62440"/>
    <w:rsid w:val="00B6278D"/>
    <w:rsid w:val="00B63007"/>
    <w:rsid w:val="00B636A9"/>
    <w:rsid w:val="00B63ADC"/>
    <w:rsid w:val="00B63C62"/>
    <w:rsid w:val="00B64C94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4653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5F0E"/>
    <w:rsid w:val="00B9760A"/>
    <w:rsid w:val="00B976A6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8D1"/>
    <w:rsid w:val="00BB49FA"/>
    <w:rsid w:val="00BB4E7C"/>
    <w:rsid w:val="00BB4EFC"/>
    <w:rsid w:val="00BB4F66"/>
    <w:rsid w:val="00BB5088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CF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48C"/>
    <w:rsid w:val="00BD7F9E"/>
    <w:rsid w:val="00BD7FE0"/>
    <w:rsid w:val="00BE02FB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1F9B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5EF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32C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059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707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905"/>
    <w:rsid w:val="00C11B65"/>
    <w:rsid w:val="00C11F97"/>
    <w:rsid w:val="00C125D1"/>
    <w:rsid w:val="00C12BB4"/>
    <w:rsid w:val="00C12DFF"/>
    <w:rsid w:val="00C12EAF"/>
    <w:rsid w:val="00C12EBB"/>
    <w:rsid w:val="00C12F08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B2D"/>
    <w:rsid w:val="00C15E17"/>
    <w:rsid w:val="00C1652D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2ACD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5CCC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3FB0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34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4D99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B02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5B55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414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1D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8B3"/>
    <w:rsid w:val="00C679CD"/>
    <w:rsid w:val="00C679E2"/>
    <w:rsid w:val="00C67C9D"/>
    <w:rsid w:val="00C67D9E"/>
    <w:rsid w:val="00C70699"/>
    <w:rsid w:val="00C707F6"/>
    <w:rsid w:val="00C70B59"/>
    <w:rsid w:val="00C70ED4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3E7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874"/>
    <w:rsid w:val="00C80CF7"/>
    <w:rsid w:val="00C81398"/>
    <w:rsid w:val="00C81489"/>
    <w:rsid w:val="00C8155F"/>
    <w:rsid w:val="00C815A9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7BB"/>
    <w:rsid w:val="00C84AB2"/>
    <w:rsid w:val="00C84D8B"/>
    <w:rsid w:val="00C85FC1"/>
    <w:rsid w:val="00C86109"/>
    <w:rsid w:val="00C86229"/>
    <w:rsid w:val="00C8697E"/>
    <w:rsid w:val="00C86A5D"/>
    <w:rsid w:val="00C86A85"/>
    <w:rsid w:val="00C872C5"/>
    <w:rsid w:val="00C8773B"/>
    <w:rsid w:val="00C87DB3"/>
    <w:rsid w:val="00C87E15"/>
    <w:rsid w:val="00C90A3B"/>
    <w:rsid w:val="00C90C92"/>
    <w:rsid w:val="00C90D8E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A94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2A7"/>
    <w:rsid w:val="00CA0BE7"/>
    <w:rsid w:val="00CA0E4F"/>
    <w:rsid w:val="00CA11A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164"/>
    <w:rsid w:val="00CA669C"/>
    <w:rsid w:val="00CA736A"/>
    <w:rsid w:val="00CA7571"/>
    <w:rsid w:val="00CB0518"/>
    <w:rsid w:val="00CB07DB"/>
    <w:rsid w:val="00CB0A5E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2B1"/>
    <w:rsid w:val="00CC142E"/>
    <w:rsid w:val="00CC1A41"/>
    <w:rsid w:val="00CC1B73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4F4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D4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1D51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403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42C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3A7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36A"/>
    <w:rsid w:val="00D235B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0E11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271B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FB2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361"/>
    <w:rsid w:val="00D6682D"/>
    <w:rsid w:val="00D66A22"/>
    <w:rsid w:val="00D66A4C"/>
    <w:rsid w:val="00D66A62"/>
    <w:rsid w:val="00D66B7C"/>
    <w:rsid w:val="00D66D15"/>
    <w:rsid w:val="00D66D1B"/>
    <w:rsid w:val="00D67497"/>
    <w:rsid w:val="00D675F9"/>
    <w:rsid w:val="00D67AB8"/>
    <w:rsid w:val="00D67BDF"/>
    <w:rsid w:val="00D67FB9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E3F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1AE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DAD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5F4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061B"/>
    <w:rsid w:val="00DE104A"/>
    <w:rsid w:val="00DE146C"/>
    <w:rsid w:val="00DE15B9"/>
    <w:rsid w:val="00DE17E6"/>
    <w:rsid w:val="00DE1DFC"/>
    <w:rsid w:val="00DE2093"/>
    <w:rsid w:val="00DE22AD"/>
    <w:rsid w:val="00DE25D5"/>
    <w:rsid w:val="00DE261E"/>
    <w:rsid w:val="00DE3379"/>
    <w:rsid w:val="00DE3A0E"/>
    <w:rsid w:val="00DE3C66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83D"/>
    <w:rsid w:val="00E00DD1"/>
    <w:rsid w:val="00E011B1"/>
    <w:rsid w:val="00E01DCD"/>
    <w:rsid w:val="00E02758"/>
    <w:rsid w:val="00E029A9"/>
    <w:rsid w:val="00E02D13"/>
    <w:rsid w:val="00E030BC"/>
    <w:rsid w:val="00E03359"/>
    <w:rsid w:val="00E03999"/>
    <w:rsid w:val="00E03AF5"/>
    <w:rsid w:val="00E0404E"/>
    <w:rsid w:val="00E040AC"/>
    <w:rsid w:val="00E04A40"/>
    <w:rsid w:val="00E04E11"/>
    <w:rsid w:val="00E05091"/>
    <w:rsid w:val="00E052AF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450"/>
    <w:rsid w:val="00E105E0"/>
    <w:rsid w:val="00E10A7A"/>
    <w:rsid w:val="00E10AD5"/>
    <w:rsid w:val="00E1165E"/>
    <w:rsid w:val="00E1182F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0C3A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6E15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57E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C0"/>
    <w:rsid w:val="00E574D5"/>
    <w:rsid w:val="00E5785D"/>
    <w:rsid w:val="00E57ABA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0EB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8C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0C93"/>
    <w:rsid w:val="00E90E29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ABF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A4A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096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10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3C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55F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D4C"/>
    <w:rsid w:val="00F23E01"/>
    <w:rsid w:val="00F240DE"/>
    <w:rsid w:val="00F24781"/>
    <w:rsid w:val="00F24B18"/>
    <w:rsid w:val="00F24D22"/>
    <w:rsid w:val="00F24E67"/>
    <w:rsid w:val="00F2508C"/>
    <w:rsid w:val="00F255A8"/>
    <w:rsid w:val="00F26325"/>
    <w:rsid w:val="00F26356"/>
    <w:rsid w:val="00F265A1"/>
    <w:rsid w:val="00F26977"/>
    <w:rsid w:val="00F26A30"/>
    <w:rsid w:val="00F26E22"/>
    <w:rsid w:val="00F270B0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201"/>
    <w:rsid w:val="00F335EF"/>
    <w:rsid w:val="00F33A32"/>
    <w:rsid w:val="00F33C89"/>
    <w:rsid w:val="00F33D21"/>
    <w:rsid w:val="00F33F4D"/>
    <w:rsid w:val="00F3401C"/>
    <w:rsid w:val="00F344A6"/>
    <w:rsid w:val="00F35997"/>
    <w:rsid w:val="00F359C0"/>
    <w:rsid w:val="00F359D1"/>
    <w:rsid w:val="00F35A25"/>
    <w:rsid w:val="00F35B94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B87"/>
    <w:rsid w:val="00F45C10"/>
    <w:rsid w:val="00F45C7E"/>
    <w:rsid w:val="00F46378"/>
    <w:rsid w:val="00F4651F"/>
    <w:rsid w:val="00F4671B"/>
    <w:rsid w:val="00F469E4"/>
    <w:rsid w:val="00F46FBF"/>
    <w:rsid w:val="00F473E5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07B7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161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22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8E9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6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981"/>
    <w:rsid w:val="00FB1A08"/>
    <w:rsid w:val="00FB23B6"/>
    <w:rsid w:val="00FB244E"/>
    <w:rsid w:val="00FB24FA"/>
    <w:rsid w:val="00FB28DA"/>
    <w:rsid w:val="00FB28E6"/>
    <w:rsid w:val="00FB2FB2"/>
    <w:rsid w:val="00FB31B0"/>
    <w:rsid w:val="00FB34B4"/>
    <w:rsid w:val="00FB3C89"/>
    <w:rsid w:val="00FB3CA2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3F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66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1C0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26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293"/>
    <w:rsid w:val="00FF433F"/>
    <w:rsid w:val="00FF4737"/>
    <w:rsid w:val="00FF4B9D"/>
    <w:rsid w:val="00FF4C38"/>
    <w:rsid w:val="00FF508B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373</TotalTime>
  <Pages>19</Pages>
  <Words>3745</Words>
  <Characters>21351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Ratchanon, Tawachoo</cp:lastModifiedBy>
  <cp:revision>120</cp:revision>
  <cp:lastPrinted>2023-11-08T12:46:00Z</cp:lastPrinted>
  <dcterms:created xsi:type="dcterms:W3CDTF">2023-10-27T06:58:00Z</dcterms:created>
  <dcterms:modified xsi:type="dcterms:W3CDTF">2023-11-10T08:06:00Z</dcterms:modified>
</cp:coreProperties>
</file>