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97DAF11" w14:textId="77777777" w:rsidR="000D77DB" w:rsidRPr="00907CA5" w:rsidRDefault="00981B18" w:rsidP="00981B18">
      <w:pPr>
        <w:tabs>
          <w:tab w:val="left" w:pos="1555"/>
        </w:tabs>
        <w:spacing w:line="240" w:lineRule="auto"/>
        <w:rPr>
          <w:rFonts w:ascii="Angsana New" w:hAnsi="Angsana New"/>
          <w:b/>
          <w:bCs/>
          <w:sz w:val="30"/>
          <w:szCs w:val="30"/>
          <w:lang w:val="en-US"/>
        </w:rPr>
      </w:pPr>
      <w:r>
        <w:rPr>
          <w:rFonts w:ascii="Angsana New" w:hAnsi="Angsana New"/>
          <w:b/>
          <w:bCs/>
          <w:sz w:val="30"/>
          <w:szCs w:val="30"/>
          <w:cs/>
          <w:lang w:val="en-US"/>
        </w:rPr>
        <w:t>หมายเหตุ</w:t>
      </w:r>
      <w:r>
        <w:rPr>
          <w:rFonts w:ascii="Angsana New" w:hAnsi="Angsana New"/>
          <w:b/>
          <w:bCs/>
          <w:sz w:val="30"/>
          <w:szCs w:val="30"/>
          <w:lang w:val="en-US"/>
        </w:rPr>
        <w:tab/>
      </w:r>
      <w:r w:rsidR="000D77DB" w:rsidRPr="00907CA5">
        <w:rPr>
          <w:rFonts w:ascii="Angsana New" w:hAnsi="Angsana New" w:hint="cs"/>
          <w:b/>
          <w:bCs/>
          <w:sz w:val="30"/>
          <w:szCs w:val="30"/>
          <w:cs/>
          <w:lang w:val="en-US"/>
        </w:rPr>
        <w:t>สารบัญ</w:t>
      </w:r>
    </w:p>
    <w:p w14:paraId="05B1D893" w14:textId="099BEA53" w:rsidR="000D77DB" w:rsidRPr="00907CA5" w:rsidRDefault="000D77DB" w:rsidP="000D77DB">
      <w:pPr>
        <w:spacing w:line="320" w:lineRule="exact"/>
        <w:rPr>
          <w:sz w:val="20"/>
          <w:szCs w:val="20"/>
          <w:lang w:val="en-US"/>
        </w:rPr>
      </w:pPr>
    </w:p>
    <w:p w14:paraId="0C4BEA5C" w14:textId="77777777" w:rsidR="00E628E1" w:rsidRDefault="003776E4" w:rsidP="00C111CA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F50929">
        <w:rPr>
          <w:rFonts w:ascii="Angsana New" w:hAnsi="Angsana New"/>
          <w:sz w:val="30"/>
          <w:szCs w:val="30"/>
          <w:cs/>
        </w:rPr>
        <w:t>เกณฑ์การจัดทำงบการเงิน</w:t>
      </w:r>
      <w:r w:rsidR="00E628E1">
        <w:rPr>
          <w:rFonts w:ascii="Angsana New" w:hAnsi="Angsana New" w:hint="cs"/>
          <w:sz w:val="30"/>
          <w:szCs w:val="30"/>
          <w:cs/>
        </w:rPr>
        <w:t>ระหว่างกาล</w:t>
      </w:r>
    </w:p>
    <w:p w14:paraId="2E44F031" w14:textId="2753203C" w:rsidR="003776E4" w:rsidRPr="00773265" w:rsidRDefault="003776E4" w:rsidP="00C111CA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773265">
        <w:rPr>
          <w:rFonts w:ascii="Angsana New" w:hAnsi="Angsana New" w:hint="cs"/>
          <w:sz w:val="30"/>
          <w:szCs w:val="30"/>
          <w:cs/>
        </w:rPr>
        <w:t>บุคคลหรือ</w:t>
      </w:r>
      <w:r w:rsidRPr="00773265">
        <w:rPr>
          <w:rFonts w:ascii="Angsana New" w:hAnsi="Angsana New"/>
          <w:sz w:val="30"/>
          <w:szCs w:val="30"/>
          <w:cs/>
        </w:rPr>
        <w:t>กิจการที่เกี่ยวข้องกัน</w:t>
      </w:r>
    </w:p>
    <w:p w14:paraId="3B0860DC" w14:textId="6A1114F5" w:rsidR="008F712B" w:rsidRPr="00773265" w:rsidRDefault="008F712B" w:rsidP="00C111CA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773265">
        <w:rPr>
          <w:rFonts w:ascii="Angsana New" w:hAnsi="Angsana New" w:hint="cs"/>
          <w:sz w:val="30"/>
          <w:szCs w:val="30"/>
          <w:cs/>
          <w:lang w:val="en-US"/>
        </w:rPr>
        <w:t>ลูกหนี้การค้า</w:t>
      </w:r>
    </w:p>
    <w:p w14:paraId="6DDE5B07" w14:textId="43B4E5EB" w:rsidR="00C13355" w:rsidRPr="00773265" w:rsidRDefault="00C13355" w:rsidP="00C111CA">
      <w:pPr>
        <w:numPr>
          <w:ilvl w:val="0"/>
          <w:numId w:val="3"/>
        </w:numPr>
        <w:spacing w:line="240" w:lineRule="auto"/>
        <w:ind w:left="1555"/>
        <w:rPr>
          <w:rFonts w:ascii="Angsana New" w:hAnsi="Angsana New"/>
          <w:sz w:val="30"/>
          <w:szCs w:val="30"/>
        </w:rPr>
      </w:pPr>
      <w:r w:rsidRPr="00773265">
        <w:rPr>
          <w:rFonts w:ascii="Angsana New" w:hAnsi="Angsana New"/>
          <w:sz w:val="30"/>
          <w:szCs w:val="30"/>
          <w:cs/>
        </w:rPr>
        <w:t>เงินลงทุนในบริษัทย่อย</w:t>
      </w:r>
      <w:r w:rsidR="00B36294">
        <w:rPr>
          <w:rFonts w:ascii="Angsana New" w:hAnsi="Angsana New" w:hint="cs"/>
          <w:sz w:val="30"/>
          <w:szCs w:val="30"/>
          <w:cs/>
        </w:rPr>
        <w:t>และการร่วมค้า</w:t>
      </w:r>
    </w:p>
    <w:p w14:paraId="34BE6747" w14:textId="048F452D" w:rsidR="006D3368" w:rsidRPr="00773265" w:rsidRDefault="003776E4" w:rsidP="006D336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773265">
        <w:rPr>
          <w:rFonts w:ascii="Angsana New" w:hAnsi="Angsana New"/>
          <w:sz w:val="30"/>
          <w:szCs w:val="30"/>
          <w:cs/>
        </w:rPr>
        <w:t>ที่ดิน อาคารและอุปกรณ์</w:t>
      </w:r>
      <w:r w:rsidR="00ED0065" w:rsidRPr="00773265">
        <w:rPr>
          <w:rFonts w:ascii="Angsana New" w:hAnsi="Angsana New" w:hint="cs"/>
          <w:sz w:val="30"/>
          <w:szCs w:val="30"/>
          <w:cs/>
        </w:rPr>
        <w:t xml:space="preserve"> </w:t>
      </w:r>
    </w:p>
    <w:p w14:paraId="554671ED" w14:textId="77777777" w:rsidR="00040C03" w:rsidRPr="00773265" w:rsidRDefault="00040C03" w:rsidP="00C111CA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773265">
        <w:rPr>
          <w:rFonts w:ascii="Angsana New" w:hAnsi="Angsana New" w:hint="cs"/>
          <w:sz w:val="30"/>
          <w:szCs w:val="30"/>
          <w:cs/>
        </w:rPr>
        <w:t>หุ้นกู้</w:t>
      </w:r>
    </w:p>
    <w:p w14:paraId="6EB0E655" w14:textId="77599A2F" w:rsidR="00581076" w:rsidRDefault="005A0745" w:rsidP="009A3ED8">
      <w:pPr>
        <w:numPr>
          <w:ilvl w:val="0"/>
          <w:numId w:val="3"/>
        </w:numPr>
        <w:spacing w:line="240" w:lineRule="auto"/>
        <w:ind w:left="1555" w:hanging="1555"/>
        <w:rPr>
          <w:rFonts w:ascii="Angsana New" w:hAnsi="Angsana New"/>
          <w:sz w:val="30"/>
          <w:szCs w:val="30"/>
          <w:lang w:val="en-US"/>
        </w:rPr>
      </w:pPr>
      <w:r w:rsidRPr="00773265">
        <w:rPr>
          <w:rFonts w:ascii="Angsana New" w:hAnsi="Angsana New"/>
          <w:sz w:val="30"/>
          <w:szCs w:val="30"/>
          <w:cs/>
          <w:lang w:val="en-US"/>
        </w:rPr>
        <w:t>ส่วนงาน</w:t>
      </w:r>
      <w:r w:rsidR="009414C3" w:rsidRPr="00773265">
        <w:rPr>
          <w:rFonts w:ascii="Angsana New" w:hAnsi="Angsana New" w:hint="cs"/>
          <w:sz w:val="30"/>
          <w:szCs w:val="30"/>
          <w:cs/>
          <w:lang w:val="en-US"/>
        </w:rPr>
        <w:t>ดำเนินงาน</w:t>
      </w:r>
      <w:r w:rsidR="00A567E6" w:rsidRPr="00773265">
        <w:rPr>
          <w:rFonts w:ascii="Angsana New" w:hAnsi="Angsana New"/>
          <w:sz w:val="30"/>
          <w:szCs w:val="30"/>
          <w:cs/>
          <w:lang w:val="en-US"/>
        </w:rPr>
        <w:t>และการจำแนกรายได้</w:t>
      </w:r>
    </w:p>
    <w:p w14:paraId="437CE4B3" w14:textId="2F606315" w:rsidR="00834296" w:rsidRPr="00834296" w:rsidRDefault="00834296" w:rsidP="00834296">
      <w:pPr>
        <w:numPr>
          <w:ilvl w:val="0"/>
          <w:numId w:val="3"/>
        </w:numPr>
        <w:spacing w:line="240" w:lineRule="auto"/>
        <w:ind w:left="1555" w:hanging="1555"/>
        <w:rPr>
          <w:rFonts w:ascii="Angsana New" w:hAnsi="Angsana New"/>
          <w:sz w:val="30"/>
          <w:szCs w:val="30"/>
          <w:lang w:val="en-US"/>
        </w:rPr>
      </w:pPr>
      <w:r w:rsidRPr="00834296">
        <w:rPr>
          <w:rFonts w:ascii="Angsana New" w:hAnsi="Angsana New"/>
          <w:sz w:val="30"/>
          <w:szCs w:val="30"/>
          <w:cs/>
          <w:lang w:val="en-US"/>
        </w:rPr>
        <w:t>ภาษีเงินได้</w:t>
      </w:r>
    </w:p>
    <w:p w14:paraId="480313F8" w14:textId="1CF9F085" w:rsidR="009344BD" w:rsidRDefault="009344BD" w:rsidP="00C111CA">
      <w:pPr>
        <w:numPr>
          <w:ilvl w:val="0"/>
          <w:numId w:val="3"/>
        </w:numPr>
        <w:spacing w:line="240" w:lineRule="auto"/>
        <w:ind w:left="1555" w:hanging="1555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 w:hint="cs"/>
          <w:sz w:val="30"/>
          <w:szCs w:val="30"/>
          <w:cs/>
          <w:lang w:val="en-US"/>
        </w:rPr>
        <w:t>เงินปันผล</w:t>
      </w:r>
    </w:p>
    <w:p w14:paraId="61CC9E8C" w14:textId="77777777" w:rsidR="00A567E6" w:rsidRPr="00A567E6" w:rsidRDefault="00A567E6" w:rsidP="00C111CA">
      <w:pPr>
        <w:numPr>
          <w:ilvl w:val="0"/>
          <w:numId w:val="3"/>
        </w:numPr>
        <w:spacing w:line="240" w:lineRule="auto"/>
        <w:ind w:left="1555" w:hanging="1555"/>
        <w:rPr>
          <w:rFonts w:ascii="Angsana New" w:hAnsi="Angsana New"/>
          <w:sz w:val="30"/>
          <w:szCs w:val="30"/>
          <w:lang w:val="en-US"/>
        </w:rPr>
      </w:pPr>
      <w:r w:rsidRPr="00A567E6">
        <w:rPr>
          <w:rFonts w:ascii="Angsana New" w:hAnsi="Angsana New"/>
          <w:sz w:val="30"/>
          <w:szCs w:val="30"/>
          <w:cs/>
          <w:lang w:val="en-US"/>
        </w:rPr>
        <w:t>เครื่องมือทางการเงิน</w:t>
      </w:r>
    </w:p>
    <w:p w14:paraId="01EB5AEC" w14:textId="5E68A4CB" w:rsidR="003776E4" w:rsidRDefault="003776E4" w:rsidP="00C111CA">
      <w:pPr>
        <w:numPr>
          <w:ilvl w:val="0"/>
          <w:numId w:val="3"/>
        </w:numPr>
        <w:spacing w:line="240" w:lineRule="auto"/>
        <w:ind w:left="1555" w:hanging="1555"/>
        <w:rPr>
          <w:rFonts w:ascii="Angsana New" w:hAnsi="Angsana New"/>
          <w:sz w:val="30"/>
          <w:szCs w:val="30"/>
          <w:lang w:val="en-US"/>
        </w:rPr>
      </w:pPr>
      <w:r w:rsidRPr="00A567E6">
        <w:rPr>
          <w:rFonts w:ascii="Angsana New" w:hAnsi="Angsana New" w:hint="cs"/>
          <w:sz w:val="30"/>
          <w:szCs w:val="30"/>
          <w:cs/>
          <w:lang w:val="en-US"/>
        </w:rPr>
        <w:t>ภาระผ</w:t>
      </w:r>
      <w:r w:rsidR="00155018" w:rsidRPr="00A567E6">
        <w:rPr>
          <w:rFonts w:ascii="Angsana New" w:hAnsi="Angsana New" w:hint="cs"/>
          <w:sz w:val="30"/>
          <w:szCs w:val="30"/>
          <w:cs/>
          <w:lang w:val="en-US"/>
        </w:rPr>
        <w:t>ูกพัน</w:t>
      </w:r>
      <w:r w:rsidR="00395870" w:rsidRPr="00395870">
        <w:rPr>
          <w:rFonts w:ascii="Angsana New" w:hAnsi="Angsana New"/>
          <w:sz w:val="30"/>
          <w:szCs w:val="30"/>
          <w:cs/>
          <w:lang w:val="en-US"/>
        </w:rPr>
        <w:t>กับบุคคลหรือ</w:t>
      </w:r>
      <w:r w:rsidRPr="00A567E6">
        <w:rPr>
          <w:rFonts w:ascii="Angsana New" w:hAnsi="Angsana New" w:hint="cs"/>
          <w:sz w:val="30"/>
          <w:szCs w:val="30"/>
          <w:cs/>
          <w:lang w:val="en-US"/>
        </w:rPr>
        <w:t>กิจการที่ไม่เกี่ยวข้องกัน</w:t>
      </w:r>
    </w:p>
    <w:p w14:paraId="3D0BBF17" w14:textId="0552E800" w:rsidR="005606EB" w:rsidRDefault="005606EB" w:rsidP="00C111CA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5606EB">
        <w:rPr>
          <w:rFonts w:ascii="Angsana New" w:hAnsi="Angsana New" w:hint="cs"/>
          <w:sz w:val="30"/>
          <w:szCs w:val="30"/>
          <w:cs/>
        </w:rPr>
        <w:t>คดีฟ้องร้อง</w:t>
      </w:r>
    </w:p>
    <w:p w14:paraId="366B8887" w14:textId="5742984F" w:rsidR="00395870" w:rsidRDefault="006D2A99" w:rsidP="00EF3225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เรื่องอื่น</w:t>
      </w:r>
    </w:p>
    <w:p w14:paraId="367ADC9C" w14:textId="77777777" w:rsidR="00B34EAE" w:rsidRPr="00B34EAE" w:rsidRDefault="00B34EAE" w:rsidP="00B34EAE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B34EAE">
        <w:rPr>
          <w:rFonts w:ascii="Angsana New" w:hAnsi="Angsana New"/>
          <w:sz w:val="30"/>
          <w:szCs w:val="30"/>
          <w:cs/>
        </w:rPr>
        <w:t>เหตุการณ์ภายหลังรอบระยะเวลารายงาน</w:t>
      </w:r>
    </w:p>
    <w:p w14:paraId="737978CC" w14:textId="3DA88753" w:rsidR="007B2482" w:rsidRPr="00455790" w:rsidRDefault="000D77DB" w:rsidP="00CE7167">
      <w:pPr>
        <w:pStyle w:val="Ang15"/>
      </w:pPr>
      <w:r>
        <w:rPr>
          <w:cs/>
        </w:rPr>
        <w:br w:type="page"/>
      </w:r>
      <w:r w:rsidR="00203EEF" w:rsidRPr="00455790">
        <w:rPr>
          <w:cs/>
        </w:rPr>
        <w:lastRenderedPageBreak/>
        <w:t>หมายเหตุประกอบงบการเงินเป็นส่วนหนึ่งของงบการเงิน</w:t>
      </w:r>
      <w:r w:rsidR="005A0745" w:rsidRPr="00455790">
        <w:rPr>
          <w:rFonts w:hint="cs"/>
          <w:cs/>
        </w:rPr>
        <w:t>ระหว่างกาล</w:t>
      </w:r>
      <w:r w:rsidR="00203EEF" w:rsidRPr="00455790">
        <w:rPr>
          <w:cs/>
        </w:rPr>
        <w:t>นี้</w:t>
      </w:r>
    </w:p>
    <w:p w14:paraId="161C1EED" w14:textId="77777777" w:rsidR="00B7732B" w:rsidRPr="00455790" w:rsidRDefault="00B7732B" w:rsidP="00CE7167">
      <w:pPr>
        <w:pStyle w:val="Caption"/>
        <w:numPr>
          <w:ilvl w:val="0"/>
          <w:numId w:val="0"/>
        </w:numPr>
        <w:ind w:left="900"/>
      </w:pPr>
    </w:p>
    <w:p w14:paraId="4FDB2477" w14:textId="4ED9F422" w:rsidR="007B2482" w:rsidRPr="00455790" w:rsidRDefault="00203EEF" w:rsidP="00CE7167">
      <w:pPr>
        <w:pStyle w:val="Ang15"/>
        <w:rPr>
          <w:lang w:val="en-US"/>
        </w:rPr>
      </w:pPr>
      <w:r w:rsidRPr="00455790">
        <w:rPr>
          <w:cs/>
        </w:rPr>
        <w:t>งบการเงิน</w:t>
      </w:r>
      <w:r w:rsidR="00C41850" w:rsidRPr="00455790">
        <w:rPr>
          <w:rFonts w:hint="cs"/>
          <w:cs/>
        </w:rPr>
        <w:t>ระหว่างกาล</w:t>
      </w:r>
      <w:r w:rsidRPr="00455790">
        <w:rPr>
          <w:cs/>
        </w:rPr>
        <w:t>นี</w:t>
      </w:r>
      <w:r w:rsidR="00800E16" w:rsidRPr="00455790">
        <w:rPr>
          <w:cs/>
        </w:rPr>
        <w:t>้ได้รับอนุมัติให้ออกงบการเงิน</w:t>
      </w:r>
      <w:r w:rsidRPr="00455790">
        <w:rPr>
          <w:cs/>
        </w:rPr>
        <w:t>จาก</w:t>
      </w:r>
      <w:r w:rsidR="00732BAC" w:rsidRPr="00455790">
        <w:rPr>
          <w:cs/>
        </w:rPr>
        <w:t>คณะกรรมการตรวจสอบตามการมอบหมายจากคณะกรรมการบริษัท</w:t>
      </w:r>
      <w:r w:rsidRPr="00455790">
        <w:rPr>
          <w:cs/>
        </w:rPr>
        <w:t xml:space="preserve"> เมื่อวันที่</w:t>
      </w:r>
      <w:r w:rsidR="003A7A02">
        <w:rPr>
          <w:rFonts w:hint="cs"/>
          <w:cs/>
        </w:rPr>
        <w:t xml:space="preserve"> </w:t>
      </w:r>
      <w:r w:rsidR="00DB2C0A">
        <w:rPr>
          <w:lang w:val="en-US"/>
        </w:rPr>
        <w:t>10</w:t>
      </w:r>
      <w:r w:rsidR="00395870">
        <w:rPr>
          <w:lang w:val="en-US"/>
        </w:rPr>
        <w:t xml:space="preserve"> </w:t>
      </w:r>
      <w:r w:rsidR="00EF6992">
        <w:rPr>
          <w:rFonts w:hint="cs"/>
          <w:cs/>
          <w:lang w:val="en-US"/>
        </w:rPr>
        <w:t>พฤศจิกายน</w:t>
      </w:r>
      <w:r w:rsidR="00395870">
        <w:rPr>
          <w:rFonts w:hint="cs"/>
          <w:cs/>
          <w:lang w:val="en-US"/>
        </w:rPr>
        <w:t xml:space="preserve"> </w:t>
      </w:r>
      <w:r w:rsidR="00395870">
        <w:rPr>
          <w:lang w:val="en-US"/>
        </w:rPr>
        <w:t>2566</w:t>
      </w:r>
    </w:p>
    <w:p w14:paraId="2512D62E" w14:textId="77777777" w:rsidR="00B7732B" w:rsidRPr="00E376D0" w:rsidRDefault="00B7732B" w:rsidP="00CE7167">
      <w:pPr>
        <w:pStyle w:val="Caption"/>
        <w:numPr>
          <w:ilvl w:val="0"/>
          <w:numId w:val="0"/>
        </w:numPr>
        <w:ind w:left="900"/>
      </w:pPr>
    </w:p>
    <w:p w14:paraId="62B1FADB" w14:textId="77777777" w:rsidR="007B2482" w:rsidRPr="00455790" w:rsidRDefault="007B2482" w:rsidP="00CE7167">
      <w:pPr>
        <w:pStyle w:val="Caption"/>
        <w:ind w:left="549" w:hanging="549"/>
      </w:pPr>
      <w:r w:rsidRPr="00455790">
        <w:rPr>
          <w:cs/>
        </w:rPr>
        <w:t>เกณฑ์</w:t>
      </w:r>
      <w:r w:rsidRPr="00455790">
        <w:rPr>
          <w:rFonts w:hint="cs"/>
          <w:cs/>
        </w:rPr>
        <w:t>การจัดทำงบการเงิน</w:t>
      </w:r>
      <w:r w:rsidR="00AA3030" w:rsidRPr="00455790">
        <w:rPr>
          <w:rFonts w:hint="cs"/>
          <w:cs/>
        </w:rPr>
        <w:t>ระหว่างกาล</w:t>
      </w:r>
    </w:p>
    <w:p w14:paraId="60F17F6B" w14:textId="77777777" w:rsidR="007B2482" w:rsidRPr="00455790" w:rsidRDefault="007B2482" w:rsidP="00CE7167">
      <w:pPr>
        <w:pStyle w:val="BodyText"/>
        <w:tabs>
          <w:tab w:val="left" w:pos="540"/>
          <w:tab w:val="left" w:pos="7560"/>
          <w:tab w:val="left" w:pos="9810"/>
        </w:tabs>
        <w:spacing w:after="0" w:line="240" w:lineRule="auto"/>
        <w:ind w:left="547"/>
        <w:jc w:val="both"/>
        <w:rPr>
          <w:rFonts w:ascii="Angsana New" w:hAnsi="Angsana New"/>
          <w:color w:val="000000"/>
          <w:sz w:val="30"/>
          <w:szCs w:val="30"/>
        </w:rPr>
      </w:pPr>
    </w:p>
    <w:p w14:paraId="2AC094D7" w14:textId="3B44967F" w:rsidR="007A7AC4" w:rsidRPr="00455790" w:rsidRDefault="007A7AC4" w:rsidP="0074609D">
      <w:pPr>
        <w:ind w:left="540"/>
        <w:jc w:val="thaiDistribute"/>
        <w:rPr>
          <w:rFonts w:ascii="Angsana New" w:hAnsi="Angsana New"/>
          <w:spacing w:val="2"/>
          <w:sz w:val="30"/>
          <w:szCs w:val="30"/>
        </w:rPr>
      </w:pPr>
      <w:r w:rsidRPr="00455790">
        <w:rPr>
          <w:rFonts w:ascii="Angsana New" w:hAnsi="Angsana New"/>
          <w:spacing w:val="2"/>
          <w:sz w:val="30"/>
          <w:szCs w:val="30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0F3E23" w:rsidRPr="00455790">
        <w:rPr>
          <w:rFonts w:ascii="Angsana New" w:hAnsi="Angsana New"/>
          <w:spacing w:val="2"/>
          <w:sz w:val="30"/>
          <w:szCs w:val="30"/>
          <w:lang w:val="en-US"/>
        </w:rPr>
        <w:t>34</w:t>
      </w:r>
      <w:r w:rsidRPr="00455790">
        <w:rPr>
          <w:rFonts w:ascii="Angsana New" w:hAnsi="Angsana New"/>
          <w:spacing w:val="2"/>
          <w:sz w:val="30"/>
          <w:szCs w:val="30"/>
          <w:cs/>
        </w:rPr>
        <w:t xml:space="preserve"> เรื่อง </w:t>
      </w:r>
      <w:r w:rsidRPr="00455790">
        <w:rPr>
          <w:rFonts w:ascii="Angsana New" w:hAnsi="Angsana New"/>
          <w:i/>
          <w:iCs/>
          <w:spacing w:val="2"/>
          <w:sz w:val="30"/>
          <w:szCs w:val="30"/>
          <w:cs/>
        </w:rPr>
        <w:t>การรายงานทางการเงินระหว่างกาล</w:t>
      </w:r>
      <w:r w:rsidRPr="00455790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455790">
        <w:rPr>
          <w:rFonts w:ascii="Angsana New" w:hAnsi="Angsana New"/>
          <w:spacing w:val="-2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455790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455790">
        <w:rPr>
          <w:rFonts w:ascii="Angsana New" w:hAnsi="Angsana New"/>
          <w:spacing w:val="-2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</w:t>
      </w:r>
      <w:r w:rsidRPr="00455790">
        <w:rPr>
          <w:rFonts w:ascii="Angsana New" w:hAnsi="Angsana New"/>
          <w:spacing w:val="2"/>
          <w:sz w:val="30"/>
          <w:szCs w:val="30"/>
          <w:cs/>
        </w:rPr>
        <w:t>นี้เน้นการให้ข้อมูลที่เกี่ยวกับกิจกรรม เหตุการณ์และสถานการณ์ใหม่</w:t>
      </w:r>
      <w:r w:rsidR="008E780B" w:rsidRPr="00455790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Pr="00455790">
        <w:rPr>
          <w:rFonts w:ascii="Angsana New" w:hAnsi="Angsana New"/>
          <w:spacing w:val="2"/>
          <w:sz w:val="30"/>
          <w:szCs w:val="30"/>
          <w:cs/>
        </w:rPr>
        <w:t>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</w:t>
      </w:r>
      <w:r w:rsidRPr="00455790">
        <w:rPr>
          <w:rFonts w:ascii="Angsana New" w:hAnsi="Angsana New" w:hint="cs"/>
          <w:spacing w:val="2"/>
          <w:sz w:val="30"/>
          <w:szCs w:val="30"/>
          <w:cs/>
        </w:rPr>
        <w:t>และบริษัทย่อย</w:t>
      </w:r>
      <w:r w:rsidRPr="00455790">
        <w:rPr>
          <w:rFonts w:ascii="Angsana New" w:hAnsi="Angsana New"/>
          <w:spacing w:val="2"/>
          <w:sz w:val="30"/>
          <w:szCs w:val="30"/>
          <w:cs/>
        </w:rPr>
        <w:t xml:space="preserve">สำหรับปีสิ้นสุดวันที่ </w:t>
      </w:r>
      <w:r w:rsidR="000F3E23" w:rsidRPr="00455790">
        <w:rPr>
          <w:rFonts w:ascii="Angsana New" w:hAnsi="Angsana New"/>
          <w:spacing w:val="2"/>
          <w:sz w:val="30"/>
          <w:szCs w:val="30"/>
          <w:lang w:val="en-US"/>
        </w:rPr>
        <w:t>31</w:t>
      </w:r>
      <w:r w:rsidRPr="00455790">
        <w:rPr>
          <w:rFonts w:ascii="Angsana New" w:hAnsi="Angsana New"/>
          <w:spacing w:val="2"/>
          <w:sz w:val="30"/>
          <w:szCs w:val="30"/>
          <w:cs/>
        </w:rPr>
        <w:t xml:space="preserve"> ธันวาคม </w:t>
      </w:r>
      <w:r w:rsidR="000F3E23" w:rsidRPr="00455790">
        <w:rPr>
          <w:rFonts w:ascii="Angsana New" w:hAnsi="Angsana New"/>
          <w:spacing w:val="2"/>
          <w:sz w:val="30"/>
          <w:szCs w:val="30"/>
          <w:lang w:val="en-US"/>
        </w:rPr>
        <w:t>256</w:t>
      </w:r>
      <w:r w:rsidR="006775CD">
        <w:rPr>
          <w:rFonts w:ascii="Angsana New" w:hAnsi="Angsana New"/>
          <w:spacing w:val="2"/>
          <w:sz w:val="30"/>
          <w:szCs w:val="30"/>
          <w:lang w:val="en-US"/>
        </w:rPr>
        <w:t>5</w:t>
      </w:r>
      <w:r w:rsidRPr="00455790">
        <w:rPr>
          <w:rFonts w:ascii="Angsana New" w:hAnsi="Angsana New"/>
          <w:spacing w:val="2"/>
          <w:sz w:val="30"/>
          <w:szCs w:val="30"/>
        </w:rPr>
        <w:t xml:space="preserve"> </w:t>
      </w:r>
    </w:p>
    <w:p w14:paraId="37724DEB" w14:textId="77777777" w:rsidR="0074609D" w:rsidRPr="00455790" w:rsidRDefault="0074609D" w:rsidP="0074609D">
      <w:pPr>
        <w:ind w:left="540"/>
        <w:jc w:val="thaiDistribute"/>
        <w:rPr>
          <w:rFonts w:ascii="Angsana New" w:hAnsi="Angsana New"/>
          <w:spacing w:val="2"/>
          <w:sz w:val="30"/>
          <w:szCs w:val="30"/>
        </w:rPr>
      </w:pPr>
    </w:p>
    <w:p w14:paraId="0362F70B" w14:textId="47A7E146" w:rsidR="002C5ECA" w:rsidRPr="00455790" w:rsidRDefault="007A7AC4" w:rsidP="007A7AC4">
      <w:pPr>
        <w:ind w:left="540"/>
        <w:jc w:val="thaiDistribute"/>
        <w:rPr>
          <w:rFonts w:ascii="Angsana New" w:hAnsi="Angsana New"/>
          <w:spacing w:val="2"/>
          <w:sz w:val="30"/>
          <w:szCs w:val="30"/>
        </w:rPr>
      </w:pPr>
      <w:r w:rsidRPr="00455790">
        <w:rPr>
          <w:rFonts w:ascii="Angsana New" w:hAnsi="Angsana New"/>
          <w:spacing w:val="2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0F3E23" w:rsidRPr="00455790">
        <w:rPr>
          <w:rFonts w:ascii="Angsana New" w:hAnsi="Angsana New"/>
          <w:spacing w:val="2"/>
          <w:sz w:val="30"/>
          <w:szCs w:val="30"/>
          <w:lang w:val="en-US"/>
        </w:rPr>
        <w:t>31</w:t>
      </w:r>
      <w:r w:rsidRPr="00455790">
        <w:rPr>
          <w:rFonts w:ascii="Angsana New" w:hAnsi="Angsana New"/>
          <w:spacing w:val="2"/>
          <w:sz w:val="30"/>
          <w:szCs w:val="30"/>
          <w:cs/>
        </w:rPr>
        <w:t xml:space="preserve"> ธันวาคม </w:t>
      </w:r>
      <w:r w:rsidR="000F3E23" w:rsidRPr="00455790">
        <w:rPr>
          <w:rFonts w:ascii="Angsana New" w:hAnsi="Angsana New"/>
          <w:spacing w:val="2"/>
          <w:sz w:val="30"/>
          <w:szCs w:val="30"/>
          <w:lang w:val="en-US"/>
        </w:rPr>
        <w:t>256</w:t>
      </w:r>
      <w:r w:rsidR="006775CD">
        <w:rPr>
          <w:rFonts w:ascii="Angsana New" w:hAnsi="Angsana New"/>
          <w:spacing w:val="2"/>
          <w:sz w:val="30"/>
          <w:szCs w:val="30"/>
          <w:lang w:val="en-US"/>
        </w:rPr>
        <w:t>5</w:t>
      </w:r>
      <w:r w:rsidRPr="00455790">
        <w:rPr>
          <w:rFonts w:ascii="Angsana New" w:hAnsi="Angsana New"/>
          <w:spacing w:val="2"/>
          <w:sz w:val="30"/>
          <w:szCs w:val="30"/>
          <w:cs/>
        </w:rPr>
        <w:t xml:space="preserve"> </w:t>
      </w:r>
    </w:p>
    <w:p w14:paraId="692B71EE" w14:textId="77777777" w:rsidR="00F12AB9" w:rsidRPr="00455790" w:rsidRDefault="00F12AB9" w:rsidP="007A7AC4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5063C9D6" w14:textId="30CEF006" w:rsidR="007B2482" w:rsidRPr="00455790" w:rsidRDefault="0000702A" w:rsidP="00435278">
      <w:pPr>
        <w:pStyle w:val="Caption"/>
        <w:rPr>
          <w:cs/>
        </w:rPr>
      </w:pPr>
      <w:r w:rsidRPr="00455790">
        <w:rPr>
          <w:rFonts w:hint="cs"/>
          <w:cs/>
        </w:rPr>
        <w:t>บุคคลหรือ</w:t>
      </w:r>
      <w:r w:rsidR="007B2482" w:rsidRPr="00455790">
        <w:rPr>
          <w:cs/>
        </w:rPr>
        <w:t>กิจการที่เกี่ยวข้องกัน</w:t>
      </w:r>
    </w:p>
    <w:p w14:paraId="1F42FC6C" w14:textId="77777777" w:rsidR="00CF2B36" w:rsidRPr="00455790" w:rsidRDefault="00CF2B36" w:rsidP="00435278">
      <w:pPr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657C5EAC" w14:textId="49F19907" w:rsidR="001B2C7D" w:rsidRPr="00455790" w:rsidRDefault="001B2C7D" w:rsidP="001B2C7D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55790">
        <w:rPr>
          <w:rFonts w:ascii="Angsana New" w:hAnsi="Angsana New"/>
          <w:sz w:val="30"/>
          <w:szCs w:val="30"/>
          <w:cs/>
        </w:rPr>
        <w:t>ความสัมพันธ์ที่มีกับ</w:t>
      </w:r>
      <w:r w:rsidRPr="00455790">
        <w:rPr>
          <w:rFonts w:ascii="Angsana New" w:hAnsi="Angsana New" w:hint="cs"/>
          <w:sz w:val="30"/>
          <w:szCs w:val="30"/>
          <w:cs/>
        </w:rPr>
        <w:t>บริษัทใหญ่</w:t>
      </w:r>
      <w:r w:rsidR="00AA69FA">
        <w:rPr>
          <w:rFonts w:ascii="Angsana New" w:hAnsi="Angsana New"/>
          <w:sz w:val="30"/>
          <w:szCs w:val="30"/>
        </w:rPr>
        <w:t xml:space="preserve"> </w:t>
      </w:r>
      <w:r w:rsidRPr="00455790">
        <w:rPr>
          <w:rFonts w:ascii="Angsana New" w:hAnsi="Angsana New"/>
          <w:sz w:val="30"/>
          <w:szCs w:val="30"/>
          <w:cs/>
        </w:rPr>
        <w:t>บริษัทย่อย</w:t>
      </w:r>
      <w:r w:rsidR="00AA69FA">
        <w:rPr>
          <w:rFonts w:ascii="Angsana New" w:hAnsi="Angsana New"/>
          <w:sz w:val="30"/>
          <w:szCs w:val="30"/>
        </w:rPr>
        <w:t xml:space="preserve"> </w:t>
      </w:r>
      <w:r w:rsidR="00AA69FA">
        <w:rPr>
          <w:rFonts w:ascii="Angsana New" w:hAnsi="Angsana New" w:hint="cs"/>
          <w:sz w:val="30"/>
          <w:szCs w:val="30"/>
          <w:cs/>
        </w:rPr>
        <w:t>และการร่วมค้า</w:t>
      </w:r>
      <w:r w:rsidRPr="00455790">
        <w:rPr>
          <w:rFonts w:ascii="Angsana New" w:hAnsi="Angsana New"/>
          <w:sz w:val="30"/>
          <w:szCs w:val="30"/>
          <w:cs/>
        </w:rPr>
        <w:t xml:space="preserve">ได้เปิดเผยในหมายเหตุข้อ </w:t>
      </w:r>
      <w:r w:rsidR="00F04358" w:rsidRPr="00455790">
        <w:rPr>
          <w:rFonts w:ascii="Angsana New" w:hAnsi="Angsana New"/>
          <w:sz w:val="30"/>
          <w:szCs w:val="30"/>
          <w:lang w:val="en-US"/>
        </w:rPr>
        <w:t>4</w:t>
      </w:r>
      <w:r w:rsidRPr="00455790">
        <w:rPr>
          <w:rFonts w:ascii="Angsana New" w:hAnsi="Angsana New" w:hint="cs"/>
          <w:sz w:val="30"/>
          <w:szCs w:val="30"/>
          <w:cs/>
        </w:rPr>
        <w:t xml:space="preserve"> สำหรับ</w:t>
      </w:r>
      <w:r w:rsidRPr="00455790">
        <w:rPr>
          <w:rFonts w:ascii="Angsana New" w:hAnsi="Angsana New"/>
          <w:sz w:val="30"/>
          <w:szCs w:val="30"/>
          <w:cs/>
        </w:rPr>
        <w:t>บุคคลหรือกิจการอื่นที่เกี่ยวข้องกัน</w:t>
      </w:r>
      <w:r w:rsidRPr="00455790">
        <w:rPr>
          <w:rFonts w:ascii="Angsana New" w:hAnsi="Angsana New" w:hint="cs"/>
          <w:sz w:val="30"/>
          <w:szCs w:val="30"/>
          <w:cs/>
        </w:rPr>
        <w:t xml:space="preserve">ไม่มีการเปลี่ยนแปลงอย่างมีสาระสำคัญในระหว่างงวด </w:t>
      </w:r>
    </w:p>
    <w:p w14:paraId="6F48DF0C" w14:textId="77777777" w:rsidR="001B2C7D" w:rsidRPr="00455790" w:rsidRDefault="001B2C7D" w:rsidP="001B2C7D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9A1C525" w14:textId="3E21FF04" w:rsidR="00AC5D2D" w:rsidRPr="00455790" w:rsidRDefault="001B2C7D" w:rsidP="001B2C7D">
      <w:pPr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  <w:lang w:val="en-US"/>
        </w:rPr>
      </w:pPr>
      <w:r w:rsidRPr="00455790">
        <w:rPr>
          <w:rFonts w:ascii="Angsana New" w:hAnsi="Angsana New" w:hint="cs"/>
          <w:spacing w:val="-4"/>
          <w:sz w:val="30"/>
          <w:szCs w:val="30"/>
          <w:cs/>
        </w:rPr>
        <w:t>นโยบายการกำหนดราคาไม่มีการเปลี่ยนแปลงอย่างมีสาระสำคัญในระหว่างงวด</w:t>
      </w:r>
      <w:r w:rsidR="00DE5BCD">
        <w:rPr>
          <w:rFonts w:ascii="Angsana New" w:hAnsi="Angsana New" w:hint="cs"/>
          <w:spacing w:val="-4"/>
          <w:sz w:val="30"/>
          <w:szCs w:val="30"/>
          <w:cs/>
          <w:lang w:val="en-US"/>
        </w:rPr>
        <w:t>เก้า</w:t>
      </w:r>
      <w:r w:rsidRPr="00455790">
        <w:rPr>
          <w:rFonts w:ascii="Angsana New" w:hAnsi="Angsana New" w:hint="cs"/>
          <w:spacing w:val="-4"/>
          <w:sz w:val="30"/>
          <w:szCs w:val="30"/>
          <w:cs/>
        </w:rPr>
        <w:t>เดือนสิ้นสุดวันที่</w:t>
      </w:r>
      <w:r w:rsidRPr="00455790">
        <w:rPr>
          <w:rFonts w:ascii="Angsana New" w:hAnsi="Angsana New"/>
          <w:spacing w:val="-4"/>
          <w:sz w:val="30"/>
          <w:szCs w:val="30"/>
          <w:lang w:val="en-US"/>
        </w:rPr>
        <w:t xml:space="preserve"> </w:t>
      </w:r>
      <w:r w:rsidR="008971B3" w:rsidRPr="00455790">
        <w:rPr>
          <w:rFonts w:ascii="Angsana New" w:hAnsi="Angsana New"/>
          <w:spacing w:val="-4"/>
          <w:sz w:val="30"/>
          <w:szCs w:val="30"/>
          <w:lang w:val="en-US"/>
        </w:rPr>
        <w:t>3</w:t>
      </w:r>
      <w:r w:rsidR="00136359">
        <w:rPr>
          <w:rFonts w:ascii="Angsana New" w:hAnsi="Angsana New"/>
          <w:spacing w:val="-4"/>
          <w:sz w:val="30"/>
          <w:szCs w:val="30"/>
          <w:lang w:val="en-US"/>
        </w:rPr>
        <w:t>0</w:t>
      </w:r>
      <w:r w:rsidR="00455790">
        <w:rPr>
          <w:rFonts w:ascii="Angsana New" w:hAnsi="Angsana New"/>
          <w:spacing w:val="-4"/>
          <w:sz w:val="30"/>
          <w:szCs w:val="30"/>
          <w:lang w:val="en-US"/>
        </w:rPr>
        <w:t xml:space="preserve"> </w:t>
      </w:r>
      <w:r w:rsidR="00DE5BCD">
        <w:rPr>
          <w:rFonts w:ascii="Angsana New" w:hAnsi="Angsana New" w:hint="cs"/>
          <w:spacing w:val="-4"/>
          <w:sz w:val="30"/>
          <w:szCs w:val="30"/>
          <w:cs/>
          <w:lang w:val="en-US"/>
        </w:rPr>
        <w:t>กันยา</w:t>
      </w:r>
      <w:r w:rsidR="00136359">
        <w:rPr>
          <w:rFonts w:ascii="Angsana New" w:hAnsi="Angsana New" w:hint="cs"/>
          <w:spacing w:val="-4"/>
          <w:sz w:val="30"/>
          <w:szCs w:val="30"/>
          <w:cs/>
          <w:lang w:val="en-US"/>
        </w:rPr>
        <w:t>ยน</w:t>
      </w:r>
      <w:r w:rsidR="00455790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 </w:t>
      </w:r>
      <w:r w:rsidRPr="00455790">
        <w:rPr>
          <w:rFonts w:ascii="Angsana New" w:hAnsi="Angsana New"/>
          <w:spacing w:val="-4"/>
          <w:sz w:val="30"/>
          <w:szCs w:val="30"/>
          <w:lang w:val="en-US"/>
        </w:rPr>
        <w:t>256</w:t>
      </w:r>
      <w:r w:rsidR="00AA69FA">
        <w:rPr>
          <w:rFonts w:ascii="Angsana New" w:hAnsi="Angsana New"/>
          <w:spacing w:val="-4"/>
          <w:sz w:val="30"/>
          <w:szCs w:val="30"/>
          <w:lang w:val="en-US"/>
        </w:rPr>
        <w:t>6</w:t>
      </w:r>
    </w:p>
    <w:p w14:paraId="61631DD0" w14:textId="13BFCFB0" w:rsidR="00AC5D2D" w:rsidRPr="00136359" w:rsidRDefault="00AC5D2D">
      <w:pPr>
        <w:spacing w:line="240" w:lineRule="auto"/>
        <w:rPr>
          <w:rFonts w:ascii="Angsana New" w:hAnsi="Angsana New"/>
          <w:spacing w:val="-4"/>
          <w:sz w:val="30"/>
          <w:szCs w:val="30"/>
          <w:lang w:val="en-US"/>
        </w:rPr>
      </w:pPr>
    </w:p>
    <w:p w14:paraId="059FC9DC" w14:textId="77777777" w:rsidR="00455790" w:rsidRDefault="00455790">
      <w:pPr>
        <w:spacing w:line="240" w:lineRule="auto"/>
        <w:rPr>
          <w:rFonts w:ascii="Angsana New" w:hAnsi="Angsana New"/>
          <w:sz w:val="30"/>
          <w:szCs w:val="30"/>
          <w:cs/>
          <w:lang w:val="en-US" w:eastAsia="x-none"/>
        </w:rPr>
      </w:pPr>
      <w:r>
        <w:rPr>
          <w:sz w:val="30"/>
          <w:szCs w:val="30"/>
          <w:cs/>
          <w:lang w:val="en-US"/>
        </w:rPr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197"/>
        <w:gridCol w:w="270"/>
        <w:gridCol w:w="1143"/>
        <w:gridCol w:w="270"/>
        <w:gridCol w:w="1116"/>
        <w:gridCol w:w="270"/>
        <w:gridCol w:w="1134"/>
      </w:tblGrid>
      <w:tr w:rsidR="00E376D0" w:rsidRPr="00715194" w14:paraId="409D95A2" w14:textId="77777777">
        <w:trPr>
          <w:trHeight w:val="641"/>
          <w:tblHeader/>
        </w:trPr>
        <w:tc>
          <w:tcPr>
            <w:tcW w:w="3780" w:type="dxa"/>
          </w:tcPr>
          <w:p w14:paraId="3833FA5B" w14:textId="77777777" w:rsidR="00E376D0" w:rsidRPr="00715194" w:rsidRDefault="00E376D0">
            <w:pPr>
              <w:pStyle w:val="BodyText"/>
              <w:tabs>
                <w:tab w:val="left" w:pos="345"/>
              </w:tabs>
              <w:spacing w:after="0" w:line="240" w:lineRule="auto"/>
              <w:ind w:left="255" w:right="-109" w:hanging="25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9143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610" w:type="dxa"/>
            <w:gridSpan w:val="3"/>
          </w:tcPr>
          <w:p w14:paraId="3D183CFE" w14:textId="77777777" w:rsidR="00E376D0" w:rsidRPr="00715194" w:rsidRDefault="00E376D0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1519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5E89E22" w14:textId="77777777" w:rsidR="00E376D0" w:rsidRPr="00715194" w:rsidRDefault="00E376D0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14:paraId="28077198" w14:textId="77777777" w:rsidR="00E376D0" w:rsidRPr="00715194" w:rsidRDefault="00E376D0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1519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376D0" w:rsidRPr="00715194" w14:paraId="0888972D" w14:textId="77777777">
        <w:trPr>
          <w:trHeight w:val="397"/>
          <w:tblHeader/>
        </w:trPr>
        <w:tc>
          <w:tcPr>
            <w:tcW w:w="3780" w:type="dxa"/>
            <w:vAlign w:val="bottom"/>
          </w:tcPr>
          <w:p w14:paraId="78823147" w14:textId="0455E455" w:rsidR="00E376D0" w:rsidRPr="00715194" w:rsidRDefault="00E376D0" w:rsidP="00E376D0">
            <w:pPr>
              <w:pStyle w:val="BodyText"/>
              <w:tabs>
                <w:tab w:val="left" w:pos="345"/>
              </w:tabs>
              <w:spacing w:after="0"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71519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3A7A0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เก้าเดือน</w:t>
            </w:r>
            <w:r w:rsidRPr="0071519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สิ้นสุดวันที่</w:t>
            </w:r>
            <w:r w:rsidRPr="0071519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1E050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71519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AA0B0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</w:t>
            </w:r>
            <w:r w:rsidRPr="0071519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ยน</w:t>
            </w:r>
          </w:p>
        </w:tc>
        <w:tc>
          <w:tcPr>
            <w:tcW w:w="1197" w:type="dxa"/>
          </w:tcPr>
          <w:p w14:paraId="35A9714C" w14:textId="6AFD56A9" w:rsidR="00E376D0" w:rsidRPr="00715194" w:rsidRDefault="00E376D0" w:rsidP="00E376D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5D73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70" w:type="dxa"/>
          </w:tcPr>
          <w:p w14:paraId="406C37DE" w14:textId="77777777" w:rsidR="00E376D0" w:rsidRPr="00715194" w:rsidRDefault="00E376D0" w:rsidP="00E376D0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12A80F86" w14:textId="5C1BC881" w:rsidR="00E376D0" w:rsidRPr="00715194" w:rsidRDefault="00E376D0" w:rsidP="00E376D0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5D73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70" w:type="dxa"/>
          </w:tcPr>
          <w:p w14:paraId="54685348" w14:textId="77777777" w:rsidR="00E376D0" w:rsidRPr="00715194" w:rsidRDefault="00E376D0" w:rsidP="00E376D0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414FD58F" w14:textId="402A2314" w:rsidR="00E376D0" w:rsidRPr="00715194" w:rsidRDefault="00E376D0" w:rsidP="00E376D0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E5D73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70" w:type="dxa"/>
          </w:tcPr>
          <w:p w14:paraId="2EC0B813" w14:textId="77777777" w:rsidR="00E376D0" w:rsidRPr="00715194" w:rsidRDefault="00E376D0" w:rsidP="00E376D0">
            <w:pPr>
              <w:spacing w:line="240" w:lineRule="atLeast"/>
              <w:ind w:left="-1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26284AC" w14:textId="6445A9DB" w:rsidR="00E376D0" w:rsidRPr="00715194" w:rsidRDefault="00E376D0" w:rsidP="00E376D0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5D73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5</w:t>
            </w:r>
          </w:p>
        </w:tc>
      </w:tr>
      <w:tr w:rsidR="00E376D0" w:rsidRPr="00715194" w14:paraId="5675E100" w14:textId="77777777">
        <w:trPr>
          <w:trHeight w:val="353"/>
          <w:tblHeader/>
        </w:trPr>
        <w:tc>
          <w:tcPr>
            <w:tcW w:w="3780" w:type="dxa"/>
          </w:tcPr>
          <w:p w14:paraId="7B1C40E8" w14:textId="77777777" w:rsidR="00E376D0" w:rsidRPr="00EC291A" w:rsidRDefault="00E376D0" w:rsidP="00E376D0">
            <w:pPr>
              <w:ind w:right="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</w:tcPr>
          <w:p w14:paraId="05F300E4" w14:textId="77777777" w:rsidR="00E376D0" w:rsidRPr="00715194" w:rsidRDefault="00E376D0" w:rsidP="00E376D0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1519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376D0" w:rsidRPr="00715194" w14:paraId="7250DCE4" w14:textId="77777777">
        <w:tc>
          <w:tcPr>
            <w:tcW w:w="3780" w:type="dxa"/>
          </w:tcPr>
          <w:p w14:paraId="0345A35B" w14:textId="77777777" w:rsidR="00E376D0" w:rsidRPr="00715194" w:rsidRDefault="00E376D0" w:rsidP="00E376D0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1519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97" w:type="dxa"/>
          </w:tcPr>
          <w:p w14:paraId="2198922F" w14:textId="77777777" w:rsidR="00E376D0" w:rsidRPr="00715194" w:rsidRDefault="00E376D0" w:rsidP="00E376D0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52CCA6C" w14:textId="77777777" w:rsidR="00E376D0" w:rsidRPr="00715194" w:rsidRDefault="00E376D0" w:rsidP="00E376D0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525E8EAA" w14:textId="77777777" w:rsidR="00E376D0" w:rsidRPr="00715194" w:rsidRDefault="00E376D0" w:rsidP="00E376D0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93EC4C" w14:textId="77777777" w:rsidR="00E376D0" w:rsidRPr="00715194" w:rsidRDefault="00E376D0" w:rsidP="00E376D0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15DCDF9A" w14:textId="77777777" w:rsidR="00E376D0" w:rsidRPr="0074022A" w:rsidRDefault="00E376D0" w:rsidP="00E376D0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57ACF11" w14:textId="77777777" w:rsidR="00E376D0" w:rsidRPr="00715194" w:rsidRDefault="00E376D0" w:rsidP="00E376D0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3669AE3" w14:textId="77777777" w:rsidR="00E376D0" w:rsidRPr="00715194" w:rsidRDefault="00E376D0" w:rsidP="00E376D0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C734C" w:rsidRPr="00715194" w14:paraId="13C04E5F" w14:textId="77777777">
        <w:tc>
          <w:tcPr>
            <w:tcW w:w="3780" w:type="dxa"/>
          </w:tcPr>
          <w:p w14:paraId="2336FC48" w14:textId="77777777" w:rsidR="003C734C" w:rsidRPr="00715194" w:rsidRDefault="003C734C" w:rsidP="003C734C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15194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ขายสินค้าและไฟฟ้า</w:t>
            </w:r>
          </w:p>
        </w:tc>
        <w:tc>
          <w:tcPr>
            <w:tcW w:w="1197" w:type="dxa"/>
          </w:tcPr>
          <w:p w14:paraId="0F792DE7" w14:textId="65D314DD" w:rsidR="003C734C" w:rsidRPr="00715194" w:rsidRDefault="003C734C" w:rsidP="003C734C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2,134,157</w:t>
            </w:r>
          </w:p>
        </w:tc>
        <w:tc>
          <w:tcPr>
            <w:tcW w:w="270" w:type="dxa"/>
          </w:tcPr>
          <w:p w14:paraId="36E29EEE" w14:textId="77777777" w:rsidR="003C734C" w:rsidRPr="00715194" w:rsidRDefault="003C734C" w:rsidP="003C734C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43" w:type="dxa"/>
          </w:tcPr>
          <w:p w14:paraId="2EF7EA27" w14:textId="6539EB51" w:rsidR="003C734C" w:rsidRPr="00715194" w:rsidRDefault="003C734C" w:rsidP="003C734C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1,367,339</w:t>
            </w:r>
          </w:p>
        </w:tc>
        <w:tc>
          <w:tcPr>
            <w:tcW w:w="270" w:type="dxa"/>
          </w:tcPr>
          <w:p w14:paraId="77DE9DE6" w14:textId="77777777" w:rsidR="003C734C" w:rsidRPr="00715194" w:rsidRDefault="003C734C" w:rsidP="003C734C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16" w:type="dxa"/>
          </w:tcPr>
          <w:p w14:paraId="325C888D" w14:textId="4FDA1D6D" w:rsidR="003C734C" w:rsidRPr="00715194" w:rsidRDefault="003C734C" w:rsidP="003C734C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2,134,157</w:t>
            </w:r>
          </w:p>
        </w:tc>
        <w:tc>
          <w:tcPr>
            <w:tcW w:w="270" w:type="dxa"/>
          </w:tcPr>
          <w:p w14:paraId="22EF56C7" w14:textId="77777777" w:rsidR="003C734C" w:rsidRPr="00715194" w:rsidRDefault="003C734C" w:rsidP="003C734C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2E0C3B1" w14:textId="2975ECB4" w:rsidR="003C734C" w:rsidRPr="00715194" w:rsidRDefault="003C734C" w:rsidP="003C734C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1,367,339</w:t>
            </w:r>
          </w:p>
        </w:tc>
      </w:tr>
      <w:tr w:rsidR="003C734C" w:rsidRPr="00715194" w14:paraId="1D6C3CA2" w14:textId="77777777">
        <w:tc>
          <w:tcPr>
            <w:tcW w:w="3780" w:type="dxa"/>
          </w:tcPr>
          <w:p w14:paraId="538B49A8" w14:textId="77777777" w:rsidR="003C734C" w:rsidRPr="00715194" w:rsidRDefault="003C734C" w:rsidP="003C734C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5194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ซื้อสินค้าและค่าบริการ</w:t>
            </w:r>
          </w:p>
        </w:tc>
        <w:tc>
          <w:tcPr>
            <w:tcW w:w="1197" w:type="dxa"/>
          </w:tcPr>
          <w:p w14:paraId="2195A63F" w14:textId="026D5AB1" w:rsidR="003C734C" w:rsidRPr="00715194" w:rsidRDefault="003C734C" w:rsidP="003C734C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2,503,231</w:t>
            </w:r>
          </w:p>
        </w:tc>
        <w:tc>
          <w:tcPr>
            <w:tcW w:w="270" w:type="dxa"/>
          </w:tcPr>
          <w:p w14:paraId="05178E2A" w14:textId="77777777" w:rsidR="003C734C" w:rsidRPr="00715194" w:rsidRDefault="003C734C" w:rsidP="003C734C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43" w:type="dxa"/>
          </w:tcPr>
          <w:p w14:paraId="73B59B79" w14:textId="3AC58D78" w:rsidR="003C734C" w:rsidRPr="00715194" w:rsidRDefault="003C734C" w:rsidP="003C734C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2,232,231</w:t>
            </w:r>
          </w:p>
        </w:tc>
        <w:tc>
          <w:tcPr>
            <w:tcW w:w="270" w:type="dxa"/>
          </w:tcPr>
          <w:p w14:paraId="191A7655" w14:textId="77777777" w:rsidR="003C734C" w:rsidRPr="00715194" w:rsidRDefault="003C734C" w:rsidP="003C734C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</w:tcPr>
          <w:p w14:paraId="273A5AA5" w14:textId="7DA7B12A" w:rsidR="003C734C" w:rsidRPr="00715194" w:rsidRDefault="003C734C" w:rsidP="003C734C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2,503,231</w:t>
            </w:r>
          </w:p>
        </w:tc>
        <w:tc>
          <w:tcPr>
            <w:tcW w:w="270" w:type="dxa"/>
          </w:tcPr>
          <w:p w14:paraId="04B43586" w14:textId="77777777" w:rsidR="003C734C" w:rsidRPr="00715194" w:rsidRDefault="003C734C" w:rsidP="003C734C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0761765" w14:textId="2C068677" w:rsidR="003C734C" w:rsidRPr="00715194" w:rsidRDefault="003C734C" w:rsidP="003C734C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2,232,231</w:t>
            </w:r>
          </w:p>
        </w:tc>
      </w:tr>
      <w:tr w:rsidR="003C734C" w:rsidRPr="00715194" w14:paraId="479A1369" w14:textId="77777777">
        <w:tc>
          <w:tcPr>
            <w:tcW w:w="3780" w:type="dxa"/>
          </w:tcPr>
          <w:p w14:paraId="5C5EDC81" w14:textId="77777777" w:rsidR="003C734C" w:rsidRPr="00715194" w:rsidRDefault="003C734C" w:rsidP="003C734C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519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97" w:type="dxa"/>
          </w:tcPr>
          <w:p w14:paraId="3E3E2FE8" w14:textId="0A1409B7" w:rsidR="003C734C" w:rsidRPr="00715194" w:rsidRDefault="003C734C" w:rsidP="003C734C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3,582</w:t>
            </w:r>
          </w:p>
        </w:tc>
        <w:tc>
          <w:tcPr>
            <w:tcW w:w="270" w:type="dxa"/>
          </w:tcPr>
          <w:p w14:paraId="72C0B876" w14:textId="77777777" w:rsidR="003C734C" w:rsidRPr="00715194" w:rsidRDefault="003C734C" w:rsidP="003C734C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43" w:type="dxa"/>
          </w:tcPr>
          <w:p w14:paraId="66717742" w14:textId="3B823A38" w:rsidR="003C734C" w:rsidRPr="00715194" w:rsidRDefault="003C734C" w:rsidP="003C734C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3,553</w:t>
            </w:r>
          </w:p>
        </w:tc>
        <w:tc>
          <w:tcPr>
            <w:tcW w:w="270" w:type="dxa"/>
          </w:tcPr>
          <w:p w14:paraId="29F90A80" w14:textId="77777777" w:rsidR="003C734C" w:rsidRPr="00715194" w:rsidRDefault="003C734C" w:rsidP="003C734C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</w:tcPr>
          <w:p w14:paraId="52149D13" w14:textId="25449EE8" w:rsidR="003C734C" w:rsidRPr="00715194" w:rsidRDefault="003C734C" w:rsidP="003C734C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3,582</w:t>
            </w:r>
          </w:p>
        </w:tc>
        <w:tc>
          <w:tcPr>
            <w:tcW w:w="270" w:type="dxa"/>
          </w:tcPr>
          <w:p w14:paraId="7BDAD42A" w14:textId="77777777" w:rsidR="003C734C" w:rsidRPr="00715194" w:rsidRDefault="003C734C" w:rsidP="003C734C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50A4F8A" w14:textId="11614B3D" w:rsidR="003C734C" w:rsidRPr="00715194" w:rsidRDefault="003C734C" w:rsidP="003C734C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3,553</w:t>
            </w:r>
          </w:p>
        </w:tc>
      </w:tr>
      <w:tr w:rsidR="003C734C" w:rsidRPr="00715194" w14:paraId="71A2FD65" w14:textId="77777777">
        <w:tc>
          <w:tcPr>
            <w:tcW w:w="3780" w:type="dxa"/>
          </w:tcPr>
          <w:p w14:paraId="7CE77869" w14:textId="77777777" w:rsidR="003C734C" w:rsidRPr="00715194" w:rsidRDefault="003C734C" w:rsidP="003C734C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5194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ค่าบริการส่วนกลาง - ต้นทุนขาย</w:t>
            </w:r>
          </w:p>
        </w:tc>
        <w:tc>
          <w:tcPr>
            <w:tcW w:w="1197" w:type="dxa"/>
          </w:tcPr>
          <w:p w14:paraId="5703491B" w14:textId="73E7FA3F" w:rsidR="003C734C" w:rsidRPr="00715194" w:rsidRDefault="003C734C" w:rsidP="003C734C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70,334</w:t>
            </w:r>
          </w:p>
        </w:tc>
        <w:tc>
          <w:tcPr>
            <w:tcW w:w="270" w:type="dxa"/>
          </w:tcPr>
          <w:p w14:paraId="34187F7B" w14:textId="77777777" w:rsidR="003C734C" w:rsidRPr="00715194" w:rsidRDefault="003C734C" w:rsidP="003C734C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43" w:type="dxa"/>
          </w:tcPr>
          <w:p w14:paraId="2ADF5007" w14:textId="3C647482" w:rsidR="003C734C" w:rsidRPr="00715194" w:rsidRDefault="003C734C" w:rsidP="003C734C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70,334</w:t>
            </w:r>
          </w:p>
        </w:tc>
        <w:tc>
          <w:tcPr>
            <w:tcW w:w="270" w:type="dxa"/>
          </w:tcPr>
          <w:p w14:paraId="540DD4D0" w14:textId="77777777" w:rsidR="003C734C" w:rsidRPr="00715194" w:rsidRDefault="003C734C" w:rsidP="003C734C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  <w:shd w:val="clear" w:color="auto" w:fill="auto"/>
          </w:tcPr>
          <w:p w14:paraId="31AA1936" w14:textId="5490ED7E" w:rsidR="003C734C" w:rsidRPr="00715194" w:rsidRDefault="003C734C" w:rsidP="003C734C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70,334</w:t>
            </w:r>
          </w:p>
        </w:tc>
        <w:tc>
          <w:tcPr>
            <w:tcW w:w="270" w:type="dxa"/>
          </w:tcPr>
          <w:p w14:paraId="65960ACD" w14:textId="77777777" w:rsidR="003C734C" w:rsidRPr="00715194" w:rsidRDefault="003C734C" w:rsidP="003C734C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82940AD" w14:textId="5C902BFD" w:rsidR="003C734C" w:rsidRPr="00715194" w:rsidRDefault="003C734C" w:rsidP="003C734C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260B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70,334</w:t>
            </w:r>
          </w:p>
        </w:tc>
      </w:tr>
      <w:tr w:rsidR="003C734C" w:rsidRPr="00715194" w14:paraId="2AFC5737" w14:textId="77777777">
        <w:tc>
          <w:tcPr>
            <w:tcW w:w="3780" w:type="dxa"/>
          </w:tcPr>
          <w:p w14:paraId="14DFEFA6" w14:textId="77777777" w:rsidR="003C734C" w:rsidRPr="00715194" w:rsidRDefault="003C734C" w:rsidP="003C734C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1519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ค่าบริการส่วนกลาง </w:t>
            </w:r>
            <w:r w:rsidRPr="0071519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- </w:t>
            </w:r>
            <w:r w:rsidRPr="0071519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ค่าใช้จ่ายในบริหาร</w:t>
            </w:r>
          </w:p>
        </w:tc>
        <w:tc>
          <w:tcPr>
            <w:tcW w:w="1197" w:type="dxa"/>
          </w:tcPr>
          <w:p w14:paraId="6DF972C4" w14:textId="1E584D41" w:rsidR="003C734C" w:rsidRPr="00715194" w:rsidRDefault="003C734C" w:rsidP="003C734C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28,666</w:t>
            </w:r>
          </w:p>
        </w:tc>
        <w:tc>
          <w:tcPr>
            <w:tcW w:w="270" w:type="dxa"/>
          </w:tcPr>
          <w:p w14:paraId="15B4C3A4" w14:textId="77777777" w:rsidR="003C734C" w:rsidRPr="00715194" w:rsidRDefault="003C734C" w:rsidP="003C734C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43" w:type="dxa"/>
          </w:tcPr>
          <w:p w14:paraId="52C2168F" w14:textId="5FADB85A" w:rsidR="003C734C" w:rsidRPr="00715194" w:rsidRDefault="003C734C" w:rsidP="003C734C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28,666</w:t>
            </w:r>
          </w:p>
        </w:tc>
        <w:tc>
          <w:tcPr>
            <w:tcW w:w="270" w:type="dxa"/>
          </w:tcPr>
          <w:p w14:paraId="7AE85DB0" w14:textId="77777777" w:rsidR="003C734C" w:rsidRPr="00715194" w:rsidRDefault="003C734C" w:rsidP="003C734C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  <w:shd w:val="clear" w:color="auto" w:fill="auto"/>
          </w:tcPr>
          <w:p w14:paraId="3F5F1ECD" w14:textId="56F3D1FD" w:rsidR="003C734C" w:rsidRPr="00715194" w:rsidRDefault="003C734C" w:rsidP="003C734C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28,666</w:t>
            </w:r>
          </w:p>
        </w:tc>
        <w:tc>
          <w:tcPr>
            <w:tcW w:w="270" w:type="dxa"/>
          </w:tcPr>
          <w:p w14:paraId="3F2D6DAC" w14:textId="77777777" w:rsidR="003C734C" w:rsidRPr="00715194" w:rsidRDefault="003C734C" w:rsidP="003C734C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CD53919" w14:textId="21F47808" w:rsidR="003C734C" w:rsidRPr="00715194" w:rsidRDefault="003C734C" w:rsidP="003C734C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260B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28,666</w:t>
            </w:r>
          </w:p>
        </w:tc>
      </w:tr>
      <w:tr w:rsidR="003C734C" w:rsidRPr="00BC0624" w14:paraId="2E2F8BDD" w14:textId="77777777">
        <w:tc>
          <w:tcPr>
            <w:tcW w:w="3780" w:type="dxa"/>
          </w:tcPr>
          <w:p w14:paraId="2DAA985F" w14:textId="77777777" w:rsidR="003C734C" w:rsidRPr="00A705EE" w:rsidRDefault="003C734C" w:rsidP="003C734C">
            <w:pPr>
              <w:ind w:right="2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97" w:type="dxa"/>
          </w:tcPr>
          <w:p w14:paraId="04A4419E" w14:textId="118D21CC" w:rsidR="003C734C" w:rsidRDefault="003C734C" w:rsidP="003C734C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3,531</w:t>
            </w:r>
          </w:p>
        </w:tc>
        <w:tc>
          <w:tcPr>
            <w:tcW w:w="270" w:type="dxa"/>
          </w:tcPr>
          <w:p w14:paraId="2C75FA5B" w14:textId="77777777" w:rsidR="003C734C" w:rsidRPr="00715194" w:rsidRDefault="003C734C" w:rsidP="003C734C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43" w:type="dxa"/>
          </w:tcPr>
          <w:p w14:paraId="45123220" w14:textId="05830622" w:rsidR="003C734C" w:rsidRPr="001E050E" w:rsidRDefault="003C734C" w:rsidP="003C734C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2,920</w:t>
            </w:r>
          </w:p>
        </w:tc>
        <w:tc>
          <w:tcPr>
            <w:tcW w:w="270" w:type="dxa"/>
          </w:tcPr>
          <w:p w14:paraId="6619D0E3" w14:textId="77777777" w:rsidR="003C734C" w:rsidRPr="00715194" w:rsidRDefault="003C734C" w:rsidP="003C734C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  <w:shd w:val="clear" w:color="auto" w:fill="auto"/>
          </w:tcPr>
          <w:p w14:paraId="076F7773" w14:textId="62CBC13B" w:rsidR="003C734C" w:rsidRPr="00715194" w:rsidRDefault="003C734C" w:rsidP="003C734C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3,531</w:t>
            </w:r>
          </w:p>
        </w:tc>
        <w:tc>
          <w:tcPr>
            <w:tcW w:w="270" w:type="dxa"/>
          </w:tcPr>
          <w:p w14:paraId="5A46283B" w14:textId="77777777" w:rsidR="003C734C" w:rsidRPr="00715194" w:rsidRDefault="003C734C" w:rsidP="003C734C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08234C7" w14:textId="3AAD8CB2" w:rsidR="003C734C" w:rsidRPr="00BC0624" w:rsidRDefault="003C734C" w:rsidP="003C734C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260B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2,920</w:t>
            </w:r>
          </w:p>
        </w:tc>
      </w:tr>
      <w:tr w:rsidR="003C734C" w:rsidRPr="00BC0624" w14:paraId="59F15E2D" w14:textId="77777777">
        <w:tc>
          <w:tcPr>
            <w:tcW w:w="3780" w:type="dxa"/>
          </w:tcPr>
          <w:p w14:paraId="71156164" w14:textId="77777777" w:rsidR="003C734C" w:rsidRPr="00715194" w:rsidRDefault="003C734C" w:rsidP="003C734C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05EE">
              <w:rPr>
                <w:rFonts w:asciiTheme="majorBidi" w:hAnsi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97" w:type="dxa"/>
          </w:tcPr>
          <w:p w14:paraId="5C463DCD" w14:textId="3A010A53" w:rsidR="003C734C" w:rsidRPr="00715194" w:rsidRDefault="003C734C" w:rsidP="003C734C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18,503</w:t>
            </w:r>
          </w:p>
        </w:tc>
        <w:tc>
          <w:tcPr>
            <w:tcW w:w="270" w:type="dxa"/>
          </w:tcPr>
          <w:p w14:paraId="0DBDC0B6" w14:textId="77777777" w:rsidR="003C734C" w:rsidRPr="00715194" w:rsidRDefault="003C734C" w:rsidP="003C734C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43" w:type="dxa"/>
          </w:tcPr>
          <w:p w14:paraId="4396B46C" w14:textId="1F88BAE1" w:rsidR="003C734C" w:rsidRPr="001E050E" w:rsidRDefault="003C734C" w:rsidP="003C734C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12,995</w:t>
            </w:r>
          </w:p>
        </w:tc>
        <w:tc>
          <w:tcPr>
            <w:tcW w:w="270" w:type="dxa"/>
          </w:tcPr>
          <w:p w14:paraId="079476D1" w14:textId="77777777" w:rsidR="003C734C" w:rsidRPr="00715194" w:rsidRDefault="003C734C" w:rsidP="003C734C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  <w:shd w:val="clear" w:color="auto" w:fill="auto"/>
          </w:tcPr>
          <w:p w14:paraId="659EF2C3" w14:textId="3DC0EAF8" w:rsidR="003C734C" w:rsidRPr="00715194" w:rsidRDefault="003C734C" w:rsidP="003C734C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18,503</w:t>
            </w:r>
          </w:p>
        </w:tc>
        <w:tc>
          <w:tcPr>
            <w:tcW w:w="270" w:type="dxa"/>
          </w:tcPr>
          <w:p w14:paraId="1DD3FD95" w14:textId="77777777" w:rsidR="003C734C" w:rsidRPr="00715194" w:rsidRDefault="003C734C" w:rsidP="003C734C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8B3EF54" w14:textId="2EFB4E93" w:rsidR="003C734C" w:rsidRPr="00BC0624" w:rsidRDefault="003C734C" w:rsidP="003C734C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260B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12,995</w:t>
            </w:r>
          </w:p>
        </w:tc>
      </w:tr>
      <w:tr w:rsidR="003C734C" w:rsidRPr="00715194" w14:paraId="311409AD" w14:textId="77777777">
        <w:tc>
          <w:tcPr>
            <w:tcW w:w="3780" w:type="dxa"/>
            <w:shd w:val="clear" w:color="auto" w:fill="auto"/>
          </w:tcPr>
          <w:p w14:paraId="1BB6DD6F" w14:textId="77777777" w:rsidR="003C734C" w:rsidRPr="00715194" w:rsidRDefault="003C734C" w:rsidP="003C734C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5194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197" w:type="dxa"/>
            <w:shd w:val="clear" w:color="auto" w:fill="auto"/>
          </w:tcPr>
          <w:p w14:paraId="5159B32E" w14:textId="278F0C4C" w:rsidR="003C734C" w:rsidRPr="00715194" w:rsidRDefault="003C734C" w:rsidP="003C734C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1,416,000</w:t>
            </w:r>
          </w:p>
        </w:tc>
        <w:tc>
          <w:tcPr>
            <w:tcW w:w="270" w:type="dxa"/>
            <w:shd w:val="clear" w:color="auto" w:fill="auto"/>
          </w:tcPr>
          <w:p w14:paraId="793BCCF7" w14:textId="77777777" w:rsidR="003C734C" w:rsidRPr="00715194" w:rsidRDefault="003C734C" w:rsidP="003C734C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43" w:type="dxa"/>
          </w:tcPr>
          <w:p w14:paraId="06331718" w14:textId="58A27719" w:rsidR="003C734C" w:rsidRPr="00715194" w:rsidRDefault="003C734C" w:rsidP="003C734C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1,475,000</w:t>
            </w:r>
          </w:p>
        </w:tc>
        <w:tc>
          <w:tcPr>
            <w:tcW w:w="270" w:type="dxa"/>
          </w:tcPr>
          <w:p w14:paraId="7109B4D4" w14:textId="77777777" w:rsidR="003C734C" w:rsidRPr="00715194" w:rsidRDefault="003C734C" w:rsidP="003C734C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  <w:shd w:val="clear" w:color="auto" w:fill="auto"/>
          </w:tcPr>
          <w:p w14:paraId="1C6B234D" w14:textId="2D031392" w:rsidR="003C734C" w:rsidRPr="00715194" w:rsidRDefault="003C734C" w:rsidP="003C734C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1,416,000</w:t>
            </w:r>
          </w:p>
        </w:tc>
        <w:tc>
          <w:tcPr>
            <w:tcW w:w="270" w:type="dxa"/>
            <w:shd w:val="clear" w:color="auto" w:fill="auto"/>
          </w:tcPr>
          <w:p w14:paraId="5536053B" w14:textId="77777777" w:rsidR="003C734C" w:rsidRPr="00715194" w:rsidRDefault="003C734C" w:rsidP="003C734C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1473947C" w14:textId="7A0222EF" w:rsidR="003C734C" w:rsidRPr="00715194" w:rsidRDefault="003C734C" w:rsidP="003C734C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260B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1,475,000</w:t>
            </w:r>
          </w:p>
        </w:tc>
      </w:tr>
      <w:tr w:rsidR="003C734C" w:rsidRPr="00715194" w14:paraId="762719BC" w14:textId="77777777">
        <w:tc>
          <w:tcPr>
            <w:tcW w:w="3780" w:type="dxa"/>
          </w:tcPr>
          <w:p w14:paraId="451DBE1A" w14:textId="36CD6C70" w:rsidR="003C734C" w:rsidRPr="00715194" w:rsidRDefault="003C734C" w:rsidP="003C734C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05B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97" w:type="dxa"/>
            <w:shd w:val="clear" w:color="auto" w:fill="auto"/>
          </w:tcPr>
          <w:p w14:paraId="2112B567" w14:textId="77777777" w:rsidR="003C734C" w:rsidRPr="00715194" w:rsidRDefault="003C734C" w:rsidP="003C734C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5C5EE9B" w14:textId="77777777" w:rsidR="003C734C" w:rsidRPr="00715194" w:rsidRDefault="003C734C" w:rsidP="003C734C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43" w:type="dxa"/>
          </w:tcPr>
          <w:p w14:paraId="755FA75E" w14:textId="77777777" w:rsidR="003C734C" w:rsidRDefault="003C734C" w:rsidP="003C734C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1A4B309" w14:textId="77777777" w:rsidR="003C734C" w:rsidRPr="00715194" w:rsidRDefault="003C734C" w:rsidP="003C734C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  <w:shd w:val="clear" w:color="auto" w:fill="auto"/>
          </w:tcPr>
          <w:p w14:paraId="56756411" w14:textId="77777777" w:rsidR="003C734C" w:rsidRPr="00715194" w:rsidRDefault="003C734C" w:rsidP="003C734C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08CCD7E" w14:textId="77777777" w:rsidR="003C734C" w:rsidRPr="00715194" w:rsidRDefault="003C734C" w:rsidP="003C734C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64B45B80" w14:textId="77777777" w:rsidR="003C734C" w:rsidRDefault="003C734C" w:rsidP="003C734C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3C734C" w:rsidRPr="00715194" w14:paraId="3EF05F95" w14:textId="77777777">
        <w:tc>
          <w:tcPr>
            <w:tcW w:w="3780" w:type="dxa"/>
          </w:tcPr>
          <w:p w14:paraId="70990E6A" w14:textId="01C5CA3A" w:rsidR="003C734C" w:rsidRPr="00715194" w:rsidRDefault="003C734C" w:rsidP="003C734C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97" w:type="dxa"/>
            <w:shd w:val="clear" w:color="auto" w:fill="auto"/>
          </w:tcPr>
          <w:p w14:paraId="3ACAE215" w14:textId="35D775B5" w:rsidR="003C734C" w:rsidRPr="00715194" w:rsidRDefault="003C734C" w:rsidP="003C734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45016EC" w14:textId="77777777" w:rsidR="003C734C" w:rsidRPr="00715194" w:rsidRDefault="003C734C" w:rsidP="003C734C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43" w:type="dxa"/>
          </w:tcPr>
          <w:p w14:paraId="5F8C26A9" w14:textId="4F313F1C" w:rsidR="003C734C" w:rsidRDefault="003C734C" w:rsidP="003C734C">
            <w:pPr>
              <w:tabs>
                <w:tab w:val="left" w:pos="763"/>
                <w:tab w:val="left" w:pos="927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EB413D0" w14:textId="77777777" w:rsidR="003C734C" w:rsidRPr="00715194" w:rsidRDefault="003C734C" w:rsidP="003C734C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  <w:shd w:val="clear" w:color="auto" w:fill="auto"/>
          </w:tcPr>
          <w:p w14:paraId="7D68D40C" w14:textId="77BA70D0" w:rsidR="003C734C" w:rsidRPr="00715194" w:rsidRDefault="003C734C" w:rsidP="003C734C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8,653</w:t>
            </w:r>
          </w:p>
        </w:tc>
        <w:tc>
          <w:tcPr>
            <w:tcW w:w="270" w:type="dxa"/>
            <w:shd w:val="clear" w:color="auto" w:fill="auto"/>
          </w:tcPr>
          <w:p w14:paraId="399BC71F" w14:textId="77777777" w:rsidR="003C734C" w:rsidRPr="00715194" w:rsidRDefault="003C734C" w:rsidP="003C734C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2832C65B" w14:textId="74299842" w:rsidR="003C734C" w:rsidRDefault="003C734C" w:rsidP="003C734C">
            <w:pPr>
              <w:tabs>
                <w:tab w:val="left" w:pos="763"/>
                <w:tab w:val="left" w:pos="927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3C734C" w:rsidRPr="001E050E" w14:paraId="7DF9A809" w14:textId="77777777">
        <w:tc>
          <w:tcPr>
            <w:tcW w:w="3780" w:type="dxa"/>
            <w:shd w:val="clear" w:color="auto" w:fill="auto"/>
          </w:tcPr>
          <w:p w14:paraId="68C40744" w14:textId="77777777" w:rsidR="003C734C" w:rsidRPr="00715194" w:rsidRDefault="003C734C" w:rsidP="003C734C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519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97" w:type="dxa"/>
            <w:shd w:val="clear" w:color="auto" w:fill="auto"/>
          </w:tcPr>
          <w:p w14:paraId="4357983D" w14:textId="77777777" w:rsidR="003C734C" w:rsidRPr="00715194" w:rsidRDefault="003C734C" w:rsidP="003C734C">
            <w:pPr>
              <w:tabs>
                <w:tab w:val="decimal" w:pos="601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2784284" w14:textId="77777777" w:rsidR="003C734C" w:rsidRPr="00715194" w:rsidRDefault="003C734C" w:rsidP="003C734C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43" w:type="dxa"/>
          </w:tcPr>
          <w:p w14:paraId="2A9C7A13" w14:textId="3C7F419E" w:rsidR="003C734C" w:rsidRPr="00715194" w:rsidRDefault="003C734C" w:rsidP="003C734C">
            <w:pPr>
              <w:tabs>
                <w:tab w:val="decimal" w:pos="601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004069D" w14:textId="77777777" w:rsidR="003C734C" w:rsidRPr="00715194" w:rsidRDefault="003C734C" w:rsidP="003C734C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  <w:shd w:val="clear" w:color="auto" w:fill="auto"/>
          </w:tcPr>
          <w:p w14:paraId="457E9B76" w14:textId="77777777" w:rsidR="003C734C" w:rsidRPr="00715194" w:rsidRDefault="003C734C" w:rsidP="003C734C">
            <w:pPr>
              <w:tabs>
                <w:tab w:val="decimal" w:pos="601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51EE352" w14:textId="77777777" w:rsidR="003C734C" w:rsidRPr="00715194" w:rsidRDefault="003C734C" w:rsidP="003C734C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2D039862" w14:textId="1849B5E7" w:rsidR="003C734C" w:rsidRPr="001E050E" w:rsidRDefault="003C734C" w:rsidP="003C734C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C734C" w:rsidRPr="00715194" w14:paraId="539F68B6" w14:textId="77777777">
        <w:tc>
          <w:tcPr>
            <w:tcW w:w="3780" w:type="dxa"/>
          </w:tcPr>
          <w:p w14:paraId="6DB06990" w14:textId="77777777" w:rsidR="003C734C" w:rsidRPr="00715194" w:rsidRDefault="003C734C" w:rsidP="003C734C">
            <w:pPr>
              <w:ind w:right="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15194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97" w:type="dxa"/>
          </w:tcPr>
          <w:p w14:paraId="23CEA2BD" w14:textId="2344CE19" w:rsidR="003C734C" w:rsidRPr="00715194" w:rsidRDefault="003C734C" w:rsidP="003C734C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4,350</w:t>
            </w:r>
          </w:p>
        </w:tc>
        <w:tc>
          <w:tcPr>
            <w:tcW w:w="270" w:type="dxa"/>
          </w:tcPr>
          <w:p w14:paraId="4945F604" w14:textId="77777777" w:rsidR="003C734C" w:rsidRPr="00715194" w:rsidRDefault="003C734C" w:rsidP="003C734C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43" w:type="dxa"/>
          </w:tcPr>
          <w:p w14:paraId="1BFBCAA0" w14:textId="15236171" w:rsidR="003C734C" w:rsidRPr="00715194" w:rsidRDefault="003C734C" w:rsidP="003C734C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4468A">
              <w:rPr>
                <w:rFonts w:asciiTheme="majorBidi" w:hAnsiTheme="majorBidi" w:cstheme="majorBidi"/>
                <w:sz w:val="30"/>
                <w:szCs w:val="30"/>
              </w:rPr>
              <w:t>1,432</w:t>
            </w:r>
          </w:p>
        </w:tc>
        <w:tc>
          <w:tcPr>
            <w:tcW w:w="270" w:type="dxa"/>
          </w:tcPr>
          <w:p w14:paraId="2599276E" w14:textId="77777777" w:rsidR="003C734C" w:rsidRPr="00715194" w:rsidRDefault="003C734C" w:rsidP="003C734C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</w:tcPr>
          <w:p w14:paraId="7F8A6F7D" w14:textId="1A724310" w:rsidR="003C734C" w:rsidRPr="00715194" w:rsidRDefault="003C734C" w:rsidP="003C734C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4,350</w:t>
            </w:r>
          </w:p>
        </w:tc>
        <w:tc>
          <w:tcPr>
            <w:tcW w:w="270" w:type="dxa"/>
          </w:tcPr>
          <w:p w14:paraId="7CE40804" w14:textId="77777777" w:rsidR="003C734C" w:rsidRPr="00715194" w:rsidRDefault="003C734C" w:rsidP="003C734C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3147A29" w14:textId="7443E9DB" w:rsidR="003C734C" w:rsidRPr="00715194" w:rsidRDefault="003C734C" w:rsidP="003C734C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4468A">
              <w:rPr>
                <w:rFonts w:asciiTheme="majorBidi" w:hAnsiTheme="majorBidi" w:cstheme="majorBidi"/>
                <w:sz w:val="30"/>
                <w:szCs w:val="30"/>
              </w:rPr>
              <w:t>1,432</w:t>
            </w:r>
          </w:p>
        </w:tc>
      </w:tr>
      <w:tr w:rsidR="003C734C" w:rsidRPr="00715194" w14:paraId="4EABF89A" w14:textId="77777777">
        <w:tc>
          <w:tcPr>
            <w:tcW w:w="3780" w:type="dxa"/>
          </w:tcPr>
          <w:p w14:paraId="2580E496" w14:textId="77777777" w:rsidR="003C734C" w:rsidRPr="00715194" w:rsidRDefault="003C734C" w:rsidP="003C734C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5194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97" w:type="dxa"/>
          </w:tcPr>
          <w:p w14:paraId="5CCE197E" w14:textId="498E95A2" w:rsidR="003C734C" w:rsidRPr="00715194" w:rsidRDefault="003C734C" w:rsidP="003C734C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43,577</w:t>
            </w:r>
          </w:p>
        </w:tc>
        <w:tc>
          <w:tcPr>
            <w:tcW w:w="270" w:type="dxa"/>
          </w:tcPr>
          <w:p w14:paraId="69B4F028" w14:textId="77777777" w:rsidR="003C734C" w:rsidRPr="00715194" w:rsidRDefault="003C734C" w:rsidP="003C734C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43" w:type="dxa"/>
          </w:tcPr>
          <w:p w14:paraId="5D6E1242" w14:textId="095DF4E2" w:rsidR="003C734C" w:rsidRPr="00715194" w:rsidRDefault="003C734C" w:rsidP="003C734C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9,215</w:t>
            </w:r>
          </w:p>
        </w:tc>
        <w:tc>
          <w:tcPr>
            <w:tcW w:w="270" w:type="dxa"/>
          </w:tcPr>
          <w:p w14:paraId="62BF651C" w14:textId="77777777" w:rsidR="003C734C" w:rsidRPr="00715194" w:rsidRDefault="003C734C" w:rsidP="003C734C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</w:tcPr>
          <w:p w14:paraId="6396DC08" w14:textId="5185A038" w:rsidR="003C734C" w:rsidRPr="00715194" w:rsidRDefault="003C734C" w:rsidP="003C734C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43,577</w:t>
            </w:r>
          </w:p>
        </w:tc>
        <w:tc>
          <w:tcPr>
            <w:tcW w:w="270" w:type="dxa"/>
          </w:tcPr>
          <w:p w14:paraId="2D83F839" w14:textId="77777777" w:rsidR="003C734C" w:rsidRPr="00715194" w:rsidRDefault="003C734C" w:rsidP="003C734C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AD669F7" w14:textId="6C6F5963" w:rsidR="003C734C" w:rsidRPr="00715194" w:rsidRDefault="003C734C" w:rsidP="003C734C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9,215</w:t>
            </w:r>
          </w:p>
        </w:tc>
      </w:tr>
      <w:tr w:rsidR="003C734C" w:rsidRPr="00BC24FB" w14:paraId="1CD2F9C3" w14:textId="77777777">
        <w:tc>
          <w:tcPr>
            <w:tcW w:w="3780" w:type="dxa"/>
          </w:tcPr>
          <w:p w14:paraId="366D1DEA" w14:textId="77777777" w:rsidR="003C734C" w:rsidRPr="00554DD4" w:rsidRDefault="003C734C" w:rsidP="003C734C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1519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97" w:type="dxa"/>
          </w:tcPr>
          <w:p w14:paraId="1321580D" w14:textId="6381480A" w:rsidR="003C734C" w:rsidRPr="00715194" w:rsidRDefault="003C734C" w:rsidP="003C734C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110</w:t>
            </w:r>
          </w:p>
        </w:tc>
        <w:tc>
          <w:tcPr>
            <w:tcW w:w="270" w:type="dxa"/>
          </w:tcPr>
          <w:p w14:paraId="013BAD7D" w14:textId="77777777" w:rsidR="003C734C" w:rsidRPr="00715194" w:rsidRDefault="003C734C" w:rsidP="003C734C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43" w:type="dxa"/>
          </w:tcPr>
          <w:p w14:paraId="697B41D1" w14:textId="74884ADB" w:rsidR="003C734C" w:rsidRPr="00BC24FB" w:rsidRDefault="003C734C" w:rsidP="003C734C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375</w:t>
            </w:r>
          </w:p>
        </w:tc>
        <w:tc>
          <w:tcPr>
            <w:tcW w:w="270" w:type="dxa"/>
          </w:tcPr>
          <w:p w14:paraId="3898CB9D" w14:textId="77777777" w:rsidR="003C734C" w:rsidRPr="00715194" w:rsidRDefault="003C734C" w:rsidP="003C734C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</w:tcPr>
          <w:p w14:paraId="58C81F6C" w14:textId="77EC1CEB" w:rsidR="003C734C" w:rsidRPr="00715194" w:rsidRDefault="003C734C" w:rsidP="003C734C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110</w:t>
            </w:r>
          </w:p>
        </w:tc>
        <w:tc>
          <w:tcPr>
            <w:tcW w:w="270" w:type="dxa"/>
          </w:tcPr>
          <w:p w14:paraId="106A66D3" w14:textId="77777777" w:rsidR="003C734C" w:rsidRPr="00BC24FB" w:rsidRDefault="003C734C" w:rsidP="003C734C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</w:tcPr>
          <w:p w14:paraId="5CF77867" w14:textId="06C51B49" w:rsidR="003C734C" w:rsidRPr="00BC24FB" w:rsidRDefault="003C734C" w:rsidP="003C734C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375</w:t>
            </w:r>
          </w:p>
        </w:tc>
      </w:tr>
      <w:tr w:rsidR="003C734C" w:rsidRPr="00F72C65" w14:paraId="193A0191" w14:textId="77777777">
        <w:tc>
          <w:tcPr>
            <w:tcW w:w="3780" w:type="dxa"/>
          </w:tcPr>
          <w:p w14:paraId="64C4685B" w14:textId="77777777" w:rsidR="003C734C" w:rsidRPr="00715194" w:rsidRDefault="003C734C" w:rsidP="003C734C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5194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197" w:type="dxa"/>
          </w:tcPr>
          <w:p w14:paraId="5DE465F1" w14:textId="7E30B749" w:rsidR="003C734C" w:rsidRPr="00715194" w:rsidRDefault="003C734C" w:rsidP="003C734C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329</w:t>
            </w:r>
          </w:p>
        </w:tc>
        <w:tc>
          <w:tcPr>
            <w:tcW w:w="270" w:type="dxa"/>
          </w:tcPr>
          <w:p w14:paraId="1E27A432" w14:textId="77777777" w:rsidR="003C734C" w:rsidRPr="00715194" w:rsidRDefault="003C734C" w:rsidP="003C734C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43" w:type="dxa"/>
          </w:tcPr>
          <w:p w14:paraId="71D2DD3D" w14:textId="2BAC9BB6" w:rsidR="003C734C" w:rsidRPr="00F72C65" w:rsidRDefault="003C734C" w:rsidP="003C734C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343</w:t>
            </w:r>
          </w:p>
        </w:tc>
        <w:tc>
          <w:tcPr>
            <w:tcW w:w="270" w:type="dxa"/>
          </w:tcPr>
          <w:p w14:paraId="417E6D83" w14:textId="77777777" w:rsidR="003C734C" w:rsidRPr="00715194" w:rsidRDefault="003C734C" w:rsidP="003C734C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</w:tcPr>
          <w:p w14:paraId="2A3C1A46" w14:textId="4CF89E56" w:rsidR="003C734C" w:rsidRPr="00715194" w:rsidRDefault="003C734C" w:rsidP="003C734C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329</w:t>
            </w:r>
          </w:p>
        </w:tc>
        <w:tc>
          <w:tcPr>
            <w:tcW w:w="270" w:type="dxa"/>
          </w:tcPr>
          <w:p w14:paraId="5EC8C78B" w14:textId="77777777" w:rsidR="003C734C" w:rsidRPr="00715194" w:rsidRDefault="003C734C" w:rsidP="003C734C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79C10B6" w14:textId="52B47DC9" w:rsidR="003C734C" w:rsidRPr="00F72C65" w:rsidRDefault="003C734C" w:rsidP="003C734C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343</w:t>
            </w:r>
          </w:p>
        </w:tc>
      </w:tr>
      <w:tr w:rsidR="003C734C" w:rsidRPr="00715194" w14:paraId="0340B6F2" w14:textId="77777777">
        <w:tc>
          <w:tcPr>
            <w:tcW w:w="3780" w:type="dxa"/>
          </w:tcPr>
          <w:p w14:paraId="47DE99CB" w14:textId="77777777" w:rsidR="003C734C" w:rsidRPr="00715194" w:rsidRDefault="003C734C" w:rsidP="003C734C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5194">
              <w:rPr>
                <w:rFonts w:asciiTheme="majorBidi" w:hAnsiTheme="majorBidi" w:cstheme="majorBidi"/>
                <w:sz w:val="30"/>
                <w:szCs w:val="30"/>
                <w:cs/>
              </w:rPr>
              <w:t>ค่าเบี้ยประกันภัย</w:t>
            </w:r>
          </w:p>
        </w:tc>
        <w:tc>
          <w:tcPr>
            <w:tcW w:w="1197" w:type="dxa"/>
          </w:tcPr>
          <w:p w14:paraId="41BEDD48" w14:textId="1AB167BA" w:rsidR="003C734C" w:rsidRPr="00715194" w:rsidRDefault="003C734C" w:rsidP="003C734C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105,538</w:t>
            </w:r>
          </w:p>
        </w:tc>
        <w:tc>
          <w:tcPr>
            <w:tcW w:w="270" w:type="dxa"/>
          </w:tcPr>
          <w:p w14:paraId="523BF982" w14:textId="77777777" w:rsidR="003C734C" w:rsidRPr="00715194" w:rsidRDefault="003C734C" w:rsidP="003C734C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43" w:type="dxa"/>
          </w:tcPr>
          <w:p w14:paraId="61DFCEB6" w14:textId="52AF4503" w:rsidR="003C734C" w:rsidRPr="00715194" w:rsidRDefault="003C734C" w:rsidP="003C734C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83,421</w:t>
            </w:r>
          </w:p>
        </w:tc>
        <w:tc>
          <w:tcPr>
            <w:tcW w:w="270" w:type="dxa"/>
          </w:tcPr>
          <w:p w14:paraId="6209F7D4" w14:textId="77777777" w:rsidR="003C734C" w:rsidRPr="00715194" w:rsidRDefault="003C734C" w:rsidP="003C734C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</w:tcPr>
          <w:p w14:paraId="33756672" w14:textId="45771B26" w:rsidR="003C734C" w:rsidRPr="00715194" w:rsidRDefault="003C734C" w:rsidP="003C734C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105,538</w:t>
            </w:r>
          </w:p>
        </w:tc>
        <w:tc>
          <w:tcPr>
            <w:tcW w:w="270" w:type="dxa"/>
          </w:tcPr>
          <w:p w14:paraId="39E7E281" w14:textId="77777777" w:rsidR="003C734C" w:rsidRPr="00715194" w:rsidRDefault="003C734C" w:rsidP="003C734C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FE94675" w14:textId="4D45AA58" w:rsidR="003C734C" w:rsidRPr="00715194" w:rsidRDefault="003C734C" w:rsidP="003C734C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260B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83,421</w:t>
            </w:r>
          </w:p>
        </w:tc>
      </w:tr>
      <w:tr w:rsidR="003C734C" w:rsidRPr="00715194" w14:paraId="2C12F9FA" w14:textId="77777777">
        <w:tc>
          <w:tcPr>
            <w:tcW w:w="3780" w:type="dxa"/>
          </w:tcPr>
          <w:p w14:paraId="64B71D7B" w14:textId="77777777" w:rsidR="003C734C" w:rsidRPr="00715194" w:rsidRDefault="003C734C" w:rsidP="003C734C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5194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197" w:type="dxa"/>
          </w:tcPr>
          <w:p w14:paraId="5FF2E109" w14:textId="22E51700" w:rsidR="003C734C" w:rsidRPr="00715194" w:rsidRDefault="003C734C" w:rsidP="003C734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3AFEF97" w14:textId="77777777" w:rsidR="003C734C" w:rsidRPr="00715194" w:rsidRDefault="003C734C" w:rsidP="003C734C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43" w:type="dxa"/>
          </w:tcPr>
          <w:p w14:paraId="0F8714C1" w14:textId="28F76499" w:rsidR="003C734C" w:rsidRPr="00715194" w:rsidRDefault="003C734C" w:rsidP="003C734C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246</w:t>
            </w:r>
          </w:p>
        </w:tc>
        <w:tc>
          <w:tcPr>
            <w:tcW w:w="270" w:type="dxa"/>
          </w:tcPr>
          <w:p w14:paraId="4C33D9A0" w14:textId="77777777" w:rsidR="003C734C" w:rsidRPr="00715194" w:rsidRDefault="003C734C" w:rsidP="003C734C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</w:tcPr>
          <w:p w14:paraId="7C309AB9" w14:textId="4EBBCBE5" w:rsidR="003C734C" w:rsidRPr="00715194" w:rsidRDefault="003C734C" w:rsidP="003C734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FACB5F9" w14:textId="77777777" w:rsidR="003C734C" w:rsidRPr="00715194" w:rsidRDefault="003C734C" w:rsidP="003C734C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FCDFA95" w14:textId="04A4CFDC" w:rsidR="003C734C" w:rsidRPr="00715194" w:rsidRDefault="003C734C" w:rsidP="003C734C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260B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246</w:t>
            </w:r>
          </w:p>
        </w:tc>
      </w:tr>
      <w:tr w:rsidR="003C734C" w:rsidRPr="00BC0624" w14:paraId="736D6AE3" w14:textId="77777777">
        <w:tc>
          <w:tcPr>
            <w:tcW w:w="3780" w:type="dxa"/>
          </w:tcPr>
          <w:p w14:paraId="6F0CA91C" w14:textId="77777777" w:rsidR="003C734C" w:rsidRPr="00715194" w:rsidRDefault="003C734C" w:rsidP="003C734C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97" w:type="dxa"/>
          </w:tcPr>
          <w:p w14:paraId="53C08757" w14:textId="49B018F7" w:rsidR="003C734C" w:rsidRPr="00715194" w:rsidRDefault="003C734C" w:rsidP="003C734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C14EB4D" w14:textId="77777777" w:rsidR="003C734C" w:rsidRPr="00715194" w:rsidRDefault="003C734C" w:rsidP="003C734C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43" w:type="dxa"/>
          </w:tcPr>
          <w:p w14:paraId="6993A284" w14:textId="35DB19A0" w:rsidR="003C734C" w:rsidRPr="00BC0624" w:rsidRDefault="003C734C" w:rsidP="003C734C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2,599</w:t>
            </w:r>
          </w:p>
        </w:tc>
        <w:tc>
          <w:tcPr>
            <w:tcW w:w="270" w:type="dxa"/>
          </w:tcPr>
          <w:p w14:paraId="5FCE8EF9" w14:textId="77777777" w:rsidR="003C734C" w:rsidRPr="00715194" w:rsidRDefault="003C734C" w:rsidP="003C734C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</w:tcPr>
          <w:p w14:paraId="124FCB50" w14:textId="3D32538B" w:rsidR="003C734C" w:rsidRPr="00715194" w:rsidRDefault="003C734C" w:rsidP="003C734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A378246" w14:textId="77777777" w:rsidR="003C734C" w:rsidRPr="00715194" w:rsidRDefault="003C734C" w:rsidP="003C734C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E8D7279" w14:textId="41C6CEE3" w:rsidR="003C734C" w:rsidRPr="00BC0624" w:rsidRDefault="003C734C" w:rsidP="003C734C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260B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2,599</w:t>
            </w:r>
          </w:p>
        </w:tc>
      </w:tr>
      <w:tr w:rsidR="003C734C" w:rsidRPr="00BC0624" w14:paraId="510C5945" w14:textId="77777777">
        <w:tc>
          <w:tcPr>
            <w:tcW w:w="3780" w:type="dxa"/>
          </w:tcPr>
          <w:p w14:paraId="47AA8BFD" w14:textId="77777777" w:rsidR="003C734C" w:rsidRPr="00715194" w:rsidRDefault="003C734C" w:rsidP="003C734C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97" w:type="dxa"/>
          </w:tcPr>
          <w:p w14:paraId="74C936C2" w14:textId="7682A7C8" w:rsidR="003C734C" w:rsidRPr="00715194" w:rsidRDefault="003C734C" w:rsidP="003C734C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13,950</w:t>
            </w:r>
          </w:p>
        </w:tc>
        <w:tc>
          <w:tcPr>
            <w:tcW w:w="270" w:type="dxa"/>
          </w:tcPr>
          <w:p w14:paraId="6646A61D" w14:textId="77777777" w:rsidR="003C734C" w:rsidRPr="00715194" w:rsidRDefault="003C734C" w:rsidP="003C734C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43" w:type="dxa"/>
          </w:tcPr>
          <w:p w14:paraId="3F5F8745" w14:textId="3172D303" w:rsidR="003C734C" w:rsidRPr="00BC0624" w:rsidRDefault="003C734C" w:rsidP="003C734C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9,974</w:t>
            </w:r>
          </w:p>
        </w:tc>
        <w:tc>
          <w:tcPr>
            <w:tcW w:w="270" w:type="dxa"/>
          </w:tcPr>
          <w:p w14:paraId="4ED528A6" w14:textId="77777777" w:rsidR="003C734C" w:rsidRPr="00715194" w:rsidRDefault="003C734C" w:rsidP="003C734C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</w:tcPr>
          <w:p w14:paraId="62854630" w14:textId="0558DD66" w:rsidR="003C734C" w:rsidRPr="00715194" w:rsidRDefault="003C734C" w:rsidP="003C734C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13,950</w:t>
            </w:r>
          </w:p>
        </w:tc>
        <w:tc>
          <w:tcPr>
            <w:tcW w:w="270" w:type="dxa"/>
          </w:tcPr>
          <w:p w14:paraId="2DE29022" w14:textId="77777777" w:rsidR="003C734C" w:rsidRPr="00715194" w:rsidRDefault="003C734C" w:rsidP="003C734C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7C02305" w14:textId="02FBBB80" w:rsidR="003C734C" w:rsidRPr="00BC0624" w:rsidRDefault="003C734C" w:rsidP="003C734C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260B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974</w:t>
            </w:r>
          </w:p>
        </w:tc>
      </w:tr>
      <w:tr w:rsidR="003C734C" w:rsidRPr="00715194" w14:paraId="09FA5162" w14:textId="77777777">
        <w:tc>
          <w:tcPr>
            <w:tcW w:w="3780" w:type="dxa"/>
          </w:tcPr>
          <w:p w14:paraId="61C99FD4" w14:textId="77777777" w:rsidR="003C734C" w:rsidRPr="00715194" w:rsidRDefault="003C734C" w:rsidP="003C734C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519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97" w:type="dxa"/>
          </w:tcPr>
          <w:p w14:paraId="0F057A36" w14:textId="77777777" w:rsidR="003C734C" w:rsidRPr="00715194" w:rsidRDefault="003C734C" w:rsidP="003C734C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02E1633" w14:textId="77777777" w:rsidR="003C734C" w:rsidRPr="00715194" w:rsidRDefault="003C734C" w:rsidP="003C734C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43" w:type="dxa"/>
          </w:tcPr>
          <w:p w14:paraId="63167F49" w14:textId="72BDC6C9" w:rsidR="003C734C" w:rsidRPr="00715194" w:rsidRDefault="003C734C" w:rsidP="003C734C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11E0EC6" w14:textId="77777777" w:rsidR="003C734C" w:rsidRPr="00715194" w:rsidRDefault="003C734C" w:rsidP="003C734C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</w:tcPr>
          <w:p w14:paraId="2929BA6B" w14:textId="77777777" w:rsidR="003C734C" w:rsidRPr="00715194" w:rsidRDefault="003C734C" w:rsidP="003C734C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0E15158" w14:textId="77777777" w:rsidR="003C734C" w:rsidRPr="00715194" w:rsidRDefault="003C734C" w:rsidP="003C734C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EFA78D5" w14:textId="37FB434F" w:rsidR="003C734C" w:rsidRPr="00715194" w:rsidRDefault="003C734C" w:rsidP="003C734C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3C734C" w:rsidRPr="00715194" w14:paraId="7676E5E7" w14:textId="77777777">
        <w:tc>
          <w:tcPr>
            <w:tcW w:w="3780" w:type="dxa"/>
          </w:tcPr>
          <w:p w14:paraId="6310D372" w14:textId="77777777" w:rsidR="003C734C" w:rsidRPr="00715194" w:rsidRDefault="003C734C" w:rsidP="003C734C">
            <w:pPr>
              <w:tabs>
                <w:tab w:val="left" w:pos="270"/>
              </w:tabs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5194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97" w:type="dxa"/>
          </w:tcPr>
          <w:p w14:paraId="178CBB1F" w14:textId="77777777" w:rsidR="003C734C" w:rsidRPr="00715194" w:rsidRDefault="003C734C" w:rsidP="003C734C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CF34DA9" w14:textId="77777777" w:rsidR="003C734C" w:rsidRPr="00715194" w:rsidRDefault="003C734C" w:rsidP="003C734C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43" w:type="dxa"/>
            <w:vAlign w:val="bottom"/>
          </w:tcPr>
          <w:p w14:paraId="6CF7051D" w14:textId="4CAA8A16" w:rsidR="003C734C" w:rsidRPr="00715194" w:rsidRDefault="003C734C" w:rsidP="003C734C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B8C16A1" w14:textId="77777777" w:rsidR="003C734C" w:rsidRPr="00715194" w:rsidRDefault="003C734C" w:rsidP="003C734C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</w:tcPr>
          <w:p w14:paraId="284D0A50" w14:textId="77777777" w:rsidR="003C734C" w:rsidRPr="00715194" w:rsidRDefault="003C734C" w:rsidP="003C734C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E916127" w14:textId="77777777" w:rsidR="003C734C" w:rsidRPr="00715194" w:rsidRDefault="003C734C" w:rsidP="003C734C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A48D097" w14:textId="3D52116E" w:rsidR="003C734C" w:rsidRPr="00715194" w:rsidRDefault="003C734C" w:rsidP="003C734C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3C734C" w:rsidRPr="00715194" w14:paraId="08ADA08A" w14:textId="77777777">
        <w:tc>
          <w:tcPr>
            <w:tcW w:w="3780" w:type="dxa"/>
            <w:vAlign w:val="bottom"/>
          </w:tcPr>
          <w:p w14:paraId="4A5EBFD6" w14:textId="77777777" w:rsidR="003C734C" w:rsidRPr="00D41779" w:rsidRDefault="003C734C" w:rsidP="003C734C">
            <w:pPr>
              <w:spacing w:line="240" w:lineRule="auto"/>
              <w:ind w:left="520" w:hanging="25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5194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D4177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D41779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รวมค่าตอบแทนกรรมการ)</w:t>
            </w:r>
          </w:p>
        </w:tc>
        <w:tc>
          <w:tcPr>
            <w:tcW w:w="1197" w:type="dxa"/>
          </w:tcPr>
          <w:p w14:paraId="6577EEF7" w14:textId="77777777" w:rsidR="003C734C" w:rsidRDefault="003C734C" w:rsidP="003C734C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7C368D63" w14:textId="1CEDF665" w:rsidR="003C734C" w:rsidRPr="00715194" w:rsidRDefault="003C734C" w:rsidP="003C734C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40,130</w:t>
            </w:r>
          </w:p>
        </w:tc>
        <w:tc>
          <w:tcPr>
            <w:tcW w:w="270" w:type="dxa"/>
          </w:tcPr>
          <w:p w14:paraId="53DAFFBB" w14:textId="77777777" w:rsidR="003C734C" w:rsidRPr="00715194" w:rsidRDefault="003C734C" w:rsidP="003C734C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43" w:type="dxa"/>
            <w:vAlign w:val="bottom"/>
          </w:tcPr>
          <w:p w14:paraId="5274DF07" w14:textId="29D23663" w:rsidR="003C734C" w:rsidRPr="00715194" w:rsidRDefault="003C734C" w:rsidP="003C734C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36,863</w:t>
            </w:r>
          </w:p>
        </w:tc>
        <w:tc>
          <w:tcPr>
            <w:tcW w:w="270" w:type="dxa"/>
          </w:tcPr>
          <w:p w14:paraId="689CFF8F" w14:textId="77777777" w:rsidR="003C734C" w:rsidRPr="00715194" w:rsidRDefault="003C734C" w:rsidP="003C734C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</w:tcPr>
          <w:p w14:paraId="5DBC9231" w14:textId="77777777" w:rsidR="003C734C" w:rsidRDefault="003C734C" w:rsidP="003C734C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5CDD9474" w14:textId="26413798" w:rsidR="003C734C" w:rsidRPr="00715194" w:rsidRDefault="003C734C" w:rsidP="003C734C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40,130</w:t>
            </w:r>
          </w:p>
        </w:tc>
        <w:tc>
          <w:tcPr>
            <w:tcW w:w="270" w:type="dxa"/>
          </w:tcPr>
          <w:p w14:paraId="3B951689" w14:textId="77777777" w:rsidR="003C734C" w:rsidRPr="00715194" w:rsidRDefault="003C734C" w:rsidP="003C734C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2ADD590A" w14:textId="0E54D999" w:rsidR="003C734C" w:rsidRPr="00715194" w:rsidRDefault="003C734C" w:rsidP="003C734C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36,863</w:t>
            </w:r>
          </w:p>
        </w:tc>
      </w:tr>
      <w:tr w:rsidR="003C734C" w:rsidRPr="00715194" w14:paraId="47C4CD55" w14:textId="77777777">
        <w:tc>
          <w:tcPr>
            <w:tcW w:w="3780" w:type="dxa"/>
          </w:tcPr>
          <w:p w14:paraId="07F481B0" w14:textId="77777777" w:rsidR="003C734C" w:rsidRPr="00715194" w:rsidRDefault="003C734C" w:rsidP="003C734C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519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รวมค่าตอบแทนผู้บริหารสำคัญ</w:t>
            </w: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14:paraId="4A1FEF37" w14:textId="113AB61C" w:rsidR="003C734C" w:rsidRPr="00715194" w:rsidRDefault="003C734C" w:rsidP="003C734C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E5BF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40,130</w:t>
            </w:r>
          </w:p>
        </w:tc>
        <w:tc>
          <w:tcPr>
            <w:tcW w:w="270" w:type="dxa"/>
          </w:tcPr>
          <w:p w14:paraId="4628E640" w14:textId="77777777" w:rsidR="003C734C" w:rsidRPr="00715194" w:rsidRDefault="003C734C" w:rsidP="003C734C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2A15F3DA" w14:textId="007D3289" w:rsidR="003C734C" w:rsidRPr="00715194" w:rsidRDefault="003C734C" w:rsidP="003C734C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36,863</w:t>
            </w:r>
          </w:p>
        </w:tc>
        <w:tc>
          <w:tcPr>
            <w:tcW w:w="270" w:type="dxa"/>
          </w:tcPr>
          <w:p w14:paraId="2738BA6E" w14:textId="77777777" w:rsidR="003C734C" w:rsidRPr="00715194" w:rsidRDefault="003C734C" w:rsidP="003C734C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14:paraId="4654C555" w14:textId="2EFE9B3C" w:rsidR="003C734C" w:rsidRPr="00715194" w:rsidRDefault="003C734C" w:rsidP="003C734C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E5BF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40,130</w:t>
            </w:r>
          </w:p>
        </w:tc>
        <w:tc>
          <w:tcPr>
            <w:tcW w:w="270" w:type="dxa"/>
          </w:tcPr>
          <w:p w14:paraId="3D2330A3" w14:textId="77777777" w:rsidR="003C734C" w:rsidRPr="00715194" w:rsidRDefault="003C734C" w:rsidP="003C734C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0A0DA021" w14:textId="682C699F" w:rsidR="003C734C" w:rsidRPr="00715194" w:rsidRDefault="003C734C" w:rsidP="003C734C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36,863</w:t>
            </w:r>
          </w:p>
        </w:tc>
      </w:tr>
    </w:tbl>
    <w:p w14:paraId="17E9BF00" w14:textId="77777777" w:rsidR="00E376D0" w:rsidRDefault="00E376D0">
      <w:pPr>
        <w:spacing w:line="240" w:lineRule="auto"/>
      </w:pPr>
    </w:p>
    <w:p w14:paraId="29E3C2FD" w14:textId="77777777" w:rsidR="00E376D0" w:rsidRDefault="00E376D0">
      <w:pPr>
        <w:spacing w:line="240" w:lineRule="auto"/>
      </w:pPr>
    </w:p>
    <w:p w14:paraId="356022A9" w14:textId="7D51101A" w:rsidR="00455790" w:rsidRDefault="00455790">
      <w:pPr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cs/>
        </w:rPr>
        <w:br w:type="page"/>
      </w:r>
    </w:p>
    <w:tbl>
      <w:tblPr>
        <w:tblW w:w="918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4"/>
      </w:tblGrid>
      <w:tr w:rsidR="00F15832" w:rsidRPr="00455790" w14:paraId="0EC5C339" w14:textId="77777777" w:rsidTr="00D65A17">
        <w:trPr>
          <w:tblHeader/>
        </w:trPr>
        <w:tc>
          <w:tcPr>
            <w:tcW w:w="4050" w:type="dxa"/>
            <w:shd w:val="clear" w:color="auto" w:fill="auto"/>
          </w:tcPr>
          <w:p w14:paraId="2FD48006" w14:textId="77777777" w:rsidR="00F15832" w:rsidRPr="00455790" w:rsidRDefault="00F15832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55790">
              <w:rPr>
                <w:sz w:val="30"/>
                <w:szCs w:val="30"/>
              </w:rPr>
              <w:lastRenderedPageBreak/>
              <w:br w:type="page"/>
            </w:r>
            <w:r w:rsidRPr="00455790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2430" w:type="dxa"/>
            <w:gridSpan w:val="3"/>
          </w:tcPr>
          <w:p w14:paraId="06402832" w14:textId="77777777" w:rsidR="00F15832" w:rsidRPr="00455790" w:rsidRDefault="00F1583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5579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652BA9D" w14:textId="77777777" w:rsidR="00F15832" w:rsidRPr="00455790" w:rsidRDefault="00F1583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434" w:type="dxa"/>
            <w:gridSpan w:val="3"/>
            <w:shd w:val="clear" w:color="auto" w:fill="auto"/>
          </w:tcPr>
          <w:p w14:paraId="0ECDF892" w14:textId="77777777" w:rsidR="00F15832" w:rsidRPr="00455790" w:rsidRDefault="00F1583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5579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376D0" w:rsidRPr="00455790" w14:paraId="64E4F52D" w14:textId="77777777" w:rsidTr="00D65A17">
        <w:trPr>
          <w:tblHeader/>
        </w:trPr>
        <w:tc>
          <w:tcPr>
            <w:tcW w:w="4050" w:type="dxa"/>
            <w:shd w:val="clear" w:color="auto" w:fill="auto"/>
          </w:tcPr>
          <w:p w14:paraId="53DF0E70" w14:textId="77777777" w:rsidR="00E376D0" w:rsidRPr="00455790" w:rsidRDefault="00E376D0" w:rsidP="00E376D0">
            <w:pPr>
              <w:spacing w:line="240" w:lineRule="atLeast"/>
              <w:ind w:right="65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F39C963" w14:textId="757B8414" w:rsidR="00E376D0" w:rsidRPr="00455790" w:rsidRDefault="00BE39D0" w:rsidP="00E376D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 w:rsidR="006D2560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70" w:type="dxa"/>
          </w:tcPr>
          <w:p w14:paraId="56EFA79E" w14:textId="77777777" w:rsidR="00E376D0" w:rsidRPr="00455790" w:rsidRDefault="00E376D0" w:rsidP="00E376D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2FE2B45" w14:textId="77777777" w:rsidR="00E376D0" w:rsidRPr="00455790" w:rsidRDefault="00E376D0" w:rsidP="00E376D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455790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2BCECBDC" w14:textId="77777777" w:rsidR="00E376D0" w:rsidRPr="00455790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76F8FF0" w14:textId="03894601" w:rsidR="00E376D0" w:rsidRPr="00455790" w:rsidRDefault="00BE39D0" w:rsidP="00E376D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 w:rsidR="006D2560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70" w:type="dxa"/>
            <w:shd w:val="clear" w:color="auto" w:fill="auto"/>
          </w:tcPr>
          <w:p w14:paraId="4DF1BBEF" w14:textId="77777777" w:rsidR="00E376D0" w:rsidRPr="00455790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4DC3A02E" w14:textId="77777777" w:rsidR="00E376D0" w:rsidRPr="00455790" w:rsidRDefault="00E376D0" w:rsidP="00E376D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455790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E376D0" w:rsidRPr="00455790" w14:paraId="021CEF1A" w14:textId="77777777" w:rsidTr="00D65A17">
        <w:trPr>
          <w:tblHeader/>
        </w:trPr>
        <w:tc>
          <w:tcPr>
            <w:tcW w:w="4050" w:type="dxa"/>
            <w:shd w:val="clear" w:color="auto" w:fill="auto"/>
          </w:tcPr>
          <w:p w14:paraId="3E9EB1D7" w14:textId="77777777" w:rsidR="00E376D0" w:rsidRPr="00455790" w:rsidRDefault="00E376D0" w:rsidP="00E376D0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9194D8F" w14:textId="77777777" w:rsidR="00E376D0" w:rsidRPr="00455790" w:rsidRDefault="00E376D0" w:rsidP="00E376D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</w:tcPr>
          <w:p w14:paraId="0AC15998" w14:textId="77777777" w:rsidR="00E376D0" w:rsidRPr="00455790" w:rsidRDefault="00E376D0" w:rsidP="00E376D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696CC40" w14:textId="77777777" w:rsidR="00E376D0" w:rsidRPr="00455790" w:rsidRDefault="00E376D0" w:rsidP="00E376D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</w:tcPr>
          <w:p w14:paraId="52267749" w14:textId="77777777" w:rsidR="00E376D0" w:rsidRPr="00455790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8BB02AA" w14:textId="6EB5FA27" w:rsidR="00E376D0" w:rsidRPr="00455790" w:rsidRDefault="00E376D0" w:rsidP="00E376D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2961F0C0" w14:textId="77777777" w:rsidR="00E376D0" w:rsidRPr="00455790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2D5DCA0C" w14:textId="77777777" w:rsidR="00E376D0" w:rsidRPr="00455790" w:rsidRDefault="00E376D0" w:rsidP="00E376D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</w:tr>
      <w:tr w:rsidR="00E376D0" w:rsidRPr="00455790" w14:paraId="64525FAC" w14:textId="77777777" w:rsidTr="00D65A17">
        <w:trPr>
          <w:tblHeader/>
        </w:trPr>
        <w:tc>
          <w:tcPr>
            <w:tcW w:w="4050" w:type="dxa"/>
            <w:shd w:val="clear" w:color="auto" w:fill="auto"/>
          </w:tcPr>
          <w:p w14:paraId="2B0D6986" w14:textId="77777777" w:rsidR="00E376D0" w:rsidRPr="00455790" w:rsidRDefault="00E376D0" w:rsidP="00E376D0">
            <w:pPr>
              <w:spacing w:line="240" w:lineRule="atLeast"/>
              <w:ind w:left="-108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134" w:type="dxa"/>
            <w:gridSpan w:val="7"/>
          </w:tcPr>
          <w:p w14:paraId="3C96128C" w14:textId="77777777" w:rsidR="00E376D0" w:rsidRPr="00455790" w:rsidRDefault="00E376D0" w:rsidP="00E376D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55790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45579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455790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E376D0" w:rsidRPr="00455790" w14:paraId="5AFD4C34" w14:textId="77777777" w:rsidTr="00D65A17">
        <w:tc>
          <w:tcPr>
            <w:tcW w:w="4050" w:type="dxa"/>
            <w:shd w:val="clear" w:color="auto" w:fill="auto"/>
          </w:tcPr>
          <w:p w14:paraId="472D2905" w14:textId="77777777" w:rsidR="00E376D0" w:rsidRPr="00455790" w:rsidRDefault="00E376D0" w:rsidP="00E376D0">
            <w:pPr>
              <w:spacing w:line="240" w:lineRule="atLeast"/>
              <w:ind w:right="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5579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80" w:type="dxa"/>
            <w:shd w:val="clear" w:color="auto" w:fill="auto"/>
          </w:tcPr>
          <w:p w14:paraId="2A8B6EFF" w14:textId="77777777" w:rsidR="00E376D0" w:rsidRPr="00455790" w:rsidRDefault="00E376D0" w:rsidP="00E376D0">
            <w:pPr>
              <w:tabs>
                <w:tab w:val="decimal" w:pos="79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22DFFBB" w14:textId="77777777" w:rsidR="00E376D0" w:rsidRPr="00455790" w:rsidRDefault="00E376D0" w:rsidP="00E376D0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9B893A1" w14:textId="77777777" w:rsidR="00E376D0" w:rsidRPr="00455790" w:rsidRDefault="00E376D0" w:rsidP="00E376D0">
            <w:pPr>
              <w:tabs>
                <w:tab w:val="decimal" w:pos="79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9047A81" w14:textId="77777777" w:rsidR="00E376D0" w:rsidRPr="00455790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BDC79CE" w14:textId="77777777" w:rsidR="00E376D0" w:rsidRPr="00455790" w:rsidRDefault="00E376D0" w:rsidP="00E376D0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439D6F6" w14:textId="77777777" w:rsidR="00E376D0" w:rsidRPr="00455790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49F87069" w14:textId="77777777" w:rsidR="00E376D0" w:rsidRPr="00455790" w:rsidRDefault="00E376D0" w:rsidP="00E376D0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376D0" w:rsidRPr="00455790" w14:paraId="38714C0E" w14:textId="77777777" w:rsidTr="00D65A17">
        <w:tc>
          <w:tcPr>
            <w:tcW w:w="4050" w:type="dxa"/>
            <w:shd w:val="clear" w:color="auto" w:fill="auto"/>
          </w:tcPr>
          <w:p w14:paraId="42613B7C" w14:textId="77777777" w:rsidR="00E376D0" w:rsidRPr="00455790" w:rsidRDefault="00E376D0" w:rsidP="00E376D0">
            <w:pPr>
              <w:spacing w:line="240" w:lineRule="atLeast"/>
              <w:ind w:right="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5579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80" w:type="dxa"/>
            <w:shd w:val="clear" w:color="auto" w:fill="auto"/>
          </w:tcPr>
          <w:p w14:paraId="2733E0A9" w14:textId="3C158D23" w:rsidR="00E376D0" w:rsidRPr="00455790" w:rsidRDefault="003B6652" w:rsidP="00E376D0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381</w:t>
            </w:r>
            <w:r w:rsidRPr="0045579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Pr="00455790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0C3E7A5B" w14:textId="77777777" w:rsidR="00E376D0" w:rsidRPr="00455790" w:rsidRDefault="00E376D0" w:rsidP="00E376D0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3E8A90F" w14:textId="77777777" w:rsidR="00E376D0" w:rsidRPr="00455790" w:rsidRDefault="00E376D0" w:rsidP="00E376D0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55790">
              <w:rPr>
                <w:rFonts w:ascii="Angsana New" w:hAnsi="Angsana New"/>
                <w:sz w:val="30"/>
                <w:szCs w:val="30"/>
                <w:lang w:val="en-US"/>
              </w:rPr>
              <w:t>262,060</w:t>
            </w:r>
          </w:p>
        </w:tc>
        <w:tc>
          <w:tcPr>
            <w:tcW w:w="270" w:type="dxa"/>
            <w:shd w:val="clear" w:color="auto" w:fill="auto"/>
          </w:tcPr>
          <w:p w14:paraId="1FAA808A" w14:textId="77777777" w:rsidR="00E376D0" w:rsidRPr="00455790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B11EAAC" w14:textId="4120DD74" w:rsidR="00E376D0" w:rsidRPr="00455790" w:rsidRDefault="003B6652" w:rsidP="00E376D0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381</w:t>
            </w:r>
            <w:r w:rsidRPr="0045579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Pr="00455790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2964BFB2" w14:textId="77777777" w:rsidR="00E376D0" w:rsidRPr="00455790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191AE935" w14:textId="77777777" w:rsidR="00E376D0" w:rsidRPr="00455790" w:rsidRDefault="00E376D0" w:rsidP="00E376D0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55790">
              <w:rPr>
                <w:rFonts w:ascii="Angsana New" w:hAnsi="Angsana New"/>
                <w:sz w:val="30"/>
                <w:szCs w:val="30"/>
                <w:lang w:val="en-US"/>
              </w:rPr>
              <w:t>262,060</w:t>
            </w:r>
          </w:p>
        </w:tc>
      </w:tr>
      <w:tr w:rsidR="00E376D0" w:rsidRPr="00455790" w14:paraId="731FFF97" w14:textId="77777777" w:rsidTr="00D65A17">
        <w:trPr>
          <w:trHeight w:val="434"/>
        </w:trPr>
        <w:tc>
          <w:tcPr>
            <w:tcW w:w="4050" w:type="dxa"/>
            <w:shd w:val="clear" w:color="auto" w:fill="auto"/>
          </w:tcPr>
          <w:p w14:paraId="6D7F7898" w14:textId="77777777" w:rsidR="00E376D0" w:rsidRPr="00455790" w:rsidRDefault="00E376D0" w:rsidP="00E376D0">
            <w:pPr>
              <w:spacing w:line="240" w:lineRule="atLeast"/>
              <w:ind w:right="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5579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4E42524F" w14:textId="77777777" w:rsidR="00E376D0" w:rsidRPr="00455790" w:rsidRDefault="00E376D0" w:rsidP="00E376D0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15C7A89" w14:textId="77777777" w:rsidR="00E376D0" w:rsidRPr="00455790" w:rsidRDefault="00E376D0" w:rsidP="00E376D0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3D5D1CE" w14:textId="77777777" w:rsidR="00E376D0" w:rsidRPr="00455790" w:rsidRDefault="00E376D0" w:rsidP="00E376D0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CDEA53A" w14:textId="77777777" w:rsidR="00E376D0" w:rsidRPr="00455790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475704B" w14:textId="65B277DE" w:rsidR="00E376D0" w:rsidRPr="00455790" w:rsidRDefault="00E376D0" w:rsidP="00E376D0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861DF5C" w14:textId="77777777" w:rsidR="00E376D0" w:rsidRPr="00455790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3DC2BED6" w14:textId="77777777" w:rsidR="00E376D0" w:rsidRPr="00455790" w:rsidRDefault="00E376D0" w:rsidP="00E376D0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376D0" w:rsidRPr="00455790" w14:paraId="16ECCC55" w14:textId="77777777" w:rsidTr="00D65A17">
        <w:tc>
          <w:tcPr>
            <w:tcW w:w="4050" w:type="dxa"/>
            <w:shd w:val="clear" w:color="auto" w:fill="auto"/>
          </w:tcPr>
          <w:p w14:paraId="2D9D3A9E" w14:textId="77777777" w:rsidR="00E376D0" w:rsidRPr="00455790" w:rsidRDefault="00E376D0" w:rsidP="00E376D0">
            <w:pPr>
              <w:spacing w:line="240" w:lineRule="atLeast"/>
              <w:ind w:right="2"/>
              <w:rPr>
                <w:rFonts w:ascii="Angsana New" w:hAnsi="Angsana New"/>
                <w:sz w:val="30"/>
                <w:szCs w:val="30"/>
                <w:cs/>
              </w:rPr>
            </w:pPr>
            <w:r w:rsidRPr="00455790">
              <w:rPr>
                <w:rFonts w:ascii="Angsana New" w:hAnsi="Angsana New"/>
                <w:sz w:val="30"/>
                <w:szCs w:val="30"/>
                <w:cs/>
              </w:rPr>
              <w:t>บริษัท ทีพีไอ โพลีน ชีวะอินทรีย์ จำกัด</w:t>
            </w:r>
          </w:p>
        </w:tc>
        <w:tc>
          <w:tcPr>
            <w:tcW w:w="1080" w:type="dxa"/>
            <w:shd w:val="clear" w:color="auto" w:fill="auto"/>
          </w:tcPr>
          <w:p w14:paraId="03DE957F" w14:textId="38D5BA45" w:rsidR="00E376D0" w:rsidRPr="00455790" w:rsidRDefault="003B6652" w:rsidP="00E376D0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0D19D14D" w14:textId="77777777" w:rsidR="00E376D0" w:rsidRPr="00455790" w:rsidRDefault="00E376D0" w:rsidP="00E376D0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27F383D" w14:textId="77777777" w:rsidR="00E376D0" w:rsidRPr="00455790" w:rsidRDefault="00E376D0" w:rsidP="00E376D0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55790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559D37A7" w14:textId="77777777" w:rsidR="00E376D0" w:rsidRPr="00455790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B6CE40D" w14:textId="7A57C96C" w:rsidR="00E376D0" w:rsidRPr="00455790" w:rsidRDefault="003B6652" w:rsidP="00E376D0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6B758D27" w14:textId="77777777" w:rsidR="00E376D0" w:rsidRPr="00455790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17B5077C" w14:textId="77777777" w:rsidR="00E376D0" w:rsidRPr="00455790" w:rsidRDefault="00E376D0" w:rsidP="00E376D0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55790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E376D0" w:rsidRPr="00455790" w14:paraId="1C2E7F78" w14:textId="77777777" w:rsidTr="00D65A17">
        <w:tc>
          <w:tcPr>
            <w:tcW w:w="4050" w:type="dxa"/>
            <w:shd w:val="clear" w:color="auto" w:fill="auto"/>
          </w:tcPr>
          <w:p w14:paraId="156799C5" w14:textId="77777777" w:rsidR="00E376D0" w:rsidRPr="00455790" w:rsidRDefault="00E376D0" w:rsidP="00E376D0">
            <w:pPr>
              <w:spacing w:line="240" w:lineRule="atLeast"/>
              <w:ind w:right="2"/>
              <w:rPr>
                <w:rFonts w:ascii="Angsana New" w:hAnsi="Angsana New"/>
                <w:sz w:val="30"/>
                <w:szCs w:val="30"/>
              </w:rPr>
            </w:pPr>
            <w:r w:rsidRPr="00455790">
              <w:rPr>
                <w:rFonts w:ascii="Angsana New" w:hAnsi="Angsana New"/>
                <w:sz w:val="30"/>
                <w:szCs w:val="30"/>
                <w:cs/>
              </w:rPr>
              <w:t>บริษัท ทีพีไอ คอนกรีต จำกัด</w:t>
            </w:r>
          </w:p>
        </w:tc>
        <w:tc>
          <w:tcPr>
            <w:tcW w:w="1080" w:type="dxa"/>
            <w:shd w:val="clear" w:color="auto" w:fill="auto"/>
          </w:tcPr>
          <w:p w14:paraId="4282D995" w14:textId="6E536BA4" w:rsidR="00E376D0" w:rsidRPr="00455790" w:rsidRDefault="003B6652" w:rsidP="00E376D0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323</w:t>
            </w:r>
          </w:p>
        </w:tc>
        <w:tc>
          <w:tcPr>
            <w:tcW w:w="270" w:type="dxa"/>
            <w:shd w:val="clear" w:color="auto" w:fill="auto"/>
          </w:tcPr>
          <w:p w14:paraId="30E1F9C1" w14:textId="77777777" w:rsidR="00E376D0" w:rsidRPr="00455790" w:rsidRDefault="00E376D0" w:rsidP="00E376D0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83725AC" w14:textId="77777777" w:rsidR="00E376D0" w:rsidRPr="00455790" w:rsidRDefault="00E376D0" w:rsidP="00E376D0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55790">
              <w:rPr>
                <w:rFonts w:ascii="Angsana New" w:hAnsi="Angsana New"/>
                <w:sz w:val="30"/>
                <w:szCs w:val="30"/>
                <w:lang w:val="en-US"/>
              </w:rPr>
              <w:t>1,127</w:t>
            </w:r>
          </w:p>
        </w:tc>
        <w:tc>
          <w:tcPr>
            <w:tcW w:w="270" w:type="dxa"/>
            <w:shd w:val="clear" w:color="auto" w:fill="auto"/>
          </w:tcPr>
          <w:p w14:paraId="26AD190B" w14:textId="77777777" w:rsidR="00E376D0" w:rsidRPr="00455790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9A68181" w14:textId="69FA9594" w:rsidR="00E376D0" w:rsidRPr="00455790" w:rsidRDefault="003B6652" w:rsidP="00E376D0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323</w:t>
            </w:r>
          </w:p>
        </w:tc>
        <w:tc>
          <w:tcPr>
            <w:tcW w:w="270" w:type="dxa"/>
            <w:shd w:val="clear" w:color="auto" w:fill="auto"/>
          </w:tcPr>
          <w:p w14:paraId="63C308C7" w14:textId="77777777" w:rsidR="00E376D0" w:rsidRPr="00455790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4C34AF1B" w14:textId="77777777" w:rsidR="00E376D0" w:rsidRPr="00455790" w:rsidRDefault="00E376D0" w:rsidP="00E376D0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55790">
              <w:rPr>
                <w:rFonts w:ascii="Angsana New" w:hAnsi="Angsana New"/>
                <w:sz w:val="30"/>
                <w:szCs w:val="30"/>
                <w:lang w:val="en-US"/>
              </w:rPr>
              <w:t>1,127</w:t>
            </w:r>
          </w:p>
        </w:tc>
      </w:tr>
      <w:tr w:rsidR="00E376D0" w:rsidRPr="00455790" w14:paraId="69357CFE" w14:textId="77777777" w:rsidTr="00D65A17">
        <w:tc>
          <w:tcPr>
            <w:tcW w:w="4050" w:type="dxa"/>
            <w:shd w:val="clear" w:color="auto" w:fill="auto"/>
          </w:tcPr>
          <w:p w14:paraId="3EDCDE35" w14:textId="77777777" w:rsidR="00E376D0" w:rsidRPr="00455790" w:rsidRDefault="00E376D0" w:rsidP="00E376D0">
            <w:pPr>
              <w:spacing w:line="240" w:lineRule="atLeast"/>
              <w:ind w:right="2"/>
              <w:rPr>
                <w:rFonts w:ascii="Angsana New" w:hAnsi="Angsana New"/>
                <w:sz w:val="30"/>
                <w:szCs w:val="30"/>
                <w:cs/>
              </w:rPr>
            </w:pPr>
            <w:r w:rsidRPr="00455790">
              <w:rPr>
                <w:rFonts w:ascii="Angsana New" w:hAnsi="Angsana New"/>
                <w:sz w:val="30"/>
                <w:szCs w:val="30"/>
                <w:cs/>
              </w:rPr>
              <w:t>บริษัท ทีพีไอ ออล ซีซั่นส์ จำกัด</w:t>
            </w:r>
          </w:p>
        </w:tc>
        <w:tc>
          <w:tcPr>
            <w:tcW w:w="1080" w:type="dxa"/>
            <w:shd w:val="clear" w:color="auto" w:fill="auto"/>
          </w:tcPr>
          <w:p w14:paraId="3A457943" w14:textId="1D9ADC3C" w:rsidR="00E376D0" w:rsidRPr="00455790" w:rsidRDefault="003B6652" w:rsidP="00E376D0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23</w:t>
            </w:r>
          </w:p>
        </w:tc>
        <w:tc>
          <w:tcPr>
            <w:tcW w:w="270" w:type="dxa"/>
            <w:shd w:val="clear" w:color="auto" w:fill="auto"/>
          </w:tcPr>
          <w:p w14:paraId="1649C94C" w14:textId="77777777" w:rsidR="00E376D0" w:rsidRPr="00455790" w:rsidRDefault="00E376D0" w:rsidP="00E376D0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7BC26CD" w14:textId="77777777" w:rsidR="00E376D0" w:rsidRPr="00455790" w:rsidRDefault="00E376D0" w:rsidP="00E376D0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55790">
              <w:rPr>
                <w:rFonts w:ascii="Angsana New" w:hAnsi="Angsana New"/>
                <w:sz w:val="30"/>
                <w:szCs w:val="30"/>
                <w:lang w:val="en-US"/>
              </w:rPr>
              <w:t>23</w:t>
            </w:r>
          </w:p>
        </w:tc>
        <w:tc>
          <w:tcPr>
            <w:tcW w:w="270" w:type="dxa"/>
            <w:shd w:val="clear" w:color="auto" w:fill="auto"/>
          </w:tcPr>
          <w:p w14:paraId="7829572B" w14:textId="77777777" w:rsidR="00E376D0" w:rsidRPr="00455790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501FE83" w14:textId="0C4B411A" w:rsidR="00E376D0" w:rsidRPr="00455790" w:rsidRDefault="003B6652" w:rsidP="00E376D0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23</w:t>
            </w:r>
          </w:p>
        </w:tc>
        <w:tc>
          <w:tcPr>
            <w:tcW w:w="270" w:type="dxa"/>
            <w:shd w:val="clear" w:color="auto" w:fill="auto"/>
          </w:tcPr>
          <w:p w14:paraId="188DC507" w14:textId="77777777" w:rsidR="00E376D0" w:rsidRPr="00455790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11CC646E" w14:textId="77777777" w:rsidR="00E376D0" w:rsidRPr="00455790" w:rsidRDefault="00E376D0" w:rsidP="00E376D0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55790">
              <w:rPr>
                <w:rFonts w:ascii="Angsana New" w:hAnsi="Angsana New"/>
                <w:sz w:val="30"/>
                <w:szCs w:val="30"/>
                <w:lang w:val="en-US"/>
              </w:rPr>
              <w:t>23</w:t>
            </w:r>
          </w:p>
        </w:tc>
      </w:tr>
      <w:tr w:rsidR="00E376D0" w:rsidRPr="00455790" w14:paraId="7143518D" w14:textId="77777777" w:rsidTr="00D65A17">
        <w:tc>
          <w:tcPr>
            <w:tcW w:w="4050" w:type="dxa"/>
            <w:shd w:val="clear" w:color="auto" w:fill="auto"/>
          </w:tcPr>
          <w:p w14:paraId="4408FC7B" w14:textId="77777777" w:rsidR="00E376D0" w:rsidRPr="00455790" w:rsidRDefault="00E376D0" w:rsidP="00E376D0">
            <w:pPr>
              <w:spacing w:line="240" w:lineRule="atLeast"/>
              <w:ind w:right="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55790">
              <w:rPr>
                <w:rFonts w:ascii="Angsana New" w:hAnsi="Angsana New"/>
                <w:sz w:val="30"/>
                <w:szCs w:val="30"/>
                <w:cs/>
              </w:rPr>
              <w:t>บริษัท ไนเตรทไทย จำกัด</w:t>
            </w:r>
          </w:p>
        </w:tc>
        <w:tc>
          <w:tcPr>
            <w:tcW w:w="1080" w:type="dxa"/>
            <w:shd w:val="clear" w:color="auto" w:fill="auto"/>
          </w:tcPr>
          <w:p w14:paraId="27CADD37" w14:textId="58FFA61D" w:rsidR="00E376D0" w:rsidRPr="00455790" w:rsidRDefault="003B6652" w:rsidP="00E376D0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2C955B5A" w14:textId="77777777" w:rsidR="00E376D0" w:rsidRPr="00455790" w:rsidRDefault="00E376D0" w:rsidP="00E376D0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8DE5366" w14:textId="77777777" w:rsidR="00E376D0" w:rsidRPr="00455790" w:rsidRDefault="00E376D0" w:rsidP="00E376D0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55790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043269BE" w14:textId="77777777" w:rsidR="00E376D0" w:rsidRPr="00455790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D0F50E7" w14:textId="629488D7" w:rsidR="00E376D0" w:rsidRPr="00455790" w:rsidRDefault="003B6652" w:rsidP="00E376D0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6F9F6E34" w14:textId="77777777" w:rsidR="00E376D0" w:rsidRPr="00455790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5253BB3F" w14:textId="77777777" w:rsidR="00E376D0" w:rsidRPr="00455790" w:rsidRDefault="00E376D0" w:rsidP="00E376D0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55790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E376D0" w:rsidRPr="00455790" w14:paraId="2861AAEB" w14:textId="77777777" w:rsidTr="00EF3225">
        <w:tc>
          <w:tcPr>
            <w:tcW w:w="4050" w:type="dxa"/>
            <w:shd w:val="clear" w:color="auto" w:fill="auto"/>
          </w:tcPr>
          <w:p w14:paraId="3E9C7D1E" w14:textId="77777777" w:rsidR="00E376D0" w:rsidRPr="00455790" w:rsidRDefault="00E376D0" w:rsidP="00E376D0">
            <w:pPr>
              <w:spacing w:line="240" w:lineRule="atLeast"/>
              <w:ind w:right="-112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  <w:r w:rsidRPr="00455790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บริษัท บางกอกสหประกันภัย จำกัด </w:t>
            </w:r>
            <w:r w:rsidRPr="00455790">
              <w:rPr>
                <w:rFonts w:ascii="Angsana New" w:hAnsi="Angsana New"/>
                <w:spacing w:val="-6"/>
                <w:sz w:val="30"/>
                <w:szCs w:val="30"/>
              </w:rPr>
              <w:t>(</w:t>
            </w:r>
            <w:r w:rsidRPr="00455790">
              <w:rPr>
                <w:rFonts w:ascii="Angsana New" w:hAnsi="Angsana New"/>
                <w:spacing w:val="-6"/>
                <w:sz w:val="30"/>
                <w:szCs w:val="30"/>
                <w:cs/>
              </w:rPr>
              <w:t>มหาชน</w:t>
            </w:r>
            <w:r w:rsidRPr="00455790">
              <w:rPr>
                <w:rFonts w:ascii="Angsana New" w:hAnsi="Angsana New"/>
                <w:spacing w:val="-6"/>
                <w:sz w:val="30"/>
                <w:szCs w:val="30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1478BB26" w14:textId="775285EE" w:rsidR="00E376D0" w:rsidRPr="00455790" w:rsidRDefault="003B6652" w:rsidP="00E376D0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76B04CB6" w14:textId="77777777" w:rsidR="00E376D0" w:rsidRPr="00455790" w:rsidRDefault="00E376D0" w:rsidP="00E376D0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47BCCE3" w14:textId="77777777" w:rsidR="00E376D0" w:rsidRPr="00455790" w:rsidRDefault="00E376D0" w:rsidP="00E376D0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55790">
              <w:rPr>
                <w:rFonts w:ascii="Angsana New" w:hAnsi="Angsana New"/>
                <w:sz w:val="30"/>
                <w:szCs w:val="30"/>
                <w:lang w:val="en-US"/>
              </w:rPr>
              <w:t>33</w:t>
            </w:r>
          </w:p>
        </w:tc>
        <w:tc>
          <w:tcPr>
            <w:tcW w:w="270" w:type="dxa"/>
            <w:shd w:val="clear" w:color="auto" w:fill="auto"/>
          </w:tcPr>
          <w:p w14:paraId="7C701A85" w14:textId="77777777" w:rsidR="00E376D0" w:rsidRPr="00455790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3B65C65" w14:textId="33E8F5E5" w:rsidR="00E376D0" w:rsidRPr="00455790" w:rsidRDefault="003B6652" w:rsidP="00E376D0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3603871A" w14:textId="77777777" w:rsidR="00E376D0" w:rsidRPr="00455790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4062C663" w14:textId="77777777" w:rsidR="00E376D0" w:rsidRPr="00455790" w:rsidRDefault="00E376D0" w:rsidP="00E376D0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55790">
              <w:rPr>
                <w:rFonts w:ascii="Angsana New" w:hAnsi="Angsana New"/>
                <w:sz w:val="30"/>
                <w:szCs w:val="30"/>
                <w:lang w:val="en-US"/>
              </w:rPr>
              <w:t>33</w:t>
            </w:r>
          </w:p>
        </w:tc>
      </w:tr>
      <w:tr w:rsidR="00EF3225" w:rsidRPr="00455790" w14:paraId="6AA58C0B" w14:textId="77777777" w:rsidTr="00EF3225">
        <w:tc>
          <w:tcPr>
            <w:tcW w:w="4050" w:type="dxa"/>
            <w:shd w:val="clear" w:color="auto" w:fill="auto"/>
          </w:tcPr>
          <w:p w14:paraId="14DE06D4" w14:textId="79A9C2FC" w:rsidR="00EF3225" w:rsidRPr="00DC17F8" w:rsidRDefault="00DC17F8" w:rsidP="00E376D0">
            <w:pPr>
              <w:spacing w:line="240" w:lineRule="atLeast"/>
              <w:ind w:right="-11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 w:rsidR="003B6652">
              <w:rPr>
                <w:rFonts w:ascii="Angsana New" w:hAnsi="Angsana New" w:hint="cs"/>
                <w:sz w:val="30"/>
                <w:szCs w:val="30"/>
                <w:cs/>
              </w:rPr>
              <w:t>อุตสาหกรรมสหธัญญพืช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4B89F60" w14:textId="0B2E248B" w:rsidR="00EF3225" w:rsidRDefault="003B6652" w:rsidP="00DC17F8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59C6EDBB" w14:textId="77777777" w:rsidR="00EF3225" w:rsidRPr="00455790" w:rsidRDefault="00EF3225" w:rsidP="00E376D0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F9B0031" w14:textId="386DA8F9" w:rsidR="00EF3225" w:rsidRPr="00455790" w:rsidRDefault="00DC17F8" w:rsidP="00E376D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86328CD" w14:textId="77777777" w:rsidR="00EF3225" w:rsidRPr="00455790" w:rsidRDefault="00EF3225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F210183" w14:textId="043C8D84" w:rsidR="00EF3225" w:rsidRDefault="003B6652" w:rsidP="00DC17F8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4043CB8B" w14:textId="77777777" w:rsidR="00EF3225" w:rsidRPr="00455790" w:rsidRDefault="00EF3225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auto"/>
          </w:tcPr>
          <w:p w14:paraId="03E45BE1" w14:textId="61F83AE9" w:rsidR="00EF3225" w:rsidRPr="00455790" w:rsidRDefault="00DC17F8" w:rsidP="00E376D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E376D0" w:rsidRPr="00455790" w14:paraId="00B4F916" w14:textId="77777777" w:rsidTr="00D65A17">
        <w:tc>
          <w:tcPr>
            <w:tcW w:w="4050" w:type="dxa"/>
            <w:shd w:val="clear" w:color="auto" w:fill="auto"/>
            <w:vAlign w:val="bottom"/>
          </w:tcPr>
          <w:p w14:paraId="55E72625" w14:textId="77777777" w:rsidR="00E376D0" w:rsidRPr="00455790" w:rsidRDefault="00E376D0" w:rsidP="00E376D0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5579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FAF366E" w14:textId="7FD58F69" w:rsidR="00E376D0" w:rsidRPr="00455790" w:rsidRDefault="0069438B" w:rsidP="00E376D0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382</w:t>
            </w:r>
            <w:r w:rsidRPr="0045579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,2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28</w:t>
            </w:r>
          </w:p>
        </w:tc>
        <w:tc>
          <w:tcPr>
            <w:tcW w:w="270" w:type="dxa"/>
            <w:shd w:val="clear" w:color="auto" w:fill="auto"/>
          </w:tcPr>
          <w:p w14:paraId="1FC7DD66" w14:textId="77777777" w:rsidR="00E376D0" w:rsidRPr="00455790" w:rsidRDefault="00E376D0" w:rsidP="00E376D0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18557D0" w14:textId="496B90DF" w:rsidR="00E376D0" w:rsidRPr="00455790" w:rsidRDefault="0069438B" w:rsidP="00E376D0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5579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263,247</w:t>
            </w:r>
          </w:p>
        </w:tc>
        <w:tc>
          <w:tcPr>
            <w:tcW w:w="270" w:type="dxa"/>
            <w:shd w:val="clear" w:color="auto" w:fill="auto"/>
          </w:tcPr>
          <w:p w14:paraId="0386A487" w14:textId="77777777" w:rsidR="00E376D0" w:rsidRPr="00455790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F6279FA" w14:textId="669CB788" w:rsidR="00E376D0" w:rsidRPr="00455790" w:rsidRDefault="0069438B" w:rsidP="00E376D0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382</w:t>
            </w:r>
            <w:r w:rsidRPr="0045579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,2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28</w:t>
            </w:r>
          </w:p>
        </w:tc>
        <w:tc>
          <w:tcPr>
            <w:tcW w:w="270" w:type="dxa"/>
            <w:shd w:val="clear" w:color="auto" w:fill="auto"/>
          </w:tcPr>
          <w:p w14:paraId="5FEE48BB" w14:textId="77777777" w:rsidR="00E376D0" w:rsidRPr="00455790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shd w:val="clear" w:color="auto" w:fill="auto"/>
          </w:tcPr>
          <w:p w14:paraId="536910C3" w14:textId="77777777" w:rsidR="00E376D0" w:rsidRPr="00455790" w:rsidRDefault="00E376D0" w:rsidP="00E376D0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5579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263,247</w:t>
            </w:r>
          </w:p>
        </w:tc>
      </w:tr>
      <w:tr w:rsidR="00E376D0" w:rsidRPr="00455790" w14:paraId="50A52BAA" w14:textId="77777777" w:rsidTr="00D65A17">
        <w:tc>
          <w:tcPr>
            <w:tcW w:w="4050" w:type="dxa"/>
            <w:shd w:val="clear" w:color="auto" w:fill="auto"/>
          </w:tcPr>
          <w:p w14:paraId="39C47837" w14:textId="77777777" w:rsidR="00E376D0" w:rsidRPr="00455790" w:rsidRDefault="00E376D0" w:rsidP="00E376D0">
            <w:pPr>
              <w:spacing w:line="240" w:lineRule="atLeast"/>
              <w:ind w:left="160" w:right="-110" w:hanging="160"/>
              <w:jc w:val="both"/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cs/>
              </w:rPr>
            </w:pPr>
            <w:r w:rsidRPr="00455790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cs/>
              </w:rPr>
              <w:t>หัก</w:t>
            </w:r>
            <w:r w:rsidRPr="00455790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 xml:space="preserve"> </w:t>
            </w:r>
            <w:r w:rsidRPr="00455790">
              <w:rPr>
                <w:rFonts w:asciiTheme="majorBidi" w:hAnsiTheme="majorBidi"/>
                <w:spacing w:val="-6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144AACD" w14:textId="0755EA9E" w:rsidR="00E376D0" w:rsidRPr="00455790" w:rsidRDefault="0069438B" w:rsidP="00E376D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557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2595118" w14:textId="77777777" w:rsidR="00E376D0" w:rsidRPr="00455790" w:rsidRDefault="00E376D0" w:rsidP="00E376D0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788B84C" w14:textId="77777777" w:rsidR="00E376D0" w:rsidRPr="00455790" w:rsidRDefault="00E376D0" w:rsidP="00E376D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557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3130665" w14:textId="77777777" w:rsidR="00E376D0" w:rsidRPr="00455790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BE8FF72" w14:textId="06166679" w:rsidR="00E376D0" w:rsidRPr="00455790" w:rsidRDefault="0069438B" w:rsidP="00E376D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557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49C9F72" w14:textId="77777777" w:rsidR="00E376D0" w:rsidRPr="00455790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auto"/>
          </w:tcPr>
          <w:p w14:paraId="579D8286" w14:textId="77777777" w:rsidR="00E376D0" w:rsidRPr="00455790" w:rsidRDefault="00E376D0" w:rsidP="00E376D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557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E376D0" w:rsidRPr="00455790" w14:paraId="1B98F1C9" w14:textId="77777777" w:rsidTr="00D65A17">
        <w:tc>
          <w:tcPr>
            <w:tcW w:w="4050" w:type="dxa"/>
            <w:shd w:val="clear" w:color="auto" w:fill="auto"/>
          </w:tcPr>
          <w:p w14:paraId="6B89028E" w14:textId="77777777" w:rsidR="00E376D0" w:rsidRPr="00455790" w:rsidRDefault="00E376D0" w:rsidP="00E376D0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  <w:r w:rsidRPr="00455790">
              <w:rPr>
                <w:rFonts w:asciiTheme="majorBidi" w:hAnsiTheme="majorBidi"/>
                <w:b/>
                <w:bCs/>
                <w:spacing w:val="-6"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33EDB6" w14:textId="0ECB33B6" w:rsidR="00E376D0" w:rsidRPr="00455790" w:rsidRDefault="0069438B" w:rsidP="00E376D0">
            <w:pPr>
              <w:tabs>
                <w:tab w:val="decimal" w:pos="883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382</w:t>
            </w:r>
            <w:r w:rsidRPr="0045579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,2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28</w:t>
            </w:r>
          </w:p>
        </w:tc>
        <w:tc>
          <w:tcPr>
            <w:tcW w:w="270" w:type="dxa"/>
            <w:shd w:val="clear" w:color="auto" w:fill="auto"/>
          </w:tcPr>
          <w:p w14:paraId="1D3316CB" w14:textId="77777777" w:rsidR="00E376D0" w:rsidRPr="00455790" w:rsidRDefault="00E376D0" w:rsidP="00E376D0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FE1BA6" w14:textId="77777777" w:rsidR="00E376D0" w:rsidRPr="00455790" w:rsidRDefault="00E376D0" w:rsidP="00E376D0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5579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263,247</w:t>
            </w:r>
          </w:p>
        </w:tc>
        <w:tc>
          <w:tcPr>
            <w:tcW w:w="270" w:type="dxa"/>
            <w:shd w:val="clear" w:color="auto" w:fill="auto"/>
          </w:tcPr>
          <w:p w14:paraId="6E779F18" w14:textId="77777777" w:rsidR="00E376D0" w:rsidRPr="00455790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1F5C38" w14:textId="2539D617" w:rsidR="00E376D0" w:rsidRPr="0066321D" w:rsidRDefault="0069438B" w:rsidP="00E376D0">
            <w:pPr>
              <w:tabs>
                <w:tab w:val="decimal" w:pos="883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382</w:t>
            </w:r>
            <w:r w:rsidRPr="0045579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,2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28</w:t>
            </w:r>
          </w:p>
        </w:tc>
        <w:tc>
          <w:tcPr>
            <w:tcW w:w="270" w:type="dxa"/>
            <w:shd w:val="clear" w:color="auto" w:fill="auto"/>
          </w:tcPr>
          <w:p w14:paraId="1421BDF8" w14:textId="77777777" w:rsidR="00E376D0" w:rsidRPr="00455790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817CAD" w14:textId="77777777" w:rsidR="00E376D0" w:rsidRPr="00455790" w:rsidRDefault="00E376D0" w:rsidP="00E376D0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5579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263,247</w:t>
            </w:r>
          </w:p>
        </w:tc>
      </w:tr>
    </w:tbl>
    <w:p w14:paraId="5420F4C0" w14:textId="0F5A574C" w:rsidR="00F15832" w:rsidRPr="00455790" w:rsidRDefault="00F15832" w:rsidP="00FC5CB9">
      <w:pPr>
        <w:pStyle w:val="Bo-Blankline"/>
        <w:rPr>
          <w:sz w:val="30"/>
          <w:szCs w:val="30"/>
        </w:rPr>
      </w:pPr>
    </w:p>
    <w:p w14:paraId="53D07DD9" w14:textId="77777777" w:rsidR="00455790" w:rsidRDefault="00455790">
      <w:r>
        <w:br w:type="page"/>
      </w:r>
    </w:p>
    <w:tbl>
      <w:tblPr>
        <w:tblStyle w:val="TableGrid"/>
        <w:tblW w:w="930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894"/>
        <w:gridCol w:w="6"/>
        <w:gridCol w:w="230"/>
        <w:gridCol w:w="1120"/>
        <w:gridCol w:w="236"/>
        <w:gridCol w:w="1024"/>
        <w:gridCol w:w="240"/>
        <w:gridCol w:w="930"/>
        <w:gridCol w:w="270"/>
        <w:gridCol w:w="932"/>
        <w:gridCol w:w="270"/>
        <w:gridCol w:w="990"/>
      </w:tblGrid>
      <w:tr w:rsidR="00F15832" w:rsidRPr="00850F35" w14:paraId="73EC0371" w14:textId="77777777" w:rsidTr="00E376D0">
        <w:trPr>
          <w:tblHeader/>
        </w:trPr>
        <w:tc>
          <w:tcPr>
            <w:tcW w:w="2160" w:type="dxa"/>
            <w:shd w:val="clear" w:color="auto" w:fill="auto"/>
            <w:vAlign w:val="bottom"/>
          </w:tcPr>
          <w:p w14:paraId="7BC73E6C" w14:textId="5D3EF882" w:rsidR="00F15832" w:rsidRPr="007E2029" w:rsidRDefault="00F15832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highlight w:val="cyan"/>
                <w:cs/>
                <w:lang w:eastAsia="ja-JP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25B2A7A7" w14:textId="77777777" w:rsidR="00F15832" w:rsidRPr="00850F35" w:rsidRDefault="00F15832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51D6733B" w14:textId="77777777" w:rsidR="00F15832" w:rsidRPr="00850F35" w:rsidRDefault="00F15832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850F35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>อัตราดอกเบี้ย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B0F75CD" w14:textId="77777777" w:rsidR="00F15832" w:rsidRPr="00850F35" w:rsidRDefault="00F1583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4656" w:type="dxa"/>
            <w:gridSpan w:val="7"/>
            <w:shd w:val="clear" w:color="auto" w:fill="auto"/>
            <w:vAlign w:val="bottom"/>
          </w:tcPr>
          <w:p w14:paraId="0B270B5F" w14:textId="77777777" w:rsidR="00F15832" w:rsidRPr="00850F35" w:rsidRDefault="00F15832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850F35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F15832" w:rsidRPr="007E2029" w14:paraId="3C54ADBA" w14:textId="77777777" w:rsidTr="00E376D0">
        <w:trPr>
          <w:tblHeader/>
        </w:trPr>
        <w:tc>
          <w:tcPr>
            <w:tcW w:w="2160" w:type="dxa"/>
            <w:shd w:val="clear" w:color="auto" w:fill="auto"/>
            <w:vAlign w:val="bottom"/>
          </w:tcPr>
          <w:p w14:paraId="404CEE47" w14:textId="77777777" w:rsidR="00F15832" w:rsidRPr="007E2029" w:rsidRDefault="00F15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highlight w:val="cyan"/>
                <w:cs/>
                <w:lang w:eastAsia="ja-JP"/>
              </w:rPr>
            </w:pPr>
          </w:p>
        </w:tc>
        <w:tc>
          <w:tcPr>
            <w:tcW w:w="900" w:type="dxa"/>
            <w:gridSpan w:val="2"/>
            <w:vMerge w:val="restart"/>
            <w:shd w:val="clear" w:color="auto" w:fill="auto"/>
            <w:vAlign w:val="bottom"/>
          </w:tcPr>
          <w:p w14:paraId="625DE6BE" w14:textId="77777777" w:rsidR="00F15832" w:rsidRPr="007E2029" w:rsidRDefault="00F15832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350" w:type="dxa"/>
            <w:gridSpan w:val="2"/>
            <w:vMerge w:val="restart"/>
            <w:shd w:val="clear" w:color="auto" w:fill="auto"/>
            <w:vAlign w:val="bottom"/>
          </w:tcPr>
          <w:p w14:paraId="4769F5C4" w14:textId="5F4729C4" w:rsidR="00F15832" w:rsidRPr="007E2029" w:rsidRDefault="00F15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สำหรับงวด</w:t>
            </w:r>
            <w:r w:rsidR="006D2560">
              <w:rPr>
                <w:rFonts w:asciiTheme="majorBidi" w:hAnsiTheme="majorBidi" w:cstheme="majorBidi" w:hint="cs"/>
                <w:sz w:val="27"/>
                <w:szCs w:val="27"/>
                <w:cs/>
              </w:rPr>
              <w:t>เก้า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เดือนสิ้นสุด</w:t>
            </w:r>
            <w:r w:rsidRPr="007E2029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วันที่ </w:t>
            </w:r>
          </w:p>
          <w:p w14:paraId="47064BE0" w14:textId="221CABA4" w:rsidR="00F15832" w:rsidRPr="007E2029" w:rsidRDefault="00E376D0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F15832" w:rsidRPr="0043533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C147AD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กันยายน</w:t>
            </w:r>
            <w:r w:rsidR="00F15832" w:rsidRPr="007E2029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</w:t>
            </w:r>
            <w:r w:rsidR="00F15832" w:rsidRPr="007E2029">
              <w:rPr>
                <w:rFonts w:asciiTheme="majorBidi" w:hAnsiTheme="majorBidi" w:cstheme="majorBidi"/>
                <w:sz w:val="27"/>
                <w:szCs w:val="27"/>
              </w:rPr>
              <w:t>2</w:t>
            </w:r>
            <w:r w:rsidR="00F15832">
              <w:rPr>
                <w:rFonts w:asciiTheme="majorBidi" w:hAnsiTheme="majorBidi" w:cstheme="majorBidi"/>
                <w:sz w:val="27"/>
                <w:szCs w:val="27"/>
              </w:rPr>
              <w:t>56</w:t>
            </w:r>
            <w:r w:rsidR="00F1583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799AAE3" w14:textId="77777777" w:rsidR="00F15832" w:rsidRPr="007E2029" w:rsidRDefault="00F15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3D3DB07D" w14:textId="77777777" w:rsidR="00F15832" w:rsidRPr="007E2029" w:rsidRDefault="00F15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7E2029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ณ วันที่ </w:t>
            </w:r>
          </w:p>
          <w:p w14:paraId="02A88614" w14:textId="77777777" w:rsidR="00F15832" w:rsidRPr="007E2029" w:rsidRDefault="00F15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3</w:t>
            </w:r>
            <w:r w:rsidRPr="007E2029">
              <w:rPr>
                <w:rFonts w:asciiTheme="majorBidi" w:hAnsiTheme="majorBidi" w:cstheme="majorBidi"/>
                <w:sz w:val="27"/>
                <w:szCs w:val="27"/>
              </w:rPr>
              <w:t xml:space="preserve">1 </w:t>
            </w:r>
            <w:r w:rsidRPr="007E2029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ธันวาคม 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62C5881" w14:textId="77777777" w:rsidR="00F15832" w:rsidRPr="007E2029" w:rsidRDefault="00F15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3E4BF8ED" w14:textId="77777777" w:rsidR="00F15832" w:rsidRPr="007E2029" w:rsidRDefault="00F15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3995F16" w14:textId="77777777" w:rsidR="00F15832" w:rsidRPr="007E2029" w:rsidRDefault="00F15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32" w:type="dxa"/>
            <w:shd w:val="clear" w:color="auto" w:fill="auto"/>
            <w:vAlign w:val="bottom"/>
          </w:tcPr>
          <w:p w14:paraId="2DE1914E" w14:textId="77777777" w:rsidR="00F15832" w:rsidRPr="007E2029" w:rsidRDefault="00F15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1902DA9" w14:textId="77777777" w:rsidR="00F15832" w:rsidRPr="007E2029" w:rsidRDefault="00F15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3347B71" w14:textId="77777777" w:rsidR="00F15832" w:rsidRPr="007E2029" w:rsidRDefault="00F15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7E2029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ณ วันที่ </w:t>
            </w:r>
          </w:p>
          <w:p w14:paraId="1F709018" w14:textId="2214FBCD" w:rsidR="00F15832" w:rsidRPr="007E2029" w:rsidRDefault="00E37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C147AD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</w:tr>
      <w:tr w:rsidR="00F15832" w:rsidRPr="007E2029" w14:paraId="72A26B2C" w14:textId="77777777" w:rsidTr="00E376D0">
        <w:trPr>
          <w:tblHeader/>
        </w:trPr>
        <w:tc>
          <w:tcPr>
            <w:tcW w:w="2160" w:type="dxa"/>
            <w:shd w:val="clear" w:color="auto" w:fill="auto"/>
            <w:vAlign w:val="bottom"/>
          </w:tcPr>
          <w:p w14:paraId="17999D94" w14:textId="77777777" w:rsidR="00F15832" w:rsidRPr="007E2029" w:rsidRDefault="00F15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250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 xml:space="preserve"> </w:t>
            </w:r>
          </w:p>
        </w:tc>
        <w:tc>
          <w:tcPr>
            <w:tcW w:w="900" w:type="dxa"/>
            <w:gridSpan w:val="2"/>
            <w:vMerge/>
            <w:shd w:val="clear" w:color="auto" w:fill="auto"/>
            <w:vAlign w:val="bottom"/>
          </w:tcPr>
          <w:p w14:paraId="7B3EE48B" w14:textId="77777777" w:rsidR="00F15832" w:rsidRPr="003D23BD" w:rsidRDefault="00F15832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350" w:type="dxa"/>
            <w:gridSpan w:val="2"/>
            <w:vMerge/>
            <w:shd w:val="clear" w:color="auto" w:fill="auto"/>
            <w:vAlign w:val="bottom"/>
          </w:tcPr>
          <w:p w14:paraId="36D2A806" w14:textId="77777777" w:rsidR="00F15832" w:rsidRPr="003D23BD" w:rsidRDefault="00F15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A84CE03" w14:textId="77777777" w:rsidR="00F15832" w:rsidRPr="007E2029" w:rsidRDefault="00F15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63E02F24" w14:textId="77777777" w:rsidR="00F15832" w:rsidRPr="007E2029" w:rsidRDefault="00F15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7E2029">
              <w:rPr>
                <w:rFonts w:asciiTheme="majorBidi" w:hAnsiTheme="majorBidi" w:cstheme="majorBidi"/>
                <w:sz w:val="27"/>
                <w:szCs w:val="27"/>
              </w:rPr>
              <w:t>2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565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A7D610E" w14:textId="77777777" w:rsidR="00F15832" w:rsidRPr="007E2029" w:rsidRDefault="00F15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27011BEC" w14:textId="77777777" w:rsidR="00F15832" w:rsidRPr="007E2029" w:rsidRDefault="00F15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E2029">
              <w:rPr>
                <w:rFonts w:asciiTheme="majorBidi" w:hAnsiTheme="majorBidi" w:cstheme="majorBidi"/>
                <w:sz w:val="27"/>
                <w:szCs w:val="27"/>
                <w:cs/>
              </w:rPr>
              <w:t>เพิ่มขึ้น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098EB4C" w14:textId="77777777" w:rsidR="00F15832" w:rsidRPr="007E2029" w:rsidRDefault="00F15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32" w:type="dxa"/>
            <w:shd w:val="clear" w:color="auto" w:fill="auto"/>
            <w:vAlign w:val="bottom"/>
          </w:tcPr>
          <w:p w14:paraId="3587B626" w14:textId="77777777" w:rsidR="00F15832" w:rsidRPr="007E2029" w:rsidRDefault="00F15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E2029">
              <w:rPr>
                <w:rFonts w:asciiTheme="majorBidi" w:hAnsiTheme="majorBidi" w:cstheme="majorBidi"/>
                <w:sz w:val="27"/>
                <w:szCs w:val="27"/>
                <w:cs/>
              </w:rPr>
              <w:t>ลดลง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263AD3E" w14:textId="77777777" w:rsidR="00F15832" w:rsidRPr="007E2029" w:rsidRDefault="00F15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4F9EA68" w14:textId="77777777" w:rsidR="00F15832" w:rsidRPr="007E2029" w:rsidRDefault="00F15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E2029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</w:t>
            </w:r>
            <w:r w:rsidRPr="007E2029">
              <w:rPr>
                <w:rFonts w:asciiTheme="majorBidi" w:hAnsiTheme="majorBidi" w:cstheme="majorBidi"/>
                <w:sz w:val="27"/>
                <w:szCs w:val="27"/>
              </w:rPr>
              <w:t>2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56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6</w:t>
            </w:r>
          </w:p>
        </w:tc>
      </w:tr>
      <w:tr w:rsidR="00F15832" w:rsidRPr="007E2029" w14:paraId="3CA6A35C" w14:textId="77777777" w:rsidTr="00E376D0">
        <w:trPr>
          <w:tblHeader/>
        </w:trPr>
        <w:tc>
          <w:tcPr>
            <w:tcW w:w="2160" w:type="dxa"/>
            <w:shd w:val="clear" w:color="auto" w:fill="auto"/>
          </w:tcPr>
          <w:p w14:paraId="5BF67D8E" w14:textId="77777777" w:rsidR="00F15832" w:rsidRPr="007E2029" w:rsidRDefault="00F15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1A3B931F" w14:textId="77777777" w:rsidR="00F15832" w:rsidRPr="007E2029" w:rsidRDefault="00F15832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7A87BA44" w14:textId="77777777" w:rsidR="00F15832" w:rsidRPr="007E2029" w:rsidRDefault="00F15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  <w:r w:rsidRPr="007E2029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(ร้อยละต่อปี)</w:t>
            </w:r>
          </w:p>
        </w:tc>
        <w:tc>
          <w:tcPr>
            <w:tcW w:w="236" w:type="dxa"/>
            <w:shd w:val="clear" w:color="auto" w:fill="auto"/>
          </w:tcPr>
          <w:p w14:paraId="4401B0C6" w14:textId="77777777" w:rsidR="00F15832" w:rsidRPr="007E2029" w:rsidRDefault="00F15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4656" w:type="dxa"/>
            <w:gridSpan w:val="7"/>
            <w:shd w:val="clear" w:color="auto" w:fill="auto"/>
          </w:tcPr>
          <w:p w14:paraId="0FE76F54" w14:textId="77777777" w:rsidR="00F15832" w:rsidRPr="007E2029" w:rsidRDefault="00F15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  <w:r w:rsidRPr="007E2029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(พันบาท)</w:t>
            </w:r>
          </w:p>
        </w:tc>
      </w:tr>
      <w:tr w:rsidR="00F15832" w:rsidRPr="007E2029" w14:paraId="4D808A2E" w14:textId="77777777" w:rsidTr="00E376D0">
        <w:trPr>
          <w:tblHeader/>
        </w:trPr>
        <w:tc>
          <w:tcPr>
            <w:tcW w:w="2160" w:type="dxa"/>
            <w:shd w:val="clear" w:color="auto" w:fill="auto"/>
          </w:tcPr>
          <w:p w14:paraId="5FD5E2F3" w14:textId="77777777" w:rsidR="00F15832" w:rsidRPr="00E866B5" w:rsidRDefault="00F15832">
            <w:pPr>
              <w:spacing w:line="240" w:lineRule="auto"/>
              <w:ind w:left="250" w:hanging="250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  <w:r w:rsidRPr="007E2029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เงินให้กู้ยืมระยะสั้นแก่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7"/>
                <w:szCs w:val="27"/>
                <w:cs/>
              </w:rPr>
              <w:t>กิจการที่เกี่ยวข้องกัน</w:t>
            </w:r>
          </w:p>
        </w:tc>
        <w:tc>
          <w:tcPr>
            <w:tcW w:w="900" w:type="dxa"/>
            <w:gridSpan w:val="2"/>
            <w:shd w:val="clear" w:color="auto" w:fill="auto"/>
          </w:tcPr>
          <w:p w14:paraId="2B707F03" w14:textId="77777777" w:rsidR="00F15832" w:rsidRPr="007E2029" w:rsidRDefault="00F15832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15C55DCD" w14:textId="77777777" w:rsidR="00F15832" w:rsidRPr="00074C75" w:rsidRDefault="00F15832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4FAC2E6E" w14:textId="77777777" w:rsidR="00F15832" w:rsidRPr="007E2029" w:rsidRDefault="00F15832">
            <w:pPr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4656" w:type="dxa"/>
            <w:gridSpan w:val="7"/>
            <w:shd w:val="clear" w:color="auto" w:fill="auto"/>
          </w:tcPr>
          <w:p w14:paraId="1B7E0B34" w14:textId="77777777" w:rsidR="00F15832" w:rsidRPr="007E2029" w:rsidRDefault="00F15832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</w:pPr>
          </w:p>
        </w:tc>
      </w:tr>
      <w:tr w:rsidR="00F15832" w:rsidRPr="008E79B1" w14:paraId="6629A80E" w14:textId="77777777" w:rsidTr="00E376D0">
        <w:tc>
          <w:tcPr>
            <w:tcW w:w="2160" w:type="dxa"/>
            <w:shd w:val="clear" w:color="auto" w:fill="auto"/>
          </w:tcPr>
          <w:p w14:paraId="5741DAB4" w14:textId="77777777" w:rsidR="00F15832" w:rsidRPr="004E5247" w:rsidRDefault="00F1583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4E5247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>บริษัทใหญ่</w:t>
            </w:r>
          </w:p>
        </w:tc>
        <w:tc>
          <w:tcPr>
            <w:tcW w:w="900" w:type="dxa"/>
            <w:gridSpan w:val="2"/>
            <w:shd w:val="clear" w:color="auto" w:fill="auto"/>
          </w:tcPr>
          <w:p w14:paraId="14701CFC" w14:textId="77777777" w:rsidR="00F15832" w:rsidRPr="00E35F2E" w:rsidRDefault="00F15832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2C14B11C" w14:textId="17024A84" w:rsidR="00F15832" w:rsidRPr="00E35F2E" w:rsidRDefault="00975292" w:rsidP="00BE0F1D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1.60</w:t>
            </w:r>
            <w:r w:rsidR="00FA1FC3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</w:t>
            </w:r>
            <w:r w:rsidR="00C92B9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  <w:r w:rsidR="004D2D46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2.45</w:t>
            </w:r>
          </w:p>
        </w:tc>
        <w:tc>
          <w:tcPr>
            <w:tcW w:w="236" w:type="dxa"/>
            <w:shd w:val="clear" w:color="auto" w:fill="auto"/>
          </w:tcPr>
          <w:p w14:paraId="30DB568A" w14:textId="77777777" w:rsidR="00F15832" w:rsidRPr="00985696" w:rsidRDefault="00F1583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  <w:highlight w:val="yellow"/>
              </w:rPr>
            </w:pPr>
          </w:p>
        </w:tc>
        <w:tc>
          <w:tcPr>
            <w:tcW w:w="1024" w:type="dxa"/>
            <w:shd w:val="clear" w:color="auto" w:fill="auto"/>
          </w:tcPr>
          <w:p w14:paraId="6993BE07" w14:textId="5F111009" w:rsidR="00F15832" w:rsidRPr="008E79B1" w:rsidRDefault="00C9292D">
            <w:pPr>
              <w:spacing w:line="240" w:lineRule="auto"/>
              <w:ind w:left="-96" w:right="-114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63EE00D6" w14:textId="77777777" w:rsidR="00F15832" w:rsidRPr="008E79B1" w:rsidRDefault="00F15832">
            <w:pPr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30" w:type="dxa"/>
            <w:shd w:val="clear" w:color="auto" w:fill="auto"/>
          </w:tcPr>
          <w:p w14:paraId="3CA2F9F8" w14:textId="2C36BF0A" w:rsidR="00F15832" w:rsidRPr="0061218E" w:rsidRDefault="00634B07" w:rsidP="00D65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170" w:right="-108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 w:cs="Angsana New"/>
                <w:sz w:val="27"/>
                <w:szCs w:val="27"/>
                <w:lang w:val="en-US"/>
              </w:rPr>
              <w:t>1,600,000</w:t>
            </w:r>
          </w:p>
        </w:tc>
        <w:tc>
          <w:tcPr>
            <w:tcW w:w="270" w:type="dxa"/>
            <w:shd w:val="clear" w:color="auto" w:fill="auto"/>
          </w:tcPr>
          <w:p w14:paraId="535C6BF8" w14:textId="77777777" w:rsidR="00F15832" w:rsidRPr="008E79B1" w:rsidRDefault="00F15832">
            <w:pPr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32" w:type="dxa"/>
            <w:shd w:val="clear" w:color="auto" w:fill="auto"/>
          </w:tcPr>
          <w:p w14:paraId="1BA6F0DF" w14:textId="061A1476" w:rsidR="00F15832" w:rsidRPr="00A406C9" w:rsidRDefault="00634B07" w:rsidP="00112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70" w:right="-108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 w:cs="Angsana New"/>
                <w:sz w:val="27"/>
                <w:szCs w:val="27"/>
                <w:lang w:val="en-US"/>
              </w:rPr>
              <w:t>(1,600,000)</w:t>
            </w:r>
          </w:p>
        </w:tc>
        <w:tc>
          <w:tcPr>
            <w:tcW w:w="270" w:type="dxa"/>
            <w:shd w:val="clear" w:color="auto" w:fill="auto"/>
          </w:tcPr>
          <w:p w14:paraId="6E736470" w14:textId="77777777" w:rsidR="00F15832" w:rsidRPr="008E79B1" w:rsidRDefault="00F15832">
            <w:pPr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</w:tcPr>
          <w:p w14:paraId="5BE11D30" w14:textId="36581C9F" w:rsidR="00F15832" w:rsidRPr="008E79B1" w:rsidRDefault="00112522" w:rsidP="00596AB2">
            <w:pPr>
              <w:spacing w:line="240" w:lineRule="auto"/>
              <w:ind w:left="-96" w:right="-114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61218E" w:rsidRPr="00985696" w14:paraId="0AF52B78" w14:textId="77777777" w:rsidTr="00E376D0">
        <w:tc>
          <w:tcPr>
            <w:tcW w:w="2160" w:type="dxa"/>
            <w:shd w:val="clear" w:color="auto" w:fill="auto"/>
          </w:tcPr>
          <w:p w14:paraId="3B58CBE8" w14:textId="77777777" w:rsidR="0061218E" w:rsidRPr="007E2029" w:rsidRDefault="0061218E" w:rsidP="00612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894" w:type="dxa"/>
            <w:shd w:val="clear" w:color="auto" w:fill="auto"/>
          </w:tcPr>
          <w:p w14:paraId="5893496A" w14:textId="77777777" w:rsidR="0061218E" w:rsidRPr="00216E52" w:rsidRDefault="0061218E" w:rsidP="00612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highlight w:val="yellow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257441F3" w14:textId="77777777" w:rsidR="0061218E" w:rsidRPr="00216E52" w:rsidRDefault="0061218E" w:rsidP="00612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  <w:highlight w:val="yellow"/>
              </w:rPr>
            </w:pPr>
          </w:p>
        </w:tc>
        <w:tc>
          <w:tcPr>
            <w:tcW w:w="1120" w:type="dxa"/>
            <w:shd w:val="clear" w:color="auto" w:fill="auto"/>
          </w:tcPr>
          <w:p w14:paraId="7812C3F7" w14:textId="77777777" w:rsidR="0061218E" w:rsidRPr="00216E52" w:rsidRDefault="0061218E" w:rsidP="00612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02F4DFE2" w14:textId="77777777" w:rsidR="0061218E" w:rsidRPr="00985696" w:rsidRDefault="0061218E" w:rsidP="00612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  <w:highlight w:val="yellow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shd w:val="clear" w:color="auto" w:fill="auto"/>
          </w:tcPr>
          <w:p w14:paraId="073D8C0A" w14:textId="37C4BD8F" w:rsidR="0061218E" w:rsidRPr="00985696" w:rsidRDefault="0061218E" w:rsidP="0061218E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96" w:right="-114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5F32122E" w14:textId="77777777" w:rsidR="0061218E" w:rsidRPr="00985696" w:rsidRDefault="0061218E" w:rsidP="00612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30" w:type="dxa"/>
            <w:tcBorders>
              <w:top w:val="single" w:sz="4" w:space="0" w:color="auto"/>
            </w:tcBorders>
            <w:shd w:val="clear" w:color="auto" w:fill="auto"/>
          </w:tcPr>
          <w:p w14:paraId="1EF0688A" w14:textId="67C2C7F7" w:rsidR="0061218E" w:rsidRPr="00634B07" w:rsidRDefault="00634B07" w:rsidP="00612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170" w:right="-108"/>
              <w:rPr>
                <w:rFonts w:ascii="Angsana New" w:hAnsi="Angsana New" w:cs="Angsana New"/>
                <w:b/>
                <w:bCs/>
                <w:sz w:val="27"/>
                <w:szCs w:val="27"/>
                <w:lang w:val="en-US"/>
              </w:rPr>
            </w:pPr>
            <w:r w:rsidRPr="00634B07">
              <w:rPr>
                <w:rFonts w:ascii="Angsana New" w:hAnsi="Angsana New" w:cs="Angsana New"/>
                <w:b/>
                <w:bCs/>
                <w:sz w:val="27"/>
                <w:szCs w:val="27"/>
                <w:lang w:val="en-US"/>
              </w:rPr>
              <w:t>1,600,000</w:t>
            </w:r>
          </w:p>
        </w:tc>
        <w:tc>
          <w:tcPr>
            <w:tcW w:w="270" w:type="dxa"/>
            <w:shd w:val="clear" w:color="auto" w:fill="auto"/>
          </w:tcPr>
          <w:p w14:paraId="07E727AA" w14:textId="77777777" w:rsidR="0061218E" w:rsidRPr="00985696" w:rsidRDefault="0061218E" w:rsidP="00612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  <w:shd w:val="clear" w:color="auto" w:fill="auto"/>
          </w:tcPr>
          <w:p w14:paraId="49E95AB5" w14:textId="119FC53F" w:rsidR="0061218E" w:rsidRPr="00A406C9" w:rsidRDefault="00634B07" w:rsidP="00A40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70" w:right="-108"/>
              <w:rPr>
                <w:rFonts w:ascii="Angsana New" w:hAnsi="Angsana New" w:cs="Angsana New"/>
                <w:b/>
                <w:bCs/>
                <w:sz w:val="27"/>
                <w:szCs w:val="27"/>
                <w:lang w:val="en-US"/>
              </w:rPr>
            </w:pPr>
            <w:r w:rsidRPr="00634B07">
              <w:rPr>
                <w:rFonts w:ascii="Angsana New" w:hAnsi="Angsana New" w:cs="Angsana New"/>
                <w:b/>
                <w:bCs/>
                <w:sz w:val="27"/>
                <w:szCs w:val="27"/>
                <w:lang w:val="en-US"/>
              </w:rPr>
              <w:t>(1,600,000)</w:t>
            </w:r>
          </w:p>
        </w:tc>
        <w:tc>
          <w:tcPr>
            <w:tcW w:w="270" w:type="dxa"/>
            <w:shd w:val="clear" w:color="auto" w:fill="auto"/>
          </w:tcPr>
          <w:p w14:paraId="1849A334" w14:textId="77777777" w:rsidR="0061218E" w:rsidRPr="00985696" w:rsidRDefault="0061218E" w:rsidP="00612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5C06C660" w14:textId="6713840D" w:rsidR="0061218E" w:rsidRPr="00985696" w:rsidRDefault="00112522" w:rsidP="0061218E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96" w:right="-114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-</w:t>
            </w:r>
          </w:p>
        </w:tc>
      </w:tr>
      <w:tr w:rsidR="00A406C9" w:rsidRPr="00B73E3B" w14:paraId="3E5DDBD1" w14:textId="77777777" w:rsidTr="00E376D0">
        <w:tc>
          <w:tcPr>
            <w:tcW w:w="2160" w:type="dxa"/>
            <w:shd w:val="clear" w:color="auto" w:fill="auto"/>
          </w:tcPr>
          <w:p w14:paraId="7A913EDB" w14:textId="77777777" w:rsidR="00A406C9" w:rsidRPr="007E2029" w:rsidRDefault="00A406C9" w:rsidP="00A40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E2029">
              <w:rPr>
                <w:rFonts w:asciiTheme="majorBidi" w:hAnsiTheme="majorBidi" w:cstheme="majorBidi"/>
                <w:sz w:val="27"/>
                <w:szCs w:val="27"/>
                <w:cs/>
              </w:rPr>
              <w:t>ดอกเบี้ยค้างรับ</w:t>
            </w:r>
          </w:p>
        </w:tc>
        <w:tc>
          <w:tcPr>
            <w:tcW w:w="894" w:type="dxa"/>
            <w:shd w:val="clear" w:color="auto" w:fill="auto"/>
          </w:tcPr>
          <w:p w14:paraId="31255477" w14:textId="77777777" w:rsidR="00A406C9" w:rsidRPr="003C7148" w:rsidRDefault="00A406C9" w:rsidP="00A40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00262B48" w14:textId="77777777" w:rsidR="00A406C9" w:rsidRPr="003C7148" w:rsidRDefault="00A406C9" w:rsidP="00A40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1120" w:type="dxa"/>
            <w:shd w:val="clear" w:color="auto" w:fill="auto"/>
          </w:tcPr>
          <w:p w14:paraId="535718A9" w14:textId="77777777" w:rsidR="00A406C9" w:rsidRPr="003C7148" w:rsidRDefault="00A406C9" w:rsidP="00A40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4F59EB61" w14:textId="77777777" w:rsidR="00A406C9" w:rsidRPr="003C7148" w:rsidRDefault="00A406C9" w:rsidP="00A40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</w:tcPr>
          <w:p w14:paraId="47A7C440" w14:textId="11A8FA28" w:rsidR="00A406C9" w:rsidRPr="00B73E3B" w:rsidRDefault="00A406C9" w:rsidP="00A406C9">
            <w:pPr>
              <w:spacing w:line="240" w:lineRule="auto"/>
              <w:ind w:left="-96" w:right="-114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0A20A731" w14:textId="77777777" w:rsidR="00A406C9" w:rsidRPr="00B73E3B" w:rsidRDefault="00A406C9" w:rsidP="00A40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  <w:shd w:val="clear" w:color="auto" w:fill="auto"/>
          </w:tcPr>
          <w:p w14:paraId="21BAB169" w14:textId="75BB0645" w:rsidR="00A406C9" w:rsidRPr="004E4F9E" w:rsidRDefault="00A742CF" w:rsidP="00A74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170" w:right="-108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 w:cs="Angsana New"/>
                <w:sz w:val="27"/>
                <w:szCs w:val="27"/>
                <w:lang w:val="en-US"/>
              </w:rPr>
              <w:t>3,531</w:t>
            </w:r>
          </w:p>
        </w:tc>
        <w:tc>
          <w:tcPr>
            <w:tcW w:w="270" w:type="dxa"/>
            <w:shd w:val="clear" w:color="auto" w:fill="auto"/>
          </w:tcPr>
          <w:p w14:paraId="1234BBE0" w14:textId="77777777" w:rsidR="00A406C9" w:rsidRPr="00B73E3B" w:rsidRDefault="00A406C9" w:rsidP="00A40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32" w:type="dxa"/>
            <w:tcBorders>
              <w:bottom w:val="single" w:sz="4" w:space="0" w:color="auto"/>
            </w:tcBorders>
            <w:shd w:val="clear" w:color="auto" w:fill="auto"/>
          </w:tcPr>
          <w:p w14:paraId="0C1832BB" w14:textId="577326FC" w:rsidR="00A406C9" w:rsidRPr="00A406C9" w:rsidRDefault="00A742CF" w:rsidP="00A74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70" w:right="-108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 w:cs="Angsana New"/>
                <w:sz w:val="27"/>
                <w:szCs w:val="27"/>
                <w:lang w:val="en-US"/>
              </w:rPr>
              <w:t>(3,531)</w:t>
            </w:r>
          </w:p>
        </w:tc>
        <w:tc>
          <w:tcPr>
            <w:tcW w:w="270" w:type="dxa"/>
            <w:shd w:val="clear" w:color="auto" w:fill="auto"/>
          </w:tcPr>
          <w:p w14:paraId="175EE5CF" w14:textId="77777777" w:rsidR="00A406C9" w:rsidRPr="00B73E3B" w:rsidRDefault="00A406C9" w:rsidP="00A40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EA300AE" w14:textId="3905211E" w:rsidR="00A406C9" w:rsidRPr="00B73E3B" w:rsidRDefault="00596AB2" w:rsidP="00350DC0">
            <w:pPr>
              <w:spacing w:line="240" w:lineRule="auto"/>
              <w:ind w:left="-96" w:right="-114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496A07" w:rsidRPr="00B46A24" w14:paraId="0689D5E8" w14:textId="77777777" w:rsidTr="00E376D0">
        <w:tc>
          <w:tcPr>
            <w:tcW w:w="2160" w:type="dxa"/>
            <w:shd w:val="clear" w:color="auto" w:fill="auto"/>
          </w:tcPr>
          <w:p w14:paraId="31C6BB24" w14:textId="77777777" w:rsidR="00496A07" w:rsidRPr="00FC4250" w:rsidRDefault="00496A07" w:rsidP="00496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E2029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894" w:type="dxa"/>
            <w:shd w:val="clear" w:color="auto" w:fill="auto"/>
          </w:tcPr>
          <w:p w14:paraId="3006223B" w14:textId="77777777" w:rsidR="00496A07" w:rsidRPr="003C7148" w:rsidRDefault="00496A07" w:rsidP="00496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765BF637" w14:textId="77777777" w:rsidR="00496A07" w:rsidRPr="003C7148" w:rsidRDefault="00496A07" w:rsidP="00496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1120" w:type="dxa"/>
            <w:shd w:val="clear" w:color="auto" w:fill="auto"/>
          </w:tcPr>
          <w:p w14:paraId="41019271" w14:textId="77777777" w:rsidR="00496A07" w:rsidRPr="003C7148" w:rsidRDefault="00496A07" w:rsidP="00496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745BD9A1" w14:textId="77777777" w:rsidR="00496A07" w:rsidRPr="003C7148" w:rsidRDefault="00496A07" w:rsidP="00496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  <w:highlight w:val="yellow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shd w:val="clear" w:color="auto" w:fill="auto"/>
          </w:tcPr>
          <w:p w14:paraId="02B8FADD" w14:textId="1A9196E4" w:rsidR="00496A07" w:rsidRPr="00985696" w:rsidRDefault="00496A07" w:rsidP="00496A07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0" w:right="-10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0D7CB00D" w14:textId="77777777" w:rsidR="00496A07" w:rsidRPr="00985696" w:rsidRDefault="00496A07" w:rsidP="00496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30" w:type="dxa"/>
            <w:tcBorders>
              <w:top w:val="single" w:sz="4" w:space="0" w:color="auto"/>
            </w:tcBorders>
            <w:shd w:val="clear" w:color="auto" w:fill="auto"/>
          </w:tcPr>
          <w:p w14:paraId="037AAC4F" w14:textId="4D696A5F" w:rsidR="00496A07" w:rsidRPr="00985696" w:rsidRDefault="00A742CF" w:rsidP="00A74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170" w:right="-108"/>
              <w:rPr>
                <w:rFonts w:ascii="Angsana New" w:hAnsi="Angsana New" w:cs="Angsana New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  <w:lang w:val="en-US"/>
              </w:rPr>
              <w:t>1,603,531</w:t>
            </w:r>
          </w:p>
        </w:tc>
        <w:tc>
          <w:tcPr>
            <w:tcW w:w="270" w:type="dxa"/>
            <w:shd w:val="clear" w:color="auto" w:fill="auto"/>
          </w:tcPr>
          <w:p w14:paraId="1431050E" w14:textId="77777777" w:rsidR="00496A07" w:rsidRPr="00985696" w:rsidRDefault="00496A07" w:rsidP="00496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  <w:shd w:val="clear" w:color="auto" w:fill="auto"/>
          </w:tcPr>
          <w:p w14:paraId="379B9FF6" w14:textId="0657BB96" w:rsidR="00496A07" w:rsidRPr="00A406C9" w:rsidRDefault="00A742CF" w:rsidP="00A74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70" w:right="-108"/>
              <w:rPr>
                <w:rFonts w:ascii="Angsana New" w:hAnsi="Angsana New" w:cs="Angsana New"/>
                <w:b/>
                <w:bCs/>
                <w:sz w:val="27"/>
                <w:szCs w:val="27"/>
                <w:lang w:val="en-US"/>
              </w:rPr>
            </w:pPr>
            <w:r w:rsidRPr="00634B07">
              <w:rPr>
                <w:rFonts w:ascii="Angsana New" w:hAnsi="Angsana New" w:cs="Angsana New"/>
                <w:b/>
                <w:bCs/>
                <w:sz w:val="27"/>
                <w:szCs w:val="27"/>
                <w:lang w:val="en-US"/>
              </w:rPr>
              <w:t>(1,60</w:t>
            </w:r>
            <w:r>
              <w:rPr>
                <w:rFonts w:ascii="Angsana New" w:hAnsi="Angsana New" w:cs="Angsana New"/>
                <w:b/>
                <w:bCs/>
                <w:sz w:val="27"/>
                <w:szCs w:val="27"/>
                <w:lang w:val="en-US"/>
              </w:rPr>
              <w:t>3</w:t>
            </w:r>
            <w:r w:rsidRPr="00634B07">
              <w:rPr>
                <w:rFonts w:ascii="Angsana New" w:hAnsi="Angsana New" w:cs="Angsana New"/>
                <w:b/>
                <w:bCs/>
                <w:sz w:val="27"/>
                <w:szCs w:val="27"/>
                <w:lang w:val="en-US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7"/>
                <w:szCs w:val="27"/>
                <w:lang w:val="en-US"/>
              </w:rPr>
              <w:t>531</w:t>
            </w:r>
            <w:r w:rsidRPr="00634B07">
              <w:rPr>
                <w:rFonts w:ascii="Angsana New" w:hAnsi="Angsana New" w:cs="Angsana New"/>
                <w:b/>
                <w:bCs/>
                <w:sz w:val="27"/>
                <w:szCs w:val="27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8546AD8" w14:textId="77777777" w:rsidR="00496A07" w:rsidRPr="00A406C9" w:rsidRDefault="00496A07" w:rsidP="00496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0993CF71" w14:textId="42174BE6" w:rsidR="00496A07" w:rsidRPr="00B46A24" w:rsidRDefault="00596AB2" w:rsidP="00496A07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0" w:right="-10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-</w:t>
            </w:r>
          </w:p>
        </w:tc>
      </w:tr>
      <w:tr w:rsidR="00496A07" w:rsidRPr="00D03DD5" w14:paraId="113CE2BE" w14:textId="77777777" w:rsidTr="00E376D0">
        <w:tc>
          <w:tcPr>
            <w:tcW w:w="3054" w:type="dxa"/>
            <w:gridSpan w:val="2"/>
            <w:shd w:val="clear" w:color="auto" w:fill="auto"/>
          </w:tcPr>
          <w:p w14:paraId="70DFCD11" w14:textId="77777777" w:rsidR="00496A07" w:rsidRPr="007E2029" w:rsidRDefault="00496A07" w:rsidP="00496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 w:hanging="24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B73E3B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หัก</w:t>
            </w:r>
            <w:r>
              <w:rPr>
                <w:rFonts w:asciiTheme="majorBidi" w:hAnsiTheme="majorBidi" w:cstheme="majorBidi"/>
                <w:i/>
                <w:iCs/>
                <w:sz w:val="27"/>
                <w:szCs w:val="27"/>
              </w:rPr>
              <w:t xml:space="preserve"> </w:t>
            </w:r>
            <w:r w:rsidRPr="00B73E3B">
              <w:rPr>
                <w:rFonts w:asciiTheme="majorBidi" w:hAnsiTheme="majorBidi" w:cs="Angsana New"/>
                <w:sz w:val="27"/>
                <w:szCs w:val="27"/>
                <w:cs/>
              </w:rPr>
              <w:t>ค่าเผื่อผลขาดทุนด้านเครดิต</w:t>
            </w:r>
            <w:r>
              <w:rPr>
                <w:rFonts w:asciiTheme="majorBidi" w:hAnsiTheme="majorBidi" w:cs="Angsana New"/>
                <w:sz w:val="27"/>
                <w:szCs w:val="27"/>
              </w:rPr>
              <w:br/>
            </w:r>
            <w:r w:rsidRPr="00760907">
              <w:rPr>
                <w:rFonts w:asciiTheme="majorBidi" w:hAnsiTheme="majorBidi" w:cs="Angsana New"/>
                <w:sz w:val="27"/>
                <w:szCs w:val="27"/>
              </w:rPr>
              <w:t xml:space="preserve"> </w:t>
            </w:r>
            <w:r w:rsidRPr="00760907">
              <w:rPr>
                <w:rFonts w:asciiTheme="majorBidi" w:hAnsiTheme="majorBidi" w:cs="Angsana New"/>
                <w:sz w:val="27"/>
                <w:szCs w:val="27"/>
                <w:cs/>
              </w:rPr>
              <w:t>ที่คาดว่าจะเกิดขึ้น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54CAF053" w14:textId="77777777" w:rsidR="00496A07" w:rsidRPr="007E2029" w:rsidRDefault="00496A07" w:rsidP="00496A0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08727067" w14:textId="77777777" w:rsidR="00496A07" w:rsidRPr="007E2029" w:rsidRDefault="00496A07" w:rsidP="00496A07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94EE780" w14:textId="77777777" w:rsidR="00496A07" w:rsidRPr="007E2029" w:rsidRDefault="00496A07" w:rsidP="00496A0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13E94C" w14:textId="5E5671CF" w:rsidR="00496A07" w:rsidRPr="00B73E3B" w:rsidRDefault="00496A07" w:rsidP="00496A07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0" w:right="-10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DE9F39C" w14:textId="77777777" w:rsidR="00496A07" w:rsidRPr="00B73E3B" w:rsidRDefault="00496A07" w:rsidP="00496A07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533369D5" w14:textId="77777777" w:rsidR="00496A07" w:rsidRPr="002E3912" w:rsidRDefault="00496A07" w:rsidP="00496A07">
            <w:pPr>
              <w:tabs>
                <w:tab w:val="decimal" w:pos="647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66FF920" w14:textId="77777777" w:rsidR="00496A07" w:rsidRPr="002E3912" w:rsidRDefault="00496A07" w:rsidP="00496A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32" w:type="dxa"/>
            <w:shd w:val="clear" w:color="auto" w:fill="auto"/>
            <w:vAlign w:val="bottom"/>
          </w:tcPr>
          <w:p w14:paraId="40B53E48" w14:textId="77777777" w:rsidR="00496A07" w:rsidRPr="002E3912" w:rsidRDefault="00496A07" w:rsidP="00496A07">
            <w:pPr>
              <w:tabs>
                <w:tab w:val="decimal" w:pos="57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4231B2A" w14:textId="77777777" w:rsidR="00496A07" w:rsidRPr="00B73E3B" w:rsidRDefault="00496A07" w:rsidP="00496A07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D5C6EA" w14:textId="1EF780BB" w:rsidR="00496A07" w:rsidRPr="00D03DD5" w:rsidRDefault="00B655CB" w:rsidP="00496A07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0" w:right="-10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496A07" w:rsidRPr="00B73E3B" w14:paraId="029F38D8" w14:textId="77777777" w:rsidTr="00E376D0">
        <w:tc>
          <w:tcPr>
            <w:tcW w:w="2160" w:type="dxa"/>
            <w:shd w:val="clear" w:color="auto" w:fill="auto"/>
          </w:tcPr>
          <w:p w14:paraId="67D33D6E" w14:textId="77777777" w:rsidR="00496A07" w:rsidRPr="007E2029" w:rsidRDefault="00496A07" w:rsidP="00496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7E2029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สุทธิ</w:t>
            </w:r>
          </w:p>
        </w:tc>
        <w:tc>
          <w:tcPr>
            <w:tcW w:w="894" w:type="dxa"/>
            <w:shd w:val="clear" w:color="auto" w:fill="auto"/>
          </w:tcPr>
          <w:p w14:paraId="2DE89DD2" w14:textId="77777777" w:rsidR="00496A07" w:rsidRPr="007E2029" w:rsidRDefault="00496A07" w:rsidP="00496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4FFB5A9A" w14:textId="77777777" w:rsidR="00496A07" w:rsidRPr="007E2029" w:rsidRDefault="00496A07" w:rsidP="00496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20" w:type="dxa"/>
            <w:shd w:val="clear" w:color="auto" w:fill="auto"/>
          </w:tcPr>
          <w:p w14:paraId="78CFB390" w14:textId="77777777" w:rsidR="00496A07" w:rsidRPr="007E2029" w:rsidRDefault="00496A07" w:rsidP="00496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</w:tcPr>
          <w:p w14:paraId="5328918C" w14:textId="77777777" w:rsidR="00496A07" w:rsidRPr="007E2029" w:rsidRDefault="00496A07" w:rsidP="00496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6499F9" w14:textId="3558E8E4" w:rsidR="00496A07" w:rsidRPr="00B73E3B" w:rsidRDefault="00496A07" w:rsidP="00496A07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0" w:right="-10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6C73D7CC" w14:textId="77777777" w:rsidR="00496A07" w:rsidRPr="00B73E3B" w:rsidRDefault="00496A07" w:rsidP="00496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30" w:type="dxa"/>
            <w:shd w:val="clear" w:color="auto" w:fill="auto"/>
          </w:tcPr>
          <w:p w14:paraId="332A8DFE" w14:textId="77777777" w:rsidR="00496A07" w:rsidRPr="00B73E3B" w:rsidRDefault="00496A07" w:rsidP="00496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02961DDF" w14:textId="77777777" w:rsidR="00496A07" w:rsidRPr="00B73E3B" w:rsidRDefault="00496A07" w:rsidP="00496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32" w:type="dxa"/>
            <w:shd w:val="clear" w:color="auto" w:fill="auto"/>
          </w:tcPr>
          <w:p w14:paraId="5404AA42" w14:textId="77777777" w:rsidR="00496A07" w:rsidRPr="00B73E3B" w:rsidRDefault="00496A07" w:rsidP="00496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5204934C" w14:textId="77777777" w:rsidR="00496A07" w:rsidRPr="00B73E3B" w:rsidRDefault="00496A07" w:rsidP="00496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93BBFB" w14:textId="71E1C0C3" w:rsidR="00496A07" w:rsidRPr="00B73E3B" w:rsidRDefault="00350DC0" w:rsidP="00496A07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0" w:right="-10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-</w:t>
            </w:r>
          </w:p>
        </w:tc>
      </w:tr>
    </w:tbl>
    <w:p w14:paraId="2CE8246F" w14:textId="6984D908" w:rsidR="00F15832" w:rsidRPr="00C9292D" w:rsidRDefault="00F15832" w:rsidP="00C9292D">
      <w:pPr>
        <w:pStyle w:val="Bo-Blankline"/>
        <w:rPr>
          <w:sz w:val="30"/>
          <w:szCs w:val="30"/>
        </w:rPr>
      </w:pPr>
    </w:p>
    <w:tbl>
      <w:tblPr>
        <w:tblW w:w="91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8"/>
      </w:tblGrid>
      <w:tr w:rsidR="00055F6A" w:rsidRPr="00EB7266" w14:paraId="759E0CEC" w14:textId="77777777" w:rsidTr="002447FD">
        <w:tc>
          <w:tcPr>
            <w:tcW w:w="4050" w:type="dxa"/>
            <w:shd w:val="clear" w:color="auto" w:fill="auto"/>
          </w:tcPr>
          <w:p w14:paraId="0FF3CC30" w14:textId="77777777" w:rsidR="00055F6A" w:rsidRPr="003F31D9" w:rsidRDefault="00055F6A">
            <w:pPr>
              <w:spacing w:line="240" w:lineRule="auto"/>
              <w:ind w:right="-109"/>
              <w:jc w:val="both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  <w:r w:rsidRPr="003F31D9">
              <w:rPr>
                <w:rFonts w:asciiTheme="majorBidi" w:hAnsi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2430" w:type="dxa"/>
            <w:gridSpan w:val="3"/>
            <w:shd w:val="clear" w:color="auto" w:fill="auto"/>
          </w:tcPr>
          <w:p w14:paraId="16ECFFB8" w14:textId="77777777" w:rsidR="00055F6A" w:rsidRPr="003F31D9" w:rsidRDefault="00055F6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F31D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1D1AE4C0" w14:textId="77777777" w:rsidR="00055F6A" w:rsidRPr="003F31D9" w:rsidRDefault="00055F6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438" w:type="dxa"/>
            <w:gridSpan w:val="3"/>
            <w:shd w:val="clear" w:color="auto" w:fill="auto"/>
          </w:tcPr>
          <w:p w14:paraId="2BC6685A" w14:textId="77777777" w:rsidR="00055F6A" w:rsidRPr="003F31D9" w:rsidRDefault="00055F6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31D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376D0" w:rsidRPr="00744476" w14:paraId="04A8F8AB" w14:textId="77777777" w:rsidTr="002447FD">
        <w:tc>
          <w:tcPr>
            <w:tcW w:w="4050" w:type="dxa"/>
            <w:shd w:val="clear" w:color="auto" w:fill="auto"/>
          </w:tcPr>
          <w:p w14:paraId="4B62BDD5" w14:textId="77777777" w:rsidR="00E376D0" w:rsidRPr="003F31D9" w:rsidRDefault="00E376D0" w:rsidP="00E376D0">
            <w:pPr>
              <w:spacing w:line="240" w:lineRule="auto"/>
              <w:ind w:right="65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6197736" w14:textId="0BC84A3B" w:rsidR="00E376D0" w:rsidRPr="003F31D9" w:rsidRDefault="006E78D7" w:rsidP="00E376D0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E376D0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</w:t>
            </w:r>
            <w:r w:rsidR="00C147AD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70" w:type="dxa"/>
            <w:shd w:val="clear" w:color="auto" w:fill="auto"/>
          </w:tcPr>
          <w:p w14:paraId="39FF1C7F" w14:textId="77777777" w:rsidR="00E376D0" w:rsidRPr="003F31D9" w:rsidRDefault="00E376D0" w:rsidP="00E376D0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AF511BA" w14:textId="77777777" w:rsidR="00E376D0" w:rsidRPr="003F31D9" w:rsidRDefault="00E376D0" w:rsidP="00E376D0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  <w:shd w:val="clear" w:color="auto" w:fill="auto"/>
          </w:tcPr>
          <w:p w14:paraId="76B5BB06" w14:textId="77777777" w:rsidR="00E376D0" w:rsidRPr="003F31D9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4D4C6B2" w14:textId="49C6276A" w:rsidR="00E376D0" w:rsidRPr="006E78D7" w:rsidRDefault="006E78D7" w:rsidP="00E376D0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E376D0" w:rsidRPr="006E78D7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</w:t>
            </w:r>
            <w:r w:rsidR="00C147AD" w:rsidRPr="006E78D7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70" w:type="dxa"/>
            <w:shd w:val="clear" w:color="auto" w:fill="auto"/>
          </w:tcPr>
          <w:p w14:paraId="61D77BB2" w14:textId="77777777" w:rsidR="00E376D0" w:rsidRPr="003F31D9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22B13E1F" w14:textId="77777777" w:rsidR="00E376D0" w:rsidRPr="003F31D9" w:rsidRDefault="00E376D0" w:rsidP="00E376D0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E78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E376D0" w:rsidRPr="00744476" w14:paraId="530B157E" w14:textId="77777777" w:rsidTr="002447FD">
        <w:tc>
          <w:tcPr>
            <w:tcW w:w="4050" w:type="dxa"/>
            <w:shd w:val="clear" w:color="auto" w:fill="auto"/>
          </w:tcPr>
          <w:p w14:paraId="61585D95" w14:textId="77777777" w:rsidR="00E376D0" w:rsidRPr="003F31D9" w:rsidRDefault="00E376D0" w:rsidP="00E376D0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60B1671" w14:textId="77777777" w:rsidR="00E376D0" w:rsidRPr="003F31D9" w:rsidRDefault="00E376D0" w:rsidP="00E376D0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4268A373" w14:textId="77777777" w:rsidR="00E376D0" w:rsidRPr="003F31D9" w:rsidRDefault="00E376D0" w:rsidP="00E376D0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35347AC" w14:textId="77777777" w:rsidR="00E376D0" w:rsidRPr="003F31D9" w:rsidRDefault="00E376D0" w:rsidP="00E376D0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565</w:t>
            </w:r>
          </w:p>
        </w:tc>
        <w:tc>
          <w:tcPr>
            <w:tcW w:w="270" w:type="dxa"/>
            <w:shd w:val="clear" w:color="auto" w:fill="auto"/>
          </w:tcPr>
          <w:p w14:paraId="6CF1639A" w14:textId="77777777" w:rsidR="00E376D0" w:rsidRPr="003F31D9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3870E26" w14:textId="42448098" w:rsidR="00E376D0" w:rsidRPr="003F31D9" w:rsidRDefault="00E376D0" w:rsidP="00E376D0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6F367D60" w14:textId="77777777" w:rsidR="00E376D0" w:rsidRPr="003F31D9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1874C736" w14:textId="77777777" w:rsidR="00E376D0" w:rsidRPr="003F31D9" w:rsidRDefault="00E376D0" w:rsidP="00E376D0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565</w:t>
            </w:r>
          </w:p>
        </w:tc>
      </w:tr>
      <w:tr w:rsidR="00E376D0" w:rsidRPr="00744476" w14:paraId="5A0CE885" w14:textId="77777777" w:rsidTr="002447FD">
        <w:trPr>
          <w:tblHeader/>
        </w:trPr>
        <w:tc>
          <w:tcPr>
            <w:tcW w:w="4050" w:type="dxa"/>
            <w:shd w:val="clear" w:color="auto" w:fill="auto"/>
          </w:tcPr>
          <w:p w14:paraId="6B44696C" w14:textId="77777777" w:rsidR="00E376D0" w:rsidRPr="003F31D9" w:rsidRDefault="00E376D0" w:rsidP="00E376D0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8" w:type="dxa"/>
            <w:gridSpan w:val="7"/>
            <w:shd w:val="clear" w:color="auto" w:fill="auto"/>
          </w:tcPr>
          <w:p w14:paraId="3A8D4E98" w14:textId="77777777" w:rsidR="00E376D0" w:rsidRPr="003F31D9" w:rsidRDefault="00E376D0" w:rsidP="00E376D0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31D9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3F31D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3F31D9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E376D0" w:rsidRPr="003362A8" w14:paraId="6C77EAC5" w14:textId="77777777" w:rsidTr="002447FD">
        <w:tc>
          <w:tcPr>
            <w:tcW w:w="4050" w:type="dxa"/>
            <w:shd w:val="clear" w:color="auto" w:fill="auto"/>
          </w:tcPr>
          <w:p w14:paraId="3C412536" w14:textId="77777777" w:rsidR="00E376D0" w:rsidRPr="003F31D9" w:rsidRDefault="00E376D0" w:rsidP="00E376D0">
            <w:pPr>
              <w:spacing w:line="240" w:lineRule="auto"/>
              <w:ind w:right="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F31D9">
              <w:rPr>
                <w:rFonts w:ascii="Angsana New" w:hAnsi="Angsana New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ลูกหนี้และ</w:t>
            </w:r>
            <w:r w:rsidRPr="003F31D9"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  <w:t>เงินทดรอง</w:t>
            </w:r>
            <w:r w:rsidRPr="003F31D9">
              <w:rPr>
                <w:rFonts w:ascii="Angsana New" w:hAnsi="Angsana New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จ่าย</w:t>
            </w:r>
            <w:r w:rsidRPr="003F31D9"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  <w:t>แก่กิจการที่เกี่ยวข้องกัน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2A3D5BDD" w14:textId="77777777" w:rsidR="00E376D0" w:rsidRPr="003F31D9" w:rsidRDefault="00E376D0" w:rsidP="00E376D0">
            <w:pPr>
              <w:tabs>
                <w:tab w:val="decimal" w:pos="79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EF9FF8F" w14:textId="77777777" w:rsidR="00E376D0" w:rsidRPr="003F31D9" w:rsidRDefault="00E376D0" w:rsidP="00E376D0">
            <w:pPr>
              <w:tabs>
                <w:tab w:val="decimal" w:pos="115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7CDD55C" w14:textId="77777777" w:rsidR="00E376D0" w:rsidRPr="003F31D9" w:rsidRDefault="00E376D0" w:rsidP="00E376D0">
            <w:pPr>
              <w:tabs>
                <w:tab w:val="decimal" w:pos="79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E7EFE0B" w14:textId="77777777" w:rsidR="00E376D0" w:rsidRPr="003F31D9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8E4BAC0" w14:textId="77777777" w:rsidR="00E376D0" w:rsidRPr="003F31D9" w:rsidRDefault="00E376D0" w:rsidP="00E376D0">
            <w:pPr>
              <w:tabs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9DD078E" w14:textId="77777777" w:rsidR="00E376D0" w:rsidRPr="003F31D9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3F77A814" w14:textId="77777777" w:rsidR="00E376D0" w:rsidRPr="003F31D9" w:rsidRDefault="00E376D0" w:rsidP="00E376D0">
            <w:pPr>
              <w:tabs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376D0" w:rsidRPr="003362A8" w14:paraId="3289FD1D" w14:textId="77777777" w:rsidTr="002447FD">
        <w:tc>
          <w:tcPr>
            <w:tcW w:w="4050" w:type="dxa"/>
            <w:shd w:val="clear" w:color="auto" w:fill="auto"/>
          </w:tcPr>
          <w:p w14:paraId="4F7669CC" w14:textId="3E58F4A5" w:rsidR="00E376D0" w:rsidRPr="003F31D9" w:rsidRDefault="00E376D0" w:rsidP="00173671">
            <w:pPr>
              <w:tabs>
                <w:tab w:val="center" w:pos="1916"/>
              </w:tabs>
              <w:spacing w:line="240" w:lineRule="auto"/>
              <w:ind w:right="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F31D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  <w:r w:rsidR="0017367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1080" w:type="dxa"/>
            <w:shd w:val="clear" w:color="auto" w:fill="auto"/>
          </w:tcPr>
          <w:p w14:paraId="0CC5960C" w14:textId="72D93F60" w:rsidR="00E376D0" w:rsidRPr="003F31D9" w:rsidRDefault="008E6061" w:rsidP="00E376D0">
            <w:pPr>
              <w:tabs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11,134</w:t>
            </w:r>
          </w:p>
        </w:tc>
        <w:tc>
          <w:tcPr>
            <w:tcW w:w="270" w:type="dxa"/>
            <w:shd w:val="clear" w:color="auto" w:fill="auto"/>
          </w:tcPr>
          <w:p w14:paraId="131A0328" w14:textId="77777777" w:rsidR="00E376D0" w:rsidRPr="003F31D9" w:rsidRDefault="00E376D0" w:rsidP="00E376D0">
            <w:pPr>
              <w:tabs>
                <w:tab w:val="decimal" w:pos="115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7F7E33B" w14:textId="77777777" w:rsidR="00E376D0" w:rsidRPr="003F31D9" w:rsidRDefault="00E376D0" w:rsidP="00E376D0">
            <w:pPr>
              <w:tabs>
                <w:tab w:val="decimal" w:pos="86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7,255</w:t>
            </w:r>
          </w:p>
        </w:tc>
        <w:tc>
          <w:tcPr>
            <w:tcW w:w="270" w:type="dxa"/>
            <w:shd w:val="clear" w:color="auto" w:fill="auto"/>
          </w:tcPr>
          <w:p w14:paraId="2BD53623" w14:textId="77777777" w:rsidR="00E376D0" w:rsidRPr="003F31D9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D8A9F2D" w14:textId="3120BFA1" w:rsidR="00E376D0" w:rsidRPr="003F31D9" w:rsidRDefault="008E6061" w:rsidP="00E376D0">
            <w:pPr>
              <w:tabs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11,134</w:t>
            </w:r>
          </w:p>
        </w:tc>
        <w:tc>
          <w:tcPr>
            <w:tcW w:w="270" w:type="dxa"/>
            <w:shd w:val="clear" w:color="auto" w:fill="auto"/>
          </w:tcPr>
          <w:p w14:paraId="3A095F9C" w14:textId="77777777" w:rsidR="00E376D0" w:rsidRPr="003F31D9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14A5AA7B" w14:textId="77777777" w:rsidR="00E376D0" w:rsidRPr="003F31D9" w:rsidRDefault="00E376D0" w:rsidP="00E376D0">
            <w:pPr>
              <w:tabs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7,255</w:t>
            </w:r>
          </w:p>
        </w:tc>
      </w:tr>
      <w:tr w:rsidR="00E376D0" w:rsidRPr="003362A8" w14:paraId="55162947" w14:textId="77777777" w:rsidTr="002447FD">
        <w:tc>
          <w:tcPr>
            <w:tcW w:w="4050" w:type="dxa"/>
            <w:shd w:val="clear" w:color="auto" w:fill="auto"/>
          </w:tcPr>
          <w:p w14:paraId="72BFFF80" w14:textId="77777777" w:rsidR="00E376D0" w:rsidRPr="003F31D9" w:rsidRDefault="00E376D0" w:rsidP="00E376D0">
            <w:pPr>
              <w:spacing w:line="240" w:lineRule="auto"/>
              <w:ind w:right="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shd w:val="clear" w:color="auto" w:fill="auto"/>
          </w:tcPr>
          <w:p w14:paraId="4AB9B3A8" w14:textId="77777777" w:rsidR="00E376D0" w:rsidRPr="003F31D9" w:rsidRDefault="00E376D0" w:rsidP="00E376D0">
            <w:pPr>
              <w:tabs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12E0C12" w14:textId="77777777" w:rsidR="00E376D0" w:rsidRPr="003F31D9" w:rsidRDefault="00E376D0" w:rsidP="00E376D0">
            <w:pPr>
              <w:tabs>
                <w:tab w:val="decimal" w:pos="115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E91F8C9" w14:textId="77777777" w:rsidR="00E376D0" w:rsidRPr="003F31D9" w:rsidRDefault="00E376D0" w:rsidP="00E376D0">
            <w:pPr>
              <w:tabs>
                <w:tab w:val="decimal" w:pos="86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1022696" w14:textId="77777777" w:rsidR="00E376D0" w:rsidRPr="003F31D9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A8F3429" w14:textId="77777777" w:rsidR="00E376D0" w:rsidRPr="003F31D9" w:rsidRDefault="00E376D0" w:rsidP="00E376D0">
            <w:pPr>
              <w:tabs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2D109D8" w14:textId="77777777" w:rsidR="00E376D0" w:rsidRPr="003F31D9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0873948A" w14:textId="77777777" w:rsidR="00E376D0" w:rsidRPr="003F31D9" w:rsidRDefault="00E376D0" w:rsidP="00E376D0">
            <w:pPr>
              <w:tabs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376D0" w:rsidRPr="003362A8" w14:paraId="289648ED" w14:textId="77777777" w:rsidTr="002447FD">
        <w:tc>
          <w:tcPr>
            <w:tcW w:w="4050" w:type="dxa"/>
            <w:shd w:val="clear" w:color="auto" w:fill="auto"/>
          </w:tcPr>
          <w:p w14:paraId="4E3A7D02" w14:textId="77777777" w:rsidR="00E376D0" w:rsidRPr="00E1039D" w:rsidRDefault="00E376D0" w:rsidP="00E376D0">
            <w:pPr>
              <w:spacing w:line="240" w:lineRule="auto"/>
              <w:ind w:right="2"/>
              <w:rPr>
                <w:rFonts w:ascii="Angsana New" w:hAnsi="Angsana New"/>
                <w:sz w:val="30"/>
                <w:szCs w:val="30"/>
                <w:cs/>
              </w:rPr>
            </w:pPr>
            <w:r w:rsidRPr="00E1039D">
              <w:rPr>
                <w:rFonts w:ascii="Angsana New" w:hAnsi="Angsana New" w:hint="cs"/>
                <w:sz w:val="30"/>
                <w:szCs w:val="30"/>
                <w:cs/>
              </w:rPr>
              <w:t>บริษัท อี แอนด์ ที พลังงานหมุนเวียน จำกัด</w:t>
            </w:r>
          </w:p>
        </w:tc>
        <w:tc>
          <w:tcPr>
            <w:tcW w:w="1080" w:type="dxa"/>
            <w:shd w:val="clear" w:color="auto" w:fill="auto"/>
          </w:tcPr>
          <w:p w14:paraId="34DA8500" w14:textId="56E01F1B" w:rsidR="00E376D0" w:rsidRPr="003F31D9" w:rsidRDefault="0054386C" w:rsidP="00890DC9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E2D3195" w14:textId="77777777" w:rsidR="00E376D0" w:rsidRPr="003F31D9" w:rsidRDefault="00E376D0" w:rsidP="00E376D0">
            <w:pPr>
              <w:tabs>
                <w:tab w:val="decimal" w:pos="115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6D40023" w14:textId="77777777" w:rsidR="00E376D0" w:rsidRPr="003F31D9" w:rsidRDefault="00E376D0" w:rsidP="00E376D0">
            <w:pPr>
              <w:tabs>
                <w:tab w:val="decimal" w:pos="69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148</w:t>
            </w:r>
          </w:p>
        </w:tc>
        <w:tc>
          <w:tcPr>
            <w:tcW w:w="270" w:type="dxa"/>
            <w:shd w:val="clear" w:color="auto" w:fill="auto"/>
          </w:tcPr>
          <w:p w14:paraId="6E1624D7" w14:textId="77777777" w:rsidR="00E376D0" w:rsidRPr="003F31D9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2903C0C" w14:textId="586B25E9" w:rsidR="00E376D0" w:rsidRPr="00A45D67" w:rsidRDefault="00A45D67" w:rsidP="00890DC9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25C8095" w14:textId="77777777" w:rsidR="00E376D0" w:rsidRPr="003F31D9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41BDC75E" w14:textId="77777777" w:rsidR="00E376D0" w:rsidRPr="003F31D9" w:rsidRDefault="00E376D0" w:rsidP="00E376D0">
            <w:pPr>
              <w:tabs>
                <w:tab w:val="decimal" w:pos="798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148</w:t>
            </w:r>
          </w:p>
        </w:tc>
      </w:tr>
      <w:tr w:rsidR="00E376D0" w:rsidRPr="00E75ACA" w14:paraId="5BD0EAA3" w14:textId="77777777" w:rsidTr="002447FD">
        <w:tc>
          <w:tcPr>
            <w:tcW w:w="4050" w:type="dxa"/>
            <w:shd w:val="clear" w:color="auto" w:fill="auto"/>
          </w:tcPr>
          <w:p w14:paraId="28787587" w14:textId="77777777" w:rsidR="00E376D0" w:rsidRPr="003F31D9" w:rsidRDefault="00E376D0" w:rsidP="00E376D0">
            <w:pPr>
              <w:spacing w:line="240" w:lineRule="auto"/>
              <w:ind w:right="2"/>
              <w:rPr>
                <w:rFonts w:ascii="Angsana New" w:hAnsi="Angsana New"/>
                <w:sz w:val="30"/>
                <w:szCs w:val="30"/>
                <w:cs/>
              </w:rPr>
            </w:pPr>
            <w:r w:rsidRPr="003F31D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3041962F" w14:textId="77777777" w:rsidR="00E376D0" w:rsidRPr="003F31D9" w:rsidRDefault="00E376D0" w:rsidP="00E376D0">
            <w:pPr>
              <w:tabs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F2B5041" w14:textId="77777777" w:rsidR="00E376D0" w:rsidRPr="003F31D9" w:rsidRDefault="00E376D0" w:rsidP="00E376D0">
            <w:pPr>
              <w:tabs>
                <w:tab w:val="decimal" w:pos="115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BB2BCE2" w14:textId="77777777" w:rsidR="00E376D0" w:rsidRPr="003F31D9" w:rsidRDefault="00E376D0" w:rsidP="00E376D0">
            <w:pPr>
              <w:tabs>
                <w:tab w:val="decimal" w:pos="79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304F9D4" w14:textId="77777777" w:rsidR="00E376D0" w:rsidRPr="003F31D9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0F0F7AE" w14:textId="77777777" w:rsidR="00E376D0" w:rsidRPr="003F31D9" w:rsidRDefault="00E376D0" w:rsidP="00E376D0">
            <w:pPr>
              <w:tabs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75ABADC" w14:textId="77777777" w:rsidR="00E376D0" w:rsidRPr="003F31D9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0EBF4BF0" w14:textId="77777777" w:rsidR="00E376D0" w:rsidRPr="003F31D9" w:rsidRDefault="00E376D0" w:rsidP="00E376D0">
            <w:pPr>
              <w:tabs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376D0" w:rsidRPr="003362A8" w14:paraId="4902E23A" w14:textId="77777777" w:rsidTr="002447FD">
        <w:tc>
          <w:tcPr>
            <w:tcW w:w="4050" w:type="dxa"/>
            <w:shd w:val="clear" w:color="auto" w:fill="auto"/>
          </w:tcPr>
          <w:p w14:paraId="78C64EBF" w14:textId="77777777" w:rsidR="00E376D0" w:rsidRPr="003F31D9" w:rsidRDefault="00E376D0" w:rsidP="00E376D0">
            <w:pPr>
              <w:spacing w:line="240" w:lineRule="auto"/>
              <w:ind w:right="2"/>
              <w:rPr>
                <w:rFonts w:ascii="Angsana New" w:hAnsi="Angsana New"/>
                <w:sz w:val="30"/>
                <w:szCs w:val="30"/>
                <w:cs/>
              </w:rPr>
            </w:pPr>
            <w:r w:rsidRPr="003F31D9">
              <w:rPr>
                <w:rFonts w:ascii="Angsana New" w:hAnsi="Angsana New"/>
                <w:sz w:val="30"/>
                <w:szCs w:val="30"/>
                <w:cs/>
              </w:rPr>
              <w:t>บริษัท ทีพีไอ โพลีน ชีวะอินทรีย์ จำกัด</w:t>
            </w:r>
          </w:p>
        </w:tc>
        <w:tc>
          <w:tcPr>
            <w:tcW w:w="1080" w:type="dxa"/>
            <w:shd w:val="clear" w:color="auto" w:fill="auto"/>
          </w:tcPr>
          <w:p w14:paraId="6AC7E5ED" w14:textId="4013DAA0" w:rsidR="00E376D0" w:rsidRPr="003F31D9" w:rsidRDefault="0054386C" w:rsidP="00E376D0">
            <w:pPr>
              <w:tabs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</w:p>
        </w:tc>
        <w:tc>
          <w:tcPr>
            <w:tcW w:w="270" w:type="dxa"/>
            <w:shd w:val="clear" w:color="auto" w:fill="auto"/>
          </w:tcPr>
          <w:p w14:paraId="11CCAEB6" w14:textId="77777777" w:rsidR="00E376D0" w:rsidRPr="003F31D9" w:rsidRDefault="00E376D0" w:rsidP="00E376D0">
            <w:pPr>
              <w:tabs>
                <w:tab w:val="decimal" w:pos="115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4572819" w14:textId="77777777" w:rsidR="00E376D0" w:rsidRPr="003F31D9" w:rsidRDefault="00E376D0" w:rsidP="00E376D0">
            <w:pPr>
              <w:tabs>
                <w:tab w:val="decimal" w:pos="86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40</w:t>
            </w:r>
          </w:p>
        </w:tc>
        <w:tc>
          <w:tcPr>
            <w:tcW w:w="270" w:type="dxa"/>
            <w:shd w:val="clear" w:color="auto" w:fill="auto"/>
          </w:tcPr>
          <w:p w14:paraId="4EAA38D3" w14:textId="77777777" w:rsidR="00E376D0" w:rsidRPr="003F31D9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352C64C" w14:textId="0FFFB994" w:rsidR="00E376D0" w:rsidRPr="003F31D9" w:rsidRDefault="00A45D67" w:rsidP="00E376D0">
            <w:pPr>
              <w:tabs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</w:p>
        </w:tc>
        <w:tc>
          <w:tcPr>
            <w:tcW w:w="270" w:type="dxa"/>
            <w:shd w:val="clear" w:color="auto" w:fill="auto"/>
          </w:tcPr>
          <w:p w14:paraId="498E5509" w14:textId="77777777" w:rsidR="00E376D0" w:rsidRPr="003F31D9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746104D2" w14:textId="77777777" w:rsidR="00E376D0" w:rsidRPr="003F31D9" w:rsidRDefault="00E376D0" w:rsidP="00E376D0">
            <w:pPr>
              <w:tabs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40</w:t>
            </w:r>
          </w:p>
        </w:tc>
      </w:tr>
      <w:tr w:rsidR="00E376D0" w:rsidRPr="003362A8" w14:paraId="656AF92C" w14:textId="77777777" w:rsidTr="002447FD">
        <w:tc>
          <w:tcPr>
            <w:tcW w:w="4050" w:type="dxa"/>
            <w:shd w:val="clear" w:color="auto" w:fill="auto"/>
          </w:tcPr>
          <w:p w14:paraId="0EADA151" w14:textId="77777777" w:rsidR="00E376D0" w:rsidRPr="003F31D9" w:rsidRDefault="00E376D0" w:rsidP="00E376D0">
            <w:pPr>
              <w:spacing w:line="240" w:lineRule="auto"/>
              <w:ind w:right="2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3F31D9">
              <w:rPr>
                <w:rFonts w:ascii="Angsana New" w:hAnsi="Angsana New"/>
                <w:spacing w:val="-6"/>
                <w:sz w:val="30"/>
                <w:szCs w:val="30"/>
                <w:cs/>
              </w:rPr>
              <w:t>บริษัท บางกอกสหประกัน</w:t>
            </w:r>
            <w:r w:rsidRPr="003F31D9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ชีวิต</w:t>
            </w:r>
            <w:r w:rsidRPr="003F31D9">
              <w:rPr>
                <w:rFonts w:ascii="Angsana New" w:hAnsi="Angsana New"/>
                <w:spacing w:val="-6"/>
                <w:sz w:val="30"/>
                <w:szCs w:val="30"/>
              </w:rPr>
              <w:t xml:space="preserve"> </w:t>
            </w:r>
            <w:r w:rsidRPr="003F31D9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จำกัด </w:t>
            </w:r>
            <w:r w:rsidRPr="003F31D9">
              <w:rPr>
                <w:rFonts w:ascii="Angsana New" w:hAnsi="Angsana New"/>
                <w:spacing w:val="-6"/>
                <w:sz w:val="30"/>
                <w:szCs w:val="30"/>
              </w:rPr>
              <w:t>(</w:t>
            </w:r>
            <w:r w:rsidRPr="003F31D9">
              <w:rPr>
                <w:rFonts w:ascii="Angsana New" w:hAnsi="Angsana New"/>
                <w:spacing w:val="-6"/>
                <w:sz w:val="30"/>
                <w:szCs w:val="30"/>
                <w:cs/>
              </w:rPr>
              <w:t>มหาชน</w:t>
            </w:r>
            <w:r w:rsidRPr="003F31D9">
              <w:rPr>
                <w:rFonts w:ascii="Angsana New" w:hAnsi="Angsana New"/>
                <w:spacing w:val="-6"/>
                <w:sz w:val="30"/>
                <w:szCs w:val="30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36125686" w14:textId="00A87D45" w:rsidR="00E376D0" w:rsidRPr="003F31D9" w:rsidRDefault="0054386C" w:rsidP="00E376D0">
            <w:pPr>
              <w:tabs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332</w:t>
            </w:r>
          </w:p>
        </w:tc>
        <w:tc>
          <w:tcPr>
            <w:tcW w:w="270" w:type="dxa"/>
            <w:shd w:val="clear" w:color="auto" w:fill="auto"/>
          </w:tcPr>
          <w:p w14:paraId="788E320F" w14:textId="77777777" w:rsidR="00E376D0" w:rsidRPr="003F31D9" w:rsidRDefault="00E376D0" w:rsidP="00E376D0">
            <w:pPr>
              <w:tabs>
                <w:tab w:val="decimal" w:pos="115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223726C" w14:textId="77777777" w:rsidR="00E376D0" w:rsidRPr="003F31D9" w:rsidRDefault="00E376D0" w:rsidP="00E376D0">
            <w:pPr>
              <w:tabs>
                <w:tab w:val="decimal" w:pos="86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715</w:t>
            </w:r>
          </w:p>
        </w:tc>
        <w:tc>
          <w:tcPr>
            <w:tcW w:w="270" w:type="dxa"/>
            <w:shd w:val="clear" w:color="auto" w:fill="auto"/>
          </w:tcPr>
          <w:p w14:paraId="24E94E36" w14:textId="77777777" w:rsidR="00E376D0" w:rsidRPr="003F31D9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56A3135" w14:textId="2BB651B9" w:rsidR="00E376D0" w:rsidRPr="003F31D9" w:rsidRDefault="00A45D67" w:rsidP="00E376D0">
            <w:pPr>
              <w:tabs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332</w:t>
            </w:r>
          </w:p>
        </w:tc>
        <w:tc>
          <w:tcPr>
            <w:tcW w:w="270" w:type="dxa"/>
            <w:shd w:val="clear" w:color="auto" w:fill="auto"/>
          </w:tcPr>
          <w:p w14:paraId="75EE8296" w14:textId="77777777" w:rsidR="00E376D0" w:rsidRPr="003F31D9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5A14A781" w14:textId="77777777" w:rsidR="00E376D0" w:rsidRPr="003F31D9" w:rsidRDefault="00E376D0" w:rsidP="00E376D0">
            <w:pPr>
              <w:tabs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715</w:t>
            </w:r>
          </w:p>
        </w:tc>
      </w:tr>
      <w:tr w:rsidR="00E376D0" w:rsidRPr="003362A8" w14:paraId="2EE4F951" w14:textId="77777777" w:rsidTr="002447FD">
        <w:tc>
          <w:tcPr>
            <w:tcW w:w="4050" w:type="dxa"/>
            <w:shd w:val="clear" w:color="auto" w:fill="auto"/>
          </w:tcPr>
          <w:p w14:paraId="53E5E9BF" w14:textId="77777777" w:rsidR="00E376D0" w:rsidRPr="003F31D9" w:rsidRDefault="00E376D0" w:rsidP="00E376D0">
            <w:pPr>
              <w:spacing w:line="240" w:lineRule="auto"/>
              <w:ind w:right="2"/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</w:pPr>
            <w:r w:rsidRPr="003F31D9">
              <w:rPr>
                <w:rFonts w:ascii="Angsana New" w:hAnsi="Angsana New"/>
                <w:spacing w:val="-6"/>
                <w:sz w:val="30"/>
                <w:szCs w:val="30"/>
                <w:cs/>
              </w:rPr>
              <w:t>บริษัท บางกอกสหประกันภัย จำกัด</w:t>
            </w:r>
            <w:r w:rsidRPr="003F31D9">
              <w:rPr>
                <w:rFonts w:ascii="Angsana New" w:hAnsi="Angsana New"/>
                <w:spacing w:val="-6"/>
                <w:sz w:val="30"/>
                <w:szCs w:val="30"/>
              </w:rPr>
              <w:t xml:space="preserve"> (</w:t>
            </w:r>
            <w:r w:rsidRPr="003F31D9">
              <w:rPr>
                <w:rFonts w:ascii="Angsana New" w:hAnsi="Angsana New"/>
                <w:spacing w:val="-6"/>
                <w:sz w:val="30"/>
                <w:szCs w:val="30"/>
                <w:cs/>
              </w:rPr>
              <w:t>มหาชน</w:t>
            </w:r>
            <w:r w:rsidRPr="003F31D9">
              <w:rPr>
                <w:rFonts w:ascii="Angsana New" w:hAnsi="Angsana New"/>
                <w:spacing w:val="-6"/>
                <w:sz w:val="30"/>
                <w:szCs w:val="30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36451948" w14:textId="013D52B1" w:rsidR="00E376D0" w:rsidRPr="003F31D9" w:rsidRDefault="0054386C" w:rsidP="00E376D0">
            <w:pPr>
              <w:tabs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101,526</w:t>
            </w:r>
          </w:p>
        </w:tc>
        <w:tc>
          <w:tcPr>
            <w:tcW w:w="270" w:type="dxa"/>
            <w:shd w:val="clear" w:color="auto" w:fill="auto"/>
          </w:tcPr>
          <w:p w14:paraId="13E7B148" w14:textId="77777777" w:rsidR="00E376D0" w:rsidRPr="003F31D9" w:rsidRDefault="00E376D0" w:rsidP="00E376D0">
            <w:pPr>
              <w:tabs>
                <w:tab w:val="decimal" w:pos="115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A88CDA1" w14:textId="77777777" w:rsidR="00E376D0" w:rsidRPr="003F31D9" w:rsidRDefault="00E376D0" w:rsidP="00E376D0">
            <w:pPr>
              <w:tabs>
                <w:tab w:val="decimal" w:pos="86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83,497</w:t>
            </w:r>
          </w:p>
        </w:tc>
        <w:tc>
          <w:tcPr>
            <w:tcW w:w="270" w:type="dxa"/>
            <w:shd w:val="clear" w:color="auto" w:fill="auto"/>
          </w:tcPr>
          <w:p w14:paraId="2D45755A" w14:textId="77777777" w:rsidR="00E376D0" w:rsidRPr="003F31D9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CB3CBB2" w14:textId="1656C61B" w:rsidR="00E376D0" w:rsidRPr="003F31D9" w:rsidRDefault="00A45D67" w:rsidP="00E376D0">
            <w:pPr>
              <w:tabs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101,526</w:t>
            </w:r>
          </w:p>
        </w:tc>
        <w:tc>
          <w:tcPr>
            <w:tcW w:w="270" w:type="dxa"/>
            <w:shd w:val="clear" w:color="auto" w:fill="auto"/>
          </w:tcPr>
          <w:p w14:paraId="789A48DF" w14:textId="77777777" w:rsidR="00E376D0" w:rsidRPr="003F31D9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51EA91B7" w14:textId="77777777" w:rsidR="00E376D0" w:rsidRPr="003F31D9" w:rsidRDefault="00E376D0" w:rsidP="00E376D0">
            <w:pPr>
              <w:tabs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83,497</w:t>
            </w:r>
          </w:p>
        </w:tc>
      </w:tr>
      <w:tr w:rsidR="00E376D0" w:rsidRPr="003362A8" w14:paraId="07E54CBE" w14:textId="77777777" w:rsidTr="002447FD">
        <w:tc>
          <w:tcPr>
            <w:tcW w:w="4050" w:type="dxa"/>
            <w:shd w:val="clear" w:color="auto" w:fill="auto"/>
          </w:tcPr>
          <w:p w14:paraId="423DBDF6" w14:textId="77777777" w:rsidR="00E376D0" w:rsidRPr="003F31D9" w:rsidRDefault="00E376D0" w:rsidP="00E376D0">
            <w:pPr>
              <w:spacing w:line="240" w:lineRule="auto"/>
              <w:ind w:right="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F31D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5AD5DA8" w14:textId="08546D76" w:rsidR="00E376D0" w:rsidRPr="003F31D9" w:rsidRDefault="00A45D67" w:rsidP="00E376D0">
            <w:pPr>
              <w:tabs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113,002</w:t>
            </w:r>
          </w:p>
        </w:tc>
        <w:tc>
          <w:tcPr>
            <w:tcW w:w="270" w:type="dxa"/>
            <w:shd w:val="clear" w:color="auto" w:fill="auto"/>
          </w:tcPr>
          <w:p w14:paraId="76EEE752" w14:textId="77777777" w:rsidR="00E376D0" w:rsidRPr="003F31D9" w:rsidRDefault="00E376D0" w:rsidP="00E376D0">
            <w:pPr>
              <w:tabs>
                <w:tab w:val="decimal" w:pos="115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62D2734" w14:textId="77777777" w:rsidR="00E376D0" w:rsidRPr="003F31D9" w:rsidRDefault="00E376D0" w:rsidP="00E376D0">
            <w:pPr>
              <w:tabs>
                <w:tab w:val="decimal" w:pos="86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91,655</w:t>
            </w:r>
          </w:p>
        </w:tc>
        <w:tc>
          <w:tcPr>
            <w:tcW w:w="270" w:type="dxa"/>
            <w:shd w:val="clear" w:color="auto" w:fill="auto"/>
          </w:tcPr>
          <w:p w14:paraId="4D45DDD1" w14:textId="77777777" w:rsidR="00E376D0" w:rsidRPr="003F31D9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C5B724C" w14:textId="095E9D03" w:rsidR="00E376D0" w:rsidRPr="003F31D9" w:rsidRDefault="00A45D67" w:rsidP="00E376D0">
            <w:pPr>
              <w:tabs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113,002</w:t>
            </w:r>
          </w:p>
        </w:tc>
        <w:tc>
          <w:tcPr>
            <w:tcW w:w="270" w:type="dxa"/>
            <w:shd w:val="clear" w:color="auto" w:fill="auto"/>
          </w:tcPr>
          <w:p w14:paraId="2B3C7925" w14:textId="77777777" w:rsidR="00E376D0" w:rsidRPr="003F31D9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  <w:shd w:val="clear" w:color="auto" w:fill="auto"/>
          </w:tcPr>
          <w:p w14:paraId="4A00485F" w14:textId="77777777" w:rsidR="00E376D0" w:rsidRPr="003F31D9" w:rsidRDefault="00E376D0" w:rsidP="00E376D0">
            <w:pPr>
              <w:tabs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91,655</w:t>
            </w:r>
          </w:p>
        </w:tc>
      </w:tr>
      <w:tr w:rsidR="00E376D0" w:rsidRPr="003362A8" w14:paraId="58ECCE2D" w14:textId="77777777" w:rsidTr="002447FD">
        <w:tc>
          <w:tcPr>
            <w:tcW w:w="4050" w:type="dxa"/>
            <w:shd w:val="clear" w:color="auto" w:fill="auto"/>
          </w:tcPr>
          <w:p w14:paraId="02BDBB8A" w14:textId="77777777" w:rsidR="00E376D0" w:rsidRPr="003F31D9" w:rsidRDefault="00E376D0" w:rsidP="00E376D0">
            <w:pPr>
              <w:spacing w:line="240" w:lineRule="auto"/>
              <w:ind w:left="160" w:right="-110" w:hanging="160"/>
              <w:rPr>
                <w:rFonts w:ascii="Angsana New" w:hAnsi="Angsana New"/>
                <w:b/>
                <w:bCs/>
                <w:spacing w:val="6"/>
                <w:sz w:val="30"/>
                <w:szCs w:val="30"/>
                <w:cs/>
              </w:rPr>
            </w:pPr>
            <w:r w:rsidRPr="003F31D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3F31D9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3D05E8C" w14:textId="68CA45F6" w:rsidR="00E376D0" w:rsidRPr="003F31D9" w:rsidRDefault="004113FF" w:rsidP="00890DC9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BC7EA4B" w14:textId="77777777" w:rsidR="00E376D0" w:rsidRPr="003F31D9" w:rsidRDefault="00E376D0" w:rsidP="00E376D0">
            <w:pPr>
              <w:tabs>
                <w:tab w:val="decimal" w:pos="115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F740A07" w14:textId="77777777" w:rsidR="00E376D0" w:rsidRPr="003F31D9" w:rsidRDefault="00E376D0" w:rsidP="00E376D0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1B16CA9" w14:textId="77777777" w:rsidR="00E376D0" w:rsidRPr="003F31D9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EA2591F" w14:textId="32EAE62E" w:rsidR="00E376D0" w:rsidRPr="003F31D9" w:rsidRDefault="004113FF" w:rsidP="00890DC9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541F047" w14:textId="77777777" w:rsidR="00E376D0" w:rsidRPr="003F31D9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</w:tcPr>
          <w:p w14:paraId="1DAB8A7E" w14:textId="77777777" w:rsidR="00E376D0" w:rsidRPr="003F31D9" w:rsidRDefault="00E376D0" w:rsidP="00E376D0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E376D0" w:rsidRPr="003362A8" w14:paraId="1CE976FB" w14:textId="77777777" w:rsidTr="002447FD">
        <w:tc>
          <w:tcPr>
            <w:tcW w:w="4050" w:type="dxa"/>
            <w:shd w:val="clear" w:color="auto" w:fill="auto"/>
          </w:tcPr>
          <w:p w14:paraId="0FAE7C5A" w14:textId="77777777" w:rsidR="00E376D0" w:rsidRPr="003F31D9" w:rsidRDefault="00E376D0" w:rsidP="00E376D0">
            <w:pPr>
              <w:spacing w:line="240" w:lineRule="auto"/>
              <w:ind w:right="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F31D9">
              <w:rPr>
                <w:rFonts w:asciiTheme="majorBidi" w:hAnsiTheme="majorBidi"/>
                <w:b/>
                <w:bCs/>
                <w:spacing w:val="-6"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E540AB" w14:textId="55ECE021" w:rsidR="00E376D0" w:rsidRPr="003F31D9" w:rsidRDefault="006209EE" w:rsidP="001A5529">
            <w:pPr>
              <w:tabs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113,002</w:t>
            </w:r>
          </w:p>
        </w:tc>
        <w:tc>
          <w:tcPr>
            <w:tcW w:w="270" w:type="dxa"/>
            <w:shd w:val="clear" w:color="auto" w:fill="auto"/>
          </w:tcPr>
          <w:p w14:paraId="7CEEADE5" w14:textId="77777777" w:rsidR="00E376D0" w:rsidRPr="003F31D9" w:rsidRDefault="00E376D0" w:rsidP="00E376D0">
            <w:pPr>
              <w:tabs>
                <w:tab w:val="decimal" w:pos="115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9218DC" w14:textId="77777777" w:rsidR="00E376D0" w:rsidRPr="003F31D9" w:rsidRDefault="00E376D0" w:rsidP="00E376D0">
            <w:pPr>
              <w:tabs>
                <w:tab w:val="decimal" w:pos="86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91,655</w:t>
            </w:r>
          </w:p>
        </w:tc>
        <w:tc>
          <w:tcPr>
            <w:tcW w:w="270" w:type="dxa"/>
            <w:shd w:val="clear" w:color="auto" w:fill="auto"/>
          </w:tcPr>
          <w:p w14:paraId="5ED094B3" w14:textId="77777777" w:rsidR="00E376D0" w:rsidRPr="003F31D9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E57CB6" w14:textId="4E157A7A" w:rsidR="00E376D0" w:rsidRPr="003F31D9" w:rsidRDefault="006209EE" w:rsidP="001A5529">
            <w:pPr>
              <w:tabs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113,002</w:t>
            </w:r>
          </w:p>
        </w:tc>
        <w:tc>
          <w:tcPr>
            <w:tcW w:w="270" w:type="dxa"/>
            <w:shd w:val="clear" w:color="auto" w:fill="auto"/>
          </w:tcPr>
          <w:p w14:paraId="38EDF1E3" w14:textId="77777777" w:rsidR="00E376D0" w:rsidRPr="003F31D9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656BE8" w14:textId="77777777" w:rsidR="00E376D0" w:rsidRPr="003F31D9" w:rsidRDefault="00E376D0" w:rsidP="00E376D0">
            <w:pPr>
              <w:tabs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91,655</w:t>
            </w:r>
          </w:p>
        </w:tc>
      </w:tr>
      <w:tr w:rsidR="00E376D0" w:rsidRPr="003362A8" w14:paraId="14BE2E79" w14:textId="77777777" w:rsidTr="002447FD">
        <w:tc>
          <w:tcPr>
            <w:tcW w:w="4050" w:type="dxa"/>
            <w:shd w:val="clear" w:color="auto" w:fill="auto"/>
          </w:tcPr>
          <w:p w14:paraId="7A73ED58" w14:textId="77777777" w:rsidR="00E376D0" w:rsidRPr="003F31D9" w:rsidRDefault="00E376D0" w:rsidP="00E376D0">
            <w:pPr>
              <w:spacing w:line="240" w:lineRule="auto"/>
              <w:ind w:right="2"/>
              <w:rPr>
                <w:rFonts w:asciiTheme="majorBidi" w:hAnsiTheme="majorBidi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C653564" w14:textId="77777777" w:rsidR="00E376D0" w:rsidRDefault="00E376D0" w:rsidP="00E376D0">
            <w:pPr>
              <w:tabs>
                <w:tab w:val="decimal" w:pos="791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1BE10DF" w14:textId="77777777" w:rsidR="00E376D0" w:rsidRPr="003F31D9" w:rsidRDefault="00E376D0" w:rsidP="00E376D0">
            <w:pPr>
              <w:tabs>
                <w:tab w:val="decimal" w:pos="115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39A2928" w14:textId="77777777" w:rsidR="00E376D0" w:rsidRDefault="00E376D0" w:rsidP="00E376D0">
            <w:pPr>
              <w:tabs>
                <w:tab w:val="decimal" w:pos="86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C29BDD2" w14:textId="77777777" w:rsidR="00E376D0" w:rsidRPr="003F31D9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863F668" w14:textId="77777777" w:rsidR="00E376D0" w:rsidRDefault="00E376D0" w:rsidP="00E376D0">
            <w:pPr>
              <w:tabs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DF0DACF" w14:textId="77777777" w:rsidR="00E376D0" w:rsidRPr="003F31D9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  <w:shd w:val="clear" w:color="auto" w:fill="auto"/>
          </w:tcPr>
          <w:p w14:paraId="5C0707AC" w14:textId="77777777" w:rsidR="00E376D0" w:rsidRDefault="00E376D0" w:rsidP="00E376D0">
            <w:pPr>
              <w:tabs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E376D0" w:rsidRPr="003362A8" w14:paraId="7F801C2F" w14:textId="77777777" w:rsidTr="002447FD">
        <w:tc>
          <w:tcPr>
            <w:tcW w:w="4050" w:type="dxa"/>
            <w:shd w:val="clear" w:color="auto" w:fill="auto"/>
          </w:tcPr>
          <w:p w14:paraId="0CC6B777" w14:textId="77777777" w:rsidR="00E376D0" w:rsidRPr="003F31D9" w:rsidRDefault="00E376D0" w:rsidP="00E376D0">
            <w:pPr>
              <w:spacing w:line="240" w:lineRule="auto"/>
              <w:ind w:right="2"/>
              <w:rPr>
                <w:rFonts w:asciiTheme="majorBidi" w:hAnsiTheme="majorBidi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E78F745" w14:textId="77777777" w:rsidR="00E376D0" w:rsidRDefault="00E376D0" w:rsidP="00E376D0">
            <w:pPr>
              <w:tabs>
                <w:tab w:val="decimal" w:pos="791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1B2DDE5" w14:textId="77777777" w:rsidR="00E376D0" w:rsidRPr="003F31D9" w:rsidRDefault="00E376D0" w:rsidP="00E376D0">
            <w:pPr>
              <w:tabs>
                <w:tab w:val="decimal" w:pos="115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5F76D24" w14:textId="77777777" w:rsidR="00E376D0" w:rsidRDefault="00E376D0" w:rsidP="00E376D0">
            <w:pPr>
              <w:tabs>
                <w:tab w:val="decimal" w:pos="86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022B47B" w14:textId="77777777" w:rsidR="00E376D0" w:rsidRPr="003F31D9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E728137" w14:textId="77777777" w:rsidR="00E376D0" w:rsidRDefault="00E376D0" w:rsidP="00E376D0">
            <w:pPr>
              <w:tabs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9D3ED1B" w14:textId="77777777" w:rsidR="00E376D0" w:rsidRPr="003F31D9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723BE9AA" w14:textId="77777777" w:rsidR="00E376D0" w:rsidRDefault="00E376D0" w:rsidP="00E376D0">
            <w:pPr>
              <w:tabs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</w:tbl>
    <w:p w14:paraId="1090252E" w14:textId="77777777" w:rsidR="000A37B7" w:rsidRDefault="000A37B7">
      <w:r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0"/>
      </w:tblGrid>
      <w:tr w:rsidR="00E376D0" w:rsidRPr="00EB7266" w14:paraId="67A97FDF" w14:textId="77777777" w:rsidTr="000A37B7">
        <w:trPr>
          <w:tblHeader/>
        </w:trPr>
        <w:tc>
          <w:tcPr>
            <w:tcW w:w="4050" w:type="dxa"/>
            <w:shd w:val="clear" w:color="auto" w:fill="auto"/>
          </w:tcPr>
          <w:p w14:paraId="71CB29FD" w14:textId="7C6D84E4" w:rsidR="00E376D0" w:rsidRPr="00255AC3" w:rsidRDefault="00E376D0" w:rsidP="00E376D0">
            <w:pPr>
              <w:spacing w:line="380" w:lineRule="exact"/>
              <w:ind w:right="65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F5468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ยอดคงเหลือกับบุคคลหรือกิจการที่เกี่ยวข้องกัน</w:t>
            </w:r>
          </w:p>
        </w:tc>
        <w:tc>
          <w:tcPr>
            <w:tcW w:w="2430" w:type="dxa"/>
            <w:gridSpan w:val="3"/>
          </w:tcPr>
          <w:p w14:paraId="1A16D3D6" w14:textId="77777777" w:rsidR="00E376D0" w:rsidRPr="00EB7266" w:rsidRDefault="00E376D0" w:rsidP="00E376D0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8C97535" w14:textId="77777777" w:rsidR="00E376D0" w:rsidRPr="00EB7266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63A2627F" w14:textId="77777777" w:rsidR="00E376D0" w:rsidRPr="00EB7266" w:rsidRDefault="00E376D0" w:rsidP="00E376D0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376D0" w:rsidRPr="006145CD" w14:paraId="2A7496A0" w14:textId="77777777" w:rsidTr="000A37B7">
        <w:trPr>
          <w:tblHeader/>
        </w:trPr>
        <w:tc>
          <w:tcPr>
            <w:tcW w:w="4050" w:type="dxa"/>
            <w:shd w:val="clear" w:color="auto" w:fill="auto"/>
          </w:tcPr>
          <w:p w14:paraId="6C9B70C4" w14:textId="77777777" w:rsidR="00E376D0" w:rsidRPr="004F5468" w:rsidRDefault="00E376D0" w:rsidP="00E376D0">
            <w:pPr>
              <w:spacing w:line="380" w:lineRule="exact"/>
              <w:ind w:right="65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241F87B" w14:textId="799A4EF1" w:rsidR="00E376D0" w:rsidRPr="006145CD" w:rsidRDefault="000C0EB5" w:rsidP="00E376D0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E376D0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</w:t>
            </w:r>
            <w:r w:rsidR="00C147AD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70" w:type="dxa"/>
          </w:tcPr>
          <w:p w14:paraId="57E6421A" w14:textId="77777777" w:rsidR="00E376D0" w:rsidRPr="00744476" w:rsidRDefault="00E376D0" w:rsidP="00E376D0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782BADC" w14:textId="77777777" w:rsidR="00E376D0" w:rsidRPr="006145CD" w:rsidRDefault="00E376D0" w:rsidP="00E376D0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2D47547A" w14:textId="77777777" w:rsidR="00E376D0" w:rsidRPr="00BE704B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4809BE5" w14:textId="453797E4" w:rsidR="00E376D0" w:rsidRPr="006145CD" w:rsidRDefault="000C0EB5" w:rsidP="00E376D0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E376D0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</w:t>
            </w:r>
            <w:r w:rsidR="00C147AD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70" w:type="dxa"/>
            <w:shd w:val="clear" w:color="auto" w:fill="auto"/>
          </w:tcPr>
          <w:p w14:paraId="74E97648" w14:textId="77777777" w:rsidR="00E376D0" w:rsidRPr="00BE704B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B6B9D0C" w14:textId="77777777" w:rsidR="00E376D0" w:rsidRPr="006145CD" w:rsidRDefault="00E376D0" w:rsidP="00E376D0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E376D0" w:rsidRPr="00744476" w14:paraId="07F12CB9" w14:textId="77777777" w:rsidTr="000A37B7">
        <w:trPr>
          <w:tblHeader/>
        </w:trPr>
        <w:tc>
          <w:tcPr>
            <w:tcW w:w="4050" w:type="dxa"/>
            <w:shd w:val="clear" w:color="auto" w:fill="auto"/>
          </w:tcPr>
          <w:p w14:paraId="55C3339E" w14:textId="77777777" w:rsidR="00E376D0" w:rsidRPr="00255AC3" w:rsidRDefault="00E376D0" w:rsidP="00E376D0">
            <w:pPr>
              <w:spacing w:line="380" w:lineRule="exact"/>
              <w:ind w:right="65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CA016C8" w14:textId="37CE44AE" w:rsidR="00E376D0" w:rsidRPr="00744476" w:rsidRDefault="00E376D0" w:rsidP="00E376D0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</w:tcPr>
          <w:p w14:paraId="6496BD16" w14:textId="77777777" w:rsidR="00E376D0" w:rsidRPr="00744476" w:rsidRDefault="00E376D0" w:rsidP="00E376D0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5E0EB4F" w14:textId="77777777" w:rsidR="00E376D0" w:rsidRPr="00744476" w:rsidRDefault="00E376D0" w:rsidP="00E376D0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565</w:t>
            </w:r>
          </w:p>
        </w:tc>
        <w:tc>
          <w:tcPr>
            <w:tcW w:w="270" w:type="dxa"/>
          </w:tcPr>
          <w:p w14:paraId="20AFE1E9" w14:textId="77777777" w:rsidR="00E376D0" w:rsidRPr="00BE704B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67A6191" w14:textId="3D6111FF" w:rsidR="00E376D0" w:rsidRPr="00744476" w:rsidRDefault="00E376D0" w:rsidP="00E376D0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6FFDBACF" w14:textId="77777777" w:rsidR="00E376D0" w:rsidRPr="00BE704B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3F48DCF" w14:textId="77777777" w:rsidR="00E376D0" w:rsidRPr="00744476" w:rsidRDefault="00E376D0" w:rsidP="00E376D0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565</w:t>
            </w:r>
          </w:p>
        </w:tc>
      </w:tr>
      <w:tr w:rsidR="00E376D0" w:rsidRPr="00744476" w14:paraId="1D7565A7" w14:textId="77777777" w:rsidTr="000A37B7">
        <w:trPr>
          <w:tblHeader/>
        </w:trPr>
        <w:tc>
          <w:tcPr>
            <w:tcW w:w="4050" w:type="dxa"/>
            <w:shd w:val="clear" w:color="auto" w:fill="auto"/>
          </w:tcPr>
          <w:p w14:paraId="4A4D65AF" w14:textId="77777777" w:rsidR="00E376D0" w:rsidRPr="00744476" w:rsidRDefault="00E376D0" w:rsidP="00E376D0">
            <w:pPr>
              <w:spacing w:line="380" w:lineRule="exact"/>
              <w:ind w:left="252"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1642D86C" w14:textId="77777777" w:rsidR="00E376D0" w:rsidRPr="00744476" w:rsidRDefault="00E376D0" w:rsidP="00E376D0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E376D0" w14:paraId="143AB6D9" w14:textId="77777777" w:rsidTr="000A37B7">
        <w:tc>
          <w:tcPr>
            <w:tcW w:w="4050" w:type="dxa"/>
            <w:shd w:val="clear" w:color="auto" w:fill="auto"/>
          </w:tcPr>
          <w:p w14:paraId="3BC976E8" w14:textId="77777777" w:rsidR="00E376D0" w:rsidRPr="00A27D1E" w:rsidRDefault="00E376D0" w:rsidP="00E376D0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27D1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080" w:type="dxa"/>
            <w:shd w:val="clear" w:color="auto" w:fill="auto"/>
          </w:tcPr>
          <w:p w14:paraId="3AE387CF" w14:textId="77777777" w:rsidR="00E376D0" w:rsidRPr="0033434F" w:rsidRDefault="00E376D0" w:rsidP="00E376D0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5DDEEC2" w14:textId="77777777" w:rsidR="00E376D0" w:rsidRDefault="00E376D0" w:rsidP="00E376D0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E1D6B28" w14:textId="77777777" w:rsidR="00E376D0" w:rsidRDefault="00E376D0" w:rsidP="00E376D0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9A4BFD5" w14:textId="77777777" w:rsidR="00E376D0" w:rsidRPr="00BE704B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0605A92" w14:textId="77777777" w:rsidR="00E376D0" w:rsidRPr="0033434F" w:rsidRDefault="00E376D0" w:rsidP="00E376D0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B7F672F" w14:textId="77777777" w:rsidR="00E376D0" w:rsidRPr="00BE704B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1A64F3C" w14:textId="77777777" w:rsidR="00E376D0" w:rsidRDefault="00E376D0" w:rsidP="00E376D0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376D0" w:rsidRPr="0033434F" w14:paraId="4833F4B5" w14:textId="77777777" w:rsidTr="000A37B7">
        <w:tc>
          <w:tcPr>
            <w:tcW w:w="4050" w:type="dxa"/>
            <w:shd w:val="clear" w:color="auto" w:fill="auto"/>
          </w:tcPr>
          <w:p w14:paraId="2B8554A9" w14:textId="77777777" w:rsidR="00E376D0" w:rsidRPr="00A27D1E" w:rsidRDefault="00E376D0" w:rsidP="00E376D0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27D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80" w:type="dxa"/>
            <w:shd w:val="clear" w:color="auto" w:fill="auto"/>
          </w:tcPr>
          <w:p w14:paraId="350DA938" w14:textId="5A35D757" w:rsidR="00E376D0" w:rsidRPr="0033434F" w:rsidRDefault="000F0279" w:rsidP="00E376D0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64,473</w:t>
            </w:r>
          </w:p>
        </w:tc>
        <w:tc>
          <w:tcPr>
            <w:tcW w:w="270" w:type="dxa"/>
          </w:tcPr>
          <w:p w14:paraId="68218A4E" w14:textId="77777777" w:rsidR="00E376D0" w:rsidRDefault="00E376D0" w:rsidP="00E376D0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9C3BEAE" w14:textId="77777777" w:rsidR="00E376D0" w:rsidRPr="0033434F" w:rsidRDefault="00E376D0" w:rsidP="00E376D0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406,099</w:t>
            </w:r>
          </w:p>
        </w:tc>
        <w:tc>
          <w:tcPr>
            <w:tcW w:w="270" w:type="dxa"/>
          </w:tcPr>
          <w:p w14:paraId="15770C14" w14:textId="77777777" w:rsidR="00E376D0" w:rsidRPr="00BE704B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3172034" w14:textId="654E2D9A" w:rsidR="00E376D0" w:rsidRPr="0033434F" w:rsidRDefault="000F0279" w:rsidP="00E376D0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64,473</w:t>
            </w:r>
          </w:p>
        </w:tc>
        <w:tc>
          <w:tcPr>
            <w:tcW w:w="270" w:type="dxa"/>
            <w:shd w:val="clear" w:color="auto" w:fill="auto"/>
          </w:tcPr>
          <w:p w14:paraId="793B228F" w14:textId="77777777" w:rsidR="00E376D0" w:rsidRPr="00BE704B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CA9C693" w14:textId="77777777" w:rsidR="00E376D0" w:rsidRPr="0033434F" w:rsidRDefault="00E376D0" w:rsidP="00E376D0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406,099</w:t>
            </w:r>
          </w:p>
        </w:tc>
      </w:tr>
      <w:tr w:rsidR="00E376D0" w14:paraId="40B59C1A" w14:textId="77777777" w:rsidTr="000A37B7">
        <w:tc>
          <w:tcPr>
            <w:tcW w:w="4050" w:type="dxa"/>
            <w:shd w:val="clear" w:color="auto" w:fill="auto"/>
          </w:tcPr>
          <w:p w14:paraId="0C3F8E9C" w14:textId="77777777" w:rsidR="00E376D0" w:rsidRPr="00A27D1E" w:rsidRDefault="00E376D0" w:rsidP="00E376D0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27D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</w:t>
            </w:r>
            <w:r w:rsidRPr="00A27D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7D4EBBC1" w14:textId="77777777" w:rsidR="00E376D0" w:rsidRDefault="00E376D0" w:rsidP="00E376D0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085C716" w14:textId="77777777" w:rsidR="00E376D0" w:rsidRDefault="00E376D0" w:rsidP="00E376D0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7336717" w14:textId="77777777" w:rsidR="00E376D0" w:rsidRDefault="00E376D0" w:rsidP="00E376D0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A06BDDD" w14:textId="77777777" w:rsidR="00E376D0" w:rsidRPr="00BE704B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FAE9F53" w14:textId="77777777" w:rsidR="00E376D0" w:rsidRDefault="00E376D0" w:rsidP="00E376D0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9231D66" w14:textId="77777777" w:rsidR="00E376D0" w:rsidRPr="00BE704B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32BC1C7" w14:textId="77777777" w:rsidR="00E376D0" w:rsidRDefault="00E376D0" w:rsidP="00E376D0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376D0" w14:paraId="1B0D0FF3" w14:textId="77777777" w:rsidTr="000A37B7">
        <w:tc>
          <w:tcPr>
            <w:tcW w:w="4050" w:type="dxa"/>
            <w:shd w:val="clear" w:color="auto" w:fill="auto"/>
          </w:tcPr>
          <w:p w14:paraId="12325CC1" w14:textId="77777777" w:rsidR="00E376D0" w:rsidRPr="00A27D1E" w:rsidRDefault="00E376D0" w:rsidP="00E376D0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27D1E">
              <w:rPr>
                <w:rFonts w:ascii="Angsana New" w:hAnsi="Angsana New"/>
                <w:sz w:val="30"/>
                <w:szCs w:val="30"/>
                <w:cs/>
              </w:rPr>
              <w:t>บริษัท ทีพีไอ</w:t>
            </w:r>
            <w:r w:rsidRPr="00A27D1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27D1E">
              <w:rPr>
                <w:rFonts w:ascii="Angsana New" w:hAnsi="Angsana New"/>
                <w:sz w:val="30"/>
                <w:szCs w:val="30"/>
                <w:cs/>
              </w:rPr>
              <w:t>โพลีน ชีวะอินทรีย์</w:t>
            </w:r>
            <w:r w:rsidRPr="00A27D1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A27D1E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  <w:r w:rsidRPr="00A27D1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311D1149" w14:textId="1914747F" w:rsidR="00E376D0" w:rsidRDefault="000F0279" w:rsidP="00E376D0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152</w:t>
            </w:r>
          </w:p>
        </w:tc>
        <w:tc>
          <w:tcPr>
            <w:tcW w:w="270" w:type="dxa"/>
          </w:tcPr>
          <w:p w14:paraId="432CE7B3" w14:textId="77777777" w:rsidR="00E376D0" w:rsidRDefault="00E376D0" w:rsidP="00E376D0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CC19120" w14:textId="77777777" w:rsidR="00E376D0" w:rsidRDefault="00E376D0" w:rsidP="00E376D0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187</w:t>
            </w:r>
          </w:p>
        </w:tc>
        <w:tc>
          <w:tcPr>
            <w:tcW w:w="270" w:type="dxa"/>
          </w:tcPr>
          <w:p w14:paraId="18E93CF6" w14:textId="77777777" w:rsidR="00E376D0" w:rsidRPr="00BE704B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6D47605" w14:textId="76BBD037" w:rsidR="00E376D0" w:rsidRDefault="000F0279" w:rsidP="00E376D0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152</w:t>
            </w:r>
          </w:p>
        </w:tc>
        <w:tc>
          <w:tcPr>
            <w:tcW w:w="270" w:type="dxa"/>
            <w:shd w:val="clear" w:color="auto" w:fill="auto"/>
          </w:tcPr>
          <w:p w14:paraId="5FC070AF" w14:textId="77777777" w:rsidR="00E376D0" w:rsidRPr="00BE704B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4AFE5BA" w14:textId="77777777" w:rsidR="00E376D0" w:rsidRDefault="00E376D0" w:rsidP="00E376D0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187</w:t>
            </w:r>
          </w:p>
        </w:tc>
      </w:tr>
      <w:tr w:rsidR="00E376D0" w14:paraId="7E054C1F" w14:textId="77777777" w:rsidTr="000A37B7">
        <w:tc>
          <w:tcPr>
            <w:tcW w:w="4050" w:type="dxa"/>
            <w:shd w:val="clear" w:color="auto" w:fill="auto"/>
          </w:tcPr>
          <w:p w14:paraId="5F29AF06" w14:textId="77777777" w:rsidR="00E376D0" w:rsidRPr="00C12557" w:rsidRDefault="00E376D0" w:rsidP="00E376D0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12557">
              <w:rPr>
                <w:rFonts w:ascii="Angsana New" w:hAnsi="Angsana New"/>
                <w:sz w:val="30"/>
                <w:szCs w:val="30"/>
                <w:cs/>
              </w:rPr>
              <w:t xml:space="preserve">บริษัท ทีพีไอ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รักษ์สุขภาพ</w:t>
            </w:r>
            <w:r w:rsidRPr="00C12557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080" w:type="dxa"/>
            <w:shd w:val="clear" w:color="auto" w:fill="auto"/>
          </w:tcPr>
          <w:p w14:paraId="5D2C5989" w14:textId="7732DA54" w:rsidR="00E376D0" w:rsidRDefault="000F0279" w:rsidP="000F0279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84</w:t>
            </w:r>
          </w:p>
        </w:tc>
        <w:tc>
          <w:tcPr>
            <w:tcW w:w="270" w:type="dxa"/>
          </w:tcPr>
          <w:p w14:paraId="0973CD3E" w14:textId="77777777" w:rsidR="00E376D0" w:rsidRDefault="00E376D0" w:rsidP="00E376D0">
            <w:pPr>
              <w:spacing w:line="240" w:lineRule="atLeast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A95694A" w14:textId="77777777" w:rsidR="00E376D0" w:rsidRDefault="00E376D0" w:rsidP="00E376D0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2,005</w:t>
            </w:r>
          </w:p>
        </w:tc>
        <w:tc>
          <w:tcPr>
            <w:tcW w:w="270" w:type="dxa"/>
          </w:tcPr>
          <w:p w14:paraId="10F50457" w14:textId="77777777" w:rsidR="00E376D0" w:rsidRPr="00BE704B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2B449E2" w14:textId="4C655845" w:rsidR="00E376D0" w:rsidRDefault="000F0279" w:rsidP="000F0279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84</w:t>
            </w:r>
          </w:p>
        </w:tc>
        <w:tc>
          <w:tcPr>
            <w:tcW w:w="270" w:type="dxa"/>
            <w:shd w:val="clear" w:color="auto" w:fill="auto"/>
          </w:tcPr>
          <w:p w14:paraId="7983397E" w14:textId="77777777" w:rsidR="00E376D0" w:rsidRPr="00BE704B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A41812C" w14:textId="77777777" w:rsidR="00E376D0" w:rsidRDefault="00E376D0" w:rsidP="00E376D0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2,005</w:t>
            </w:r>
          </w:p>
        </w:tc>
      </w:tr>
      <w:tr w:rsidR="00E376D0" w14:paraId="53511C53" w14:textId="77777777" w:rsidTr="000A37B7">
        <w:tc>
          <w:tcPr>
            <w:tcW w:w="4050" w:type="dxa"/>
            <w:shd w:val="clear" w:color="auto" w:fill="auto"/>
          </w:tcPr>
          <w:p w14:paraId="2C464AFB" w14:textId="77777777" w:rsidR="00E376D0" w:rsidRPr="00C12557" w:rsidRDefault="00E376D0" w:rsidP="00E376D0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ทีพีไอ ไบโอ ฟาร์มาซูติคอลส์ จำกัด</w:t>
            </w:r>
          </w:p>
        </w:tc>
        <w:tc>
          <w:tcPr>
            <w:tcW w:w="1080" w:type="dxa"/>
            <w:shd w:val="clear" w:color="auto" w:fill="auto"/>
          </w:tcPr>
          <w:p w14:paraId="1FB753A1" w14:textId="22BB5BB3" w:rsidR="00E376D0" w:rsidRDefault="000F0279" w:rsidP="00E376D0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57101629" w14:textId="77777777" w:rsidR="00E376D0" w:rsidRDefault="00E376D0" w:rsidP="00E376D0">
            <w:pPr>
              <w:spacing w:line="240" w:lineRule="atLeast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F2F1876" w14:textId="77777777" w:rsidR="00E376D0" w:rsidRDefault="00E376D0" w:rsidP="00E376D0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70" w:type="dxa"/>
          </w:tcPr>
          <w:p w14:paraId="6CCA1A1E" w14:textId="77777777" w:rsidR="00E376D0" w:rsidRPr="00BE704B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058D408" w14:textId="08B99AD4" w:rsidR="00E376D0" w:rsidRDefault="000F0279" w:rsidP="00E376D0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0ACAF660" w14:textId="77777777" w:rsidR="00E376D0" w:rsidRPr="00BE704B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75A6E95" w14:textId="77777777" w:rsidR="00E376D0" w:rsidRDefault="00E376D0" w:rsidP="00E376D0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</w:tr>
      <w:tr w:rsidR="00E376D0" w:rsidRPr="00911ADB" w14:paraId="7E2CB7C5" w14:textId="77777777" w:rsidTr="000A37B7">
        <w:tc>
          <w:tcPr>
            <w:tcW w:w="4050" w:type="dxa"/>
            <w:shd w:val="clear" w:color="auto" w:fill="auto"/>
          </w:tcPr>
          <w:p w14:paraId="69B87FF4" w14:textId="77777777" w:rsidR="00E376D0" w:rsidRPr="00A27D1E" w:rsidRDefault="00E376D0" w:rsidP="00E376D0">
            <w:pPr>
              <w:spacing w:line="380" w:lineRule="exact"/>
              <w:ind w:right="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27D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11B1BE" w14:textId="44991955" w:rsidR="00E376D0" w:rsidRPr="00911ADB" w:rsidRDefault="000F0279" w:rsidP="00A43C1F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64,717</w:t>
            </w:r>
          </w:p>
        </w:tc>
        <w:tc>
          <w:tcPr>
            <w:tcW w:w="270" w:type="dxa"/>
          </w:tcPr>
          <w:p w14:paraId="4FDCBAC3" w14:textId="77777777" w:rsidR="00E376D0" w:rsidRPr="00911ADB" w:rsidRDefault="00E376D0" w:rsidP="00E376D0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F5A487" w14:textId="77777777" w:rsidR="00E376D0" w:rsidRPr="00911ADB" w:rsidRDefault="00E376D0" w:rsidP="00A43C1F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408,300</w:t>
            </w:r>
          </w:p>
        </w:tc>
        <w:tc>
          <w:tcPr>
            <w:tcW w:w="270" w:type="dxa"/>
          </w:tcPr>
          <w:p w14:paraId="27B5B925" w14:textId="77777777" w:rsidR="00E376D0" w:rsidRPr="00911ADB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8C7BB7" w14:textId="6123CAFE" w:rsidR="00E376D0" w:rsidRPr="00911ADB" w:rsidRDefault="000F0279" w:rsidP="00A43C1F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64,717</w:t>
            </w:r>
          </w:p>
        </w:tc>
        <w:tc>
          <w:tcPr>
            <w:tcW w:w="270" w:type="dxa"/>
            <w:shd w:val="clear" w:color="auto" w:fill="auto"/>
          </w:tcPr>
          <w:p w14:paraId="0572C299" w14:textId="77777777" w:rsidR="00E376D0" w:rsidRPr="00BE704B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A01405" w14:textId="77777777" w:rsidR="00E376D0" w:rsidRPr="00911ADB" w:rsidRDefault="00E376D0" w:rsidP="00A43C1F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408,300</w:t>
            </w:r>
          </w:p>
        </w:tc>
      </w:tr>
    </w:tbl>
    <w:p w14:paraId="1587D942" w14:textId="77777777" w:rsidR="000D4B0C" w:rsidRPr="00215053" w:rsidRDefault="000D4B0C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0"/>
      </w:tblGrid>
      <w:tr w:rsidR="00400CA7" w:rsidRPr="00A27D1E" w14:paraId="17B94D72" w14:textId="77777777">
        <w:tc>
          <w:tcPr>
            <w:tcW w:w="4050" w:type="dxa"/>
            <w:shd w:val="clear" w:color="auto" w:fill="auto"/>
          </w:tcPr>
          <w:p w14:paraId="3752733D" w14:textId="651AC6AF" w:rsidR="00400CA7" w:rsidRPr="00400CA7" w:rsidRDefault="00400CA7" w:rsidP="00400CA7">
            <w:pPr>
              <w:spacing w:line="380" w:lineRule="exact"/>
              <w:ind w:right="65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00CA7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2430" w:type="dxa"/>
            <w:gridSpan w:val="3"/>
            <w:shd w:val="clear" w:color="auto" w:fill="auto"/>
          </w:tcPr>
          <w:p w14:paraId="55DB8DE3" w14:textId="0328000A" w:rsidR="00400CA7" w:rsidRPr="00400CA7" w:rsidRDefault="00400CA7" w:rsidP="00400CA7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0CA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62DF11D5" w14:textId="77777777" w:rsidR="00400CA7" w:rsidRPr="00400CA7" w:rsidRDefault="00400CA7" w:rsidP="00400CA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7B44C151" w14:textId="3CB8D656" w:rsidR="00400CA7" w:rsidRPr="00400CA7" w:rsidRDefault="00400CA7" w:rsidP="00400CA7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0CA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376D0" w:rsidRPr="00A27D1E" w14:paraId="313E12EC" w14:textId="77777777" w:rsidTr="00455790">
        <w:tc>
          <w:tcPr>
            <w:tcW w:w="4050" w:type="dxa"/>
            <w:shd w:val="clear" w:color="auto" w:fill="auto"/>
          </w:tcPr>
          <w:p w14:paraId="1674DF36" w14:textId="77777777" w:rsidR="00E376D0" w:rsidRPr="00A7698F" w:rsidRDefault="00E376D0" w:rsidP="00E376D0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CA3E6E6" w14:textId="549C1F32" w:rsidR="00E376D0" w:rsidRPr="00400CA7" w:rsidRDefault="007F126A" w:rsidP="00E376D0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E376D0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</w:t>
            </w:r>
            <w:r w:rsidR="00C147AD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70" w:type="dxa"/>
            <w:shd w:val="clear" w:color="auto" w:fill="auto"/>
          </w:tcPr>
          <w:p w14:paraId="56DDB595" w14:textId="77777777" w:rsidR="00E376D0" w:rsidRPr="00400CA7" w:rsidRDefault="00E376D0" w:rsidP="00E376D0">
            <w:pPr>
              <w:tabs>
                <w:tab w:val="decimal" w:pos="1152"/>
              </w:tabs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28BFF88" w14:textId="7BA552B9" w:rsidR="00E376D0" w:rsidRPr="00400CA7" w:rsidRDefault="00E376D0" w:rsidP="00E376D0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00C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400CA7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70" w:type="dxa"/>
            <w:shd w:val="clear" w:color="auto" w:fill="auto"/>
          </w:tcPr>
          <w:p w14:paraId="1FD6B530" w14:textId="77777777" w:rsidR="00E376D0" w:rsidRPr="00400CA7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0AF1AF6F" w14:textId="53EF61BA" w:rsidR="00E376D0" w:rsidRPr="00400CA7" w:rsidRDefault="007F126A" w:rsidP="00E376D0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E376D0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</w:t>
            </w:r>
            <w:r w:rsidR="00C147AD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70" w:type="dxa"/>
            <w:shd w:val="clear" w:color="auto" w:fill="auto"/>
          </w:tcPr>
          <w:p w14:paraId="74E3E341" w14:textId="77777777" w:rsidR="00E376D0" w:rsidRPr="00400CA7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65921BB6" w14:textId="54000CF7" w:rsidR="00E376D0" w:rsidRPr="00400CA7" w:rsidRDefault="00E376D0" w:rsidP="00E376D0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00C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400CA7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E376D0" w:rsidRPr="00A27D1E" w14:paraId="55B84A8B" w14:textId="77777777" w:rsidTr="00455790">
        <w:tc>
          <w:tcPr>
            <w:tcW w:w="4050" w:type="dxa"/>
            <w:shd w:val="clear" w:color="auto" w:fill="auto"/>
          </w:tcPr>
          <w:p w14:paraId="4B423EB9" w14:textId="77777777" w:rsidR="00E376D0" w:rsidRPr="00A7698F" w:rsidRDefault="00E376D0" w:rsidP="00E376D0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76D21BD" w14:textId="2C76D068" w:rsidR="00E376D0" w:rsidRPr="00400CA7" w:rsidRDefault="00E376D0" w:rsidP="00E376D0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40B42408" w14:textId="77777777" w:rsidR="00E376D0" w:rsidRPr="00400CA7" w:rsidRDefault="00E376D0" w:rsidP="00E376D0">
            <w:pPr>
              <w:tabs>
                <w:tab w:val="decimal" w:pos="1152"/>
              </w:tabs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9D70E9D" w14:textId="528C17E0" w:rsidR="00E376D0" w:rsidRPr="00400CA7" w:rsidRDefault="00E376D0" w:rsidP="00E376D0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00C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2A58705B" w14:textId="77777777" w:rsidR="00E376D0" w:rsidRPr="00400CA7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1DDB2C4D" w14:textId="2687E805" w:rsidR="00E376D0" w:rsidRPr="00400CA7" w:rsidRDefault="00E376D0" w:rsidP="005244DE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7C3F4642" w14:textId="77777777" w:rsidR="00E376D0" w:rsidRPr="00400CA7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22774C56" w14:textId="4731421B" w:rsidR="00E376D0" w:rsidRPr="00400CA7" w:rsidRDefault="00E376D0" w:rsidP="00E376D0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00C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</w:tr>
      <w:tr w:rsidR="00E376D0" w:rsidRPr="00A27D1E" w14:paraId="10ED6CF9" w14:textId="77777777">
        <w:tc>
          <w:tcPr>
            <w:tcW w:w="4050" w:type="dxa"/>
            <w:shd w:val="clear" w:color="auto" w:fill="auto"/>
          </w:tcPr>
          <w:p w14:paraId="28BD2F12" w14:textId="77777777" w:rsidR="00E376D0" w:rsidRPr="00A7698F" w:rsidRDefault="00E376D0" w:rsidP="00E376D0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  <w:shd w:val="clear" w:color="auto" w:fill="auto"/>
          </w:tcPr>
          <w:p w14:paraId="0601DFA5" w14:textId="39AB8EA1" w:rsidR="00E376D0" w:rsidRDefault="00E376D0" w:rsidP="00E376D0">
            <w:pPr>
              <w:tabs>
                <w:tab w:val="decimal" w:pos="866"/>
              </w:tabs>
              <w:spacing w:line="240" w:lineRule="atLeast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E376D0" w:rsidRPr="00A27D1E" w14:paraId="1560CF37" w14:textId="77777777" w:rsidTr="00455790">
        <w:tc>
          <w:tcPr>
            <w:tcW w:w="4050" w:type="dxa"/>
            <w:shd w:val="clear" w:color="auto" w:fill="auto"/>
          </w:tcPr>
          <w:p w14:paraId="08454846" w14:textId="77777777" w:rsidR="00E376D0" w:rsidRPr="00C12557" w:rsidRDefault="00E376D0" w:rsidP="00E376D0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7698F"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  <w:t>เจ้าหนี้และเงินทดรองรับจากกิจการที่เกี่ยวข้องกัน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64F267BD" w14:textId="77777777" w:rsidR="00E376D0" w:rsidRPr="0033434F" w:rsidRDefault="00E376D0" w:rsidP="00E376D0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282B459" w14:textId="77777777" w:rsidR="00E376D0" w:rsidRDefault="00E376D0" w:rsidP="00E376D0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B4D8962" w14:textId="77777777" w:rsidR="00E376D0" w:rsidRDefault="00E376D0" w:rsidP="00E376D0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89C4047" w14:textId="77777777" w:rsidR="00E376D0" w:rsidRPr="00BE704B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D5ACF29" w14:textId="77777777" w:rsidR="00E376D0" w:rsidRPr="0033434F" w:rsidRDefault="00E376D0" w:rsidP="00E376D0">
            <w:pPr>
              <w:tabs>
                <w:tab w:val="decimal" w:pos="79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FCA6343" w14:textId="77777777" w:rsidR="00E376D0" w:rsidRPr="00BE704B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24ED57C" w14:textId="77777777" w:rsidR="00E376D0" w:rsidRDefault="00E376D0" w:rsidP="00E376D0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376D0" w:rsidRPr="00A27D1E" w14:paraId="79902A69" w14:textId="77777777" w:rsidTr="00455790">
        <w:tc>
          <w:tcPr>
            <w:tcW w:w="4050" w:type="dxa"/>
            <w:shd w:val="clear" w:color="auto" w:fill="auto"/>
          </w:tcPr>
          <w:p w14:paraId="3DFA2A4D" w14:textId="77777777" w:rsidR="00E376D0" w:rsidRPr="00C12557" w:rsidRDefault="00E376D0" w:rsidP="00E376D0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125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80" w:type="dxa"/>
            <w:shd w:val="clear" w:color="auto" w:fill="auto"/>
          </w:tcPr>
          <w:p w14:paraId="4135A417" w14:textId="53A53B5B" w:rsidR="00E376D0" w:rsidRPr="0033434F" w:rsidRDefault="00B4178B" w:rsidP="00E376D0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436,798</w:t>
            </w:r>
          </w:p>
        </w:tc>
        <w:tc>
          <w:tcPr>
            <w:tcW w:w="270" w:type="dxa"/>
            <w:shd w:val="clear" w:color="auto" w:fill="auto"/>
          </w:tcPr>
          <w:p w14:paraId="41E4D136" w14:textId="77777777" w:rsidR="00E376D0" w:rsidRDefault="00E376D0" w:rsidP="00E376D0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23AC9B5" w14:textId="77777777" w:rsidR="00E376D0" w:rsidRPr="0033434F" w:rsidRDefault="00E376D0" w:rsidP="00E376D0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176,228</w:t>
            </w:r>
          </w:p>
        </w:tc>
        <w:tc>
          <w:tcPr>
            <w:tcW w:w="270" w:type="dxa"/>
            <w:shd w:val="clear" w:color="auto" w:fill="auto"/>
          </w:tcPr>
          <w:p w14:paraId="2458C400" w14:textId="77777777" w:rsidR="00E376D0" w:rsidRPr="00BE704B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C640406" w14:textId="0B819E1E" w:rsidR="00E376D0" w:rsidRPr="0033434F" w:rsidRDefault="00B4178B" w:rsidP="00E376D0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436,798</w:t>
            </w:r>
          </w:p>
        </w:tc>
        <w:tc>
          <w:tcPr>
            <w:tcW w:w="270" w:type="dxa"/>
            <w:shd w:val="clear" w:color="auto" w:fill="auto"/>
          </w:tcPr>
          <w:p w14:paraId="23FB4AB9" w14:textId="77777777" w:rsidR="00E376D0" w:rsidRPr="00BE704B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A6E6E73" w14:textId="77777777" w:rsidR="00E376D0" w:rsidRPr="0033434F" w:rsidRDefault="00E376D0" w:rsidP="00E376D0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176,228</w:t>
            </w:r>
          </w:p>
        </w:tc>
      </w:tr>
      <w:tr w:rsidR="00E376D0" w:rsidRPr="00A27D1E" w14:paraId="1BDAE62E" w14:textId="77777777" w:rsidTr="00455790">
        <w:tc>
          <w:tcPr>
            <w:tcW w:w="4050" w:type="dxa"/>
            <w:shd w:val="clear" w:color="auto" w:fill="auto"/>
          </w:tcPr>
          <w:p w14:paraId="2AB7E912" w14:textId="77777777" w:rsidR="00E376D0" w:rsidRPr="00522E6A" w:rsidRDefault="00E376D0" w:rsidP="00E376D0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6C7512CE" w14:textId="77777777" w:rsidR="00E376D0" w:rsidRDefault="00E376D0" w:rsidP="00E376D0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25F5CAC" w14:textId="77777777" w:rsidR="00E376D0" w:rsidRDefault="00E376D0" w:rsidP="00E376D0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F732BCA" w14:textId="77777777" w:rsidR="00E376D0" w:rsidRDefault="00E376D0" w:rsidP="00E376D0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063E783" w14:textId="77777777" w:rsidR="00E376D0" w:rsidRPr="00BE704B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3B53B46" w14:textId="77777777" w:rsidR="00E376D0" w:rsidRDefault="00E376D0" w:rsidP="00E376D0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AAFA621" w14:textId="77777777" w:rsidR="00E376D0" w:rsidRPr="00BE704B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F84FC96" w14:textId="77777777" w:rsidR="00E376D0" w:rsidRDefault="00E376D0" w:rsidP="00E376D0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376D0" w:rsidRPr="00A27D1E" w14:paraId="0ECEA160" w14:textId="77777777" w:rsidTr="00455790">
        <w:tc>
          <w:tcPr>
            <w:tcW w:w="4050" w:type="dxa"/>
            <w:shd w:val="clear" w:color="auto" w:fill="auto"/>
          </w:tcPr>
          <w:p w14:paraId="37BD2477" w14:textId="77777777" w:rsidR="00E376D0" w:rsidRPr="00C12557" w:rsidRDefault="00E376D0" w:rsidP="00E376D0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12557">
              <w:rPr>
                <w:rFonts w:ascii="Angsana New" w:hAnsi="Angsana New"/>
                <w:sz w:val="30"/>
                <w:szCs w:val="30"/>
                <w:cs/>
              </w:rPr>
              <w:t xml:space="preserve">บริษัท ทีพีไอ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โพลีน ชีวะอินทรีย์</w:t>
            </w:r>
            <w:r w:rsidRPr="00C12557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080" w:type="dxa"/>
            <w:shd w:val="clear" w:color="auto" w:fill="auto"/>
          </w:tcPr>
          <w:p w14:paraId="6E2CB415" w14:textId="069B98E7" w:rsidR="00E376D0" w:rsidRDefault="00B4178B" w:rsidP="00E376D0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44057513" w14:textId="77777777" w:rsidR="00E376D0" w:rsidRDefault="00E376D0" w:rsidP="00E376D0">
            <w:pPr>
              <w:spacing w:line="240" w:lineRule="atLeast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0694607" w14:textId="77777777" w:rsidR="00E376D0" w:rsidRDefault="00E376D0" w:rsidP="00E376D0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41</w:t>
            </w:r>
          </w:p>
        </w:tc>
        <w:tc>
          <w:tcPr>
            <w:tcW w:w="270" w:type="dxa"/>
            <w:shd w:val="clear" w:color="auto" w:fill="auto"/>
          </w:tcPr>
          <w:p w14:paraId="01B03225" w14:textId="77777777" w:rsidR="00E376D0" w:rsidRPr="00BE704B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F806060" w14:textId="1A458BA5" w:rsidR="00E376D0" w:rsidRDefault="00B4178B" w:rsidP="00E376D0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5AFE1FC9" w14:textId="77777777" w:rsidR="00E376D0" w:rsidRPr="00BE704B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2165BDA" w14:textId="77777777" w:rsidR="00E376D0" w:rsidRDefault="00E376D0" w:rsidP="00E376D0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41</w:t>
            </w:r>
          </w:p>
        </w:tc>
      </w:tr>
      <w:tr w:rsidR="00E376D0" w:rsidRPr="00A27D1E" w14:paraId="63D921C4" w14:textId="77777777" w:rsidTr="00455790">
        <w:tc>
          <w:tcPr>
            <w:tcW w:w="4050" w:type="dxa"/>
            <w:shd w:val="clear" w:color="auto" w:fill="auto"/>
          </w:tcPr>
          <w:p w14:paraId="281197EC" w14:textId="77777777" w:rsidR="00E376D0" w:rsidRPr="00C12557" w:rsidRDefault="00E376D0" w:rsidP="00E376D0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12557">
              <w:rPr>
                <w:rFonts w:ascii="Angsana New" w:hAnsi="Angsana New"/>
                <w:sz w:val="30"/>
                <w:szCs w:val="30"/>
                <w:cs/>
              </w:rPr>
              <w:t>บริษัท ทีพีไอ คอนกรีต จำกัด</w:t>
            </w:r>
          </w:p>
        </w:tc>
        <w:tc>
          <w:tcPr>
            <w:tcW w:w="1080" w:type="dxa"/>
            <w:shd w:val="clear" w:color="auto" w:fill="auto"/>
          </w:tcPr>
          <w:p w14:paraId="45FE0D7A" w14:textId="328A9498" w:rsidR="00E376D0" w:rsidRDefault="00B4178B" w:rsidP="00E376D0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2,143</w:t>
            </w:r>
          </w:p>
        </w:tc>
        <w:tc>
          <w:tcPr>
            <w:tcW w:w="270" w:type="dxa"/>
            <w:shd w:val="clear" w:color="auto" w:fill="auto"/>
          </w:tcPr>
          <w:p w14:paraId="3E57EBDE" w14:textId="77777777" w:rsidR="00E376D0" w:rsidRDefault="00E376D0" w:rsidP="00E376D0">
            <w:pPr>
              <w:spacing w:line="240" w:lineRule="atLeast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E0088BA" w14:textId="77777777" w:rsidR="00E376D0" w:rsidRDefault="00E376D0" w:rsidP="00E376D0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546</w:t>
            </w:r>
          </w:p>
        </w:tc>
        <w:tc>
          <w:tcPr>
            <w:tcW w:w="270" w:type="dxa"/>
            <w:shd w:val="clear" w:color="auto" w:fill="auto"/>
          </w:tcPr>
          <w:p w14:paraId="058A22B0" w14:textId="77777777" w:rsidR="00E376D0" w:rsidRPr="00BE704B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F61689F" w14:textId="421995C9" w:rsidR="00E376D0" w:rsidRDefault="00B4178B" w:rsidP="00E376D0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2,143</w:t>
            </w:r>
          </w:p>
        </w:tc>
        <w:tc>
          <w:tcPr>
            <w:tcW w:w="270" w:type="dxa"/>
            <w:shd w:val="clear" w:color="auto" w:fill="auto"/>
          </w:tcPr>
          <w:p w14:paraId="76F75574" w14:textId="77777777" w:rsidR="00E376D0" w:rsidRPr="00BE704B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9963E1A" w14:textId="77777777" w:rsidR="00E376D0" w:rsidRDefault="00E376D0" w:rsidP="00E376D0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546</w:t>
            </w:r>
          </w:p>
        </w:tc>
      </w:tr>
      <w:tr w:rsidR="00E376D0" w:rsidRPr="00A27D1E" w14:paraId="35767970" w14:textId="77777777" w:rsidTr="00455790">
        <w:tc>
          <w:tcPr>
            <w:tcW w:w="4050" w:type="dxa"/>
            <w:shd w:val="clear" w:color="auto" w:fill="auto"/>
          </w:tcPr>
          <w:p w14:paraId="1BF1507F" w14:textId="77777777" w:rsidR="00E376D0" w:rsidRPr="00C12557" w:rsidRDefault="00E376D0" w:rsidP="00E376D0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บริษัท ทีพีไอ ออล ซีซั่นส์ จำกัด</w:t>
            </w:r>
          </w:p>
        </w:tc>
        <w:tc>
          <w:tcPr>
            <w:tcW w:w="1080" w:type="dxa"/>
            <w:shd w:val="clear" w:color="auto" w:fill="auto"/>
          </w:tcPr>
          <w:p w14:paraId="13A9C805" w14:textId="5CB1CB43" w:rsidR="00E376D0" w:rsidRPr="007259A6" w:rsidRDefault="00B4178B" w:rsidP="00E376D0">
            <w:pPr>
              <w:spacing w:line="240" w:lineRule="auto"/>
              <w:ind w:left="-110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259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36B1DE9" w14:textId="77777777" w:rsidR="00E376D0" w:rsidRDefault="00E376D0" w:rsidP="00E376D0">
            <w:pPr>
              <w:spacing w:line="240" w:lineRule="atLeast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F677964" w14:textId="77777777" w:rsidR="00E376D0" w:rsidRDefault="00E376D0" w:rsidP="00E376D0">
            <w:pPr>
              <w:tabs>
                <w:tab w:val="decimal" w:pos="708"/>
              </w:tabs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6FA8D402" w14:textId="77777777" w:rsidR="00E376D0" w:rsidRPr="00BE704B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ADA331C" w14:textId="2BCFBBAF" w:rsidR="00E376D0" w:rsidRPr="007259A6" w:rsidRDefault="00B4178B" w:rsidP="00E376D0">
            <w:pPr>
              <w:spacing w:line="240" w:lineRule="auto"/>
              <w:ind w:left="-110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259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FE77FAE" w14:textId="77777777" w:rsidR="00E376D0" w:rsidRPr="00BE704B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F1A0D21" w14:textId="77777777" w:rsidR="00E376D0" w:rsidRDefault="00E376D0" w:rsidP="00E376D0">
            <w:pPr>
              <w:tabs>
                <w:tab w:val="decimal" w:pos="708"/>
              </w:tabs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E376D0" w:rsidRPr="00A27D1E" w14:paraId="6C167F4C" w14:textId="77777777" w:rsidTr="00455790">
        <w:tc>
          <w:tcPr>
            <w:tcW w:w="4050" w:type="dxa"/>
            <w:shd w:val="clear" w:color="auto" w:fill="auto"/>
          </w:tcPr>
          <w:p w14:paraId="1D1D9E59" w14:textId="77777777" w:rsidR="00E376D0" w:rsidRPr="00C12557" w:rsidRDefault="00E376D0" w:rsidP="00E376D0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พรชัยวิสาหกิจ จำกัด</w:t>
            </w:r>
          </w:p>
        </w:tc>
        <w:tc>
          <w:tcPr>
            <w:tcW w:w="1080" w:type="dxa"/>
            <w:shd w:val="clear" w:color="auto" w:fill="auto"/>
          </w:tcPr>
          <w:p w14:paraId="14507BF3" w14:textId="067481B6" w:rsidR="00E376D0" w:rsidRPr="00B4178B" w:rsidRDefault="00B4178B" w:rsidP="00B4178B">
            <w:pPr>
              <w:spacing w:line="240" w:lineRule="auto"/>
              <w:ind w:left="-110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259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EAFD4EB" w14:textId="77777777" w:rsidR="00E376D0" w:rsidRDefault="00E376D0" w:rsidP="00E376D0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A882BB0" w14:textId="77777777" w:rsidR="00E376D0" w:rsidRDefault="00E376D0" w:rsidP="00E376D0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1,377</w:t>
            </w:r>
          </w:p>
        </w:tc>
        <w:tc>
          <w:tcPr>
            <w:tcW w:w="270" w:type="dxa"/>
            <w:shd w:val="clear" w:color="auto" w:fill="auto"/>
          </w:tcPr>
          <w:p w14:paraId="0500E392" w14:textId="77777777" w:rsidR="00E376D0" w:rsidRPr="00BE704B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E270958" w14:textId="56D43B7D" w:rsidR="00E376D0" w:rsidRPr="00B4178B" w:rsidRDefault="00B4178B" w:rsidP="00B4178B">
            <w:pPr>
              <w:spacing w:line="240" w:lineRule="auto"/>
              <w:ind w:left="-110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259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A9E3C61" w14:textId="77777777" w:rsidR="00E376D0" w:rsidRPr="00BE704B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37F0CAF" w14:textId="77777777" w:rsidR="00E376D0" w:rsidRDefault="00E376D0" w:rsidP="00E376D0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1,377</w:t>
            </w:r>
          </w:p>
        </w:tc>
      </w:tr>
      <w:tr w:rsidR="00E376D0" w:rsidRPr="00A27D1E" w14:paraId="2E1F1926" w14:textId="77777777" w:rsidTr="00455790">
        <w:tc>
          <w:tcPr>
            <w:tcW w:w="4050" w:type="dxa"/>
            <w:shd w:val="clear" w:color="auto" w:fill="auto"/>
          </w:tcPr>
          <w:p w14:paraId="65AD45CB" w14:textId="77777777" w:rsidR="00E376D0" w:rsidRPr="00C12557" w:rsidRDefault="00E376D0" w:rsidP="00E376D0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 w:rsidRPr="00C12557">
              <w:rPr>
                <w:rFonts w:ascii="Angsana New" w:hAnsi="Angsana New"/>
                <w:sz w:val="30"/>
                <w:szCs w:val="30"/>
                <w:cs/>
              </w:rPr>
              <w:t>ทีพีไอ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รักษ์สุขภาพ จำกัด</w:t>
            </w:r>
          </w:p>
        </w:tc>
        <w:tc>
          <w:tcPr>
            <w:tcW w:w="1080" w:type="dxa"/>
            <w:shd w:val="clear" w:color="auto" w:fill="auto"/>
          </w:tcPr>
          <w:p w14:paraId="435B6891" w14:textId="24B9664C" w:rsidR="00E376D0" w:rsidRDefault="00B4178B" w:rsidP="00E376D0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24C76B21" w14:textId="77777777" w:rsidR="00E376D0" w:rsidRDefault="00E376D0" w:rsidP="00E376D0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1658C69" w14:textId="77777777" w:rsidR="00E376D0" w:rsidRPr="006145CD" w:rsidRDefault="00E376D0" w:rsidP="00E376D0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7FC84D31" w14:textId="77777777" w:rsidR="00E376D0" w:rsidRPr="00125D26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decimal" w:pos="86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424641B8" w14:textId="590AACC8" w:rsidR="00E376D0" w:rsidRDefault="00B4178B" w:rsidP="00E376D0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1C53FF7F" w14:textId="77777777" w:rsidR="00E376D0" w:rsidRPr="00125D26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decimal" w:pos="86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5D7D61D5" w14:textId="77777777" w:rsidR="00E376D0" w:rsidRPr="006145CD" w:rsidRDefault="00E376D0" w:rsidP="00E376D0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E376D0" w:rsidRPr="00A27D1E" w14:paraId="5530F1F8" w14:textId="77777777" w:rsidTr="00455790">
        <w:tc>
          <w:tcPr>
            <w:tcW w:w="4050" w:type="dxa"/>
            <w:shd w:val="clear" w:color="auto" w:fill="auto"/>
          </w:tcPr>
          <w:p w14:paraId="74DBA1B0" w14:textId="3E34A671" w:rsidR="00E376D0" w:rsidRPr="00207016" w:rsidRDefault="00E376D0" w:rsidP="00E376D0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มาสเตอร์ อาชีพ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ประเทศไทย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จำกัด</w:t>
            </w:r>
          </w:p>
        </w:tc>
        <w:tc>
          <w:tcPr>
            <w:tcW w:w="1080" w:type="dxa"/>
            <w:shd w:val="clear" w:color="auto" w:fill="auto"/>
          </w:tcPr>
          <w:p w14:paraId="28D6CC48" w14:textId="3A34EBEF" w:rsidR="00E376D0" w:rsidRDefault="00B4178B" w:rsidP="00E376D0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83</w:t>
            </w:r>
          </w:p>
        </w:tc>
        <w:tc>
          <w:tcPr>
            <w:tcW w:w="270" w:type="dxa"/>
            <w:shd w:val="clear" w:color="auto" w:fill="auto"/>
          </w:tcPr>
          <w:p w14:paraId="5367BCFF" w14:textId="77777777" w:rsidR="00E376D0" w:rsidRDefault="00E376D0" w:rsidP="00E376D0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DCA707B" w14:textId="6689A446" w:rsidR="00E376D0" w:rsidRPr="007259A6" w:rsidRDefault="00E376D0" w:rsidP="00E376D0">
            <w:pPr>
              <w:spacing w:line="240" w:lineRule="auto"/>
              <w:ind w:left="-110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259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A4A0376" w14:textId="77777777" w:rsidR="00E376D0" w:rsidRPr="00125D26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decimal" w:pos="86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3473AB79" w14:textId="72513A27" w:rsidR="00E376D0" w:rsidRDefault="00B4178B" w:rsidP="00E376D0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83</w:t>
            </w:r>
          </w:p>
        </w:tc>
        <w:tc>
          <w:tcPr>
            <w:tcW w:w="270" w:type="dxa"/>
            <w:shd w:val="clear" w:color="auto" w:fill="auto"/>
          </w:tcPr>
          <w:p w14:paraId="5486001F" w14:textId="77777777" w:rsidR="00E376D0" w:rsidRPr="00125D26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decimal" w:pos="86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33BF83D3" w14:textId="31FD5119" w:rsidR="00E376D0" w:rsidRPr="00987E43" w:rsidRDefault="00E376D0" w:rsidP="00E376D0">
            <w:pPr>
              <w:spacing w:line="240" w:lineRule="auto"/>
              <w:ind w:left="-110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259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E2654A" w:rsidRPr="00A27D1E" w14:paraId="781F7E96" w14:textId="77777777" w:rsidTr="00455790">
        <w:tc>
          <w:tcPr>
            <w:tcW w:w="4050" w:type="dxa"/>
            <w:shd w:val="clear" w:color="auto" w:fill="auto"/>
          </w:tcPr>
          <w:p w14:paraId="51D548E8" w14:textId="24EDDFCB" w:rsidR="00E2654A" w:rsidRDefault="00E2654A" w:rsidP="00E376D0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บางกอกสหประกันภัย จำกัด (มหาชน)</w:t>
            </w:r>
          </w:p>
        </w:tc>
        <w:tc>
          <w:tcPr>
            <w:tcW w:w="1080" w:type="dxa"/>
            <w:shd w:val="clear" w:color="auto" w:fill="auto"/>
          </w:tcPr>
          <w:p w14:paraId="7E5ABBED" w14:textId="37A84547" w:rsidR="00E2654A" w:rsidRDefault="00E2654A" w:rsidP="00E376D0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47,462</w:t>
            </w:r>
          </w:p>
        </w:tc>
        <w:tc>
          <w:tcPr>
            <w:tcW w:w="270" w:type="dxa"/>
            <w:shd w:val="clear" w:color="auto" w:fill="auto"/>
          </w:tcPr>
          <w:p w14:paraId="79E87685" w14:textId="77777777" w:rsidR="00E2654A" w:rsidRDefault="00E2654A" w:rsidP="00E376D0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617BD3B" w14:textId="14FFE7BD" w:rsidR="00E2654A" w:rsidRPr="007259A6" w:rsidRDefault="00E2654A" w:rsidP="00E376D0">
            <w:pPr>
              <w:spacing w:line="240" w:lineRule="auto"/>
              <w:ind w:left="-110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259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7C37672" w14:textId="77777777" w:rsidR="00E2654A" w:rsidRPr="00125D26" w:rsidRDefault="00E2654A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decimal" w:pos="86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60A3D079" w14:textId="3A557589" w:rsidR="00E2654A" w:rsidRDefault="00E2654A" w:rsidP="00E376D0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47,462</w:t>
            </w:r>
          </w:p>
        </w:tc>
        <w:tc>
          <w:tcPr>
            <w:tcW w:w="270" w:type="dxa"/>
            <w:shd w:val="clear" w:color="auto" w:fill="auto"/>
          </w:tcPr>
          <w:p w14:paraId="0781A2BA" w14:textId="77777777" w:rsidR="00E2654A" w:rsidRPr="00125D26" w:rsidRDefault="00E2654A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decimal" w:pos="86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134C7B36" w14:textId="3869EE37" w:rsidR="00E2654A" w:rsidRPr="007259A6" w:rsidRDefault="00E2654A" w:rsidP="00E376D0">
            <w:pPr>
              <w:spacing w:line="240" w:lineRule="auto"/>
              <w:ind w:left="-110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259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E376D0" w:rsidRPr="00A27D1E" w14:paraId="24EB8B2F" w14:textId="77777777" w:rsidTr="001D34B4">
        <w:tc>
          <w:tcPr>
            <w:tcW w:w="4050" w:type="dxa"/>
            <w:shd w:val="clear" w:color="auto" w:fill="auto"/>
            <w:vAlign w:val="bottom"/>
          </w:tcPr>
          <w:p w14:paraId="7A148870" w14:textId="77777777" w:rsidR="00E376D0" w:rsidRPr="00AD37E5" w:rsidRDefault="00E376D0" w:rsidP="00E376D0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D37E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C33564" w14:textId="7767DE3D" w:rsidR="00E376D0" w:rsidRPr="00BD09F7" w:rsidRDefault="00E2654A" w:rsidP="00E2654A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486,497</w:t>
            </w:r>
          </w:p>
        </w:tc>
        <w:tc>
          <w:tcPr>
            <w:tcW w:w="270" w:type="dxa"/>
            <w:shd w:val="clear" w:color="auto" w:fill="auto"/>
          </w:tcPr>
          <w:p w14:paraId="5BE3E4D0" w14:textId="77777777" w:rsidR="00E376D0" w:rsidRPr="00BD09F7" w:rsidRDefault="00E376D0" w:rsidP="00E376D0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CDF533" w14:textId="77777777" w:rsidR="00E376D0" w:rsidRPr="00BD09F7" w:rsidRDefault="00E376D0" w:rsidP="00E376D0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178,196</w:t>
            </w:r>
          </w:p>
        </w:tc>
        <w:tc>
          <w:tcPr>
            <w:tcW w:w="270" w:type="dxa"/>
            <w:shd w:val="clear" w:color="auto" w:fill="auto"/>
          </w:tcPr>
          <w:p w14:paraId="08449194" w14:textId="77777777" w:rsidR="00E376D0" w:rsidRPr="00BD09F7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918B65" w14:textId="12C8661E" w:rsidR="00E376D0" w:rsidRPr="00BD09F7" w:rsidRDefault="00E2654A" w:rsidP="00E2654A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486,497</w:t>
            </w:r>
          </w:p>
        </w:tc>
        <w:tc>
          <w:tcPr>
            <w:tcW w:w="270" w:type="dxa"/>
            <w:shd w:val="clear" w:color="auto" w:fill="auto"/>
          </w:tcPr>
          <w:p w14:paraId="6F9D771B" w14:textId="77777777" w:rsidR="00E376D0" w:rsidRPr="00BD09F7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EF49B6" w14:textId="77777777" w:rsidR="00E376D0" w:rsidRPr="00BD09F7" w:rsidRDefault="00E376D0" w:rsidP="00E376D0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178,196</w:t>
            </w:r>
          </w:p>
        </w:tc>
      </w:tr>
      <w:tr w:rsidR="00E376D0" w:rsidRPr="00A27D1E" w14:paraId="158BC4A9" w14:textId="77777777" w:rsidTr="00F46309">
        <w:tc>
          <w:tcPr>
            <w:tcW w:w="4050" w:type="dxa"/>
            <w:shd w:val="clear" w:color="auto" w:fill="auto"/>
            <w:vAlign w:val="bottom"/>
          </w:tcPr>
          <w:p w14:paraId="66CC96D2" w14:textId="77777777" w:rsidR="00E376D0" w:rsidRPr="00AD37E5" w:rsidRDefault="00E376D0" w:rsidP="00E376D0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1C2E123" w14:textId="77777777" w:rsidR="00E376D0" w:rsidRDefault="00E376D0" w:rsidP="00E376D0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C43D64E" w14:textId="77777777" w:rsidR="00E376D0" w:rsidRPr="00BD09F7" w:rsidRDefault="00E376D0" w:rsidP="00E376D0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18138F8" w14:textId="77777777" w:rsidR="00E376D0" w:rsidRDefault="00E376D0" w:rsidP="00E376D0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5733246" w14:textId="77777777" w:rsidR="00E376D0" w:rsidRPr="00BD09F7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F5C7967" w14:textId="77777777" w:rsidR="00E376D0" w:rsidRDefault="00E376D0" w:rsidP="00E376D0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9AA3352" w14:textId="77777777" w:rsidR="00E376D0" w:rsidRPr="00BD09F7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17F8E89" w14:textId="77777777" w:rsidR="00E376D0" w:rsidRDefault="00E376D0" w:rsidP="00E376D0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E376D0" w:rsidRPr="00A27D1E" w14:paraId="5BF39B30" w14:textId="77777777" w:rsidTr="00F46309">
        <w:tc>
          <w:tcPr>
            <w:tcW w:w="4050" w:type="dxa"/>
            <w:shd w:val="clear" w:color="auto" w:fill="auto"/>
            <w:vAlign w:val="bottom"/>
          </w:tcPr>
          <w:p w14:paraId="215BF666" w14:textId="77777777" w:rsidR="00E376D0" w:rsidRPr="00AD37E5" w:rsidRDefault="00E376D0" w:rsidP="00E376D0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0087727" w14:textId="77777777" w:rsidR="00E376D0" w:rsidRDefault="00E376D0" w:rsidP="00E376D0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FCFF3AD" w14:textId="77777777" w:rsidR="00E376D0" w:rsidRPr="00BD09F7" w:rsidRDefault="00E376D0" w:rsidP="00E376D0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7C40BE4" w14:textId="77777777" w:rsidR="00E376D0" w:rsidRDefault="00E376D0" w:rsidP="00E376D0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708EDB7" w14:textId="77777777" w:rsidR="00E376D0" w:rsidRPr="00BD09F7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C944EB0" w14:textId="77777777" w:rsidR="00E376D0" w:rsidRDefault="00E376D0" w:rsidP="00E376D0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09B7B2D" w14:textId="77777777" w:rsidR="00E376D0" w:rsidRPr="00BD09F7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7D11A87" w14:textId="77777777" w:rsidR="00E376D0" w:rsidRDefault="00E376D0" w:rsidP="00E376D0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E376D0" w:rsidRPr="00A27D1E" w14:paraId="43DDF5ED" w14:textId="77777777" w:rsidTr="00F46309">
        <w:tc>
          <w:tcPr>
            <w:tcW w:w="4050" w:type="dxa"/>
            <w:shd w:val="clear" w:color="auto" w:fill="auto"/>
            <w:vAlign w:val="bottom"/>
          </w:tcPr>
          <w:p w14:paraId="62F961A7" w14:textId="77777777" w:rsidR="00E376D0" w:rsidRPr="00AD37E5" w:rsidRDefault="00E376D0" w:rsidP="00E376D0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4243BEE" w14:textId="77777777" w:rsidR="00E376D0" w:rsidRDefault="00E376D0" w:rsidP="00E376D0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D1BE164" w14:textId="77777777" w:rsidR="00E376D0" w:rsidRPr="00BD09F7" w:rsidRDefault="00E376D0" w:rsidP="00E376D0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1A2A18E" w14:textId="77777777" w:rsidR="00E376D0" w:rsidRDefault="00E376D0" w:rsidP="00E376D0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71C9177" w14:textId="77777777" w:rsidR="00E376D0" w:rsidRPr="00BD09F7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E0543A5" w14:textId="77777777" w:rsidR="00E376D0" w:rsidRDefault="00E376D0" w:rsidP="00E376D0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B00DA5E" w14:textId="77777777" w:rsidR="00E376D0" w:rsidRPr="00BD09F7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AC648A7" w14:textId="77777777" w:rsidR="00E376D0" w:rsidRDefault="00E376D0" w:rsidP="00E376D0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E376D0" w:rsidRPr="00A27D1E" w14:paraId="695E970D" w14:textId="77777777" w:rsidTr="00F46309">
        <w:tc>
          <w:tcPr>
            <w:tcW w:w="4050" w:type="dxa"/>
            <w:shd w:val="clear" w:color="auto" w:fill="auto"/>
            <w:vAlign w:val="bottom"/>
          </w:tcPr>
          <w:p w14:paraId="3EF13289" w14:textId="77777777" w:rsidR="00E376D0" w:rsidRPr="00AD37E5" w:rsidRDefault="00E376D0" w:rsidP="00E376D0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62C9294" w14:textId="77777777" w:rsidR="00E376D0" w:rsidRDefault="00E376D0" w:rsidP="00E376D0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7000551" w14:textId="77777777" w:rsidR="00E376D0" w:rsidRPr="00BD09F7" w:rsidRDefault="00E376D0" w:rsidP="00E376D0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6D8CE31" w14:textId="77777777" w:rsidR="00E376D0" w:rsidRDefault="00E376D0" w:rsidP="00E376D0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66AF882" w14:textId="77777777" w:rsidR="00E376D0" w:rsidRPr="00BD09F7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0CC4A60" w14:textId="77777777" w:rsidR="00E376D0" w:rsidRDefault="00E376D0" w:rsidP="00E376D0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84E12B9" w14:textId="77777777" w:rsidR="00E376D0" w:rsidRPr="00BD09F7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63138D8" w14:textId="77777777" w:rsidR="00E376D0" w:rsidRDefault="00E376D0" w:rsidP="00E376D0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E376D0" w:rsidRPr="00A27D1E" w14:paraId="2D2C5EA2" w14:textId="77777777" w:rsidTr="00F46309">
        <w:tc>
          <w:tcPr>
            <w:tcW w:w="4050" w:type="dxa"/>
            <w:shd w:val="clear" w:color="auto" w:fill="auto"/>
            <w:vAlign w:val="bottom"/>
          </w:tcPr>
          <w:p w14:paraId="1D98577E" w14:textId="77777777" w:rsidR="00E376D0" w:rsidRPr="00AD37E5" w:rsidRDefault="00E376D0" w:rsidP="00E376D0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861496C" w14:textId="77777777" w:rsidR="00E376D0" w:rsidRDefault="00E376D0" w:rsidP="00E376D0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74AAD78" w14:textId="77777777" w:rsidR="00E376D0" w:rsidRPr="00BD09F7" w:rsidRDefault="00E376D0" w:rsidP="00E376D0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6EDAA8A" w14:textId="77777777" w:rsidR="00E376D0" w:rsidRDefault="00E376D0" w:rsidP="00E376D0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6B430B9" w14:textId="77777777" w:rsidR="00E376D0" w:rsidRPr="00BD09F7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9BDF2B6" w14:textId="77777777" w:rsidR="00E376D0" w:rsidRDefault="00E376D0" w:rsidP="00E376D0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7151139" w14:textId="77777777" w:rsidR="00E376D0" w:rsidRPr="00BD09F7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E42A122" w14:textId="77777777" w:rsidR="00E376D0" w:rsidRDefault="00E376D0" w:rsidP="00E376D0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E376D0" w:rsidRPr="000E72B7" w14:paraId="76DEDCDD" w14:textId="77777777">
        <w:tc>
          <w:tcPr>
            <w:tcW w:w="4050" w:type="dxa"/>
          </w:tcPr>
          <w:p w14:paraId="00B1E17A" w14:textId="5D216FEC" w:rsidR="00E376D0" w:rsidRPr="00255AC3" w:rsidRDefault="00E376D0" w:rsidP="00E376D0">
            <w:pPr>
              <w:spacing w:line="240" w:lineRule="atLeast"/>
              <w:ind w:right="-108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bookmarkStart w:id="0" w:name="_Hlk133926928"/>
            <w:r w:rsidRPr="004F5468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ยอดคงเหลือกับบุคคลหรือกิจการที่เกี่ยวข้องกัน</w:t>
            </w:r>
          </w:p>
        </w:tc>
        <w:tc>
          <w:tcPr>
            <w:tcW w:w="2430" w:type="dxa"/>
            <w:gridSpan w:val="3"/>
          </w:tcPr>
          <w:p w14:paraId="4323AA69" w14:textId="77777777" w:rsidR="00E376D0" w:rsidRPr="000E72B7" w:rsidRDefault="00E376D0" w:rsidP="00E376D0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A4D549D" w14:textId="77777777" w:rsidR="00E376D0" w:rsidRPr="000E72B7" w:rsidRDefault="00E376D0" w:rsidP="00E376D0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13B3E181" w14:textId="77777777" w:rsidR="00E376D0" w:rsidRPr="000E72B7" w:rsidRDefault="00E376D0" w:rsidP="00E376D0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bookmarkEnd w:id="0"/>
      <w:tr w:rsidR="00E376D0" w:rsidRPr="000E72B7" w14:paraId="5E934D15" w14:textId="77777777">
        <w:tc>
          <w:tcPr>
            <w:tcW w:w="4050" w:type="dxa"/>
          </w:tcPr>
          <w:p w14:paraId="5ECC03AB" w14:textId="77777777" w:rsidR="00E376D0" w:rsidRPr="004F5468" w:rsidRDefault="00E376D0" w:rsidP="00E376D0">
            <w:pPr>
              <w:spacing w:line="240" w:lineRule="atLeast"/>
              <w:ind w:right="-108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3B59ADA" w14:textId="1DBF3E48" w:rsidR="00E376D0" w:rsidRPr="006145CD" w:rsidRDefault="007F126A" w:rsidP="00E376D0">
            <w:pPr>
              <w:pStyle w:val="Bo-Blankline"/>
              <w:ind w:left="-110" w:right="-110"/>
              <w:jc w:val="center"/>
              <w:rPr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E376D0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</w:t>
            </w:r>
            <w:r w:rsidR="00C147AD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70" w:type="dxa"/>
          </w:tcPr>
          <w:p w14:paraId="79026DF7" w14:textId="77777777" w:rsidR="00E376D0" w:rsidRPr="000E72B7" w:rsidRDefault="00E376D0" w:rsidP="00E376D0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419596" w14:textId="77777777" w:rsidR="00E376D0" w:rsidRPr="006145CD" w:rsidRDefault="00E376D0" w:rsidP="00E376D0">
            <w:pPr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08149B40" w14:textId="77777777" w:rsidR="00E376D0" w:rsidRPr="000E72B7" w:rsidRDefault="00E376D0" w:rsidP="00E376D0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9948E31" w14:textId="44D96C5D" w:rsidR="00E376D0" w:rsidRPr="006145CD" w:rsidRDefault="007F126A" w:rsidP="00E376D0">
            <w:pPr>
              <w:pStyle w:val="Bo-Blankline"/>
              <w:ind w:left="-110" w:right="-110"/>
              <w:jc w:val="center"/>
              <w:rPr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E376D0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</w:t>
            </w:r>
            <w:r w:rsidR="00C147AD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70" w:type="dxa"/>
          </w:tcPr>
          <w:p w14:paraId="731F9A28" w14:textId="77777777" w:rsidR="00E376D0" w:rsidRPr="000E72B7" w:rsidRDefault="00E376D0" w:rsidP="00E376D0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E69DEC1" w14:textId="77777777" w:rsidR="00E376D0" w:rsidRPr="006145CD" w:rsidRDefault="00E376D0" w:rsidP="00E376D0">
            <w:pPr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E376D0" w:rsidRPr="000E72B7" w14:paraId="001F821A" w14:textId="77777777">
        <w:tc>
          <w:tcPr>
            <w:tcW w:w="4050" w:type="dxa"/>
          </w:tcPr>
          <w:p w14:paraId="5400F698" w14:textId="77777777" w:rsidR="00E376D0" w:rsidRPr="00255AC3" w:rsidRDefault="00E376D0" w:rsidP="00E376D0">
            <w:pPr>
              <w:spacing w:line="240" w:lineRule="atLeast"/>
              <w:ind w:right="-108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4010880" w14:textId="67F90382" w:rsidR="00E376D0" w:rsidRPr="000E72B7" w:rsidRDefault="00E376D0" w:rsidP="00E376D0">
            <w:pPr>
              <w:pStyle w:val="Bo-Blankline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</w:tcPr>
          <w:p w14:paraId="76AFE3D3" w14:textId="77777777" w:rsidR="00E376D0" w:rsidRPr="000E72B7" w:rsidRDefault="00E376D0" w:rsidP="00E376D0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C400E0" w14:textId="77777777" w:rsidR="00E376D0" w:rsidRPr="000E72B7" w:rsidRDefault="00E376D0" w:rsidP="00E376D0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565</w:t>
            </w:r>
          </w:p>
        </w:tc>
        <w:tc>
          <w:tcPr>
            <w:tcW w:w="270" w:type="dxa"/>
          </w:tcPr>
          <w:p w14:paraId="7E626883" w14:textId="77777777" w:rsidR="00E376D0" w:rsidRPr="000E72B7" w:rsidRDefault="00E376D0" w:rsidP="00E376D0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50734F" w14:textId="782836A0" w:rsidR="00E376D0" w:rsidRPr="000E72B7" w:rsidRDefault="00E376D0" w:rsidP="00E376D0">
            <w:pPr>
              <w:pStyle w:val="Bo-Blankline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</w:tcPr>
          <w:p w14:paraId="49647225" w14:textId="77777777" w:rsidR="00E376D0" w:rsidRPr="000E72B7" w:rsidRDefault="00E376D0" w:rsidP="00E376D0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7BC41E" w14:textId="77777777" w:rsidR="00E376D0" w:rsidRPr="000E72B7" w:rsidRDefault="00E376D0" w:rsidP="00E376D0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565</w:t>
            </w:r>
          </w:p>
        </w:tc>
      </w:tr>
      <w:tr w:rsidR="00E376D0" w:rsidRPr="000E72B7" w14:paraId="043134E4" w14:textId="77777777">
        <w:tc>
          <w:tcPr>
            <w:tcW w:w="4050" w:type="dxa"/>
          </w:tcPr>
          <w:p w14:paraId="53CED2B2" w14:textId="77777777" w:rsidR="00E376D0" w:rsidRPr="000E72B7" w:rsidRDefault="00E376D0" w:rsidP="00E376D0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4075D9CC" w14:textId="77777777" w:rsidR="00E376D0" w:rsidRPr="000E72B7" w:rsidRDefault="00E376D0" w:rsidP="00E376D0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0E72B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0E72B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E376D0" w:rsidRPr="000E72B7" w14:paraId="0730BACA" w14:textId="77777777">
        <w:tc>
          <w:tcPr>
            <w:tcW w:w="4050" w:type="dxa"/>
          </w:tcPr>
          <w:p w14:paraId="6EC6B0C5" w14:textId="77777777" w:rsidR="00E376D0" w:rsidRPr="000E72B7" w:rsidRDefault="00E376D0" w:rsidP="00E376D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ส่วนของหนี้สินตามสัญญาเช่าที่ถึงกำหนดชำระ</w:t>
            </w:r>
          </w:p>
        </w:tc>
        <w:tc>
          <w:tcPr>
            <w:tcW w:w="1080" w:type="dxa"/>
            <w:shd w:val="clear" w:color="auto" w:fill="auto"/>
          </w:tcPr>
          <w:p w14:paraId="57785A45" w14:textId="77777777" w:rsidR="00E376D0" w:rsidRDefault="00E376D0" w:rsidP="00E376D0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F2BE7B4" w14:textId="77777777" w:rsidR="00E376D0" w:rsidRPr="000E72B7" w:rsidRDefault="00E376D0" w:rsidP="00E376D0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264A7AE" w14:textId="77777777" w:rsidR="00E376D0" w:rsidRPr="000E72B7" w:rsidRDefault="00E376D0" w:rsidP="00E376D0">
            <w:pPr>
              <w:spacing w:line="240" w:lineRule="auto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A817608" w14:textId="77777777" w:rsidR="00E376D0" w:rsidRPr="000E72B7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399F71D" w14:textId="77777777" w:rsidR="00E376D0" w:rsidRDefault="00E376D0" w:rsidP="00E376D0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4A9BDB9" w14:textId="77777777" w:rsidR="00E376D0" w:rsidRPr="000E72B7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EE01FCC" w14:textId="77777777" w:rsidR="00E376D0" w:rsidRPr="000E72B7" w:rsidRDefault="00E376D0" w:rsidP="00E376D0">
            <w:pPr>
              <w:spacing w:line="240" w:lineRule="auto"/>
              <w:ind w:left="-160" w:right="-115" w:firstLine="6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E376D0" w:rsidRPr="000E72B7" w14:paraId="0B34DC79" w14:textId="77777777">
        <w:tc>
          <w:tcPr>
            <w:tcW w:w="4050" w:type="dxa"/>
          </w:tcPr>
          <w:p w14:paraId="737A9D83" w14:textId="77777777" w:rsidR="00E376D0" w:rsidRPr="000E72B7" w:rsidRDefault="00E376D0" w:rsidP="00E376D0">
            <w:pPr>
              <w:spacing w:line="240" w:lineRule="atLeast"/>
              <w:ind w:left="156"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ภายใน</w:t>
            </w:r>
            <w:r w:rsidRPr="000E72B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หนึ่ง</w:t>
            </w:r>
            <w:r w:rsidRPr="000E72B7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ปี</w:t>
            </w:r>
          </w:p>
        </w:tc>
        <w:tc>
          <w:tcPr>
            <w:tcW w:w="1080" w:type="dxa"/>
            <w:shd w:val="clear" w:color="auto" w:fill="auto"/>
          </w:tcPr>
          <w:p w14:paraId="41F9AB64" w14:textId="77777777" w:rsidR="00E376D0" w:rsidRDefault="00E376D0" w:rsidP="00E376D0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230FE76" w14:textId="77777777" w:rsidR="00E376D0" w:rsidRPr="000E72B7" w:rsidRDefault="00E376D0" w:rsidP="00E376D0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C9EB442" w14:textId="77777777" w:rsidR="00E376D0" w:rsidRPr="000E72B7" w:rsidRDefault="00E376D0" w:rsidP="00E376D0">
            <w:pPr>
              <w:spacing w:line="240" w:lineRule="auto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F761513" w14:textId="77777777" w:rsidR="00E376D0" w:rsidRPr="000E72B7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0137695" w14:textId="77777777" w:rsidR="00E376D0" w:rsidRDefault="00E376D0" w:rsidP="00E376D0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5B9158F" w14:textId="77777777" w:rsidR="00E376D0" w:rsidRPr="000E72B7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87CEA4A" w14:textId="77777777" w:rsidR="00E376D0" w:rsidRPr="000E72B7" w:rsidRDefault="00E376D0" w:rsidP="00E376D0">
            <w:pPr>
              <w:spacing w:line="240" w:lineRule="auto"/>
              <w:ind w:left="-160" w:right="-115" w:firstLine="6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E376D0" w:rsidRPr="000E72B7" w14:paraId="75CE1ADC" w14:textId="77777777">
        <w:tc>
          <w:tcPr>
            <w:tcW w:w="4050" w:type="dxa"/>
          </w:tcPr>
          <w:p w14:paraId="05FABB4B" w14:textId="77777777" w:rsidR="00E376D0" w:rsidRPr="000E72B7" w:rsidRDefault="00E376D0" w:rsidP="00E376D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80" w:type="dxa"/>
            <w:shd w:val="clear" w:color="auto" w:fill="auto"/>
          </w:tcPr>
          <w:p w14:paraId="7EEFDB99" w14:textId="5866066D" w:rsidR="00E376D0" w:rsidRPr="000E72B7" w:rsidRDefault="00661967" w:rsidP="00E376D0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6C1E8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456</w:t>
            </w:r>
          </w:p>
        </w:tc>
        <w:tc>
          <w:tcPr>
            <w:tcW w:w="270" w:type="dxa"/>
            <w:shd w:val="clear" w:color="auto" w:fill="auto"/>
          </w:tcPr>
          <w:p w14:paraId="52C874FE" w14:textId="77777777" w:rsidR="00E376D0" w:rsidRPr="000E72B7" w:rsidRDefault="00E376D0" w:rsidP="00E376D0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F3D0A37" w14:textId="77777777" w:rsidR="00E376D0" w:rsidRPr="000E72B7" w:rsidRDefault="00E376D0" w:rsidP="00E376D0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5,198</w:t>
            </w:r>
          </w:p>
        </w:tc>
        <w:tc>
          <w:tcPr>
            <w:tcW w:w="270" w:type="dxa"/>
            <w:shd w:val="clear" w:color="auto" w:fill="auto"/>
          </w:tcPr>
          <w:p w14:paraId="13BDC6EF" w14:textId="77777777" w:rsidR="00E376D0" w:rsidRPr="000E72B7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285887A" w14:textId="0FDC6D1A" w:rsidR="00E376D0" w:rsidRPr="000E72B7" w:rsidRDefault="00661967" w:rsidP="00E376D0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6C1E8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456</w:t>
            </w:r>
          </w:p>
        </w:tc>
        <w:tc>
          <w:tcPr>
            <w:tcW w:w="270" w:type="dxa"/>
          </w:tcPr>
          <w:p w14:paraId="07D19F5E" w14:textId="77777777" w:rsidR="00E376D0" w:rsidRPr="000E72B7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DB941F" w14:textId="77777777" w:rsidR="00E376D0" w:rsidRPr="000E72B7" w:rsidRDefault="00E376D0" w:rsidP="00E376D0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5,198</w:t>
            </w:r>
          </w:p>
        </w:tc>
      </w:tr>
      <w:tr w:rsidR="00E376D0" w:rsidRPr="000E72B7" w14:paraId="395F0A27" w14:textId="77777777">
        <w:tc>
          <w:tcPr>
            <w:tcW w:w="4050" w:type="dxa"/>
          </w:tcPr>
          <w:p w14:paraId="7EE97390" w14:textId="77777777" w:rsidR="00E376D0" w:rsidRPr="000E72B7" w:rsidRDefault="00E376D0" w:rsidP="00E376D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5D034F13" w14:textId="77777777" w:rsidR="00E376D0" w:rsidRPr="000E72B7" w:rsidRDefault="00E376D0" w:rsidP="00E376D0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2FD7E2B" w14:textId="77777777" w:rsidR="00E376D0" w:rsidRPr="000E72B7" w:rsidRDefault="00E376D0" w:rsidP="00E376D0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1DE1189" w14:textId="77777777" w:rsidR="00E376D0" w:rsidRPr="000E72B7" w:rsidRDefault="00E376D0" w:rsidP="00E376D0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F538D69" w14:textId="77777777" w:rsidR="00E376D0" w:rsidRPr="000E72B7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364CA6A" w14:textId="77777777" w:rsidR="00E376D0" w:rsidRPr="000E72B7" w:rsidRDefault="00E376D0" w:rsidP="00E376D0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CB6131C" w14:textId="77777777" w:rsidR="00E376D0" w:rsidRPr="000056FC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07E167" w14:textId="77777777" w:rsidR="00E376D0" w:rsidRPr="000056FC" w:rsidRDefault="00E376D0" w:rsidP="00E376D0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6C1E80" w:rsidRPr="000E72B7" w14:paraId="7C7D8583" w14:textId="77777777" w:rsidTr="00BF2111">
        <w:tc>
          <w:tcPr>
            <w:tcW w:w="4050" w:type="dxa"/>
          </w:tcPr>
          <w:p w14:paraId="0E155CED" w14:textId="77777777" w:rsidR="006C1E80" w:rsidRPr="000E72B7" w:rsidRDefault="006C1E80" w:rsidP="006C1E8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อุตสาหกรรมสหธัญญพืช จำกัด</w:t>
            </w:r>
          </w:p>
        </w:tc>
        <w:tc>
          <w:tcPr>
            <w:tcW w:w="1080" w:type="dxa"/>
            <w:shd w:val="clear" w:color="auto" w:fill="auto"/>
          </w:tcPr>
          <w:p w14:paraId="649AB302" w14:textId="2E7B1080" w:rsidR="006C1E80" w:rsidRPr="000E72B7" w:rsidRDefault="006C1E80" w:rsidP="006C1E80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2,703</w:t>
            </w:r>
          </w:p>
        </w:tc>
        <w:tc>
          <w:tcPr>
            <w:tcW w:w="270" w:type="dxa"/>
            <w:shd w:val="clear" w:color="auto" w:fill="auto"/>
          </w:tcPr>
          <w:p w14:paraId="1DD2356F" w14:textId="77777777" w:rsidR="006C1E80" w:rsidRPr="000E72B7" w:rsidRDefault="006C1E80" w:rsidP="006C1E80">
            <w:pPr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458B7C5" w14:textId="77777777" w:rsidR="006C1E80" w:rsidRPr="000E72B7" w:rsidRDefault="006C1E80" w:rsidP="006C1E80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3,485</w:t>
            </w:r>
          </w:p>
        </w:tc>
        <w:tc>
          <w:tcPr>
            <w:tcW w:w="270" w:type="dxa"/>
            <w:shd w:val="clear" w:color="auto" w:fill="auto"/>
          </w:tcPr>
          <w:p w14:paraId="7A8ECF3D" w14:textId="77777777" w:rsidR="006C1E80" w:rsidRPr="000E72B7" w:rsidRDefault="006C1E80" w:rsidP="006C1E8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B14CB9" w14:textId="41E4CE41" w:rsidR="006C1E80" w:rsidRPr="000E72B7" w:rsidRDefault="006C1E80" w:rsidP="006C1E80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2,703</w:t>
            </w:r>
          </w:p>
        </w:tc>
        <w:tc>
          <w:tcPr>
            <w:tcW w:w="270" w:type="dxa"/>
          </w:tcPr>
          <w:p w14:paraId="53D92EE5" w14:textId="77777777" w:rsidR="006C1E80" w:rsidRPr="000E72B7" w:rsidRDefault="006C1E80" w:rsidP="006C1E8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DE8F14A" w14:textId="77777777" w:rsidR="006C1E80" w:rsidRPr="000E72B7" w:rsidRDefault="006C1E80" w:rsidP="006C1E80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3,485</w:t>
            </w:r>
          </w:p>
        </w:tc>
      </w:tr>
      <w:tr w:rsidR="006C1E80" w:rsidRPr="000E72B7" w14:paraId="4E43D5BA" w14:textId="77777777" w:rsidTr="00BF2111">
        <w:tc>
          <w:tcPr>
            <w:tcW w:w="4050" w:type="dxa"/>
          </w:tcPr>
          <w:p w14:paraId="7677E66D" w14:textId="77777777" w:rsidR="006C1E80" w:rsidRPr="000E72B7" w:rsidRDefault="006C1E80" w:rsidP="006C1E8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พรชัยวิสาหกิจ จำกัด</w:t>
            </w:r>
          </w:p>
        </w:tc>
        <w:tc>
          <w:tcPr>
            <w:tcW w:w="1080" w:type="dxa"/>
            <w:shd w:val="clear" w:color="auto" w:fill="auto"/>
          </w:tcPr>
          <w:p w14:paraId="70CFDCE7" w14:textId="0EFB3F48" w:rsidR="006C1E80" w:rsidRPr="000E72B7" w:rsidRDefault="006C1E80" w:rsidP="006C1E80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4,432</w:t>
            </w:r>
          </w:p>
        </w:tc>
        <w:tc>
          <w:tcPr>
            <w:tcW w:w="270" w:type="dxa"/>
            <w:shd w:val="clear" w:color="auto" w:fill="auto"/>
          </w:tcPr>
          <w:p w14:paraId="715A8D1D" w14:textId="77777777" w:rsidR="006C1E80" w:rsidRPr="000E72B7" w:rsidRDefault="006C1E80" w:rsidP="006C1E80">
            <w:pPr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9E493D6" w14:textId="77777777" w:rsidR="006C1E80" w:rsidRPr="000E72B7" w:rsidRDefault="006C1E80" w:rsidP="006C1E80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4,785</w:t>
            </w:r>
          </w:p>
        </w:tc>
        <w:tc>
          <w:tcPr>
            <w:tcW w:w="270" w:type="dxa"/>
            <w:shd w:val="clear" w:color="auto" w:fill="auto"/>
          </w:tcPr>
          <w:p w14:paraId="11084DCA" w14:textId="77777777" w:rsidR="006C1E80" w:rsidRPr="000E72B7" w:rsidRDefault="006C1E80" w:rsidP="006C1E8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9CF815" w14:textId="01C96391" w:rsidR="006C1E80" w:rsidRPr="000E72B7" w:rsidRDefault="006C1E80" w:rsidP="006C1E80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4,432</w:t>
            </w:r>
          </w:p>
        </w:tc>
        <w:tc>
          <w:tcPr>
            <w:tcW w:w="270" w:type="dxa"/>
          </w:tcPr>
          <w:p w14:paraId="4EE5EBDC" w14:textId="77777777" w:rsidR="006C1E80" w:rsidRPr="000E72B7" w:rsidRDefault="006C1E80" w:rsidP="006C1E8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5963388" w14:textId="77777777" w:rsidR="006C1E80" w:rsidRPr="000E72B7" w:rsidRDefault="006C1E80" w:rsidP="006C1E80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4,785</w:t>
            </w:r>
          </w:p>
        </w:tc>
      </w:tr>
      <w:tr w:rsidR="006C1E80" w:rsidRPr="000E72B7" w14:paraId="1ABA410C" w14:textId="77777777" w:rsidTr="00BF2111">
        <w:tc>
          <w:tcPr>
            <w:tcW w:w="4050" w:type="dxa"/>
          </w:tcPr>
          <w:p w14:paraId="1B6B1AF0" w14:textId="77777777" w:rsidR="006C1E80" w:rsidRPr="000E72B7" w:rsidRDefault="006C1E80" w:rsidP="006C1E8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ธนาพรชัยวิสาหกิจ จำกัด</w:t>
            </w:r>
          </w:p>
        </w:tc>
        <w:tc>
          <w:tcPr>
            <w:tcW w:w="1080" w:type="dxa"/>
            <w:shd w:val="clear" w:color="auto" w:fill="auto"/>
          </w:tcPr>
          <w:p w14:paraId="76F51EE8" w14:textId="1109BA33" w:rsidR="006C1E80" w:rsidRPr="000E72B7" w:rsidRDefault="006C1E80" w:rsidP="006C1E80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1,255</w:t>
            </w:r>
          </w:p>
        </w:tc>
        <w:tc>
          <w:tcPr>
            <w:tcW w:w="270" w:type="dxa"/>
            <w:shd w:val="clear" w:color="auto" w:fill="auto"/>
          </w:tcPr>
          <w:p w14:paraId="34AFB38D" w14:textId="77777777" w:rsidR="006C1E80" w:rsidRPr="000E72B7" w:rsidRDefault="006C1E80" w:rsidP="006C1E80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387F912" w14:textId="77777777" w:rsidR="006C1E80" w:rsidRPr="000E72B7" w:rsidRDefault="006C1E80" w:rsidP="006C1E80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1,219</w:t>
            </w:r>
          </w:p>
        </w:tc>
        <w:tc>
          <w:tcPr>
            <w:tcW w:w="270" w:type="dxa"/>
            <w:shd w:val="clear" w:color="auto" w:fill="auto"/>
          </w:tcPr>
          <w:p w14:paraId="226B0101" w14:textId="77777777" w:rsidR="006C1E80" w:rsidRPr="000E72B7" w:rsidRDefault="006C1E80" w:rsidP="006C1E8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12588E" w14:textId="25FD5DE3" w:rsidR="006C1E80" w:rsidRPr="000E72B7" w:rsidRDefault="006C1E80" w:rsidP="006C1E80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1,255</w:t>
            </w:r>
          </w:p>
        </w:tc>
        <w:tc>
          <w:tcPr>
            <w:tcW w:w="270" w:type="dxa"/>
          </w:tcPr>
          <w:p w14:paraId="20DC2D95" w14:textId="77777777" w:rsidR="006C1E80" w:rsidRPr="000E72B7" w:rsidRDefault="006C1E80" w:rsidP="006C1E8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9CD797B" w14:textId="77777777" w:rsidR="006C1E80" w:rsidRPr="000E72B7" w:rsidRDefault="006C1E80" w:rsidP="006C1E80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1,219</w:t>
            </w:r>
          </w:p>
        </w:tc>
      </w:tr>
      <w:tr w:rsidR="006C1E80" w:rsidRPr="000E72B7" w14:paraId="14E6A07D" w14:textId="77777777" w:rsidTr="00BF2111">
        <w:tc>
          <w:tcPr>
            <w:tcW w:w="4050" w:type="dxa"/>
          </w:tcPr>
          <w:p w14:paraId="765E2945" w14:textId="77777777" w:rsidR="006C1E80" w:rsidRPr="000E72B7" w:rsidRDefault="006C1E80" w:rsidP="006C1E8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โรงฝ้ายสระบุรี จำกัด</w:t>
            </w:r>
          </w:p>
        </w:tc>
        <w:tc>
          <w:tcPr>
            <w:tcW w:w="1080" w:type="dxa"/>
            <w:shd w:val="clear" w:color="auto" w:fill="auto"/>
          </w:tcPr>
          <w:p w14:paraId="156239F3" w14:textId="0D22FC27" w:rsidR="006C1E80" w:rsidRPr="000E72B7" w:rsidRDefault="006C1E80" w:rsidP="006C1E80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1,255</w:t>
            </w:r>
          </w:p>
        </w:tc>
        <w:tc>
          <w:tcPr>
            <w:tcW w:w="270" w:type="dxa"/>
            <w:shd w:val="clear" w:color="auto" w:fill="auto"/>
          </w:tcPr>
          <w:p w14:paraId="7455D8BF" w14:textId="77777777" w:rsidR="006C1E80" w:rsidRPr="000E72B7" w:rsidRDefault="006C1E80" w:rsidP="006C1E80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C68FD71" w14:textId="77777777" w:rsidR="006C1E80" w:rsidRPr="000E72B7" w:rsidRDefault="006C1E80" w:rsidP="006C1E80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1,219</w:t>
            </w:r>
          </w:p>
        </w:tc>
        <w:tc>
          <w:tcPr>
            <w:tcW w:w="270" w:type="dxa"/>
            <w:shd w:val="clear" w:color="auto" w:fill="auto"/>
          </w:tcPr>
          <w:p w14:paraId="02CF9AD1" w14:textId="77777777" w:rsidR="006C1E80" w:rsidRPr="000E72B7" w:rsidRDefault="006C1E80" w:rsidP="006C1E8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72F154" w14:textId="04078764" w:rsidR="006C1E80" w:rsidRPr="000E72B7" w:rsidRDefault="006C1E80" w:rsidP="006C1E80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1,255</w:t>
            </w:r>
          </w:p>
        </w:tc>
        <w:tc>
          <w:tcPr>
            <w:tcW w:w="270" w:type="dxa"/>
          </w:tcPr>
          <w:p w14:paraId="61A12691" w14:textId="77777777" w:rsidR="006C1E80" w:rsidRPr="000E72B7" w:rsidRDefault="006C1E80" w:rsidP="006C1E8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E516D9A" w14:textId="77777777" w:rsidR="006C1E80" w:rsidRPr="000E72B7" w:rsidRDefault="006C1E80" w:rsidP="006C1E80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1,219</w:t>
            </w:r>
          </w:p>
        </w:tc>
      </w:tr>
      <w:tr w:rsidR="006C1E80" w:rsidRPr="000E72B7" w14:paraId="1AC70FFF" w14:textId="77777777" w:rsidTr="00BF2111">
        <w:tc>
          <w:tcPr>
            <w:tcW w:w="4050" w:type="dxa"/>
          </w:tcPr>
          <w:p w14:paraId="6EA7927B" w14:textId="77777777" w:rsidR="006C1E80" w:rsidRPr="000E72B7" w:rsidRDefault="006C1E80" w:rsidP="006C1E8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เลียวไพรัตนวิสาหกิจ จำกัด</w:t>
            </w:r>
          </w:p>
        </w:tc>
        <w:tc>
          <w:tcPr>
            <w:tcW w:w="1080" w:type="dxa"/>
            <w:shd w:val="clear" w:color="auto" w:fill="auto"/>
          </w:tcPr>
          <w:p w14:paraId="2DAB65EE" w14:textId="47B285C2" w:rsidR="006C1E80" w:rsidRPr="000E72B7" w:rsidRDefault="006C1E80" w:rsidP="006C1E80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3,766</w:t>
            </w:r>
          </w:p>
        </w:tc>
        <w:tc>
          <w:tcPr>
            <w:tcW w:w="270" w:type="dxa"/>
            <w:shd w:val="clear" w:color="auto" w:fill="auto"/>
          </w:tcPr>
          <w:p w14:paraId="23722F02" w14:textId="77777777" w:rsidR="006C1E80" w:rsidRPr="000E72B7" w:rsidRDefault="006C1E80" w:rsidP="006C1E80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E822781" w14:textId="77777777" w:rsidR="006C1E80" w:rsidRPr="000E72B7" w:rsidRDefault="006C1E80" w:rsidP="006C1E80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3,658</w:t>
            </w:r>
          </w:p>
        </w:tc>
        <w:tc>
          <w:tcPr>
            <w:tcW w:w="270" w:type="dxa"/>
            <w:shd w:val="clear" w:color="auto" w:fill="auto"/>
          </w:tcPr>
          <w:p w14:paraId="12328085" w14:textId="77777777" w:rsidR="006C1E80" w:rsidRPr="000E72B7" w:rsidRDefault="006C1E80" w:rsidP="006C1E8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791D26" w14:textId="2FE1BB1B" w:rsidR="006C1E80" w:rsidRPr="000E72B7" w:rsidRDefault="006C1E80" w:rsidP="006C1E80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3,766</w:t>
            </w:r>
          </w:p>
        </w:tc>
        <w:tc>
          <w:tcPr>
            <w:tcW w:w="270" w:type="dxa"/>
          </w:tcPr>
          <w:p w14:paraId="5F60026F" w14:textId="77777777" w:rsidR="006C1E80" w:rsidRPr="000E72B7" w:rsidRDefault="006C1E80" w:rsidP="006C1E8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14A4F0B" w14:textId="77777777" w:rsidR="006C1E80" w:rsidRPr="000E72B7" w:rsidRDefault="006C1E80" w:rsidP="006C1E80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3,658</w:t>
            </w:r>
          </w:p>
        </w:tc>
      </w:tr>
      <w:tr w:rsidR="006C1E80" w:rsidRPr="000E72B7" w14:paraId="66017517" w14:textId="77777777">
        <w:tc>
          <w:tcPr>
            <w:tcW w:w="4050" w:type="dxa"/>
            <w:vAlign w:val="bottom"/>
          </w:tcPr>
          <w:p w14:paraId="61BD698D" w14:textId="77777777" w:rsidR="006C1E80" w:rsidRPr="000E72B7" w:rsidRDefault="006C1E80" w:rsidP="006C1E80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87293E" w14:textId="2F34E17C" w:rsidR="006C1E80" w:rsidRPr="000056FC" w:rsidRDefault="00661967" w:rsidP="006C1E80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</w:t>
            </w:r>
            <w:r w:rsidR="006C1E8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867</w:t>
            </w:r>
          </w:p>
        </w:tc>
        <w:tc>
          <w:tcPr>
            <w:tcW w:w="270" w:type="dxa"/>
            <w:shd w:val="clear" w:color="auto" w:fill="auto"/>
          </w:tcPr>
          <w:p w14:paraId="6E45F79A" w14:textId="77777777" w:rsidR="006C1E80" w:rsidRPr="000E72B7" w:rsidRDefault="006C1E80" w:rsidP="006C1E80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38C51C" w14:textId="77777777" w:rsidR="006C1E80" w:rsidRPr="00125D26" w:rsidRDefault="006C1E80" w:rsidP="006C1E80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19,564</w:t>
            </w:r>
          </w:p>
        </w:tc>
        <w:tc>
          <w:tcPr>
            <w:tcW w:w="270" w:type="dxa"/>
            <w:shd w:val="clear" w:color="auto" w:fill="auto"/>
          </w:tcPr>
          <w:p w14:paraId="55EE87E1" w14:textId="77777777" w:rsidR="006C1E80" w:rsidRPr="00125D26" w:rsidRDefault="006C1E80" w:rsidP="006C1E8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DFB23B" w14:textId="55C164D8" w:rsidR="006C1E80" w:rsidRPr="00125D26" w:rsidRDefault="006C1E80" w:rsidP="006C1E80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6619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6619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867</w:t>
            </w:r>
          </w:p>
        </w:tc>
        <w:tc>
          <w:tcPr>
            <w:tcW w:w="270" w:type="dxa"/>
          </w:tcPr>
          <w:p w14:paraId="32C56610" w14:textId="77777777" w:rsidR="006C1E80" w:rsidRPr="000E72B7" w:rsidRDefault="006C1E80" w:rsidP="006C1E8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9E94B7A" w14:textId="77777777" w:rsidR="006C1E80" w:rsidRPr="00125D26" w:rsidRDefault="006C1E80" w:rsidP="006C1E80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19,564</w:t>
            </w:r>
          </w:p>
        </w:tc>
      </w:tr>
    </w:tbl>
    <w:p w14:paraId="06C940E4" w14:textId="23DA4FBE" w:rsidR="00055F6A" w:rsidRPr="00DC2540" w:rsidRDefault="00055F6A">
      <w:pPr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0"/>
      </w:tblGrid>
      <w:tr w:rsidR="00B30BC4" w:rsidRPr="000E72B7" w14:paraId="23BC8422" w14:textId="77777777">
        <w:tc>
          <w:tcPr>
            <w:tcW w:w="4050" w:type="dxa"/>
          </w:tcPr>
          <w:p w14:paraId="7865D514" w14:textId="676ABFAD" w:rsidR="00B30BC4" w:rsidRPr="00255AC3" w:rsidRDefault="00455790">
            <w:pPr>
              <w:spacing w:line="240" w:lineRule="atLeast"/>
              <w:ind w:right="-108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br w:type="page"/>
            </w:r>
            <w:r w:rsidR="00B30BC4" w:rsidRPr="004F5468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2430" w:type="dxa"/>
            <w:gridSpan w:val="3"/>
          </w:tcPr>
          <w:p w14:paraId="75AC5F1E" w14:textId="77777777" w:rsidR="00B30BC4" w:rsidRPr="000E72B7" w:rsidRDefault="00B30BC4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0C9EFAA" w14:textId="77777777" w:rsidR="00B30BC4" w:rsidRPr="000E72B7" w:rsidRDefault="00B30BC4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0DFC5102" w14:textId="77777777" w:rsidR="00B30BC4" w:rsidRPr="000E72B7" w:rsidRDefault="00B30BC4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376D0" w:rsidRPr="006145CD" w14:paraId="0AECF08C" w14:textId="77777777">
        <w:tc>
          <w:tcPr>
            <w:tcW w:w="4050" w:type="dxa"/>
          </w:tcPr>
          <w:p w14:paraId="1225CDFE" w14:textId="77777777" w:rsidR="00E376D0" w:rsidRPr="004F5468" w:rsidRDefault="00E376D0" w:rsidP="00E376D0">
            <w:pPr>
              <w:spacing w:line="240" w:lineRule="atLeast"/>
              <w:ind w:right="-108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F5C413F" w14:textId="51A11A28" w:rsidR="00E376D0" w:rsidRPr="006145CD" w:rsidRDefault="007F126A" w:rsidP="00E376D0">
            <w:pPr>
              <w:pStyle w:val="Bo-Blankline"/>
              <w:ind w:left="-110" w:right="-110"/>
              <w:jc w:val="center"/>
              <w:rPr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E376D0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</w:t>
            </w:r>
            <w:r w:rsidR="00C147AD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70" w:type="dxa"/>
          </w:tcPr>
          <w:p w14:paraId="213FDBAA" w14:textId="77777777" w:rsidR="00E376D0" w:rsidRPr="000E72B7" w:rsidRDefault="00E376D0" w:rsidP="00E376D0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9DAD111" w14:textId="77777777" w:rsidR="00E376D0" w:rsidRPr="006145CD" w:rsidRDefault="00E376D0" w:rsidP="00E376D0">
            <w:pPr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4A933784" w14:textId="77777777" w:rsidR="00E376D0" w:rsidRPr="000E72B7" w:rsidRDefault="00E376D0" w:rsidP="00E376D0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CC5A197" w14:textId="17F41E9C" w:rsidR="00E376D0" w:rsidRPr="006145CD" w:rsidRDefault="007F126A" w:rsidP="00E376D0">
            <w:pPr>
              <w:pStyle w:val="Bo-Blankline"/>
              <w:ind w:left="-110" w:right="-110"/>
              <w:jc w:val="center"/>
              <w:rPr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E376D0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</w:t>
            </w:r>
            <w:r w:rsidR="00C147AD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70" w:type="dxa"/>
          </w:tcPr>
          <w:p w14:paraId="14D4E125" w14:textId="77777777" w:rsidR="00E376D0" w:rsidRPr="000E72B7" w:rsidRDefault="00E376D0" w:rsidP="00E376D0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5CE0043" w14:textId="77777777" w:rsidR="00E376D0" w:rsidRPr="006145CD" w:rsidRDefault="00E376D0" w:rsidP="00E376D0">
            <w:pPr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E376D0" w:rsidRPr="000E72B7" w14:paraId="7669D994" w14:textId="77777777">
        <w:tc>
          <w:tcPr>
            <w:tcW w:w="4050" w:type="dxa"/>
          </w:tcPr>
          <w:p w14:paraId="3ED4D50B" w14:textId="77777777" w:rsidR="00E376D0" w:rsidRPr="00255AC3" w:rsidRDefault="00E376D0" w:rsidP="00E376D0">
            <w:pPr>
              <w:spacing w:line="240" w:lineRule="atLeast"/>
              <w:ind w:right="-108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FDEAF4" w14:textId="7AED754D" w:rsidR="00E376D0" w:rsidRPr="000E72B7" w:rsidRDefault="00E376D0" w:rsidP="00E376D0">
            <w:pPr>
              <w:pStyle w:val="Bo-Blankline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</w:tcPr>
          <w:p w14:paraId="792B51F4" w14:textId="77777777" w:rsidR="00E376D0" w:rsidRPr="000E72B7" w:rsidRDefault="00E376D0" w:rsidP="00E376D0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DF3EA24" w14:textId="77777777" w:rsidR="00E376D0" w:rsidRPr="000E72B7" w:rsidRDefault="00E376D0" w:rsidP="00E376D0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565</w:t>
            </w:r>
          </w:p>
        </w:tc>
        <w:tc>
          <w:tcPr>
            <w:tcW w:w="270" w:type="dxa"/>
          </w:tcPr>
          <w:p w14:paraId="616A1B27" w14:textId="77777777" w:rsidR="00E376D0" w:rsidRPr="000E72B7" w:rsidRDefault="00E376D0" w:rsidP="00E376D0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EA08A39" w14:textId="58C47A28" w:rsidR="00E376D0" w:rsidRPr="000E72B7" w:rsidRDefault="00E376D0" w:rsidP="00E376D0">
            <w:pPr>
              <w:pStyle w:val="Bo-Blankline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</w:tcPr>
          <w:p w14:paraId="2FE38B7E" w14:textId="77777777" w:rsidR="00E376D0" w:rsidRPr="000E72B7" w:rsidRDefault="00E376D0" w:rsidP="00E376D0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76B31FF" w14:textId="77777777" w:rsidR="00E376D0" w:rsidRPr="000E72B7" w:rsidRDefault="00E376D0" w:rsidP="00E376D0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565</w:t>
            </w:r>
          </w:p>
        </w:tc>
      </w:tr>
      <w:tr w:rsidR="00E376D0" w:rsidRPr="000E72B7" w14:paraId="7359542D" w14:textId="77777777">
        <w:tc>
          <w:tcPr>
            <w:tcW w:w="4050" w:type="dxa"/>
          </w:tcPr>
          <w:p w14:paraId="55CCE9B7" w14:textId="77777777" w:rsidR="00E376D0" w:rsidRPr="000E72B7" w:rsidRDefault="00E376D0" w:rsidP="00E376D0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312F0180" w14:textId="77777777" w:rsidR="00E376D0" w:rsidRPr="000E72B7" w:rsidRDefault="00E376D0" w:rsidP="00E376D0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0E72B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0E72B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E376D0" w:rsidRPr="000E72B7" w14:paraId="075F3C37" w14:textId="77777777">
        <w:tc>
          <w:tcPr>
            <w:tcW w:w="4050" w:type="dxa"/>
          </w:tcPr>
          <w:p w14:paraId="44FF49E5" w14:textId="77777777" w:rsidR="00E376D0" w:rsidRPr="000E72B7" w:rsidRDefault="00E376D0" w:rsidP="00E376D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shd w:val="clear" w:color="auto" w:fill="auto"/>
          </w:tcPr>
          <w:p w14:paraId="10C2A04C" w14:textId="77777777" w:rsidR="00E376D0" w:rsidRDefault="00E376D0" w:rsidP="00E376D0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58C4FBD" w14:textId="77777777" w:rsidR="00E376D0" w:rsidRPr="000E72B7" w:rsidRDefault="00E376D0" w:rsidP="00E376D0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2DBCE1E" w14:textId="77777777" w:rsidR="00E376D0" w:rsidRPr="000E72B7" w:rsidRDefault="00E376D0" w:rsidP="00E376D0">
            <w:pPr>
              <w:spacing w:line="240" w:lineRule="auto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57F212E" w14:textId="77777777" w:rsidR="00E376D0" w:rsidRPr="000E72B7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92891BD" w14:textId="77777777" w:rsidR="00E376D0" w:rsidRDefault="00E376D0" w:rsidP="00E376D0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46BEA0F" w14:textId="77777777" w:rsidR="00E376D0" w:rsidRPr="000E72B7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AFF1897" w14:textId="77777777" w:rsidR="00E376D0" w:rsidRPr="000E72B7" w:rsidRDefault="00E376D0" w:rsidP="00E376D0">
            <w:pPr>
              <w:spacing w:line="240" w:lineRule="auto"/>
              <w:ind w:left="-160" w:right="-115" w:firstLine="6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E376D0" w:rsidRPr="000E72B7" w14:paraId="6CE715E9" w14:textId="77777777">
        <w:tc>
          <w:tcPr>
            <w:tcW w:w="4050" w:type="dxa"/>
          </w:tcPr>
          <w:p w14:paraId="6B95B7E9" w14:textId="77777777" w:rsidR="00E376D0" w:rsidRPr="000E72B7" w:rsidRDefault="00E376D0" w:rsidP="00E376D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80" w:type="dxa"/>
            <w:shd w:val="clear" w:color="auto" w:fill="auto"/>
          </w:tcPr>
          <w:p w14:paraId="69BD4CBE" w14:textId="7F30259D" w:rsidR="00E376D0" w:rsidRPr="000E72B7" w:rsidRDefault="00BC2613" w:rsidP="00E376D0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400</w:t>
            </w:r>
            <w:r w:rsidR="007E0A0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398</w:t>
            </w:r>
          </w:p>
        </w:tc>
        <w:tc>
          <w:tcPr>
            <w:tcW w:w="270" w:type="dxa"/>
            <w:shd w:val="clear" w:color="auto" w:fill="auto"/>
          </w:tcPr>
          <w:p w14:paraId="1E3612D5" w14:textId="77777777" w:rsidR="00E376D0" w:rsidRPr="000E72B7" w:rsidRDefault="00E376D0" w:rsidP="00E376D0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B7D27E2" w14:textId="77777777" w:rsidR="00E376D0" w:rsidRPr="000E72B7" w:rsidRDefault="00E376D0" w:rsidP="00E376D0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417,853</w:t>
            </w:r>
          </w:p>
        </w:tc>
        <w:tc>
          <w:tcPr>
            <w:tcW w:w="270" w:type="dxa"/>
            <w:shd w:val="clear" w:color="auto" w:fill="auto"/>
          </w:tcPr>
          <w:p w14:paraId="2B6FCCEA" w14:textId="77777777" w:rsidR="00E376D0" w:rsidRPr="000E72B7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B14EF3E" w14:textId="5F998B1E" w:rsidR="00E376D0" w:rsidRPr="000E72B7" w:rsidRDefault="00BC2613" w:rsidP="00E376D0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400</w:t>
            </w:r>
            <w:r w:rsidR="007E0A0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398</w:t>
            </w:r>
          </w:p>
        </w:tc>
        <w:tc>
          <w:tcPr>
            <w:tcW w:w="270" w:type="dxa"/>
          </w:tcPr>
          <w:p w14:paraId="6D2B0D3D" w14:textId="77777777" w:rsidR="00E376D0" w:rsidRPr="000E72B7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A7D6C5" w14:textId="77777777" w:rsidR="00E376D0" w:rsidRPr="000E72B7" w:rsidRDefault="00E376D0" w:rsidP="00E376D0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417,853</w:t>
            </w:r>
          </w:p>
        </w:tc>
      </w:tr>
      <w:tr w:rsidR="00E376D0" w:rsidRPr="000056FC" w14:paraId="0ED06503" w14:textId="77777777">
        <w:tc>
          <w:tcPr>
            <w:tcW w:w="4050" w:type="dxa"/>
          </w:tcPr>
          <w:p w14:paraId="78407D62" w14:textId="77777777" w:rsidR="00E376D0" w:rsidRPr="000E72B7" w:rsidRDefault="00E376D0" w:rsidP="00E376D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5D170E9D" w14:textId="77777777" w:rsidR="00E376D0" w:rsidRPr="000E72B7" w:rsidRDefault="00E376D0" w:rsidP="00E376D0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8987A2B" w14:textId="77777777" w:rsidR="00E376D0" w:rsidRPr="000E72B7" w:rsidRDefault="00E376D0" w:rsidP="00E376D0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C93BB5B" w14:textId="77777777" w:rsidR="00E376D0" w:rsidRPr="000E72B7" w:rsidRDefault="00E376D0" w:rsidP="00E376D0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A8775EF" w14:textId="77777777" w:rsidR="00E376D0" w:rsidRPr="000E72B7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9C456F9" w14:textId="77777777" w:rsidR="00E376D0" w:rsidRPr="000E72B7" w:rsidRDefault="00E376D0" w:rsidP="00E376D0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C495FC1" w14:textId="77777777" w:rsidR="00E376D0" w:rsidRPr="000056FC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5EB4C06" w14:textId="77777777" w:rsidR="00E376D0" w:rsidRPr="000056FC" w:rsidRDefault="00E376D0" w:rsidP="00E376D0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7E0A01" w:rsidRPr="000E72B7" w14:paraId="7F91D451" w14:textId="77777777" w:rsidTr="000E702F">
        <w:tc>
          <w:tcPr>
            <w:tcW w:w="4050" w:type="dxa"/>
          </w:tcPr>
          <w:p w14:paraId="6BBFEDF8" w14:textId="77777777" w:rsidR="007E0A01" w:rsidRPr="000E72B7" w:rsidRDefault="007E0A01" w:rsidP="007E0A0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อุตสาหกรรมสหธัญญพืช จำกัด</w:t>
            </w:r>
          </w:p>
        </w:tc>
        <w:tc>
          <w:tcPr>
            <w:tcW w:w="1080" w:type="dxa"/>
            <w:shd w:val="clear" w:color="auto" w:fill="auto"/>
          </w:tcPr>
          <w:p w14:paraId="3D1920AE" w14:textId="1D9DBEFA" w:rsidR="007E0A01" w:rsidRPr="000E72B7" w:rsidRDefault="007E0A01" w:rsidP="007E0A01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77,620</w:t>
            </w:r>
          </w:p>
        </w:tc>
        <w:tc>
          <w:tcPr>
            <w:tcW w:w="270" w:type="dxa"/>
            <w:shd w:val="clear" w:color="auto" w:fill="auto"/>
          </w:tcPr>
          <w:p w14:paraId="0807881C" w14:textId="77777777" w:rsidR="007E0A01" w:rsidRPr="000E72B7" w:rsidRDefault="007E0A01" w:rsidP="007E0A01">
            <w:pPr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3FD45EF" w14:textId="77777777" w:rsidR="007E0A01" w:rsidRPr="000E72B7" w:rsidRDefault="007E0A01" w:rsidP="007E0A01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96,562</w:t>
            </w:r>
          </w:p>
        </w:tc>
        <w:tc>
          <w:tcPr>
            <w:tcW w:w="270" w:type="dxa"/>
            <w:shd w:val="clear" w:color="auto" w:fill="auto"/>
          </w:tcPr>
          <w:p w14:paraId="4670984C" w14:textId="77777777" w:rsidR="007E0A01" w:rsidRPr="000E72B7" w:rsidRDefault="007E0A01" w:rsidP="007E0A0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8F7778" w14:textId="79FEC5E8" w:rsidR="007E0A01" w:rsidRPr="000E72B7" w:rsidRDefault="007E0A01" w:rsidP="007E0A01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77,620</w:t>
            </w:r>
          </w:p>
        </w:tc>
        <w:tc>
          <w:tcPr>
            <w:tcW w:w="270" w:type="dxa"/>
          </w:tcPr>
          <w:p w14:paraId="62E72AF5" w14:textId="77777777" w:rsidR="007E0A01" w:rsidRPr="000E72B7" w:rsidRDefault="007E0A01" w:rsidP="007E0A0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967D637" w14:textId="77777777" w:rsidR="007E0A01" w:rsidRPr="000E72B7" w:rsidRDefault="007E0A01" w:rsidP="007E0A01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96,562</w:t>
            </w:r>
          </w:p>
        </w:tc>
      </w:tr>
      <w:tr w:rsidR="007E0A01" w:rsidRPr="000E72B7" w14:paraId="27C78C4C" w14:textId="77777777" w:rsidTr="000E702F">
        <w:tc>
          <w:tcPr>
            <w:tcW w:w="4050" w:type="dxa"/>
          </w:tcPr>
          <w:p w14:paraId="188B2D8D" w14:textId="77777777" w:rsidR="007E0A01" w:rsidRPr="000E72B7" w:rsidRDefault="007E0A01" w:rsidP="007E0A0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พรชัยวิสาหกิจ จำกัด</w:t>
            </w:r>
          </w:p>
        </w:tc>
        <w:tc>
          <w:tcPr>
            <w:tcW w:w="1080" w:type="dxa"/>
            <w:shd w:val="clear" w:color="auto" w:fill="auto"/>
          </w:tcPr>
          <w:p w14:paraId="2E5F3318" w14:textId="0C82BADC" w:rsidR="007E0A01" w:rsidRPr="000E72B7" w:rsidRDefault="007E0A01" w:rsidP="007E0A01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732</w:t>
            </w:r>
          </w:p>
        </w:tc>
        <w:tc>
          <w:tcPr>
            <w:tcW w:w="270" w:type="dxa"/>
            <w:shd w:val="clear" w:color="auto" w:fill="auto"/>
          </w:tcPr>
          <w:p w14:paraId="1537F464" w14:textId="77777777" w:rsidR="007E0A01" w:rsidRPr="000E72B7" w:rsidRDefault="007E0A01" w:rsidP="007E0A01">
            <w:pPr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EA75D8C" w14:textId="77777777" w:rsidR="007E0A01" w:rsidRPr="000E72B7" w:rsidRDefault="007E0A01" w:rsidP="007E0A01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3,641</w:t>
            </w:r>
          </w:p>
        </w:tc>
        <w:tc>
          <w:tcPr>
            <w:tcW w:w="270" w:type="dxa"/>
            <w:shd w:val="clear" w:color="auto" w:fill="auto"/>
          </w:tcPr>
          <w:p w14:paraId="15BC86B3" w14:textId="77777777" w:rsidR="007E0A01" w:rsidRPr="000E72B7" w:rsidRDefault="007E0A01" w:rsidP="007E0A0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883566" w14:textId="3DFB50B0" w:rsidR="007E0A01" w:rsidRPr="000E72B7" w:rsidRDefault="007E0A01" w:rsidP="007E0A01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732</w:t>
            </w:r>
          </w:p>
        </w:tc>
        <w:tc>
          <w:tcPr>
            <w:tcW w:w="270" w:type="dxa"/>
          </w:tcPr>
          <w:p w14:paraId="107588FD" w14:textId="77777777" w:rsidR="007E0A01" w:rsidRPr="000E72B7" w:rsidRDefault="007E0A01" w:rsidP="007E0A0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814FA00" w14:textId="77777777" w:rsidR="007E0A01" w:rsidRPr="000E72B7" w:rsidRDefault="007E0A01" w:rsidP="007E0A01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3,641</w:t>
            </w:r>
          </w:p>
        </w:tc>
      </w:tr>
      <w:tr w:rsidR="007E0A01" w:rsidRPr="000E72B7" w14:paraId="52AD8061" w14:textId="77777777" w:rsidTr="000E702F">
        <w:tc>
          <w:tcPr>
            <w:tcW w:w="4050" w:type="dxa"/>
          </w:tcPr>
          <w:p w14:paraId="2D5DFF3A" w14:textId="77777777" w:rsidR="007E0A01" w:rsidRPr="000E72B7" w:rsidRDefault="007E0A01" w:rsidP="007E0A0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ธนาพรชัยวิสาหกิจ จำกัด</w:t>
            </w:r>
          </w:p>
        </w:tc>
        <w:tc>
          <w:tcPr>
            <w:tcW w:w="1080" w:type="dxa"/>
            <w:shd w:val="clear" w:color="auto" w:fill="auto"/>
          </w:tcPr>
          <w:p w14:paraId="0A150FB8" w14:textId="5B4D5A67" w:rsidR="007E0A01" w:rsidRPr="000E72B7" w:rsidRDefault="007E0A01" w:rsidP="007E0A01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974</w:t>
            </w:r>
          </w:p>
        </w:tc>
        <w:tc>
          <w:tcPr>
            <w:tcW w:w="270" w:type="dxa"/>
            <w:shd w:val="clear" w:color="auto" w:fill="auto"/>
          </w:tcPr>
          <w:p w14:paraId="6508A96F" w14:textId="77777777" w:rsidR="007E0A01" w:rsidRPr="000E72B7" w:rsidRDefault="007E0A01" w:rsidP="007E0A01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858EBE1" w14:textId="77777777" w:rsidR="007E0A01" w:rsidRPr="000E72B7" w:rsidRDefault="007E0A01" w:rsidP="007E0A01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1,920</w:t>
            </w:r>
          </w:p>
        </w:tc>
        <w:tc>
          <w:tcPr>
            <w:tcW w:w="270" w:type="dxa"/>
            <w:shd w:val="clear" w:color="auto" w:fill="auto"/>
          </w:tcPr>
          <w:p w14:paraId="265DE770" w14:textId="77777777" w:rsidR="007E0A01" w:rsidRPr="000E72B7" w:rsidRDefault="007E0A01" w:rsidP="007E0A0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847F36" w14:textId="6D535011" w:rsidR="007E0A01" w:rsidRPr="000E72B7" w:rsidRDefault="007E0A01" w:rsidP="007E0A01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974</w:t>
            </w:r>
          </w:p>
        </w:tc>
        <w:tc>
          <w:tcPr>
            <w:tcW w:w="270" w:type="dxa"/>
          </w:tcPr>
          <w:p w14:paraId="25113E6B" w14:textId="77777777" w:rsidR="007E0A01" w:rsidRPr="000E72B7" w:rsidRDefault="007E0A01" w:rsidP="007E0A0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19455D5" w14:textId="77777777" w:rsidR="007E0A01" w:rsidRPr="000E72B7" w:rsidRDefault="007E0A01" w:rsidP="007E0A01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1,920</w:t>
            </w:r>
          </w:p>
        </w:tc>
      </w:tr>
      <w:tr w:rsidR="007E0A01" w:rsidRPr="000E72B7" w14:paraId="316B61F0" w14:textId="77777777" w:rsidTr="000E702F">
        <w:tc>
          <w:tcPr>
            <w:tcW w:w="4050" w:type="dxa"/>
          </w:tcPr>
          <w:p w14:paraId="6522E553" w14:textId="77777777" w:rsidR="007E0A01" w:rsidRPr="000E72B7" w:rsidRDefault="007E0A01" w:rsidP="007E0A0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โรงฝ้ายสระบุรี จำกัด</w:t>
            </w:r>
          </w:p>
        </w:tc>
        <w:tc>
          <w:tcPr>
            <w:tcW w:w="1080" w:type="dxa"/>
            <w:shd w:val="clear" w:color="auto" w:fill="auto"/>
          </w:tcPr>
          <w:p w14:paraId="06C48410" w14:textId="7DC5A79D" w:rsidR="007E0A01" w:rsidRPr="000E72B7" w:rsidRDefault="007E0A01" w:rsidP="007E0A01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974</w:t>
            </w:r>
          </w:p>
        </w:tc>
        <w:tc>
          <w:tcPr>
            <w:tcW w:w="270" w:type="dxa"/>
            <w:shd w:val="clear" w:color="auto" w:fill="auto"/>
          </w:tcPr>
          <w:p w14:paraId="3C0B044C" w14:textId="77777777" w:rsidR="007E0A01" w:rsidRPr="000E72B7" w:rsidRDefault="007E0A01" w:rsidP="007E0A01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DB0B114" w14:textId="77777777" w:rsidR="007E0A01" w:rsidRPr="000E72B7" w:rsidRDefault="007E0A01" w:rsidP="007E0A01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1,920</w:t>
            </w:r>
          </w:p>
        </w:tc>
        <w:tc>
          <w:tcPr>
            <w:tcW w:w="270" w:type="dxa"/>
            <w:shd w:val="clear" w:color="auto" w:fill="auto"/>
          </w:tcPr>
          <w:p w14:paraId="4E85FB18" w14:textId="77777777" w:rsidR="007E0A01" w:rsidRPr="000E72B7" w:rsidRDefault="007E0A01" w:rsidP="007E0A0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FEB5B8" w14:textId="30339E1A" w:rsidR="007E0A01" w:rsidRPr="000E72B7" w:rsidRDefault="007E0A01" w:rsidP="007E0A01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974</w:t>
            </w:r>
          </w:p>
        </w:tc>
        <w:tc>
          <w:tcPr>
            <w:tcW w:w="270" w:type="dxa"/>
          </w:tcPr>
          <w:p w14:paraId="3A8DF9D5" w14:textId="77777777" w:rsidR="007E0A01" w:rsidRPr="000E72B7" w:rsidRDefault="007E0A01" w:rsidP="007E0A0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3B63DBD" w14:textId="77777777" w:rsidR="007E0A01" w:rsidRPr="000E72B7" w:rsidRDefault="007E0A01" w:rsidP="007E0A01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1,920</w:t>
            </w:r>
          </w:p>
        </w:tc>
      </w:tr>
      <w:tr w:rsidR="007E0A01" w:rsidRPr="000E72B7" w14:paraId="2FAE910B" w14:textId="77777777" w:rsidTr="000E702F">
        <w:tc>
          <w:tcPr>
            <w:tcW w:w="4050" w:type="dxa"/>
          </w:tcPr>
          <w:p w14:paraId="7F990BC6" w14:textId="77777777" w:rsidR="007E0A01" w:rsidRPr="000E72B7" w:rsidRDefault="007E0A01" w:rsidP="007E0A0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เลียวไพรัตนวิสาหกิจ จำกัด</w:t>
            </w:r>
          </w:p>
        </w:tc>
        <w:tc>
          <w:tcPr>
            <w:tcW w:w="1080" w:type="dxa"/>
            <w:shd w:val="clear" w:color="auto" w:fill="auto"/>
          </w:tcPr>
          <w:p w14:paraId="2D65B819" w14:textId="22BC3BFB" w:rsidR="007E0A01" w:rsidRPr="000E72B7" w:rsidRDefault="007E0A01" w:rsidP="007E0A01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2,923</w:t>
            </w:r>
          </w:p>
        </w:tc>
        <w:tc>
          <w:tcPr>
            <w:tcW w:w="270" w:type="dxa"/>
            <w:shd w:val="clear" w:color="auto" w:fill="auto"/>
          </w:tcPr>
          <w:p w14:paraId="325452A7" w14:textId="77777777" w:rsidR="007E0A01" w:rsidRPr="000E72B7" w:rsidRDefault="007E0A01" w:rsidP="007E0A01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7F393A7" w14:textId="77777777" w:rsidR="007E0A01" w:rsidRPr="000E72B7" w:rsidRDefault="007E0A01" w:rsidP="007E0A01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5,761</w:t>
            </w:r>
          </w:p>
        </w:tc>
        <w:tc>
          <w:tcPr>
            <w:tcW w:w="270" w:type="dxa"/>
            <w:shd w:val="clear" w:color="auto" w:fill="auto"/>
          </w:tcPr>
          <w:p w14:paraId="06745659" w14:textId="77777777" w:rsidR="007E0A01" w:rsidRPr="000E72B7" w:rsidRDefault="007E0A01" w:rsidP="007E0A0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213E4B" w14:textId="47452416" w:rsidR="007E0A01" w:rsidRPr="000E72B7" w:rsidRDefault="007E0A01" w:rsidP="007E0A01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2,923</w:t>
            </w:r>
          </w:p>
        </w:tc>
        <w:tc>
          <w:tcPr>
            <w:tcW w:w="270" w:type="dxa"/>
          </w:tcPr>
          <w:p w14:paraId="6E5F924B" w14:textId="77777777" w:rsidR="007E0A01" w:rsidRPr="000E72B7" w:rsidRDefault="007E0A01" w:rsidP="007E0A0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37C3949" w14:textId="77777777" w:rsidR="007E0A01" w:rsidRPr="000E72B7" w:rsidRDefault="007E0A01" w:rsidP="007E0A01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5,761</w:t>
            </w:r>
          </w:p>
        </w:tc>
      </w:tr>
      <w:tr w:rsidR="007E0A01" w:rsidRPr="00125D26" w14:paraId="21267C2A" w14:textId="77777777">
        <w:tc>
          <w:tcPr>
            <w:tcW w:w="4050" w:type="dxa"/>
            <w:vAlign w:val="bottom"/>
          </w:tcPr>
          <w:p w14:paraId="56FF1F92" w14:textId="77777777" w:rsidR="007E0A01" w:rsidRPr="000E72B7" w:rsidRDefault="007E0A01" w:rsidP="007E0A01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6B164F" w14:textId="732A4EA4" w:rsidR="007E0A01" w:rsidRPr="000056FC" w:rsidRDefault="007E0A01" w:rsidP="007E0A01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48</w:t>
            </w:r>
            <w:r w:rsidR="004A3C4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4A3C4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621</w:t>
            </w:r>
          </w:p>
        </w:tc>
        <w:tc>
          <w:tcPr>
            <w:tcW w:w="270" w:type="dxa"/>
            <w:shd w:val="clear" w:color="auto" w:fill="auto"/>
          </w:tcPr>
          <w:p w14:paraId="6B43883F" w14:textId="77777777" w:rsidR="007E0A01" w:rsidRPr="000E72B7" w:rsidRDefault="007E0A01" w:rsidP="007E0A01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CED7E5" w14:textId="77777777" w:rsidR="007E0A01" w:rsidRPr="00125D26" w:rsidRDefault="007E0A01" w:rsidP="007E0A01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527,657</w:t>
            </w:r>
          </w:p>
        </w:tc>
        <w:tc>
          <w:tcPr>
            <w:tcW w:w="270" w:type="dxa"/>
            <w:shd w:val="clear" w:color="auto" w:fill="auto"/>
          </w:tcPr>
          <w:p w14:paraId="523D1B2C" w14:textId="77777777" w:rsidR="007E0A01" w:rsidRPr="00125D26" w:rsidRDefault="007E0A01" w:rsidP="007E0A0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483C8E" w14:textId="68E0ECCF" w:rsidR="007E0A01" w:rsidRPr="00125D26" w:rsidRDefault="007E0A01" w:rsidP="007E0A01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48</w:t>
            </w:r>
            <w:r w:rsidR="004A3C4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4A3C4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621</w:t>
            </w:r>
          </w:p>
        </w:tc>
        <w:tc>
          <w:tcPr>
            <w:tcW w:w="270" w:type="dxa"/>
          </w:tcPr>
          <w:p w14:paraId="2747D7B3" w14:textId="77777777" w:rsidR="007E0A01" w:rsidRPr="000E72B7" w:rsidRDefault="007E0A01" w:rsidP="007E0A0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A2AA5C7" w14:textId="77777777" w:rsidR="007E0A01" w:rsidRPr="00125D26" w:rsidRDefault="007E0A01" w:rsidP="007E0A01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527,657</w:t>
            </w:r>
          </w:p>
        </w:tc>
      </w:tr>
    </w:tbl>
    <w:p w14:paraId="1C19D79D" w14:textId="77777777" w:rsidR="00400CA7" w:rsidRDefault="00400CA7">
      <w:pPr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0"/>
      </w:tblGrid>
      <w:tr w:rsidR="00CD2B3E" w:rsidRPr="00CD2B3E" w14:paraId="22F77D8C" w14:textId="77777777">
        <w:tc>
          <w:tcPr>
            <w:tcW w:w="4050" w:type="dxa"/>
          </w:tcPr>
          <w:p w14:paraId="46EE6FEF" w14:textId="77777777" w:rsidR="00CD2B3E" w:rsidRPr="00CD2B3E" w:rsidRDefault="00CD2B3E" w:rsidP="00CD2B3E">
            <w:pPr>
              <w:spacing w:line="240" w:lineRule="atLeast"/>
              <w:ind w:right="-108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D2B3E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ยอดคงเหลือกับบุคคลหรือกิจการที่เกี่ยวข้องกัน</w:t>
            </w:r>
          </w:p>
        </w:tc>
        <w:tc>
          <w:tcPr>
            <w:tcW w:w="2430" w:type="dxa"/>
            <w:gridSpan w:val="3"/>
          </w:tcPr>
          <w:p w14:paraId="44490E86" w14:textId="77777777" w:rsidR="00CD2B3E" w:rsidRPr="00CD2B3E" w:rsidRDefault="00CD2B3E" w:rsidP="00CD2B3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D2B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1BEF755" w14:textId="77777777" w:rsidR="00CD2B3E" w:rsidRPr="00CD2B3E" w:rsidRDefault="00CD2B3E" w:rsidP="00CD2B3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56234AC0" w14:textId="77777777" w:rsidR="00CD2B3E" w:rsidRPr="00CD2B3E" w:rsidRDefault="00CD2B3E" w:rsidP="00CD2B3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D2B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376D0" w:rsidRPr="00CD2B3E" w14:paraId="45BB1E2B" w14:textId="77777777">
        <w:tc>
          <w:tcPr>
            <w:tcW w:w="4050" w:type="dxa"/>
          </w:tcPr>
          <w:p w14:paraId="0B981684" w14:textId="77777777" w:rsidR="00E376D0" w:rsidRPr="00CD2B3E" w:rsidRDefault="00E376D0" w:rsidP="00E376D0">
            <w:pPr>
              <w:spacing w:line="240" w:lineRule="atLeast"/>
              <w:ind w:right="-108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4A47156" w14:textId="2BC438C1" w:rsidR="00E376D0" w:rsidRPr="00CD2B3E" w:rsidRDefault="00F60D85" w:rsidP="00E376D0">
            <w:pPr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eastAsia="x-non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E376D0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</w:t>
            </w:r>
            <w:r w:rsidR="00C147AD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70" w:type="dxa"/>
          </w:tcPr>
          <w:p w14:paraId="139CD09A" w14:textId="77777777" w:rsidR="00E376D0" w:rsidRPr="00CD2B3E" w:rsidRDefault="00E376D0" w:rsidP="00E376D0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1FB6E0E" w14:textId="75DD161E" w:rsidR="00E376D0" w:rsidRPr="00CD2B3E" w:rsidRDefault="00F60D85" w:rsidP="00E376D0">
            <w:pPr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E376D0" w:rsidRPr="00CD2B3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E376D0" w:rsidRPr="00CD2B3E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25B9B4DA" w14:textId="77777777" w:rsidR="00E376D0" w:rsidRPr="00CD2B3E" w:rsidRDefault="00E376D0" w:rsidP="00E376D0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5BD7A7" w14:textId="66B60A63" w:rsidR="00E376D0" w:rsidRPr="00CD2B3E" w:rsidRDefault="00F60D85" w:rsidP="00E376D0">
            <w:pPr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eastAsia="x-non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C147AD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กันยายน</w:t>
            </w:r>
          </w:p>
        </w:tc>
        <w:tc>
          <w:tcPr>
            <w:tcW w:w="270" w:type="dxa"/>
          </w:tcPr>
          <w:p w14:paraId="3E6D04F3" w14:textId="77777777" w:rsidR="00E376D0" w:rsidRPr="00CD2B3E" w:rsidRDefault="00E376D0" w:rsidP="00E376D0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63AB9A" w14:textId="178FF25B" w:rsidR="00E376D0" w:rsidRPr="00CD2B3E" w:rsidRDefault="00F60D85" w:rsidP="00E376D0">
            <w:pPr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E376D0" w:rsidRPr="00CD2B3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E376D0" w:rsidRPr="00CD2B3E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E376D0" w:rsidRPr="00CD2B3E" w14:paraId="45FC1EEA" w14:textId="77777777">
        <w:tc>
          <w:tcPr>
            <w:tcW w:w="4050" w:type="dxa"/>
          </w:tcPr>
          <w:p w14:paraId="36812EC3" w14:textId="77777777" w:rsidR="00E376D0" w:rsidRPr="00CD2B3E" w:rsidRDefault="00E376D0" w:rsidP="00E376D0">
            <w:pPr>
              <w:spacing w:line="240" w:lineRule="atLeast"/>
              <w:ind w:right="-108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4EBD233" w14:textId="2507992C" w:rsidR="00E376D0" w:rsidRPr="00CD2B3E" w:rsidRDefault="00E376D0" w:rsidP="00E376D0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x-non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</w:tcPr>
          <w:p w14:paraId="35EB9C76" w14:textId="77777777" w:rsidR="00E376D0" w:rsidRPr="00CD2B3E" w:rsidRDefault="00E376D0" w:rsidP="00E376D0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ADE1B9B" w14:textId="77777777" w:rsidR="00E376D0" w:rsidRPr="00CD2B3E" w:rsidRDefault="00E376D0" w:rsidP="00E376D0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D2B3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</w:tcPr>
          <w:p w14:paraId="25D5E0C0" w14:textId="77777777" w:rsidR="00E376D0" w:rsidRPr="00CD2B3E" w:rsidRDefault="00E376D0" w:rsidP="00E376D0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91BFE9E" w14:textId="1444BC19" w:rsidR="00E376D0" w:rsidRPr="00CD2B3E" w:rsidRDefault="00E376D0" w:rsidP="00E376D0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x-non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</w:tcPr>
          <w:p w14:paraId="6203B735" w14:textId="77777777" w:rsidR="00E376D0" w:rsidRPr="00CD2B3E" w:rsidRDefault="00E376D0" w:rsidP="00E376D0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39854DB" w14:textId="77777777" w:rsidR="00E376D0" w:rsidRPr="00CD2B3E" w:rsidRDefault="00E376D0" w:rsidP="00E376D0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D2B3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</w:tr>
      <w:tr w:rsidR="00E376D0" w:rsidRPr="00CD2B3E" w14:paraId="3C9EEC0F" w14:textId="77777777">
        <w:tc>
          <w:tcPr>
            <w:tcW w:w="4050" w:type="dxa"/>
          </w:tcPr>
          <w:p w14:paraId="743ACA2D" w14:textId="77777777" w:rsidR="00E376D0" w:rsidRPr="00CD2B3E" w:rsidRDefault="00E376D0" w:rsidP="00E376D0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0E6B1204" w14:textId="77777777" w:rsidR="00E376D0" w:rsidRPr="00CD2B3E" w:rsidRDefault="00E376D0" w:rsidP="00E376D0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2B3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D2B3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CD2B3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E376D0" w:rsidRPr="00CD2B3E" w14:paraId="0423D4F5" w14:textId="77777777">
        <w:tc>
          <w:tcPr>
            <w:tcW w:w="4050" w:type="dxa"/>
          </w:tcPr>
          <w:p w14:paraId="37D2D5AA" w14:textId="3876F29F" w:rsidR="00E376D0" w:rsidRPr="00CD2B3E" w:rsidRDefault="00E376D0" w:rsidP="00E376D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080" w:type="dxa"/>
            <w:shd w:val="clear" w:color="auto" w:fill="auto"/>
          </w:tcPr>
          <w:p w14:paraId="2E5BA8E9" w14:textId="77777777" w:rsidR="00E376D0" w:rsidRPr="00CD2B3E" w:rsidRDefault="00E376D0" w:rsidP="00E376D0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D6BB76F" w14:textId="77777777" w:rsidR="00E376D0" w:rsidRPr="00CD2B3E" w:rsidRDefault="00E376D0" w:rsidP="00E376D0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868C70E" w14:textId="77777777" w:rsidR="00E376D0" w:rsidRPr="00CD2B3E" w:rsidRDefault="00E376D0" w:rsidP="00E376D0">
            <w:pPr>
              <w:spacing w:line="240" w:lineRule="auto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6A96AF4" w14:textId="77777777" w:rsidR="00E376D0" w:rsidRPr="00CD2B3E" w:rsidRDefault="00E376D0" w:rsidP="00E376D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  <w:shd w:val="clear" w:color="auto" w:fill="auto"/>
          </w:tcPr>
          <w:p w14:paraId="0C79110C" w14:textId="77777777" w:rsidR="00E376D0" w:rsidRPr="00CD2B3E" w:rsidRDefault="00E376D0" w:rsidP="00E376D0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B8FBD3F" w14:textId="77777777" w:rsidR="00E376D0" w:rsidRPr="00CD2B3E" w:rsidRDefault="00E376D0" w:rsidP="00E376D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745BE317" w14:textId="77777777" w:rsidR="00E376D0" w:rsidRPr="00CD2B3E" w:rsidRDefault="00E376D0" w:rsidP="00E376D0">
            <w:pPr>
              <w:spacing w:line="240" w:lineRule="auto"/>
              <w:ind w:left="-160" w:right="-115" w:firstLine="6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E376D0" w:rsidRPr="00CD2B3E" w14:paraId="5398CF3D" w14:textId="77777777">
        <w:tc>
          <w:tcPr>
            <w:tcW w:w="4050" w:type="dxa"/>
          </w:tcPr>
          <w:p w14:paraId="05EF90A6" w14:textId="71422E3C" w:rsidR="00E376D0" w:rsidRPr="00CD2B3E" w:rsidRDefault="00E376D0" w:rsidP="00E376D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D2B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ย่อย</w:t>
            </w:r>
          </w:p>
        </w:tc>
        <w:tc>
          <w:tcPr>
            <w:tcW w:w="1080" w:type="dxa"/>
            <w:shd w:val="clear" w:color="auto" w:fill="auto"/>
          </w:tcPr>
          <w:p w14:paraId="528CF35E" w14:textId="5C5B0DC1" w:rsidR="00E376D0" w:rsidRPr="00CD2B3E" w:rsidRDefault="00E376D0" w:rsidP="00E376D0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4613D6D" w14:textId="77777777" w:rsidR="00E376D0" w:rsidRPr="00CD2B3E" w:rsidRDefault="00E376D0" w:rsidP="00E376D0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17E3273" w14:textId="08310A0B" w:rsidR="00E376D0" w:rsidRPr="00CD2B3E" w:rsidRDefault="00E376D0" w:rsidP="00E376D0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16233EF" w14:textId="77777777" w:rsidR="00E376D0" w:rsidRPr="00CD2B3E" w:rsidRDefault="00E376D0" w:rsidP="00E376D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  <w:shd w:val="clear" w:color="auto" w:fill="auto"/>
          </w:tcPr>
          <w:p w14:paraId="2F6EF63F" w14:textId="70BC7067" w:rsidR="00E376D0" w:rsidRPr="00CD2B3E" w:rsidRDefault="00E376D0" w:rsidP="00E376D0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EE99EFC" w14:textId="77777777" w:rsidR="00E376D0" w:rsidRPr="00CD2B3E" w:rsidRDefault="00E376D0" w:rsidP="00E376D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7385158E" w14:textId="5823CEAC" w:rsidR="00E376D0" w:rsidRPr="00CD2B3E" w:rsidRDefault="00E376D0" w:rsidP="00E376D0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B8603F" w:rsidRPr="00CD2B3E" w14:paraId="40E6B4BA" w14:textId="77777777">
        <w:tc>
          <w:tcPr>
            <w:tcW w:w="4050" w:type="dxa"/>
          </w:tcPr>
          <w:p w14:paraId="72C06CEC" w14:textId="673B49C4" w:rsidR="00B8603F" w:rsidRPr="000F52EC" w:rsidRDefault="00B8603F" w:rsidP="00B8603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2EC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ศูนย์กระจายสินค้า ทีพีไอ จำกัด</w:t>
            </w:r>
          </w:p>
        </w:tc>
        <w:tc>
          <w:tcPr>
            <w:tcW w:w="1080" w:type="dxa"/>
            <w:shd w:val="clear" w:color="auto" w:fill="auto"/>
          </w:tcPr>
          <w:p w14:paraId="5B1F88A0" w14:textId="53B8791A" w:rsidR="00B8603F" w:rsidRPr="001C1558" w:rsidRDefault="00C166FE" w:rsidP="00B8603F">
            <w:pPr>
              <w:spacing w:line="240" w:lineRule="auto"/>
              <w:ind w:left="-110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15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3C95BBB" w14:textId="77777777" w:rsidR="00B8603F" w:rsidRPr="00CD2B3E" w:rsidRDefault="00B8603F" w:rsidP="00B8603F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ED10D92" w14:textId="3F0E792D" w:rsidR="00B8603F" w:rsidRPr="001C1558" w:rsidRDefault="00B8603F" w:rsidP="00B8603F">
            <w:pPr>
              <w:spacing w:line="240" w:lineRule="auto"/>
              <w:ind w:left="-110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15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5025E72" w14:textId="77777777" w:rsidR="00B8603F" w:rsidRPr="00CD2B3E" w:rsidRDefault="00B8603F" w:rsidP="00B8603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  <w:shd w:val="clear" w:color="auto" w:fill="auto"/>
          </w:tcPr>
          <w:p w14:paraId="76EE3565" w14:textId="335904CA" w:rsidR="00B8603F" w:rsidRPr="00C166FE" w:rsidRDefault="00C166FE" w:rsidP="00C166FE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2,000</w:t>
            </w:r>
          </w:p>
        </w:tc>
        <w:tc>
          <w:tcPr>
            <w:tcW w:w="270" w:type="dxa"/>
          </w:tcPr>
          <w:p w14:paraId="2B8358CE" w14:textId="77777777" w:rsidR="00B8603F" w:rsidRPr="00CD2B3E" w:rsidRDefault="00B8603F" w:rsidP="00B8603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68F2AD14" w14:textId="780B3BBB" w:rsidR="00B8603F" w:rsidRPr="00CD2B3E" w:rsidRDefault="00B8603F" w:rsidP="00B8603F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2,000</w:t>
            </w:r>
          </w:p>
        </w:tc>
      </w:tr>
      <w:tr w:rsidR="00B8603F" w:rsidRPr="00CD2B3E" w14:paraId="1F96FB23" w14:textId="77777777">
        <w:tc>
          <w:tcPr>
            <w:tcW w:w="4050" w:type="dxa"/>
          </w:tcPr>
          <w:p w14:paraId="01C1CDE0" w14:textId="529BB4B9" w:rsidR="00B8603F" w:rsidRPr="000F52EC" w:rsidRDefault="00B8603F" w:rsidP="00B8603F">
            <w:pPr>
              <w:spacing w:line="240" w:lineRule="auto"/>
              <w:ind w:left="160" w:hanging="16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52EC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ทีพีไอ โพลีน เพาเวอร์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0F52E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0F52EC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อินเตอร์เนชั่นแนล</w:t>
            </w:r>
            <w:r w:rsidRPr="000F52E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  <w:r w:rsidRPr="000F52EC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จำกัด</w:t>
            </w:r>
            <w:r w:rsidRPr="000F52E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0303CE7D" w14:textId="6715F1AD" w:rsidR="00B8603F" w:rsidRPr="001C1558" w:rsidRDefault="00D73E88" w:rsidP="00B8603F">
            <w:pPr>
              <w:spacing w:line="240" w:lineRule="auto"/>
              <w:ind w:left="-110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1558">
              <w:rPr>
                <w:rFonts w:asciiTheme="majorBidi" w:hAnsiTheme="majorBidi" w:cstheme="majorBidi"/>
                <w:sz w:val="28"/>
                <w:szCs w:val="28"/>
                <w:lang w:val="en-US"/>
              </w:rPr>
              <w:br/>
              <w:t>-</w:t>
            </w:r>
          </w:p>
        </w:tc>
        <w:tc>
          <w:tcPr>
            <w:tcW w:w="270" w:type="dxa"/>
            <w:shd w:val="clear" w:color="auto" w:fill="auto"/>
          </w:tcPr>
          <w:p w14:paraId="44154929" w14:textId="77777777" w:rsidR="00B8603F" w:rsidRPr="00CD2B3E" w:rsidRDefault="00B8603F" w:rsidP="00B8603F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FA479C3" w14:textId="69BE0302" w:rsidR="00B8603F" w:rsidRPr="001C1558" w:rsidRDefault="00B8603F" w:rsidP="00B8603F">
            <w:pPr>
              <w:spacing w:line="240" w:lineRule="auto"/>
              <w:ind w:left="-110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1558">
              <w:rPr>
                <w:rFonts w:asciiTheme="majorBidi" w:hAnsiTheme="majorBidi" w:cstheme="majorBidi"/>
                <w:sz w:val="28"/>
                <w:szCs w:val="28"/>
                <w:lang w:val="en-US"/>
              </w:rPr>
              <w:br/>
              <w:t>-</w:t>
            </w:r>
          </w:p>
        </w:tc>
        <w:tc>
          <w:tcPr>
            <w:tcW w:w="270" w:type="dxa"/>
            <w:shd w:val="clear" w:color="auto" w:fill="auto"/>
          </w:tcPr>
          <w:p w14:paraId="63E01829" w14:textId="77777777" w:rsidR="00B8603F" w:rsidRPr="00CD2B3E" w:rsidRDefault="00B8603F" w:rsidP="00B8603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  <w:shd w:val="clear" w:color="auto" w:fill="auto"/>
          </w:tcPr>
          <w:p w14:paraId="270BD382" w14:textId="5FB38202" w:rsidR="000C3AAE" w:rsidRPr="00D73E88" w:rsidRDefault="00D73E88" w:rsidP="00771D2C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1558">
              <w:rPr>
                <w:rFonts w:asciiTheme="majorBidi" w:hAnsiTheme="majorBidi" w:cstheme="majorBidi"/>
                <w:sz w:val="28"/>
                <w:szCs w:val="28"/>
                <w:lang w:val="en-US"/>
              </w:rPr>
              <w:br/>
            </w:r>
            <w:r w:rsidR="00771D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100,000</w:t>
            </w:r>
          </w:p>
        </w:tc>
        <w:tc>
          <w:tcPr>
            <w:tcW w:w="270" w:type="dxa"/>
          </w:tcPr>
          <w:p w14:paraId="0BBDEA50" w14:textId="77777777" w:rsidR="00B8603F" w:rsidRPr="00CD2B3E" w:rsidRDefault="00B8603F" w:rsidP="00B8603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0FD2A880" w14:textId="239714F5" w:rsidR="00B8603F" w:rsidRPr="001C1558" w:rsidRDefault="00B8603F" w:rsidP="00B8603F">
            <w:pPr>
              <w:spacing w:line="240" w:lineRule="auto"/>
              <w:ind w:left="-110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1558">
              <w:rPr>
                <w:rFonts w:asciiTheme="majorBidi" w:hAnsiTheme="majorBidi" w:cstheme="majorBidi"/>
                <w:sz w:val="28"/>
                <w:szCs w:val="28"/>
                <w:lang w:val="en-US"/>
              </w:rPr>
              <w:br/>
              <w:t>-</w:t>
            </w:r>
          </w:p>
        </w:tc>
      </w:tr>
      <w:tr w:rsidR="00B8603F" w:rsidRPr="00CD2B3E" w14:paraId="427B8C2C" w14:textId="77777777">
        <w:tc>
          <w:tcPr>
            <w:tcW w:w="4050" w:type="dxa"/>
          </w:tcPr>
          <w:p w14:paraId="128C4AC6" w14:textId="400CA4DD" w:rsidR="00B8603F" w:rsidRPr="000F52EC" w:rsidRDefault="00B8603F" w:rsidP="00B8603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2E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ทีพีไอ </w:t>
            </w:r>
            <w:r w:rsidRPr="000F52EC">
              <w:rPr>
                <w:rFonts w:asciiTheme="majorBidi" w:hAnsiTheme="majorBidi" w:cstheme="majorBidi" w:hint="cs"/>
                <w:sz w:val="30"/>
                <w:szCs w:val="30"/>
                <w:cs/>
              </w:rPr>
              <w:t>พลังชีวมวล จำกัด</w:t>
            </w:r>
          </w:p>
        </w:tc>
        <w:tc>
          <w:tcPr>
            <w:tcW w:w="1080" w:type="dxa"/>
            <w:shd w:val="clear" w:color="auto" w:fill="auto"/>
          </w:tcPr>
          <w:p w14:paraId="2B1D4ED2" w14:textId="45769B72" w:rsidR="00B8603F" w:rsidRPr="001C1558" w:rsidRDefault="00771D2C" w:rsidP="00B8603F">
            <w:pPr>
              <w:spacing w:line="240" w:lineRule="auto"/>
              <w:ind w:left="-110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15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E658D4E" w14:textId="77777777" w:rsidR="00B8603F" w:rsidRPr="00CD2B3E" w:rsidRDefault="00B8603F" w:rsidP="00B8603F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8EAB9F6" w14:textId="10D561FF" w:rsidR="00B8603F" w:rsidRPr="001C1558" w:rsidRDefault="00B8603F" w:rsidP="00B8603F">
            <w:pPr>
              <w:spacing w:line="240" w:lineRule="auto"/>
              <w:ind w:left="-110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15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FECD6EE" w14:textId="77777777" w:rsidR="00B8603F" w:rsidRPr="00CD2B3E" w:rsidRDefault="00B8603F" w:rsidP="00B8603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  <w:shd w:val="clear" w:color="auto" w:fill="auto"/>
          </w:tcPr>
          <w:p w14:paraId="5BFE23A7" w14:textId="280CEB3F" w:rsidR="00B8603F" w:rsidRPr="00CD2B3E" w:rsidRDefault="00771D2C" w:rsidP="005F72C5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180,000</w:t>
            </w:r>
          </w:p>
        </w:tc>
        <w:tc>
          <w:tcPr>
            <w:tcW w:w="270" w:type="dxa"/>
          </w:tcPr>
          <w:p w14:paraId="3FAAAA8A" w14:textId="77777777" w:rsidR="00B8603F" w:rsidRPr="00CD2B3E" w:rsidRDefault="00B8603F" w:rsidP="00B8603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115D470E" w14:textId="4C7978C4" w:rsidR="00B8603F" w:rsidRPr="001C1558" w:rsidRDefault="00B8603F" w:rsidP="00B8603F">
            <w:pPr>
              <w:spacing w:line="240" w:lineRule="auto"/>
              <w:ind w:left="-110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15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E376D0" w:rsidRPr="00CD2B3E" w14:paraId="6C6BC40F" w14:textId="77777777" w:rsidTr="007508C5">
        <w:tc>
          <w:tcPr>
            <w:tcW w:w="4050" w:type="dxa"/>
          </w:tcPr>
          <w:p w14:paraId="02BA4127" w14:textId="747A8F36" w:rsidR="00E376D0" w:rsidRPr="000F52EC" w:rsidRDefault="00E376D0" w:rsidP="00E376D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3E622100" w14:textId="1DE2EA0E" w:rsidR="00E376D0" w:rsidRPr="00CD2B3E" w:rsidRDefault="00E376D0" w:rsidP="00E376D0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598E0CE" w14:textId="77777777" w:rsidR="00E376D0" w:rsidRPr="00CD2B3E" w:rsidRDefault="00E376D0" w:rsidP="00E376D0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4F52D94" w14:textId="77777777" w:rsidR="00E376D0" w:rsidRPr="00CD2B3E" w:rsidRDefault="00E376D0" w:rsidP="00E376D0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CE27270" w14:textId="77777777" w:rsidR="00E376D0" w:rsidRPr="00CD2B3E" w:rsidRDefault="00E376D0" w:rsidP="00E376D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  <w:shd w:val="clear" w:color="auto" w:fill="auto"/>
          </w:tcPr>
          <w:p w14:paraId="064D0D34" w14:textId="77777777" w:rsidR="00E376D0" w:rsidRPr="00CD2B3E" w:rsidRDefault="00E376D0" w:rsidP="00E376D0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500478D" w14:textId="77777777" w:rsidR="00E376D0" w:rsidRPr="00CD2B3E" w:rsidRDefault="00E376D0" w:rsidP="00E376D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06C5C6E4" w14:textId="77777777" w:rsidR="00E376D0" w:rsidRPr="00CD2B3E" w:rsidRDefault="00E376D0" w:rsidP="00E376D0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E376D0" w:rsidRPr="00CD2B3E" w14:paraId="0AE31002" w14:textId="77777777" w:rsidTr="003A235C">
        <w:tc>
          <w:tcPr>
            <w:tcW w:w="4050" w:type="dxa"/>
          </w:tcPr>
          <w:p w14:paraId="0D5325DA" w14:textId="01DEE68B" w:rsidR="00E376D0" w:rsidRPr="000F52EC" w:rsidRDefault="00E376D0" w:rsidP="00E376D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F52EC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บริษัท ไนเตรทไทย จำกัด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9DFE2A1" w14:textId="42890734" w:rsidR="00E376D0" w:rsidRPr="00CD2B3E" w:rsidRDefault="00771D2C" w:rsidP="005F72C5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310,400</w:t>
            </w:r>
          </w:p>
        </w:tc>
        <w:tc>
          <w:tcPr>
            <w:tcW w:w="270" w:type="dxa"/>
            <w:shd w:val="clear" w:color="auto" w:fill="auto"/>
          </w:tcPr>
          <w:p w14:paraId="2D060A70" w14:textId="77777777" w:rsidR="00E376D0" w:rsidRPr="00CD2B3E" w:rsidRDefault="00E376D0" w:rsidP="00E376D0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BCB3D42" w14:textId="2AEE296D" w:rsidR="00E376D0" w:rsidRPr="00CD2B3E" w:rsidRDefault="00E376D0" w:rsidP="005F72C5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310,400</w:t>
            </w:r>
          </w:p>
        </w:tc>
        <w:tc>
          <w:tcPr>
            <w:tcW w:w="270" w:type="dxa"/>
            <w:shd w:val="clear" w:color="auto" w:fill="auto"/>
          </w:tcPr>
          <w:p w14:paraId="1EF9ED43" w14:textId="77777777" w:rsidR="00E376D0" w:rsidRPr="00CD2B3E" w:rsidRDefault="00E376D0" w:rsidP="00E376D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50FE679" w14:textId="1DE6210C" w:rsidR="00E376D0" w:rsidRPr="00CD2B3E" w:rsidRDefault="00771D2C" w:rsidP="00E376D0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310,400</w:t>
            </w:r>
          </w:p>
        </w:tc>
        <w:tc>
          <w:tcPr>
            <w:tcW w:w="270" w:type="dxa"/>
          </w:tcPr>
          <w:p w14:paraId="7E09A691" w14:textId="77777777" w:rsidR="00E376D0" w:rsidRPr="00CD2B3E" w:rsidRDefault="00E376D0" w:rsidP="00E376D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347F732" w14:textId="07A3B8E3" w:rsidR="00E376D0" w:rsidRPr="00CD2B3E" w:rsidRDefault="00E376D0" w:rsidP="005F72C5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310,400</w:t>
            </w:r>
          </w:p>
        </w:tc>
      </w:tr>
      <w:tr w:rsidR="00E376D0" w:rsidRPr="00CD2B3E" w14:paraId="4A7F8402" w14:textId="77777777" w:rsidTr="003A235C">
        <w:tc>
          <w:tcPr>
            <w:tcW w:w="4050" w:type="dxa"/>
          </w:tcPr>
          <w:p w14:paraId="58057C36" w14:textId="5C73F3FD" w:rsidR="00E376D0" w:rsidRPr="00CD2B3E" w:rsidRDefault="00E376D0" w:rsidP="00E376D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7B00D3" w14:textId="25A773B3" w:rsidR="00E376D0" w:rsidRPr="008C5FAF" w:rsidRDefault="006B1576" w:rsidP="00E376D0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310</w:t>
            </w:r>
            <w:r w:rsidR="006414BB" w:rsidRPr="008C5FA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,400</w:t>
            </w:r>
          </w:p>
        </w:tc>
        <w:tc>
          <w:tcPr>
            <w:tcW w:w="270" w:type="dxa"/>
            <w:shd w:val="clear" w:color="auto" w:fill="auto"/>
          </w:tcPr>
          <w:p w14:paraId="3ADB9D5B" w14:textId="77777777" w:rsidR="00E376D0" w:rsidRPr="008C5FAF" w:rsidRDefault="00E376D0" w:rsidP="00E376D0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308BD2" w14:textId="5B66A953" w:rsidR="00E376D0" w:rsidRPr="008C5FAF" w:rsidRDefault="00E376D0" w:rsidP="00E376D0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8C5FA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310,400</w:t>
            </w:r>
          </w:p>
        </w:tc>
        <w:tc>
          <w:tcPr>
            <w:tcW w:w="270" w:type="dxa"/>
            <w:shd w:val="clear" w:color="auto" w:fill="auto"/>
          </w:tcPr>
          <w:p w14:paraId="5F70B002" w14:textId="77777777" w:rsidR="00E376D0" w:rsidRPr="008C5FAF" w:rsidRDefault="00E376D0" w:rsidP="00E376D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1D29D4" w14:textId="466B3598" w:rsidR="00E376D0" w:rsidRPr="008C5FAF" w:rsidRDefault="006414BB" w:rsidP="00E376D0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592</w:t>
            </w:r>
            <w:r w:rsidRPr="008C5FA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,400</w:t>
            </w:r>
          </w:p>
        </w:tc>
        <w:tc>
          <w:tcPr>
            <w:tcW w:w="270" w:type="dxa"/>
          </w:tcPr>
          <w:p w14:paraId="56DA491C" w14:textId="77777777" w:rsidR="00E376D0" w:rsidRPr="008C5FAF" w:rsidRDefault="00E376D0" w:rsidP="00E376D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F339FA0" w14:textId="4F7A4C86" w:rsidR="00E376D0" w:rsidRPr="008C5FAF" w:rsidRDefault="00E376D0" w:rsidP="00E376D0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8C5FA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312,400</w:t>
            </w:r>
          </w:p>
        </w:tc>
      </w:tr>
    </w:tbl>
    <w:p w14:paraId="58055798" w14:textId="77777777" w:rsidR="00CD2B3E" w:rsidRDefault="00CD2B3E" w:rsidP="000B478B">
      <w:pPr>
        <w:spacing w:line="240" w:lineRule="auto"/>
        <w:ind w:right="2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87B1196" w14:textId="54799992" w:rsidR="001229FB" w:rsidRPr="00455790" w:rsidRDefault="001229FB" w:rsidP="00BD376E">
      <w:pPr>
        <w:spacing w:line="240" w:lineRule="auto"/>
        <w:ind w:left="540" w:right="2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55790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สัญญาสำคัญที่ทำกับกิจการที่เกี่ยวข้องกัน</w:t>
      </w:r>
    </w:p>
    <w:p w14:paraId="345E8707" w14:textId="77777777" w:rsidR="001229FB" w:rsidRPr="00455790" w:rsidRDefault="001229FB" w:rsidP="004827CC">
      <w:pPr>
        <w:pStyle w:val="Ang15"/>
      </w:pPr>
    </w:p>
    <w:p w14:paraId="296EE1B9" w14:textId="455CDCB6" w:rsidR="001229FB" w:rsidRPr="00455790" w:rsidRDefault="0051745E" w:rsidP="009B739D">
      <w:pPr>
        <w:numPr>
          <w:ilvl w:val="0"/>
          <w:numId w:val="5"/>
        </w:numPr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  <w:r w:rsidRPr="00455790">
        <w:rPr>
          <w:rFonts w:ascii="Angsana New" w:hAnsi="Angsana New"/>
          <w:spacing w:val="-2"/>
          <w:sz w:val="30"/>
          <w:szCs w:val="30"/>
          <w:cs/>
        </w:rPr>
        <w:t>บริษัททำสัญญา</w:t>
      </w:r>
      <w:r w:rsidR="00BB78B5" w:rsidRPr="00455790">
        <w:rPr>
          <w:rFonts w:ascii="Angsana New" w:hAnsi="Angsana New" w:hint="cs"/>
          <w:spacing w:val="-2"/>
          <w:sz w:val="30"/>
          <w:szCs w:val="30"/>
          <w:cs/>
        </w:rPr>
        <w:t>บริการ</w:t>
      </w:r>
      <w:r w:rsidR="0069234A" w:rsidRPr="00455790">
        <w:rPr>
          <w:rFonts w:ascii="Angsana New" w:hAnsi="Angsana New"/>
          <w:spacing w:val="-2"/>
          <w:sz w:val="30"/>
          <w:szCs w:val="30"/>
          <w:cs/>
        </w:rPr>
        <w:t>ที่เกี่ยวข้อง</w:t>
      </w:r>
      <w:r w:rsidR="00BB78B5" w:rsidRPr="00455790">
        <w:rPr>
          <w:rFonts w:ascii="Angsana New" w:hAnsi="Angsana New" w:hint="cs"/>
          <w:spacing w:val="-2"/>
          <w:sz w:val="30"/>
          <w:szCs w:val="30"/>
          <w:cs/>
        </w:rPr>
        <w:t>กับการใช้พื้นที่อาคารสำนักงานกับกิจการที่เกี่ยวข้องกัน</w:t>
      </w:r>
      <w:r w:rsidR="0069234A" w:rsidRPr="0045579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3F2F8E" w:rsidRPr="00455790">
        <w:rPr>
          <w:rFonts w:ascii="Angsana New" w:hAnsi="Angsana New" w:hint="cs"/>
          <w:spacing w:val="-2"/>
          <w:sz w:val="30"/>
          <w:szCs w:val="30"/>
          <w:cs/>
        </w:rPr>
        <w:t xml:space="preserve">กำหนดระยะเวลา </w:t>
      </w:r>
      <w:r w:rsidR="00E67AC8" w:rsidRPr="00FB5CFD">
        <w:rPr>
          <w:rFonts w:ascii="Angsana New" w:hAnsi="Angsana New"/>
          <w:spacing w:val="-2"/>
          <w:sz w:val="30"/>
          <w:szCs w:val="30"/>
          <w:lang w:val="en-US"/>
        </w:rPr>
        <w:t>3</w:t>
      </w:r>
      <w:r w:rsidR="003F2F8E" w:rsidRPr="00455790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 ปี </w:t>
      </w:r>
      <w:r w:rsidR="004132BB" w:rsidRPr="00455790">
        <w:rPr>
          <w:rFonts w:ascii="Angsana New" w:hAnsi="Angsana New"/>
          <w:sz w:val="30"/>
          <w:szCs w:val="30"/>
        </w:rPr>
        <w:br/>
      </w:r>
      <w:r w:rsidR="003F2F8E" w:rsidRPr="00455790">
        <w:rPr>
          <w:rFonts w:ascii="Angsana New" w:hAnsi="Angsana New" w:hint="cs"/>
          <w:spacing w:val="-2"/>
          <w:sz w:val="30"/>
          <w:szCs w:val="30"/>
          <w:cs/>
          <w:lang w:val="en-US"/>
        </w:rPr>
        <w:t>มีรายละเอียดดังนี้</w:t>
      </w:r>
    </w:p>
    <w:p w14:paraId="79B5C1FD" w14:textId="4E73C8D0" w:rsidR="00B32FF3" w:rsidRPr="00455790" w:rsidRDefault="00B32FF3" w:rsidP="009B739D">
      <w:pPr>
        <w:spacing w:line="240" w:lineRule="auto"/>
        <w:ind w:left="900"/>
        <w:jc w:val="thaiDistribute"/>
        <w:rPr>
          <w:rFonts w:ascii="Angsana New" w:hAnsi="Angsana New"/>
          <w:spacing w:val="-2"/>
          <w:sz w:val="30"/>
          <w:szCs w:val="30"/>
          <w:lang w:val="en-US"/>
        </w:rPr>
      </w:pPr>
    </w:p>
    <w:tbl>
      <w:tblPr>
        <w:tblW w:w="8730" w:type="dxa"/>
        <w:tblInd w:w="900" w:type="dxa"/>
        <w:tblLayout w:type="fixed"/>
        <w:tblLook w:val="04A0" w:firstRow="1" w:lastRow="0" w:firstColumn="1" w:lastColumn="0" w:noHBand="0" w:noVBand="1"/>
      </w:tblPr>
      <w:tblGrid>
        <w:gridCol w:w="3600"/>
        <w:gridCol w:w="1080"/>
        <w:gridCol w:w="270"/>
        <w:gridCol w:w="1080"/>
        <w:gridCol w:w="270"/>
        <w:gridCol w:w="1080"/>
        <w:gridCol w:w="270"/>
        <w:gridCol w:w="1080"/>
      </w:tblGrid>
      <w:tr w:rsidR="00B30BC4" w:rsidRPr="00070CC6" w14:paraId="499644C6" w14:textId="77777777">
        <w:trPr>
          <w:tblHeader/>
        </w:trPr>
        <w:tc>
          <w:tcPr>
            <w:tcW w:w="3600" w:type="dxa"/>
            <w:shd w:val="clear" w:color="auto" w:fill="auto"/>
          </w:tcPr>
          <w:p w14:paraId="57D099D1" w14:textId="77777777" w:rsidR="00B30BC4" w:rsidRPr="00070CC6" w:rsidRDefault="00B30BC4">
            <w:pPr>
              <w:spacing w:line="240" w:lineRule="atLeast"/>
              <w:ind w:left="162" w:right="65" w:firstLine="18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78A9DA63" w14:textId="77777777" w:rsidR="00B30BC4" w:rsidRPr="00070CC6" w:rsidRDefault="00B30BC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70CC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72C04A6" w14:textId="77777777" w:rsidR="00B30BC4" w:rsidRPr="00070CC6" w:rsidRDefault="00B30BC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5EBB115F" w14:textId="77777777" w:rsidR="00B30BC4" w:rsidRPr="00070CC6" w:rsidRDefault="00B30BC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70CC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376D0" w:rsidRPr="006145CD" w14:paraId="7028D4CD" w14:textId="77777777">
        <w:trPr>
          <w:tblHeader/>
        </w:trPr>
        <w:tc>
          <w:tcPr>
            <w:tcW w:w="3600" w:type="dxa"/>
            <w:shd w:val="clear" w:color="auto" w:fill="auto"/>
          </w:tcPr>
          <w:p w14:paraId="24D942E9" w14:textId="77777777" w:rsidR="00E376D0" w:rsidRPr="00070CC6" w:rsidRDefault="00E376D0" w:rsidP="00E376D0">
            <w:pPr>
              <w:spacing w:line="240" w:lineRule="auto"/>
              <w:ind w:left="162" w:firstLine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E8BC76" w14:textId="6421E5CA" w:rsidR="00E376D0" w:rsidRPr="006145CD" w:rsidRDefault="007F0D5C" w:rsidP="00E376D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C147AD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กันยายน</w:t>
            </w:r>
          </w:p>
        </w:tc>
        <w:tc>
          <w:tcPr>
            <w:tcW w:w="270" w:type="dxa"/>
          </w:tcPr>
          <w:p w14:paraId="2492D036" w14:textId="77777777" w:rsidR="00E376D0" w:rsidRPr="00070CC6" w:rsidRDefault="00E376D0" w:rsidP="00E376D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F4A7D30" w14:textId="77777777" w:rsidR="00E376D0" w:rsidRPr="006145CD" w:rsidRDefault="00E376D0" w:rsidP="00E376D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57B15E8C" w14:textId="77777777" w:rsidR="00E376D0" w:rsidRPr="00070CC6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A84FEF8" w14:textId="60074998" w:rsidR="00E376D0" w:rsidRPr="006145CD" w:rsidRDefault="007F0D5C" w:rsidP="00E376D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C147AD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กันยายน</w:t>
            </w:r>
          </w:p>
        </w:tc>
        <w:tc>
          <w:tcPr>
            <w:tcW w:w="270" w:type="dxa"/>
            <w:shd w:val="clear" w:color="auto" w:fill="auto"/>
          </w:tcPr>
          <w:p w14:paraId="6B364F53" w14:textId="77777777" w:rsidR="00E376D0" w:rsidRPr="00070CC6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D8E1E30" w14:textId="77777777" w:rsidR="00E376D0" w:rsidRPr="006145CD" w:rsidRDefault="00E376D0" w:rsidP="00E376D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E376D0" w:rsidRPr="00070CC6" w14:paraId="3F872189" w14:textId="77777777">
        <w:trPr>
          <w:tblHeader/>
        </w:trPr>
        <w:tc>
          <w:tcPr>
            <w:tcW w:w="3600" w:type="dxa"/>
            <w:shd w:val="clear" w:color="auto" w:fill="auto"/>
          </w:tcPr>
          <w:p w14:paraId="6978B39B" w14:textId="77777777" w:rsidR="00E376D0" w:rsidRPr="00070CC6" w:rsidRDefault="00E376D0" w:rsidP="00E376D0">
            <w:pPr>
              <w:spacing w:line="240" w:lineRule="auto"/>
              <w:ind w:left="162" w:firstLine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68F3A51" w14:textId="15A21EDA" w:rsidR="00E376D0" w:rsidRPr="00070CC6" w:rsidRDefault="00E376D0" w:rsidP="00E376D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</w:tcPr>
          <w:p w14:paraId="4FBD1CAD" w14:textId="77777777" w:rsidR="00E376D0" w:rsidRPr="00070CC6" w:rsidRDefault="00E376D0" w:rsidP="00E376D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501FE3A" w14:textId="77777777" w:rsidR="00E376D0" w:rsidRPr="00070CC6" w:rsidRDefault="00E376D0" w:rsidP="00E376D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565</w:t>
            </w:r>
          </w:p>
        </w:tc>
        <w:tc>
          <w:tcPr>
            <w:tcW w:w="270" w:type="dxa"/>
          </w:tcPr>
          <w:p w14:paraId="5882C7B1" w14:textId="77777777" w:rsidR="00E376D0" w:rsidRPr="00070CC6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C33BC3A" w14:textId="6B59D8E4" w:rsidR="00E376D0" w:rsidRPr="00070CC6" w:rsidRDefault="00E376D0" w:rsidP="00E376D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57C8B843" w14:textId="77777777" w:rsidR="00E376D0" w:rsidRPr="00070CC6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A51CF36" w14:textId="77777777" w:rsidR="00E376D0" w:rsidRPr="00070CC6" w:rsidRDefault="00E376D0" w:rsidP="00E376D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565</w:t>
            </w:r>
          </w:p>
        </w:tc>
      </w:tr>
      <w:tr w:rsidR="00E376D0" w:rsidRPr="00070CC6" w14:paraId="301B21FB" w14:textId="77777777">
        <w:trPr>
          <w:tblHeader/>
        </w:trPr>
        <w:tc>
          <w:tcPr>
            <w:tcW w:w="3600" w:type="dxa"/>
            <w:shd w:val="clear" w:color="auto" w:fill="auto"/>
          </w:tcPr>
          <w:p w14:paraId="3E1E5338" w14:textId="77777777" w:rsidR="00E376D0" w:rsidRPr="00070CC6" w:rsidRDefault="00E376D0" w:rsidP="00E376D0">
            <w:pPr>
              <w:spacing w:line="240" w:lineRule="auto"/>
              <w:ind w:left="162" w:firstLine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2C6B6C01" w14:textId="77777777" w:rsidR="00E376D0" w:rsidRPr="00070CC6" w:rsidRDefault="00E376D0" w:rsidP="00E376D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0CC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070CC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070CC6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E376D0" w:rsidRPr="00070CC6" w14:paraId="21E9CB6B" w14:textId="77777777">
        <w:tc>
          <w:tcPr>
            <w:tcW w:w="3600" w:type="dxa"/>
            <w:shd w:val="clear" w:color="auto" w:fill="auto"/>
          </w:tcPr>
          <w:p w14:paraId="1BF355D4" w14:textId="77777777" w:rsidR="00E376D0" w:rsidRPr="00070CC6" w:rsidRDefault="00E376D0" w:rsidP="00E376D0">
            <w:pPr>
              <w:spacing w:line="240" w:lineRule="atLeast"/>
              <w:ind w:left="270" w:right="-126" w:hanging="290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070CC6">
              <w:rPr>
                <w:rFonts w:ascii="Angsana New" w:hAnsi="Angsana New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ภาระผูกพันตามสัญญาเช่าดำเนินงาน</w:t>
            </w:r>
          </w:p>
        </w:tc>
        <w:tc>
          <w:tcPr>
            <w:tcW w:w="1080" w:type="dxa"/>
          </w:tcPr>
          <w:p w14:paraId="61306FF8" w14:textId="77777777" w:rsidR="00E376D0" w:rsidRPr="00070CC6" w:rsidRDefault="00E376D0" w:rsidP="00E376D0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A4461A6" w14:textId="77777777" w:rsidR="00E376D0" w:rsidRPr="00070CC6" w:rsidRDefault="00E376D0" w:rsidP="00E376D0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C62EE01" w14:textId="77777777" w:rsidR="00E376D0" w:rsidRPr="00070CC6" w:rsidRDefault="00E376D0" w:rsidP="00E376D0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A5167E5" w14:textId="77777777" w:rsidR="00E376D0" w:rsidRPr="00070CC6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00B7343" w14:textId="77777777" w:rsidR="00E376D0" w:rsidRPr="00070CC6" w:rsidRDefault="00E376D0" w:rsidP="00E376D0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251BE97" w14:textId="77777777" w:rsidR="00E376D0" w:rsidRPr="00070CC6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509540A" w14:textId="77777777" w:rsidR="00E376D0" w:rsidRPr="00070CC6" w:rsidRDefault="00E376D0" w:rsidP="00E376D0">
            <w:pPr>
              <w:tabs>
                <w:tab w:val="decimal" w:pos="106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376D0" w:rsidRPr="00070CC6" w14:paraId="2F0AEBEE" w14:textId="77777777">
        <w:tc>
          <w:tcPr>
            <w:tcW w:w="3600" w:type="dxa"/>
            <w:shd w:val="clear" w:color="auto" w:fill="auto"/>
          </w:tcPr>
          <w:p w14:paraId="212D92CD" w14:textId="77777777" w:rsidR="00E376D0" w:rsidRPr="00070CC6" w:rsidRDefault="00E376D0" w:rsidP="00E376D0">
            <w:pPr>
              <w:spacing w:line="240" w:lineRule="atLeast"/>
              <w:ind w:left="270" w:right="-126" w:hanging="18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  <w:r w:rsidRPr="00070CC6">
              <w:rPr>
                <w:rFonts w:ascii="Angsana New" w:hAnsi="Angsana New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ที่ยกเลิกไม่ได้</w:t>
            </w:r>
          </w:p>
        </w:tc>
        <w:tc>
          <w:tcPr>
            <w:tcW w:w="1080" w:type="dxa"/>
          </w:tcPr>
          <w:p w14:paraId="6C658E86" w14:textId="77777777" w:rsidR="00E376D0" w:rsidRPr="00070CC6" w:rsidRDefault="00E376D0" w:rsidP="00E376D0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F199289" w14:textId="77777777" w:rsidR="00E376D0" w:rsidRPr="00070CC6" w:rsidRDefault="00E376D0" w:rsidP="00E376D0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3173BF4" w14:textId="77777777" w:rsidR="00E376D0" w:rsidRPr="00070CC6" w:rsidRDefault="00E376D0" w:rsidP="00E376D0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D63E399" w14:textId="77777777" w:rsidR="00E376D0" w:rsidRPr="00070CC6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C1F23E5" w14:textId="77777777" w:rsidR="00E376D0" w:rsidRPr="00070CC6" w:rsidRDefault="00E376D0" w:rsidP="00E376D0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1B0F4B0" w14:textId="77777777" w:rsidR="00E376D0" w:rsidRPr="00070CC6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CA7DE60" w14:textId="77777777" w:rsidR="00E376D0" w:rsidRPr="00070CC6" w:rsidRDefault="00E376D0" w:rsidP="00E376D0">
            <w:pPr>
              <w:tabs>
                <w:tab w:val="decimal" w:pos="106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F5FD4" w:rsidRPr="00070CC6" w14:paraId="61103EB5" w14:textId="77777777">
        <w:tc>
          <w:tcPr>
            <w:tcW w:w="3600" w:type="dxa"/>
            <w:shd w:val="clear" w:color="auto" w:fill="auto"/>
          </w:tcPr>
          <w:p w14:paraId="5109E83F" w14:textId="77777777" w:rsidR="00CF5FD4" w:rsidRPr="00070CC6" w:rsidRDefault="00CF5FD4" w:rsidP="00CF5FD4">
            <w:pPr>
              <w:spacing w:line="240" w:lineRule="atLeast"/>
              <w:ind w:right="65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70CC6">
              <w:rPr>
                <w:rFonts w:ascii="Angsana New" w:hAnsi="Angsana New" w:hint="cs"/>
                <w:sz w:val="30"/>
                <w:szCs w:val="30"/>
                <w:cs/>
              </w:rPr>
              <w:t>ภายในหนึ่ง</w:t>
            </w:r>
            <w:r w:rsidRPr="00070CC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1080" w:type="dxa"/>
            <w:shd w:val="clear" w:color="auto" w:fill="auto"/>
          </w:tcPr>
          <w:p w14:paraId="041F8A1D" w14:textId="52168342" w:rsidR="00CF5FD4" w:rsidRPr="00070CC6" w:rsidRDefault="00CF5FD4" w:rsidP="00CF5FD4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5,606</w:t>
            </w:r>
          </w:p>
        </w:tc>
        <w:tc>
          <w:tcPr>
            <w:tcW w:w="270" w:type="dxa"/>
            <w:shd w:val="clear" w:color="auto" w:fill="auto"/>
          </w:tcPr>
          <w:p w14:paraId="49022A1D" w14:textId="77777777" w:rsidR="00CF5FD4" w:rsidRPr="00070CC6" w:rsidRDefault="00CF5FD4" w:rsidP="00CF5FD4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316817C" w14:textId="77777777" w:rsidR="00CF5FD4" w:rsidRPr="00070CC6" w:rsidRDefault="00CF5FD4" w:rsidP="00CF5FD4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8,466</w:t>
            </w:r>
          </w:p>
        </w:tc>
        <w:tc>
          <w:tcPr>
            <w:tcW w:w="270" w:type="dxa"/>
            <w:shd w:val="clear" w:color="auto" w:fill="auto"/>
          </w:tcPr>
          <w:p w14:paraId="417261EA" w14:textId="77777777" w:rsidR="00CF5FD4" w:rsidRPr="00070CC6" w:rsidRDefault="00CF5FD4" w:rsidP="00CF5FD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C232F30" w14:textId="344153A6" w:rsidR="00CF5FD4" w:rsidRPr="00070CC6" w:rsidRDefault="00CF5FD4" w:rsidP="00CF5FD4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5,606</w:t>
            </w:r>
          </w:p>
        </w:tc>
        <w:tc>
          <w:tcPr>
            <w:tcW w:w="270" w:type="dxa"/>
            <w:shd w:val="clear" w:color="auto" w:fill="auto"/>
          </w:tcPr>
          <w:p w14:paraId="4CD634D4" w14:textId="77777777" w:rsidR="00CF5FD4" w:rsidRPr="00070CC6" w:rsidRDefault="00CF5FD4" w:rsidP="00CF5FD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0B59489" w14:textId="77777777" w:rsidR="00CF5FD4" w:rsidRPr="00070CC6" w:rsidRDefault="00CF5FD4" w:rsidP="00E71821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8,466</w:t>
            </w:r>
          </w:p>
        </w:tc>
      </w:tr>
      <w:tr w:rsidR="00CF5FD4" w:rsidRPr="00070CC6" w14:paraId="0E7867A2" w14:textId="77777777">
        <w:tc>
          <w:tcPr>
            <w:tcW w:w="3600" w:type="dxa"/>
            <w:shd w:val="clear" w:color="auto" w:fill="auto"/>
          </w:tcPr>
          <w:p w14:paraId="47429805" w14:textId="77777777" w:rsidR="00CF5FD4" w:rsidRPr="00070CC6" w:rsidRDefault="00CF5FD4" w:rsidP="00CF5FD4">
            <w:pPr>
              <w:spacing w:line="240" w:lineRule="atLeast"/>
              <w:ind w:right="65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70CC6">
              <w:rPr>
                <w:rFonts w:ascii="Angsana New" w:hAnsi="Angsana New" w:hint="cs"/>
                <w:sz w:val="30"/>
                <w:szCs w:val="30"/>
                <w:cs/>
              </w:rPr>
              <w:t>หลังจากหนึ่งปีแต่ไม่เกิน</w:t>
            </w:r>
            <w:r w:rsidRPr="00070CC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ห้าปี</w:t>
            </w:r>
          </w:p>
        </w:tc>
        <w:tc>
          <w:tcPr>
            <w:tcW w:w="1080" w:type="dxa"/>
            <w:shd w:val="clear" w:color="auto" w:fill="auto"/>
          </w:tcPr>
          <w:p w14:paraId="60CED1BB" w14:textId="171E5E2E" w:rsidR="00CF5FD4" w:rsidRPr="00070CC6" w:rsidRDefault="00CF5FD4" w:rsidP="00CF5FD4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350</w:t>
            </w:r>
          </w:p>
        </w:tc>
        <w:tc>
          <w:tcPr>
            <w:tcW w:w="270" w:type="dxa"/>
            <w:shd w:val="clear" w:color="auto" w:fill="auto"/>
          </w:tcPr>
          <w:p w14:paraId="7950CB92" w14:textId="77777777" w:rsidR="00CF5FD4" w:rsidRPr="00070CC6" w:rsidRDefault="00CF5FD4" w:rsidP="00CF5FD4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B9E9BAC" w14:textId="77777777" w:rsidR="00CF5FD4" w:rsidRPr="00070CC6" w:rsidRDefault="00CF5FD4" w:rsidP="00CF5FD4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3,834</w:t>
            </w:r>
          </w:p>
        </w:tc>
        <w:tc>
          <w:tcPr>
            <w:tcW w:w="270" w:type="dxa"/>
            <w:shd w:val="clear" w:color="auto" w:fill="auto"/>
          </w:tcPr>
          <w:p w14:paraId="7EC6E43B" w14:textId="77777777" w:rsidR="00CF5FD4" w:rsidRPr="00070CC6" w:rsidRDefault="00CF5FD4" w:rsidP="00CF5FD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F2EA7F7" w14:textId="4932C545" w:rsidR="00CF5FD4" w:rsidRPr="00070CC6" w:rsidRDefault="00CF5FD4" w:rsidP="00CF5FD4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350</w:t>
            </w:r>
          </w:p>
        </w:tc>
        <w:tc>
          <w:tcPr>
            <w:tcW w:w="270" w:type="dxa"/>
            <w:shd w:val="clear" w:color="auto" w:fill="auto"/>
          </w:tcPr>
          <w:p w14:paraId="2BEE8460" w14:textId="77777777" w:rsidR="00CF5FD4" w:rsidRPr="00070CC6" w:rsidRDefault="00CF5FD4" w:rsidP="00CF5FD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85921F3" w14:textId="77777777" w:rsidR="00CF5FD4" w:rsidRPr="00070CC6" w:rsidRDefault="00CF5FD4" w:rsidP="00CF5FD4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3,834</w:t>
            </w:r>
          </w:p>
        </w:tc>
      </w:tr>
      <w:tr w:rsidR="00CF5FD4" w:rsidRPr="00070CC6" w14:paraId="0DFA425B" w14:textId="77777777">
        <w:tc>
          <w:tcPr>
            <w:tcW w:w="3600" w:type="dxa"/>
            <w:shd w:val="clear" w:color="auto" w:fill="auto"/>
          </w:tcPr>
          <w:p w14:paraId="3C2C6B2C" w14:textId="77777777" w:rsidR="00CF5FD4" w:rsidRPr="00070CC6" w:rsidRDefault="00CF5FD4" w:rsidP="00CF5FD4">
            <w:pPr>
              <w:spacing w:line="240" w:lineRule="atLeast"/>
              <w:ind w:right="65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0CC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184F1A" w14:textId="1BF7E520" w:rsidR="00CF5FD4" w:rsidRPr="00070CC6" w:rsidRDefault="00CF5FD4" w:rsidP="00CF5FD4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5,956</w:t>
            </w:r>
          </w:p>
        </w:tc>
        <w:tc>
          <w:tcPr>
            <w:tcW w:w="270" w:type="dxa"/>
            <w:shd w:val="clear" w:color="auto" w:fill="auto"/>
          </w:tcPr>
          <w:p w14:paraId="329F634D" w14:textId="77777777" w:rsidR="00CF5FD4" w:rsidRPr="00070CC6" w:rsidRDefault="00CF5FD4" w:rsidP="00CF5FD4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B1460F" w14:textId="77777777" w:rsidR="00CF5FD4" w:rsidRPr="00070CC6" w:rsidRDefault="00CF5FD4" w:rsidP="00CF5FD4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12,300</w:t>
            </w:r>
          </w:p>
        </w:tc>
        <w:tc>
          <w:tcPr>
            <w:tcW w:w="270" w:type="dxa"/>
            <w:shd w:val="clear" w:color="auto" w:fill="auto"/>
          </w:tcPr>
          <w:p w14:paraId="56D9730E" w14:textId="77777777" w:rsidR="00CF5FD4" w:rsidRPr="00070CC6" w:rsidRDefault="00CF5FD4" w:rsidP="00CF5FD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1FD678" w14:textId="3BC6CA39" w:rsidR="00CF5FD4" w:rsidRPr="00070CC6" w:rsidRDefault="00CF5FD4" w:rsidP="00CF5FD4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5,956</w:t>
            </w:r>
          </w:p>
        </w:tc>
        <w:tc>
          <w:tcPr>
            <w:tcW w:w="270" w:type="dxa"/>
            <w:shd w:val="clear" w:color="auto" w:fill="auto"/>
          </w:tcPr>
          <w:p w14:paraId="3373B97F" w14:textId="77777777" w:rsidR="00CF5FD4" w:rsidRPr="00070CC6" w:rsidRDefault="00CF5FD4" w:rsidP="00CF5FD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A0195F" w14:textId="77777777" w:rsidR="00CF5FD4" w:rsidRPr="00070CC6" w:rsidRDefault="00CF5FD4" w:rsidP="00CF5FD4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12,300</w:t>
            </w:r>
          </w:p>
        </w:tc>
      </w:tr>
    </w:tbl>
    <w:p w14:paraId="0FC87969" w14:textId="3BDB07AF" w:rsidR="005C47FD" w:rsidRPr="00455790" w:rsidRDefault="005C47FD">
      <w:pPr>
        <w:spacing w:line="240" w:lineRule="auto"/>
        <w:rPr>
          <w:rFonts w:ascii="Angsana New" w:hAnsi="Angsana New"/>
          <w:spacing w:val="-2"/>
          <w:sz w:val="30"/>
          <w:szCs w:val="30"/>
          <w:lang w:val="en-US"/>
        </w:rPr>
      </w:pPr>
    </w:p>
    <w:p w14:paraId="5BB0FD4F" w14:textId="77777777" w:rsidR="00455790" w:rsidRDefault="00455790">
      <w:pPr>
        <w:spacing w:line="240" w:lineRule="auto"/>
        <w:rPr>
          <w:rFonts w:ascii="Angsana New" w:hAnsi="Angsana New"/>
          <w:spacing w:val="4"/>
          <w:sz w:val="30"/>
          <w:szCs w:val="30"/>
          <w:cs/>
        </w:rPr>
      </w:pPr>
      <w:r>
        <w:rPr>
          <w:rFonts w:ascii="Angsana New" w:hAnsi="Angsana New"/>
          <w:spacing w:val="4"/>
          <w:sz w:val="30"/>
          <w:szCs w:val="30"/>
          <w:cs/>
        </w:rPr>
        <w:br w:type="page"/>
      </w:r>
    </w:p>
    <w:p w14:paraId="411F6DB2" w14:textId="5D0039BB" w:rsidR="00234C45" w:rsidRPr="00455790" w:rsidRDefault="00234C45" w:rsidP="00C111CA">
      <w:pPr>
        <w:numPr>
          <w:ilvl w:val="0"/>
          <w:numId w:val="5"/>
        </w:num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455790">
        <w:rPr>
          <w:rFonts w:ascii="Angsana New" w:hAnsi="Angsana New"/>
          <w:sz w:val="30"/>
          <w:szCs w:val="30"/>
          <w:cs/>
        </w:rPr>
        <w:lastRenderedPageBreak/>
        <w:t>บริษัทได้ทำสัญญาซื้อขายไฟฟ้าและบริการกับบริษัทใหญ่</w:t>
      </w:r>
      <w:r w:rsidRPr="00455790">
        <w:rPr>
          <w:rFonts w:ascii="Angsana New" w:hAnsi="Angsana New"/>
          <w:sz w:val="30"/>
          <w:szCs w:val="30"/>
        </w:rPr>
        <w:t xml:space="preserve"> </w:t>
      </w:r>
      <w:r w:rsidRPr="00455790">
        <w:rPr>
          <w:rFonts w:ascii="Angsana New" w:hAnsi="Angsana New"/>
          <w:sz w:val="30"/>
          <w:szCs w:val="30"/>
          <w:cs/>
        </w:rPr>
        <w:t>โดยบริษัทใหญ่จะขายก๊าซร้อนเพื่อให้บริษัทนำไปใช้ผลิตไฟฟ้า บริษัทใหญ่จะเรียกเก็บค่าบริการกับบริษัทในอัตราร้อยละตามที่ระบุในสัญญา นอกจากนี้บริษัทจะขายไฟฟ้าให้แก่บริษัทใหญ่แต่เพียงผู้เดียวในอัตราตามที่ระบุในสัญญา สัญญานี้มีผลบังคับใช้ตั้งแต่วันที่ในสัญญา และมีผลจนกว่าคู่สัญญาจะบอกเลิกเป็นลายลักษณ์อักษร</w:t>
      </w:r>
    </w:p>
    <w:p w14:paraId="6DC012C3" w14:textId="77777777" w:rsidR="006554A2" w:rsidRPr="00A7591E" w:rsidRDefault="006554A2" w:rsidP="00772053">
      <w:pPr>
        <w:pStyle w:val="Ang15"/>
      </w:pPr>
    </w:p>
    <w:p w14:paraId="7C9CBF84" w14:textId="542F9EBC" w:rsidR="006554A2" w:rsidRPr="00455790" w:rsidRDefault="006554A2" w:rsidP="00A54401">
      <w:pPr>
        <w:numPr>
          <w:ilvl w:val="0"/>
          <w:numId w:val="5"/>
        </w:num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455790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317C85" w:rsidRPr="00455790">
        <w:rPr>
          <w:rFonts w:ascii="Angsana New" w:hAnsi="Angsana New"/>
          <w:sz w:val="30"/>
          <w:szCs w:val="30"/>
          <w:lang w:val="en-US"/>
        </w:rPr>
        <w:t>1</w:t>
      </w:r>
      <w:r w:rsidRPr="00455790">
        <w:rPr>
          <w:rFonts w:ascii="Angsana New" w:hAnsi="Angsana New"/>
          <w:sz w:val="30"/>
          <w:szCs w:val="30"/>
          <w:lang w:val="en-US"/>
        </w:rPr>
        <w:t xml:space="preserve"> </w:t>
      </w:r>
      <w:r w:rsidRPr="00455790">
        <w:rPr>
          <w:rFonts w:ascii="Angsana New" w:hAnsi="Angsana New" w:hint="cs"/>
          <w:sz w:val="30"/>
          <w:szCs w:val="30"/>
          <w:cs/>
          <w:lang w:val="en-US"/>
        </w:rPr>
        <w:t xml:space="preserve">เมษายน </w:t>
      </w:r>
      <w:r w:rsidR="00317C85" w:rsidRPr="00455790">
        <w:rPr>
          <w:rFonts w:ascii="Angsana New" w:hAnsi="Angsana New"/>
          <w:sz w:val="30"/>
          <w:szCs w:val="30"/>
          <w:lang w:val="en-US"/>
        </w:rPr>
        <w:t>2</w:t>
      </w:r>
      <w:r w:rsidR="00E67AC8" w:rsidRPr="00455790">
        <w:rPr>
          <w:rFonts w:ascii="Angsana New" w:hAnsi="Angsana New"/>
          <w:sz w:val="30"/>
          <w:szCs w:val="30"/>
          <w:lang w:val="en-US"/>
        </w:rPr>
        <w:t>55</w:t>
      </w:r>
      <w:r w:rsidR="00816401" w:rsidRPr="00455790">
        <w:rPr>
          <w:rFonts w:ascii="Angsana New" w:hAnsi="Angsana New"/>
          <w:sz w:val="30"/>
          <w:szCs w:val="30"/>
          <w:lang w:val="en-US"/>
        </w:rPr>
        <w:t>9</w:t>
      </w:r>
      <w:r w:rsidRPr="00455790">
        <w:rPr>
          <w:rFonts w:ascii="Angsana New" w:hAnsi="Angsana New"/>
          <w:sz w:val="30"/>
          <w:szCs w:val="30"/>
          <w:lang w:val="en-US"/>
        </w:rPr>
        <w:t xml:space="preserve"> </w:t>
      </w:r>
      <w:r w:rsidRPr="00455790">
        <w:rPr>
          <w:rFonts w:ascii="Angsana New" w:hAnsi="Angsana New" w:hint="cs"/>
          <w:sz w:val="30"/>
          <w:szCs w:val="30"/>
          <w:cs/>
          <w:lang w:val="en-US"/>
        </w:rPr>
        <w:t>บริษัทได้ทำสัญญาซื้อขายและบริการกับบริษัทใหญ่ โดยบริษัทใหญ่จะให้บริการเกี่ยวกับด้านสาธารณูปโภค ด้านบุคลากร การซื้อขายสินค้าและทรัพยากรและการบริการอื่น</w:t>
      </w:r>
      <w:r w:rsidR="00253B79" w:rsidRPr="0045579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455790">
        <w:rPr>
          <w:rFonts w:ascii="Angsana New" w:hAnsi="Angsana New" w:hint="cs"/>
          <w:sz w:val="30"/>
          <w:szCs w:val="30"/>
          <w:cs/>
          <w:lang w:val="en-US"/>
        </w:rPr>
        <w:t>ๆ</w:t>
      </w:r>
      <w:r w:rsidR="001E192A" w:rsidRPr="0045579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455790">
        <w:rPr>
          <w:rFonts w:ascii="Angsana New" w:hAnsi="Angsana New" w:hint="cs"/>
          <w:sz w:val="30"/>
          <w:szCs w:val="30"/>
          <w:cs/>
          <w:lang w:val="en-US"/>
        </w:rPr>
        <w:t xml:space="preserve">แก่บริษัท </w:t>
      </w:r>
      <w:r w:rsidRPr="00455790">
        <w:rPr>
          <w:rFonts w:ascii="Angsana New" w:hAnsi="Angsana New"/>
          <w:sz w:val="30"/>
          <w:szCs w:val="30"/>
          <w:cs/>
          <w:lang w:val="en-US"/>
        </w:rPr>
        <w:br/>
      </w:r>
      <w:r w:rsidRPr="00455790">
        <w:rPr>
          <w:rFonts w:ascii="Angsana New" w:hAnsi="Angsana New" w:hint="cs"/>
          <w:sz w:val="30"/>
          <w:szCs w:val="30"/>
          <w:cs/>
          <w:lang w:val="en-US"/>
        </w:rPr>
        <w:t xml:space="preserve">ซึ่งบริษัทตกลงที่จะจ่ายค่าธรรมเนียมให้กับบริษัทใหญ่ตามที่ระบุไว้ในสัญญา ระยะเวลา </w:t>
      </w:r>
      <w:r w:rsidR="00E67AC8" w:rsidRPr="00455790">
        <w:rPr>
          <w:rFonts w:ascii="Angsana New" w:hAnsi="Angsana New"/>
          <w:sz w:val="30"/>
          <w:szCs w:val="30"/>
          <w:lang w:val="en-US"/>
        </w:rPr>
        <w:t>3</w:t>
      </w:r>
      <w:r w:rsidRPr="00455790">
        <w:rPr>
          <w:rFonts w:ascii="Angsana New" w:hAnsi="Angsana New"/>
          <w:sz w:val="30"/>
          <w:szCs w:val="30"/>
          <w:lang w:val="en-US"/>
        </w:rPr>
        <w:t xml:space="preserve"> </w:t>
      </w:r>
      <w:r w:rsidRPr="00455790">
        <w:rPr>
          <w:rFonts w:ascii="Angsana New" w:hAnsi="Angsana New" w:hint="cs"/>
          <w:sz w:val="30"/>
          <w:szCs w:val="30"/>
          <w:cs/>
          <w:lang w:val="en-US"/>
        </w:rPr>
        <w:t xml:space="preserve">ปี มีผลบังคับใช้ตั้งแต่วันที่ </w:t>
      </w:r>
      <w:r w:rsidR="00317C85" w:rsidRPr="00455790">
        <w:rPr>
          <w:rFonts w:ascii="Angsana New" w:hAnsi="Angsana New"/>
          <w:sz w:val="30"/>
          <w:szCs w:val="30"/>
          <w:lang w:val="en-US"/>
        </w:rPr>
        <w:t>1</w:t>
      </w:r>
      <w:r w:rsidRPr="00455790">
        <w:rPr>
          <w:rFonts w:ascii="Angsana New" w:hAnsi="Angsana New"/>
          <w:sz w:val="30"/>
          <w:szCs w:val="30"/>
          <w:lang w:val="en-US"/>
        </w:rPr>
        <w:t xml:space="preserve"> </w:t>
      </w:r>
      <w:r w:rsidRPr="00455790">
        <w:rPr>
          <w:rFonts w:ascii="Angsana New" w:hAnsi="Angsana New" w:hint="cs"/>
          <w:sz w:val="30"/>
          <w:szCs w:val="30"/>
          <w:cs/>
          <w:lang w:val="en-US"/>
        </w:rPr>
        <w:t xml:space="preserve">เมษายน </w:t>
      </w:r>
      <w:r w:rsidR="00317C85" w:rsidRPr="00455790">
        <w:rPr>
          <w:rFonts w:ascii="Angsana New" w:hAnsi="Angsana New"/>
          <w:sz w:val="30"/>
          <w:szCs w:val="30"/>
          <w:lang w:val="en-US"/>
        </w:rPr>
        <w:t>2</w:t>
      </w:r>
      <w:r w:rsidR="00E67AC8" w:rsidRPr="00455790">
        <w:rPr>
          <w:rFonts w:ascii="Angsana New" w:hAnsi="Angsana New"/>
          <w:sz w:val="30"/>
          <w:szCs w:val="30"/>
          <w:lang w:val="en-US"/>
        </w:rPr>
        <w:t>55</w:t>
      </w:r>
      <w:r w:rsidR="00816401" w:rsidRPr="00455790">
        <w:rPr>
          <w:rFonts w:ascii="Angsana New" w:hAnsi="Angsana New"/>
          <w:sz w:val="30"/>
          <w:szCs w:val="30"/>
          <w:lang w:val="en-US"/>
        </w:rPr>
        <w:t>9</w:t>
      </w:r>
      <w:r w:rsidRPr="00455790">
        <w:rPr>
          <w:rFonts w:ascii="Angsana New" w:hAnsi="Angsana New"/>
          <w:sz w:val="30"/>
          <w:szCs w:val="30"/>
          <w:lang w:val="en-US"/>
        </w:rPr>
        <w:t xml:space="preserve"> </w:t>
      </w:r>
      <w:r w:rsidRPr="00455790">
        <w:rPr>
          <w:rFonts w:ascii="Angsana New" w:hAnsi="Angsana New" w:hint="cs"/>
          <w:sz w:val="30"/>
          <w:szCs w:val="30"/>
          <w:cs/>
          <w:lang w:val="en-US"/>
        </w:rPr>
        <w:t xml:space="preserve">หากไม่มีฝ่ายหนึ่งฝ่ายใดบอกเลิกสัญญา ให้สัญญามีอายุต่อไปอีกคราวละ </w:t>
      </w:r>
      <w:r w:rsidR="00E67AC8" w:rsidRPr="00455790">
        <w:rPr>
          <w:rFonts w:ascii="Angsana New" w:hAnsi="Angsana New"/>
          <w:sz w:val="30"/>
          <w:szCs w:val="30"/>
          <w:lang w:val="en-US"/>
        </w:rPr>
        <w:t>3</w:t>
      </w:r>
      <w:r w:rsidRPr="00455790">
        <w:rPr>
          <w:rFonts w:ascii="Angsana New" w:hAnsi="Angsana New"/>
          <w:sz w:val="30"/>
          <w:szCs w:val="30"/>
          <w:lang w:val="en-US"/>
        </w:rPr>
        <w:t xml:space="preserve"> </w:t>
      </w:r>
      <w:r w:rsidRPr="00455790">
        <w:rPr>
          <w:rFonts w:ascii="Angsana New" w:hAnsi="Angsana New" w:hint="cs"/>
          <w:sz w:val="30"/>
          <w:szCs w:val="30"/>
          <w:cs/>
          <w:lang w:val="en-US"/>
        </w:rPr>
        <w:t>ปี</w:t>
      </w:r>
    </w:p>
    <w:p w14:paraId="36D45F20" w14:textId="77777777" w:rsidR="00455790" w:rsidRPr="00A7591E" w:rsidRDefault="00455790" w:rsidP="00455790">
      <w:pPr>
        <w:pStyle w:val="ListParagraph"/>
        <w:rPr>
          <w:rFonts w:ascii="Angsana New" w:hAnsi="Angsana New"/>
          <w:sz w:val="30"/>
          <w:szCs w:val="30"/>
        </w:rPr>
      </w:pPr>
    </w:p>
    <w:p w14:paraId="0117E5F3" w14:textId="121D4F7C" w:rsidR="00A70BB7" w:rsidRPr="00455790" w:rsidRDefault="00A70BB7" w:rsidP="00F81D1E">
      <w:pPr>
        <w:pStyle w:val="Caption"/>
      </w:pPr>
      <w:r w:rsidRPr="00455790">
        <w:rPr>
          <w:rFonts w:hint="cs"/>
          <w:cs/>
        </w:rPr>
        <w:t>ลูกหนี้การค้า</w:t>
      </w:r>
    </w:p>
    <w:p w14:paraId="097EFF6C" w14:textId="0ED18DE3" w:rsidR="006D39FA" w:rsidRPr="00A7591E" w:rsidRDefault="006D39FA" w:rsidP="00772053">
      <w:pPr>
        <w:pStyle w:val="Ang15"/>
      </w:pP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170"/>
        <w:gridCol w:w="270"/>
        <w:gridCol w:w="1170"/>
        <w:gridCol w:w="270"/>
        <w:gridCol w:w="1170"/>
        <w:gridCol w:w="270"/>
        <w:gridCol w:w="1170"/>
      </w:tblGrid>
      <w:tr w:rsidR="00A80661" w:rsidRPr="004A7DFC" w14:paraId="41E2E763" w14:textId="77777777" w:rsidTr="00455790">
        <w:trPr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8402B4" w14:textId="77777777" w:rsidR="00A80661" w:rsidRPr="004A7DFC" w:rsidRDefault="00A80661" w:rsidP="00455790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689BEB" w14:textId="77777777" w:rsidR="00A80661" w:rsidRPr="004A7DFC" w:rsidRDefault="00A80661" w:rsidP="00455790">
            <w:pPr>
              <w:tabs>
                <w:tab w:val="left" w:pos="540"/>
              </w:tabs>
              <w:spacing w:line="240" w:lineRule="auto"/>
              <w:ind w:left="-104"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7DF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B3248D6" w14:textId="77777777" w:rsidR="00A80661" w:rsidRPr="004A7DFC" w:rsidRDefault="00A80661" w:rsidP="00455790">
            <w:pPr>
              <w:tabs>
                <w:tab w:val="left" w:pos="540"/>
              </w:tabs>
              <w:spacing w:line="240" w:lineRule="auto"/>
              <w:ind w:left="-104"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20F1A4" w14:textId="77777777" w:rsidR="00A80661" w:rsidRPr="004A7DFC" w:rsidRDefault="00A80661" w:rsidP="00455790">
            <w:pPr>
              <w:tabs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7DF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376D0" w:rsidRPr="006145CD" w14:paraId="7066422A" w14:textId="77777777" w:rsidTr="004557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3690" w:type="dxa"/>
            <w:shd w:val="clear" w:color="auto" w:fill="auto"/>
          </w:tcPr>
          <w:p w14:paraId="38D38D64" w14:textId="77777777" w:rsidR="00E376D0" w:rsidRPr="00B44C18" w:rsidRDefault="00E376D0" w:rsidP="00E376D0">
            <w:pPr>
              <w:spacing w:line="240" w:lineRule="auto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6E419A9" w14:textId="20C126B4" w:rsidR="00E376D0" w:rsidRPr="006145CD" w:rsidRDefault="00060C5F" w:rsidP="00E376D0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C147AD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กันยายน</w:t>
            </w:r>
          </w:p>
        </w:tc>
        <w:tc>
          <w:tcPr>
            <w:tcW w:w="270" w:type="dxa"/>
          </w:tcPr>
          <w:p w14:paraId="17B92431" w14:textId="77777777" w:rsidR="00E376D0" w:rsidRPr="004A7DFC" w:rsidRDefault="00E376D0" w:rsidP="00E376D0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4AE1D54" w14:textId="77777777" w:rsidR="00E376D0" w:rsidRPr="006145CD" w:rsidRDefault="00E376D0" w:rsidP="00E376D0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16A7FBD5" w14:textId="77777777" w:rsidR="00E376D0" w:rsidRPr="004A7DFC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574C576" w14:textId="59DC56E5" w:rsidR="00E376D0" w:rsidRPr="006145CD" w:rsidRDefault="00060C5F" w:rsidP="00E376D0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C147AD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กันยายน</w:t>
            </w:r>
          </w:p>
        </w:tc>
        <w:tc>
          <w:tcPr>
            <w:tcW w:w="270" w:type="dxa"/>
            <w:shd w:val="clear" w:color="auto" w:fill="auto"/>
          </w:tcPr>
          <w:p w14:paraId="2BC82AB7" w14:textId="77777777" w:rsidR="00E376D0" w:rsidRPr="004A7DFC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91B8912" w14:textId="77777777" w:rsidR="00E376D0" w:rsidRPr="006145CD" w:rsidRDefault="00E376D0" w:rsidP="00E376D0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E376D0" w:rsidRPr="004A7DFC" w14:paraId="53B608D2" w14:textId="77777777" w:rsidTr="004557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3690" w:type="dxa"/>
            <w:shd w:val="clear" w:color="auto" w:fill="auto"/>
          </w:tcPr>
          <w:p w14:paraId="1E05422A" w14:textId="77777777" w:rsidR="00E376D0" w:rsidRPr="004A7DFC" w:rsidRDefault="00E376D0" w:rsidP="00E376D0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AC8174E" w14:textId="0B62EB49" w:rsidR="00E376D0" w:rsidRPr="004A7DFC" w:rsidRDefault="00E376D0" w:rsidP="00E376D0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</w:tcPr>
          <w:p w14:paraId="7932E133" w14:textId="77777777" w:rsidR="00E376D0" w:rsidRPr="004A7DFC" w:rsidRDefault="00E376D0" w:rsidP="00E376D0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FF667E0" w14:textId="77777777" w:rsidR="00E376D0" w:rsidRPr="004A7DFC" w:rsidRDefault="00E376D0" w:rsidP="00E376D0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565</w:t>
            </w:r>
          </w:p>
        </w:tc>
        <w:tc>
          <w:tcPr>
            <w:tcW w:w="270" w:type="dxa"/>
          </w:tcPr>
          <w:p w14:paraId="1AFBCA14" w14:textId="77777777" w:rsidR="00E376D0" w:rsidRPr="004A7DFC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884229A" w14:textId="027FBCAA" w:rsidR="00E376D0" w:rsidRPr="004A7DFC" w:rsidRDefault="00E376D0" w:rsidP="00E376D0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103056C6" w14:textId="77777777" w:rsidR="00E376D0" w:rsidRPr="004A7DFC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97DA1D4" w14:textId="77777777" w:rsidR="00E376D0" w:rsidRPr="004A7DFC" w:rsidRDefault="00E376D0" w:rsidP="00E376D0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565</w:t>
            </w:r>
          </w:p>
        </w:tc>
      </w:tr>
      <w:tr w:rsidR="00E376D0" w:rsidRPr="004A7DFC" w14:paraId="32484B60" w14:textId="77777777" w:rsidTr="00455790">
        <w:trPr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97D5315" w14:textId="77777777" w:rsidR="00E376D0" w:rsidRPr="004A7DFC" w:rsidDel="00B75B12" w:rsidRDefault="00E376D0" w:rsidP="00E376D0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27E90A99" w14:textId="77777777" w:rsidR="00E376D0" w:rsidRPr="004A7DFC" w:rsidRDefault="00E376D0" w:rsidP="00E376D0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A7DF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376D0" w:rsidRPr="004A7DFC" w14:paraId="2D6E0967" w14:textId="77777777" w:rsidTr="00455790">
        <w:trPr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A8079C5" w14:textId="77777777" w:rsidR="00E376D0" w:rsidRPr="004A7DFC" w:rsidRDefault="00E376D0" w:rsidP="00E376D0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A7DF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ลูกหนี้การค้า </w:t>
            </w:r>
            <w:r w:rsidRPr="004A7DF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- </w:t>
            </w:r>
            <w:r w:rsidRPr="004A7DF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549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4DCC3084" w14:textId="77777777" w:rsidR="00E376D0" w:rsidRPr="004A7DFC" w:rsidRDefault="00E376D0" w:rsidP="00E376D0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E376D0" w:rsidRPr="004A7DFC" w14:paraId="5151D7B4" w14:textId="77777777" w:rsidTr="0045579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6B78E6" w14:textId="77777777" w:rsidR="00E376D0" w:rsidRPr="004A7DFC" w:rsidRDefault="00E376D0" w:rsidP="00E376D0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7DFC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4A7DF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30A1082" w14:textId="03B46FCE" w:rsidR="00E376D0" w:rsidRPr="007513D2" w:rsidRDefault="00AC0601" w:rsidP="0021283D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382,228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42815ED" w14:textId="77777777" w:rsidR="00E376D0" w:rsidRPr="004A7DFC" w:rsidRDefault="00E376D0" w:rsidP="00E376D0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0DE28F9" w14:textId="77777777" w:rsidR="00E376D0" w:rsidRPr="007E1F31" w:rsidRDefault="00E376D0" w:rsidP="00E376D0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263,234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5D6A64F" w14:textId="77777777" w:rsidR="00E376D0" w:rsidRPr="004A7DFC" w:rsidRDefault="00E376D0" w:rsidP="00E376D0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6B6F3F9" w14:textId="774A4481" w:rsidR="00E376D0" w:rsidRPr="004A7DFC" w:rsidRDefault="00B5625C" w:rsidP="00E376D0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382,228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3BA780B" w14:textId="77777777" w:rsidR="00E376D0" w:rsidRPr="004A7DFC" w:rsidRDefault="00E376D0" w:rsidP="00E376D0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39BF6A4" w14:textId="77777777" w:rsidR="00E376D0" w:rsidRPr="004A7DFC" w:rsidRDefault="00E376D0" w:rsidP="0021283D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263,234</w:t>
            </w:r>
          </w:p>
        </w:tc>
      </w:tr>
      <w:tr w:rsidR="00E376D0" w:rsidRPr="004A7DFC" w14:paraId="0D7E2DE5" w14:textId="77777777" w:rsidTr="0045579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CD0455" w14:textId="77777777" w:rsidR="00E376D0" w:rsidRPr="004A7DFC" w:rsidRDefault="00E376D0" w:rsidP="00E376D0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7DF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32C18F5" w14:textId="77777777" w:rsidR="00E376D0" w:rsidRPr="004A7DFC" w:rsidRDefault="00E376D0" w:rsidP="00E376D0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DC62DF2" w14:textId="77777777" w:rsidR="00E376D0" w:rsidRPr="004A7DFC" w:rsidRDefault="00E376D0" w:rsidP="00E376D0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6DD6691" w14:textId="77777777" w:rsidR="00E376D0" w:rsidRPr="004A7DFC" w:rsidRDefault="00E376D0" w:rsidP="00E376D0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6B4B7B9" w14:textId="77777777" w:rsidR="00E376D0" w:rsidRPr="004A7DFC" w:rsidRDefault="00E376D0" w:rsidP="00E376D0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DF8EF06" w14:textId="77777777" w:rsidR="00E376D0" w:rsidRPr="004A7DFC" w:rsidRDefault="00E376D0" w:rsidP="00E376D0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1F6A993" w14:textId="77777777" w:rsidR="00E376D0" w:rsidRPr="004A7DFC" w:rsidRDefault="00E376D0" w:rsidP="00E376D0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ED4318F" w14:textId="77777777" w:rsidR="00E376D0" w:rsidRPr="004A7DFC" w:rsidRDefault="00E376D0" w:rsidP="00E376D0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5625C" w:rsidRPr="004A7DFC" w14:paraId="07214EC7" w14:textId="77777777" w:rsidTr="0045579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B34FBB" w14:textId="77777777" w:rsidR="00B5625C" w:rsidRPr="004A7DFC" w:rsidRDefault="00B5625C" w:rsidP="00B5625C">
            <w:pPr>
              <w:tabs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1 - 30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วัน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60692D9" w14:textId="7FA8F4AC" w:rsidR="00B5625C" w:rsidRPr="004A7DFC" w:rsidRDefault="00B5625C" w:rsidP="00B5625C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591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53C677A" w14:textId="77777777" w:rsidR="00B5625C" w:rsidRPr="004A7DFC" w:rsidRDefault="00B5625C" w:rsidP="00B5625C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95A6239" w14:textId="77777777" w:rsidR="00B5625C" w:rsidRPr="004A7DFC" w:rsidRDefault="00B5625C" w:rsidP="0021283D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B7719AC" w14:textId="77777777" w:rsidR="00B5625C" w:rsidRPr="004A7DFC" w:rsidRDefault="00B5625C" w:rsidP="00B5625C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320A3CA" w14:textId="619C72D9" w:rsidR="00B5625C" w:rsidRPr="004A7DFC" w:rsidRDefault="00B5625C" w:rsidP="00B5625C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591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6386116" w14:textId="77777777" w:rsidR="00B5625C" w:rsidRPr="004A7DFC" w:rsidRDefault="00B5625C" w:rsidP="00B5625C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BF167A0" w14:textId="77777777" w:rsidR="00B5625C" w:rsidRPr="004A7DFC" w:rsidRDefault="00B5625C" w:rsidP="00B5625C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</w:tr>
      <w:tr w:rsidR="00B5625C" w:rsidRPr="004A7DFC" w14:paraId="60A5C779" w14:textId="77777777" w:rsidTr="0045579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7C6506" w14:textId="77777777" w:rsidR="00B5625C" w:rsidRPr="004A7DFC" w:rsidRDefault="00B5625C" w:rsidP="00B5625C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7DF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3C427C" w14:textId="51A6FE30" w:rsidR="00B5625C" w:rsidRPr="004A7DFC" w:rsidRDefault="00AC0601" w:rsidP="00182993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C060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382,228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ACF8ECD" w14:textId="77777777" w:rsidR="00B5625C" w:rsidRPr="004A7DFC" w:rsidRDefault="00B5625C" w:rsidP="00B5625C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A61CC6" w14:textId="65F8458B" w:rsidR="00B5625C" w:rsidRPr="007E1F31" w:rsidRDefault="00AC0601" w:rsidP="00B5625C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263,247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AAAAAA6" w14:textId="77777777" w:rsidR="00B5625C" w:rsidRPr="007E1F31" w:rsidRDefault="00B5625C" w:rsidP="00B5625C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619087" w14:textId="240579BA" w:rsidR="00B5625C" w:rsidRPr="004A7DFC" w:rsidRDefault="00AC0601" w:rsidP="00B5625C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060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382,228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9F245F1" w14:textId="77777777" w:rsidR="00B5625C" w:rsidRPr="004A7DFC" w:rsidRDefault="00B5625C" w:rsidP="00B5625C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71D930" w14:textId="77777777" w:rsidR="00B5625C" w:rsidRPr="004A7DFC" w:rsidRDefault="00B5625C" w:rsidP="00B5625C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263,247</w:t>
            </w:r>
          </w:p>
        </w:tc>
      </w:tr>
      <w:tr w:rsidR="00B5625C" w:rsidRPr="004A7DFC" w14:paraId="29D5165B" w14:textId="77777777" w:rsidTr="0045579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E26045" w14:textId="77777777" w:rsidR="00B5625C" w:rsidRPr="004A7DFC" w:rsidRDefault="00B5625C" w:rsidP="00B5625C">
            <w:pPr>
              <w:tabs>
                <w:tab w:val="left" w:pos="540"/>
              </w:tabs>
              <w:spacing w:line="240" w:lineRule="auto"/>
              <w:ind w:left="250" w:hanging="25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7DF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4A7DFC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</w:t>
            </w:r>
            <w:r w:rsidRPr="004A7DFC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4A7DF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A7DFC">
              <w:rPr>
                <w:rFonts w:asciiTheme="majorBidi" w:hAnsiTheme="majorBidi" w:cstheme="majorBidi"/>
                <w:sz w:val="30"/>
                <w:szCs w:val="30"/>
                <w:cs/>
              </w:rPr>
              <w:t>คาดว่าจะเกิดขึ้น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9425CF" w14:textId="7E4F92E4" w:rsidR="00B5625C" w:rsidRPr="00355F71" w:rsidRDefault="001238EC" w:rsidP="001238EC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B7B61DF" w14:textId="77777777" w:rsidR="00B5625C" w:rsidRPr="004A7DFC" w:rsidRDefault="00B5625C" w:rsidP="00B5625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668287" w14:textId="77777777" w:rsidR="00B5625C" w:rsidRPr="004A7DFC" w:rsidRDefault="00B5625C" w:rsidP="00B5625C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2AA38B5" w14:textId="77777777" w:rsidR="00B5625C" w:rsidRPr="004A7DFC" w:rsidRDefault="00B5625C" w:rsidP="00B5625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4E2C0E" w14:textId="4DC3333B" w:rsidR="00B5625C" w:rsidRPr="001238EC" w:rsidRDefault="001238EC" w:rsidP="001238EC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CFCE6AF" w14:textId="77777777" w:rsidR="00B5625C" w:rsidRPr="004A7DFC" w:rsidRDefault="00B5625C" w:rsidP="00B5625C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2AB100" w14:textId="77777777" w:rsidR="00B5625C" w:rsidRPr="004A7DFC" w:rsidRDefault="00B5625C" w:rsidP="00B5625C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182993" w:rsidRPr="004A7DFC" w14:paraId="4EF7157F" w14:textId="77777777" w:rsidTr="0045579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C7743A" w14:textId="77777777" w:rsidR="00182993" w:rsidRPr="004A7DFC" w:rsidRDefault="00182993" w:rsidP="00182993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7DF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4C2C6BC" w14:textId="7FF58402" w:rsidR="00182993" w:rsidRPr="004A7DFC" w:rsidRDefault="00182993" w:rsidP="00182993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C060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382,228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F4F0943" w14:textId="77777777" w:rsidR="00182993" w:rsidRPr="004A7DFC" w:rsidRDefault="00182993" w:rsidP="00182993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234FFE" w14:textId="77777777" w:rsidR="00182993" w:rsidRPr="007E1F31" w:rsidRDefault="00182993" w:rsidP="00182993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263,247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3C09877" w14:textId="77777777" w:rsidR="00182993" w:rsidRPr="007E1F31" w:rsidRDefault="00182993" w:rsidP="00182993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A5FB3A" w14:textId="6D50B114" w:rsidR="00182993" w:rsidRPr="004A7DFC" w:rsidRDefault="00182993" w:rsidP="00182993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060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382,228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0A3AC6C" w14:textId="77777777" w:rsidR="00182993" w:rsidRPr="004A7DFC" w:rsidRDefault="00182993" w:rsidP="00182993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1A8899" w14:textId="77777777" w:rsidR="00182993" w:rsidRPr="004A7DFC" w:rsidRDefault="00182993" w:rsidP="00182993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263,247</w:t>
            </w:r>
          </w:p>
        </w:tc>
      </w:tr>
    </w:tbl>
    <w:p w14:paraId="25175067" w14:textId="77777777" w:rsidR="00A7591E" w:rsidRDefault="00A7591E">
      <w:r>
        <w:br w:type="page"/>
      </w: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170"/>
        <w:gridCol w:w="270"/>
        <w:gridCol w:w="1170"/>
        <w:gridCol w:w="270"/>
        <w:gridCol w:w="1170"/>
        <w:gridCol w:w="270"/>
        <w:gridCol w:w="1170"/>
      </w:tblGrid>
      <w:tr w:rsidR="00A7591E" w:rsidRPr="004A7DFC" w14:paraId="2A801F9F" w14:textId="7777777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0080A7" w14:textId="6E8951E2" w:rsidR="00A7591E" w:rsidRPr="00A7591E" w:rsidRDefault="00A7591E" w:rsidP="00A7591E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A2060" w14:textId="1D93C3BB" w:rsidR="00A7591E" w:rsidRPr="004A7DFC" w:rsidRDefault="00A7591E" w:rsidP="00A7591E">
            <w:pPr>
              <w:tabs>
                <w:tab w:val="decimal" w:pos="115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A7DF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D48C065" w14:textId="77777777" w:rsidR="00A7591E" w:rsidRPr="004A7DFC" w:rsidRDefault="00A7591E" w:rsidP="00A7591E">
            <w:pPr>
              <w:tabs>
                <w:tab w:val="decimal" w:pos="115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2F1687" w14:textId="557D8E18" w:rsidR="00A7591E" w:rsidRPr="004A7DFC" w:rsidRDefault="00A7591E" w:rsidP="00A7591E">
            <w:pPr>
              <w:tabs>
                <w:tab w:val="decimal" w:pos="95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A7DF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376D0" w:rsidRPr="004A7DFC" w14:paraId="113A6B74" w14:textId="77777777" w:rsidTr="00A7591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4C4ED4" w14:textId="77777777" w:rsidR="00E376D0" w:rsidRPr="00A7591E" w:rsidRDefault="00E376D0" w:rsidP="00E376D0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E78FC93" w14:textId="491C1E37" w:rsidR="00E376D0" w:rsidRPr="00A7591E" w:rsidRDefault="00382A25" w:rsidP="00E376D0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C147AD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กันยายน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27E59E9" w14:textId="77777777" w:rsidR="00E376D0" w:rsidRPr="00A7591E" w:rsidRDefault="00E376D0" w:rsidP="00E376D0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44C168F" w14:textId="07F1D91E" w:rsidR="00E376D0" w:rsidRPr="00A7591E" w:rsidRDefault="00E376D0" w:rsidP="00E376D0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60A60C4" w14:textId="77777777" w:rsidR="00E376D0" w:rsidRPr="00A7591E" w:rsidRDefault="00E376D0" w:rsidP="00E376D0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72EF97F" w14:textId="39179290" w:rsidR="00E376D0" w:rsidRPr="00A7591E" w:rsidRDefault="00382A25" w:rsidP="00E376D0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C147AD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กันยายน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026631D" w14:textId="77777777" w:rsidR="00E376D0" w:rsidRPr="00A7591E" w:rsidRDefault="00E376D0" w:rsidP="00E376D0">
            <w:pPr>
              <w:tabs>
                <w:tab w:val="left" w:pos="540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BB5318B" w14:textId="2FD5F46D" w:rsidR="00E376D0" w:rsidRPr="00A7591E" w:rsidRDefault="00E376D0" w:rsidP="00E376D0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E376D0" w:rsidRPr="004A7DFC" w14:paraId="5207D796" w14:textId="77777777" w:rsidTr="00A7591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6EF0CE" w14:textId="77777777" w:rsidR="00E376D0" w:rsidRPr="00A7591E" w:rsidRDefault="00E376D0" w:rsidP="00E376D0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E1900E1" w14:textId="08753A24" w:rsidR="00E376D0" w:rsidRPr="00A7591E" w:rsidRDefault="00E376D0" w:rsidP="00E376D0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0437CE5" w14:textId="77777777" w:rsidR="00E376D0" w:rsidRPr="00A7591E" w:rsidRDefault="00E376D0" w:rsidP="00E376D0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81B5021" w14:textId="586251E9" w:rsidR="00E376D0" w:rsidRPr="00A7591E" w:rsidRDefault="00E376D0" w:rsidP="00E376D0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ADDF467" w14:textId="77777777" w:rsidR="00E376D0" w:rsidRPr="00A7591E" w:rsidRDefault="00E376D0" w:rsidP="00E376D0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FF5FB45" w14:textId="5B623FF9" w:rsidR="00E376D0" w:rsidRPr="00A7591E" w:rsidRDefault="00E376D0" w:rsidP="00E376D0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AB5569E" w14:textId="77777777" w:rsidR="00E376D0" w:rsidRPr="00A7591E" w:rsidRDefault="00E376D0" w:rsidP="00E376D0">
            <w:pPr>
              <w:tabs>
                <w:tab w:val="left" w:pos="540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9C8A8FD" w14:textId="00CEC2D6" w:rsidR="00E376D0" w:rsidRPr="00A7591E" w:rsidRDefault="00E376D0" w:rsidP="00E376D0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565</w:t>
            </w:r>
          </w:p>
        </w:tc>
      </w:tr>
      <w:tr w:rsidR="00E376D0" w:rsidRPr="004A7DFC" w14:paraId="1978E3E4" w14:textId="77777777" w:rsidTr="00A7591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107BFF" w14:textId="77777777" w:rsidR="00E376D0" w:rsidRPr="00A7591E" w:rsidRDefault="00E376D0" w:rsidP="00E376D0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2D25AD5F" w14:textId="39DD783E" w:rsidR="00E376D0" w:rsidRPr="004A7DFC" w:rsidRDefault="00E376D0" w:rsidP="00E376D0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A7DF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376D0" w:rsidRPr="00F82619" w14:paraId="6E689D92" w14:textId="77777777" w:rsidTr="0045579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49E3DE" w14:textId="77777777" w:rsidR="00E376D0" w:rsidRPr="00435338" w:rsidRDefault="00E376D0" w:rsidP="00E376D0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53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ลูกหนี้การค้า </w:t>
            </w:r>
            <w:r w:rsidRPr="004353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- </w:t>
            </w:r>
            <w:r w:rsidRPr="005C1E3F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กิจการอื่น ๆ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DB76B99" w14:textId="77777777" w:rsidR="00E376D0" w:rsidRPr="00F82619" w:rsidRDefault="00E376D0" w:rsidP="00E376D0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0A7D661" w14:textId="77777777" w:rsidR="00E376D0" w:rsidRPr="00F82619" w:rsidRDefault="00E376D0" w:rsidP="00E376D0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1D7FC36" w14:textId="77777777" w:rsidR="00E376D0" w:rsidRPr="00F82619" w:rsidRDefault="00E376D0" w:rsidP="00E376D0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5F38D92" w14:textId="77777777" w:rsidR="00E376D0" w:rsidRPr="00F82619" w:rsidRDefault="00E376D0" w:rsidP="00E376D0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B8AD2D6" w14:textId="77777777" w:rsidR="00E376D0" w:rsidRPr="00F82619" w:rsidRDefault="00E376D0" w:rsidP="00E376D0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7C72971" w14:textId="77777777" w:rsidR="00E376D0" w:rsidRPr="00F82619" w:rsidRDefault="00E376D0" w:rsidP="00E376D0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E8DBBC1" w14:textId="77777777" w:rsidR="00E376D0" w:rsidRPr="00F82619" w:rsidRDefault="00E376D0" w:rsidP="00E376D0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E376D0" w:rsidRPr="00F82619" w14:paraId="7669B555" w14:textId="77777777" w:rsidTr="0045579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71EEAA" w14:textId="77777777" w:rsidR="00E376D0" w:rsidRPr="00435338" w:rsidRDefault="00E376D0" w:rsidP="00E376D0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35338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435338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3DDB6B7" w14:textId="6850C64F" w:rsidR="00E376D0" w:rsidRPr="00AA18A5" w:rsidRDefault="00B363A7" w:rsidP="00E376D0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1,268,353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BB764D8" w14:textId="77777777" w:rsidR="00E376D0" w:rsidRPr="00F82619" w:rsidRDefault="00E376D0" w:rsidP="00E376D0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5A48E8F" w14:textId="77777777" w:rsidR="00E376D0" w:rsidRPr="00F82619" w:rsidRDefault="00E376D0" w:rsidP="00E376D0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1,310,412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4FDC07E" w14:textId="77777777" w:rsidR="00E376D0" w:rsidRPr="00F82619" w:rsidRDefault="00E376D0" w:rsidP="00E376D0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5CE72A0" w14:textId="70D16195" w:rsidR="00E376D0" w:rsidRPr="00F82619" w:rsidRDefault="00F237D6" w:rsidP="00E376D0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1,268,353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C10173A" w14:textId="77777777" w:rsidR="00E376D0" w:rsidRPr="00F82619" w:rsidRDefault="00E376D0" w:rsidP="00E376D0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057E143" w14:textId="77777777" w:rsidR="00E376D0" w:rsidRPr="00F82619" w:rsidRDefault="00E376D0" w:rsidP="00E376D0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1,310,412</w:t>
            </w:r>
          </w:p>
        </w:tc>
      </w:tr>
      <w:tr w:rsidR="00E376D0" w:rsidRPr="00F82619" w14:paraId="3DE4E0F2" w14:textId="77777777" w:rsidTr="0045579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5E7098" w14:textId="77777777" w:rsidR="00E376D0" w:rsidRPr="00435338" w:rsidRDefault="00E376D0" w:rsidP="00E376D0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35338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21254A7" w14:textId="77777777" w:rsidR="00E376D0" w:rsidRPr="00F82619" w:rsidRDefault="00E376D0" w:rsidP="00E376D0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44677EA" w14:textId="77777777" w:rsidR="00E376D0" w:rsidRPr="00F82619" w:rsidRDefault="00E376D0" w:rsidP="00E376D0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E731F67" w14:textId="77777777" w:rsidR="00E376D0" w:rsidRPr="007E1F31" w:rsidRDefault="00E376D0" w:rsidP="00E376D0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18892A0" w14:textId="77777777" w:rsidR="00E376D0" w:rsidRPr="00F82619" w:rsidRDefault="00E376D0" w:rsidP="00E376D0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F6DE6A8" w14:textId="77777777" w:rsidR="00E376D0" w:rsidRPr="00F82619" w:rsidRDefault="00E376D0" w:rsidP="00E376D0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6368F67" w14:textId="77777777" w:rsidR="00E376D0" w:rsidRPr="00F82619" w:rsidRDefault="00E376D0" w:rsidP="00E376D0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6282A20" w14:textId="77777777" w:rsidR="00E376D0" w:rsidRPr="00F82619" w:rsidRDefault="00E376D0" w:rsidP="00E376D0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237D6" w:rsidRPr="00F82619" w14:paraId="7362C753" w14:textId="77777777" w:rsidTr="0045579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967D28" w14:textId="77777777" w:rsidR="00F237D6" w:rsidRPr="00435338" w:rsidRDefault="00F237D6" w:rsidP="00F237D6">
            <w:pPr>
              <w:tabs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1 - 30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วัน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84C27D1" w14:textId="667BA49F" w:rsidR="00F237D6" w:rsidRPr="00F82619" w:rsidRDefault="00F237D6" w:rsidP="00F237D6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CA07749" w14:textId="77777777" w:rsidR="00F237D6" w:rsidRPr="00F82619" w:rsidRDefault="00F237D6" w:rsidP="00F237D6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30CF6D2" w14:textId="77777777" w:rsidR="00F237D6" w:rsidRPr="007E1F31" w:rsidRDefault="00F237D6" w:rsidP="00F237D6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644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365C52F" w14:textId="77777777" w:rsidR="00F237D6" w:rsidRPr="00F82619" w:rsidRDefault="00F237D6" w:rsidP="00F237D6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24A6F51" w14:textId="7B4E4352" w:rsidR="00F237D6" w:rsidRPr="00F82619" w:rsidRDefault="00F237D6" w:rsidP="00F237D6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C9D6F0F" w14:textId="77777777" w:rsidR="00F237D6" w:rsidRPr="00F82619" w:rsidRDefault="00F237D6" w:rsidP="00F237D6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EBA7D39" w14:textId="77777777" w:rsidR="00F237D6" w:rsidRPr="00F82619" w:rsidRDefault="00F237D6" w:rsidP="00F237D6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644</w:t>
            </w:r>
          </w:p>
        </w:tc>
      </w:tr>
      <w:tr w:rsidR="00F237D6" w14:paraId="04383394" w14:textId="77777777" w:rsidTr="0045579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85B044" w14:textId="77777777" w:rsidR="00F237D6" w:rsidRDefault="00F237D6" w:rsidP="00F237D6">
            <w:pPr>
              <w:tabs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31 - 60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วัน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6C7F6F2" w14:textId="0931CA3C" w:rsidR="00F237D6" w:rsidRPr="00F82619" w:rsidRDefault="00F237D6" w:rsidP="00F237D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0597E60" w14:textId="77777777" w:rsidR="00F237D6" w:rsidRPr="00F82619" w:rsidRDefault="00F237D6" w:rsidP="00F237D6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4520841" w14:textId="77777777" w:rsidR="00F237D6" w:rsidRDefault="00F237D6" w:rsidP="00F237D6">
            <w:pPr>
              <w:tabs>
                <w:tab w:val="decimal" w:pos="885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A13AE96" w14:textId="77777777" w:rsidR="00F237D6" w:rsidRPr="00F82619" w:rsidRDefault="00F237D6" w:rsidP="00F237D6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01D6578" w14:textId="0479A797" w:rsidR="00F237D6" w:rsidRPr="00F237D6" w:rsidRDefault="00F237D6" w:rsidP="00F237D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2CA702D" w14:textId="77777777" w:rsidR="00F237D6" w:rsidRPr="00F82619" w:rsidRDefault="00F237D6" w:rsidP="00F237D6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B3E6868" w14:textId="77777777" w:rsidR="00F237D6" w:rsidRDefault="00F237D6" w:rsidP="00F237D6">
            <w:pPr>
              <w:tabs>
                <w:tab w:val="decimal" w:pos="840"/>
              </w:tabs>
              <w:spacing w:line="240" w:lineRule="auto"/>
              <w:ind w:left="-85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F237D6" w:rsidRPr="00435338" w14:paraId="5DB7EE59" w14:textId="77777777" w:rsidTr="0045579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1F676A" w14:textId="77777777" w:rsidR="00F237D6" w:rsidRPr="00435338" w:rsidRDefault="00F237D6" w:rsidP="00F237D6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26E49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CF459D" w14:textId="4A2527F3" w:rsidR="00F237D6" w:rsidRPr="00AA18A5" w:rsidRDefault="00F237D6" w:rsidP="00F237D6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1,268,368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0AE9ED4" w14:textId="77777777" w:rsidR="00F237D6" w:rsidRPr="006145CD" w:rsidRDefault="00F237D6" w:rsidP="00F237D6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102286" w14:textId="77777777" w:rsidR="00F237D6" w:rsidRPr="007E1F31" w:rsidRDefault="00F237D6" w:rsidP="00F237D6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1,311,065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4096417" w14:textId="77777777" w:rsidR="00F237D6" w:rsidRPr="007E1F31" w:rsidRDefault="00F237D6" w:rsidP="00F237D6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51B878" w14:textId="70EDCB74" w:rsidR="00F237D6" w:rsidRPr="00435338" w:rsidRDefault="00F237D6" w:rsidP="00F237D6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1,268,368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51EC5EE" w14:textId="77777777" w:rsidR="00F237D6" w:rsidRPr="00435338" w:rsidRDefault="00F237D6" w:rsidP="00F237D6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9C42B5" w14:textId="77777777" w:rsidR="00F237D6" w:rsidRPr="00435338" w:rsidRDefault="00F237D6" w:rsidP="00F237D6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1,311,065</w:t>
            </w:r>
          </w:p>
        </w:tc>
      </w:tr>
      <w:tr w:rsidR="00F237D6" w:rsidRPr="00435338" w14:paraId="5B87D524" w14:textId="77777777" w:rsidTr="0045579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3FA8F1" w14:textId="77777777" w:rsidR="00F237D6" w:rsidRPr="00D26E49" w:rsidRDefault="00F237D6" w:rsidP="00F237D6">
            <w:pPr>
              <w:tabs>
                <w:tab w:val="left" w:pos="540"/>
              </w:tabs>
              <w:spacing w:line="240" w:lineRule="auto"/>
              <w:ind w:left="250" w:hanging="25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7DF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4A7DFC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</w:t>
            </w:r>
            <w:r w:rsidRPr="004A7DFC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4A7DF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A7DFC">
              <w:rPr>
                <w:rFonts w:asciiTheme="majorBidi" w:hAnsiTheme="majorBidi" w:cstheme="majorBidi"/>
                <w:sz w:val="30"/>
                <w:szCs w:val="30"/>
                <w:cs/>
              </w:rPr>
              <w:t>คาดว่าจะเกิดขึ้น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4112DF" w14:textId="69B00E46" w:rsidR="00F237D6" w:rsidRPr="00435338" w:rsidRDefault="00F237D6" w:rsidP="00F237D6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07DCF73" w14:textId="77777777" w:rsidR="00F237D6" w:rsidRPr="00435338" w:rsidRDefault="00F237D6" w:rsidP="00F237D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8C51D5" w14:textId="77777777" w:rsidR="00F237D6" w:rsidRPr="007E1F31" w:rsidRDefault="00F237D6" w:rsidP="00F237D6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32C372B" w14:textId="77777777" w:rsidR="00F237D6" w:rsidRPr="00435338" w:rsidRDefault="00F237D6" w:rsidP="00F237D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4D177B" w14:textId="78FA104F" w:rsidR="00F237D6" w:rsidRPr="00435338" w:rsidRDefault="00F237D6" w:rsidP="00F237D6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28A9FA0" w14:textId="77777777" w:rsidR="00F237D6" w:rsidRPr="00435338" w:rsidRDefault="00F237D6" w:rsidP="00F237D6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1ABB14" w14:textId="77777777" w:rsidR="00F237D6" w:rsidRPr="00435338" w:rsidRDefault="00F237D6" w:rsidP="00F237D6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F237D6" w:rsidRPr="00435338" w14:paraId="0E090C96" w14:textId="77777777" w:rsidTr="0045579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08AEFB" w14:textId="77777777" w:rsidR="00F237D6" w:rsidRPr="00435338" w:rsidRDefault="00F237D6" w:rsidP="00F237D6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92D920D" w14:textId="1E8606B2" w:rsidR="00F237D6" w:rsidRPr="00AA18A5" w:rsidRDefault="00F237D6" w:rsidP="00F237D6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1,268,368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448BF69" w14:textId="77777777" w:rsidR="00F237D6" w:rsidRPr="006145CD" w:rsidRDefault="00F237D6" w:rsidP="00F237D6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5E3EBF3" w14:textId="77777777" w:rsidR="00F237D6" w:rsidRPr="007E1F31" w:rsidRDefault="00F237D6" w:rsidP="00F237D6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1,311,065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3DF83B8" w14:textId="77777777" w:rsidR="00F237D6" w:rsidRPr="007E1F31" w:rsidRDefault="00F237D6" w:rsidP="00F237D6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CD1DC3" w14:textId="0D618508" w:rsidR="00F237D6" w:rsidRPr="00435338" w:rsidRDefault="00F237D6" w:rsidP="00F237D6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1,268,368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7FB753E" w14:textId="77777777" w:rsidR="00F237D6" w:rsidRPr="00435338" w:rsidRDefault="00F237D6" w:rsidP="00F237D6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4CD9639" w14:textId="77777777" w:rsidR="00F237D6" w:rsidRPr="00435338" w:rsidRDefault="00F237D6" w:rsidP="00F237D6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1,311,065</w:t>
            </w:r>
          </w:p>
        </w:tc>
      </w:tr>
      <w:tr w:rsidR="00F237D6" w:rsidRPr="00925819" w14:paraId="34A729BE" w14:textId="77777777" w:rsidTr="0045579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347DFC" w14:textId="77777777" w:rsidR="00F237D6" w:rsidRPr="00925819" w:rsidRDefault="00F237D6" w:rsidP="00F237D6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4D1D575" w14:textId="77777777" w:rsidR="00F237D6" w:rsidRPr="00925819" w:rsidRDefault="00F237D6" w:rsidP="00F237D6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0F6CA17" w14:textId="77777777" w:rsidR="00F237D6" w:rsidRPr="00925819" w:rsidRDefault="00F237D6" w:rsidP="00F237D6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6B38D00" w14:textId="77777777" w:rsidR="00F237D6" w:rsidRPr="00925819" w:rsidRDefault="00F237D6" w:rsidP="00F237D6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1351F21" w14:textId="77777777" w:rsidR="00F237D6" w:rsidRPr="00925819" w:rsidRDefault="00F237D6" w:rsidP="00F237D6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DF7FE91" w14:textId="77777777" w:rsidR="00F237D6" w:rsidRPr="00925819" w:rsidRDefault="00F237D6" w:rsidP="00F237D6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DEDE8C0" w14:textId="77777777" w:rsidR="00F237D6" w:rsidRPr="00925819" w:rsidRDefault="00F237D6" w:rsidP="00F237D6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B06F30D" w14:textId="77777777" w:rsidR="00F237D6" w:rsidRPr="00925819" w:rsidRDefault="00F237D6" w:rsidP="00F237D6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F237D6" w:rsidRPr="00435338" w14:paraId="20A4CEB6" w14:textId="77777777" w:rsidTr="0045579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F926B5" w14:textId="77777777" w:rsidR="00F237D6" w:rsidRPr="00F82619" w:rsidRDefault="00F237D6" w:rsidP="00F237D6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รวมสุทธิ</w:t>
            </w: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04EA892" w14:textId="488E2B52" w:rsidR="00F237D6" w:rsidRPr="00AA18A5" w:rsidRDefault="00F237D6" w:rsidP="00F237D6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522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1,650,596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4A5D96F" w14:textId="77777777" w:rsidR="00F237D6" w:rsidRPr="006145CD" w:rsidRDefault="00F237D6" w:rsidP="00F237D6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9933C7C" w14:textId="77777777" w:rsidR="00F237D6" w:rsidRPr="007E1F31" w:rsidRDefault="00F237D6" w:rsidP="00F237D6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1,574,312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0842D9F" w14:textId="77777777" w:rsidR="00F237D6" w:rsidRPr="007E1F31" w:rsidRDefault="00F237D6" w:rsidP="00F237D6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9D71F07" w14:textId="5D95A920" w:rsidR="00F237D6" w:rsidRPr="00F237D6" w:rsidRDefault="00F237D6" w:rsidP="00F237D6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522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1,650,596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CCE2975" w14:textId="77777777" w:rsidR="00F237D6" w:rsidRPr="00435338" w:rsidRDefault="00F237D6" w:rsidP="00F237D6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C194624" w14:textId="77777777" w:rsidR="00F237D6" w:rsidRPr="00435338" w:rsidRDefault="00F237D6" w:rsidP="00F237D6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1,574,312</w:t>
            </w:r>
          </w:p>
        </w:tc>
      </w:tr>
    </w:tbl>
    <w:p w14:paraId="183CF60A" w14:textId="3192785B" w:rsidR="00E275DE" w:rsidRDefault="00E275DE" w:rsidP="00772053">
      <w:pPr>
        <w:pStyle w:val="Ang15"/>
      </w:pPr>
    </w:p>
    <w:p w14:paraId="5B20010A" w14:textId="77777777" w:rsidR="00E275DE" w:rsidRDefault="00E275DE">
      <w:pPr>
        <w:spacing w:line="240" w:lineRule="auto"/>
        <w:rPr>
          <w:rFonts w:ascii="Angsana New" w:hAnsi="Angsana New"/>
          <w:sz w:val="30"/>
          <w:szCs w:val="30"/>
        </w:rPr>
      </w:pPr>
      <w:r>
        <w:br w:type="page"/>
      </w:r>
    </w:p>
    <w:p w14:paraId="304FFD37" w14:textId="44BD7899" w:rsidR="00C13355" w:rsidRDefault="00C13355" w:rsidP="00B51B97">
      <w:pPr>
        <w:pStyle w:val="Caption"/>
      </w:pPr>
      <w:r w:rsidRPr="00925819">
        <w:rPr>
          <w:cs/>
        </w:rPr>
        <w:lastRenderedPageBreak/>
        <w:t>เงินลงทุนในบริษัทย่อย</w:t>
      </w:r>
      <w:r w:rsidR="00B36294">
        <w:rPr>
          <w:rFonts w:hint="cs"/>
          <w:cs/>
        </w:rPr>
        <w:t>และการร่วมค้า</w:t>
      </w:r>
    </w:p>
    <w:p w14:paraId="33C868A3" w14:textId="77777777" w:rsidR="00DC2540" w:rsidRPr="00DC2540" w:rsidRDefault="00DC2540" w:rsidP="00DC2540">
      <w:pPr>
        <w:pStyle w:val="Ang15"/>
      </w:pPr>
    </w:p>
    <w:p w14:paraId="6EB7C047" w14:textId="2B99C23D" w:rsidR="00DC2540" w:rsidRPr="00916005" w:rsidRDefault="00DC2540" w:rsidP="00DC2540">
      <w:pPr>
        <w:pStyle w:val="Caption"/>
        <w:numPr>
          <w:ilvl w:val="0"/>
          <w:numId w:val="0"/>
        </w:numPr>
        <w:ind w:left="540"/>
        <w:rPr>
          <w:cs/>
        </w:rPr>
      </w:pPr>
      <w:r>
        <w:rPr>
          <w:rFonts w:hint="cs"/>
          <w:cs/>
        </w:rPr>
        <w:t>เงินลงทุนในบริษัทย่อย</w:t>
      </w:r>
    </w:p>
    <w:p w14:paraId="03CD324D" w14:textId="411E54C4" w:rsidR="00E376D0" w:rsidRDefault="00E376D0" w:rsidP="00DC2540">
      <w:pPr>
        <w:pStyle w:val="Ang15"/>
      </w:pPr>
    </w:p>
    <w:tbl>
      <w:tblPr>
        <w:tblW w:w="91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621"/>
        <w:gridCol w:w="272"/>
        <w:gridCol w:w="1615"/>
      </w:tblGrid>
      <w:tr w:rsidR="00E376D0" w:rsidRPr="00F37E1B" w14:paraId="0DE4BB51" w14:textId="77777777">
        <w:trPr>
          <w:tblHeader/>
        </w:trPr>
        <w:tc>
          <w:tcPr>
            <w:tcW w:w="3089" w:type="pct"/>
          </w:tcPr>
          <w:p w14:paraId="720F5DDB" w14:textId="77777777" w:rsidR="00E376D0" w:rsidRPr="00F37E1B" w:rsidRDefault="00E376D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911" w:type="pct"/>
            <w:gridSpan w:val="3"/>
          </w:tcPr>
          <w:p w14:paraId="52908901" w14:textId="77777777" w:rsidR="00E376D0" w:rsidRPr="00F37E1B" w:rsidRDefault="00E376D0">
            <w:pPr>
              <w:pStyle w:val="BodyText"/>
              <w:spacing w:after="0" w:line="240" w:lineRule="auto"/>
              <w:ind w:left="-109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7E1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376D0" w:rsidRPr="00F37E1B" w14:paraId="2396367F" w14:textId="77777777">
        <w:trPr>
          <w:trHeight w:val="299"/>
          <w:tblHeader/>
        </w:trPr>
        <w:tc>
          <w:tcPr>
            <w:tcW w:w="3089" w:type="pct"/>
          </w:tcPr>
          <w:p w14:paraId="1AF2BEA3" w14:textId="6CFEE512" w:rsidR="00E376D0" w:rsidRPr="00F37E1B" w:rsidRDefault="00E376D0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37E1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994BB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F37E1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F37E1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30 </w:t>
            </w:r>
            <w:r w:rsidR="00994BB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</w:t>
            </w:r>
            <w:r w:rsidRPr="00F37E1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ยน</w:t>
            </w:r>
          </w:p>
        </w:tc>
        <w:tc>
          <w:tcPr>
            <w:tcW w:w="883" w:type="pct"/>
          </w:tcPr>
          <w:p w14:paraId="6D882D22" w14:textId="4E015B8C" w:rsidR="00E376D0" w:rsidRPr="00F37E1B" w:rsidRDefault="00E376D0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7E1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Pr="00F37E1B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</w:p>
        </w:tc>
        <w:tc>
          <w:tcPr>
            <w:tcW w:w="148" w:type="pct"/>
          </w:tcPr>
          <w:p w14:paraId="1C385ADA" w14:textId="77777777" w:rsidR="00E376D0" w:rsidRPr="00F37E1B" w:rsidRDefault="00E376D0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0" w:type="pct"/>
          </w:tcPr>
          <w:p w14:paraId="39022D72" w14:textId="20B3157E" w:rsidR="00E376D0" w:rsidRPr="00F37E1B" w:rsidRDefault="00E376D0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37E1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Pr="00F37E1B">
              <w:rPr>
                <w:rFonts w:asciiTheme="majorBidi" w:hAnsiTheme="majorBidi" w:cstheme="majorBidi"/>
                <w:sz w:val="30"/>
                <w:szCs w:val="30"/>
                <w:cs/>
              </w:rPr>
              <w:t>5</w:t>
            </w:r>
          </w:p>
        </w:tc>
      </w:tr>
      <w:tr w:rsidR="00E376D0" w:rsidRPr="00F37E1B" w14:paraId="7C7C2CD0" w14:textId="77777777">
        <w:trPr>
          <w:trHeight w:val="299"/>
          <w:tblHeader/>
        </w:trPr>
        <w:tc>
          <w:tcPr>
            <w:tcW w:w="3089" w:type="pct"/>
          </w:tcPr>
          <w:p w14:paraId="54B575EF" w14:textId="77777777" w:rsidR="00E376D0" w:rsidRPr="00F37E1B" w:rsidRDefault="00E376D0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11" w:type="pct"/>
            <w:gridSpan w:val="3"/>
          </w:tcPr>
          <w:p w14:paraId="507A3CD2" w14:textId="77777777" w:rsidR="00E376D0" w:rsidRPr="00F37E1B" w:rsidRDefault="00E376D0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37E1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376D0" w:rsidRPr="00F37E1B" w14:paraId="12B5EFA0" w14:textId="77777777">
        <w:tc>
          <w:tcPr>
            <w:tcW w:w="3089" w:type="pct"/>
          </w:tcPr>
          <w:p w14:paraId="42D01050" w14:textId="77777777" w:rsidR="00E376D0" w:rsidRPr="00F37E1B" w:rsidRDefault="00E376D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7E1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883" w:type="pct"/>
          </w:tcPr>
          <w:p w14:paraId="430EA481" w14:textId="77777777" w:rsidR="00E376D0" w:rsidRPr="00F37E1B" w:rsidRDefault="00E376D0">
            <w:pPr>
              <w:tabs>
                <w:tab w:val="decimal" w:pos="10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23C9C1BB" w14:textId="77777777" w:rsidR="00E376D0" w:rsidRPr="00F37E1B" w:rsidRDefault="00E376D0">
            <w:pPr>
              <w:tabs>
                <w:tab w:val="decimal" w:pos="877"/>
              </w:tabs>
              <w:ind w:right="-46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0" w:type="pct"/>
          </w:tcPr>
          <w:p w14:paraId="0E19E6BF" w14:textId="77777777" w:rsidR="00E376D0" w:rsidRPr="00F37E1B" w:rsidRDefault="00E376D0">
            <w:pPr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52EC2" w:rsidRPr="00F37E1B" w14:paraId="6AC6EA2B" w14:textId="77777777">
        <w:tc>
          <w:tcPr>
            <w:tcW w:w="3089" w:type="pct"/>
          </w:tcPr>
          <w:p w14:paraId="68B6967A" w14:textId="77777777" w:rsidR="00A52EC2" w:rsidRPr="00F37E1B" w:rsidRDefault="00A52EC2" w:rsidP="00A52EC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7E1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37E1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F37E1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883" w:type="pct"/>
          </w:tcPr>
          <w:p w14:paraId="3FB7BFDB" w14:textId="18E7F9D4" w:rsidR="00A52EC2" w:rsidRPr="00F37E1B" w:rsidRDefault="003E2DAE" w:rsidP="000A0FE8">
            <w:pPr>
              <w:tabs>
                <w:tab w:val="decimal" w:pos="14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12B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112B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398</w:t>
            </w:r>
          </w:p>
        </w:tc>
        <w:tc>
          <w:tcPr>
            <w:tcW w:w="148" w:type="pct"/>
          </w:tcPr>
          <w:p w14:paraId="0747FFDE" w14:textId="77777777" w:rsidR="00A52EC2" w:rsidRPr="00F37E1B" w:rsidRDefault="00A52EC2" w:rsidP="00A52EC2">
            <w:pPr>
              <w:pStyle w:val="1-Number"/>
              <w:tabs>
                <w:tab w:val="clear" w:pos="3735"/>
                <w:tab w:val="decimal" w:pos="1400"/>
              </w:tabs>
              <w:ind w:right="-468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0" w:type="pct"/>
          </w:tcPr>
          <w:p w14:paraId="702F89D0" w14:textId="361DCEB9" w:rsidR="00A52EC2" w:rsidRPr="00F37E1B" w:rsidRDefault="00A52EC2" w:rsidP="00A52EC2">
            <w:pPr>
              <w:tabs>
                <w:tab w:val="decimal" w:pos="14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12B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331,820</w:t>
            </w:r>
          </w:p>
        </w:tc>
      </w:tr>
      <w:tr w:rsidR="00A52EC2" w:rsidRPr="00F37E1B" w14:paraId="447E51D6" w14:textId="77777777">
        <w:tc>
          <w:tcPr>
            <w:tcW w:w="3089" w:type="pct"/>
          </w:tcPr>
          <w:p w14:paraId="4235094A" w14:textId="79AAD427" w:rsidR="00A52EC2" w:rsidRPr="00F37E1B" w:rsidRDefault="00A52EC2" w:rsidP="00A52EC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275DE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เพิ่มทุนในบริษัท ทีพีไอ พลังแสงอาทิตย์ จำกัด</w:t>
            </w:r>
          </w:p>
        </w:tc>
        <w:tc>
          <w:tcPr>
            <w:tcW w:w="883" w:type="pct"/>
          </w:tcPr>
          <w:p w14:paraId="07B23653" w14:textId="5BEB45C8" w:rsidR="00A52EC2" w:rsidRPr="00636C07" w:rsidRDefault="003E2DAE" w:rsidP="004C6D4C">
            <w:pPr>
              <w:tabs>
                <w:tab w:val="decimal" w:pos="14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36C07">
              <w:rPr>
                <w:rFonts w:asciiTheme="majorBidi" w:hAnsiTheme="majorBidi" w:cstheme="majorBidi"/>
                <w:sz w:val="30"/>
                <w:szCs w:val="30"/>
              </w:rPr>
              <w:t>99,000</w:t>
            </w:r>
          </w:p>
        </w:tc>
        <w:tc>
          <w:tcPr>
            <w:tcW w:w="148" w:type="pct"/>
          </w:tcPr>
          <w:p w14:paraId="5ADACAD8" w14:textId="77777777" w:rsidR="00A52EC2" w:rsidRPr="00F37E1B" w:rsidRDefault="00A52EC2" w:rsidP="00A52EC2">
            <w:pPr>
              <w:pStyle w:val="1-Number"/>
              <w:tabs>
                <w:tab w:val="clear" w:pos="3735"/>
                <w:tab w:val="decimal" w:pos="1400"/>
              </w:tabs>
              <w:ind w:right="-468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0" w:type="pct"/>
          </w:tcPr>
          <w:p w14:paraId="16A49F42" w14:textId="61A6F46F" w:rsidR="00A52EC2" w:rsidRPr="006A7A36" w:rsidRDefault="006A7A36" w:rsidP="003E2DA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A7A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6A7A36" w:rsidRPr="00F37E1B" w14:paraId="4E9D5C27" w14:textId="77777777">
        <w:tc>
          <w:tcPr>
            <w:tcW w:w="3089" w:type="pct"/>
            <w:shd w:val="clear" w:color="auto" w:fill="auto"/>
          </w:tcPr>
          <w:p w14:paraId="6C126C54" w14:textId="77777777" w:rsidR="006A7A36" w:rsidRPr="00F37E1B" w:rsidRDefault="006A7A36" w:rsidP="006A7A3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7E1B">
              <w:rPr>
                <w:rFonts w:asciiTheme="majorBidi" w:hAnsiTheme="majorBidi" w:cstheme="majorBidi"/>
                <w:sz w:val="30"/>
                <w:szCs w:val="30"/>
                <w:cs/>
              </w:rPr>
              <w:t>ตัดเงินลงทุนในบริษัทย่อย</w:t>
            </w:r>
          </w:p>
        </w:tc>
        <w:tc>
          <w:tcPr>
            <w:tcW w:w="883" w:type="pct"/>
          </w:tcPr>
          <w:p w14:paraId="19D2C456" w14:textId="6BE0F720" w:rsidR="006A7A36" w:rsidRPr="003E2DAE" w:rsidRDefault="003E2DAE" w:rsidP="003E2DA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E2D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8" w:type="pct"/>
          </w:tcPr>
          <w:p w14:paraId="45C2C76C" w14:textId="77777777" w:rsidR="006A7A36" w:rsidRPr="00F37E1B" w:rsidRDefault="006A7A36" w:rsidP="006A7A36">
            <w:pPr>
              <w:pStyle w:val="1-Number"/>
              <w:tabs>
                <w:tab w:val="clear" w:pos="3735"/>
                <w:tab w:val="decimal" w:pos="1400"/>
              </w:tabs>
              <w:ind w:right="-46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80" w:type="pct"/>
          </w:tcPr>
          <w:p w14:paraId="5C694C34" w14:textId="0072E194" w:rsidR="006A7A36" w:rsidRPr="00F37E1B" w:rsidRDefault="006A7A36" w:rsidP="004C6D4C">
            <w:pPr>
              <w:tabs>
                <w:tab w:val="decimal" w:pos="140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(3,299)</w:t>
            </w:r>
          </w:p>
        </w:tc>
      </w:tr>
      <w:tr w:rsidR="006A7A36" w:rsidRPr="00F37E1B" w14:paraId="1CC7DDE3" w14:textId="77777777">
        <w:tc>
          <w:tcPr>
            <w:tcW w:w="3089" w:type="pct"/>
          </w:tcPr>
          <w:p w14:paraId="05E52847" w14:textId="77777777" w:rsidR="006A7A36" w:rsidRPr="00F37E1B" w:rsidRDefault="006A7A36" w:rsidP="006A7A3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7E1B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ส่วนแบ่งกำไรสุทธิจากเงินลงทุนในบริษัทย่อย</w:t>
            </w:r>
          </w:p>
        </w:tc>
        <w:tc>
          <w:tcPr>
            <w:tcW w:w="883" w:type="pct"/>
          </w:tcPr>
          <w:p w14:paraId="4346D2AE" w14:textId="5B9A4F24" w:rsidR="006A7A36" w:rsidRPr="00F37E1B" w:rsidRDefault="003E2DAE" w:rsidP="006A7A36">
            <w:pPr>
              <w:tabs>
                <w:tab w:val="decimal" w:pos="14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2,759</w:t>
            </w:r>
          </w:p>
        </w:tc>
        <w:tc>
          <w:tcPr>
            <w:tcW w:w="148" w:type="pct"/>
          </w:tcPr>
          <w:p w14:paraId="0F0D4178" w14:textId="77777777" w:rsidR="006A7A36" w:rsidRPr="00F37E1B" w:rsidRDefault="006A7A36" w:rsidP="006A7A36">
            <w:pPr>
              <w:pStyle w:val="1-Number"/>
              <w:tabs>
                <w:tab w:val="clear" w:pos="3735"/>
                <w:tab w:val="decimal" w:pos="1400"/>
              </w:tabs>
              <w:ind w:right="-46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80" w:type="pct"/>
          </w:tcPr>
          <w:p w14:paraId="0A954D6C" w14:textId="52449147" w:rsidR="006A7A36" w:rsidRPr="00F37E1B" w:rsidRDefault="006A7A36" w:rsidP="006A7A36">
            <w:pPr>
              <w:tabs>
                <w:tab w:val="decimal" w:pos="140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2,780</w:t>
            </w:r>
          </w:p>
        </w:tc>
      </w:tr>
      <w:tr w:rsidR="006A7A36" w:rsidRPr="00F37E1B" w14:paraId="070878A8" w14:textId="77777777">
        <w:tc>
          <w:tcPr>
            <w:tcW w:w="3089" w:type="pct"/>
          </w:tcPr>
          <w:p w14:paraId="3A98030A" w14:textId="4B9F7A37" w:rsidR="006A7A36" w:rsidRPr="00F37E1B" w:rsidRDefault="006A7A36" w:rsidP="006A7A36">
            <w:pPr>
              <w:spacing w:line="240" w:lineRule="auto"/>
              <w:ind w:left="160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7E1B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ส่วนแบ่งขาดทุนเบ็ดเสร็จอื่นสุทธิจากเงินลงทุนในบริษัทย่อย</w:t>
            </w:r>
          </w:p>
        </w:tc>
        <w:tc>
          <w:tcPr>
            <w:tcW w:w="883" w:type="pct"/>
          </w:tcPr>
          <w:p w14:paraId="74B96B99" w14:textId="49DAF7FC" w:rsidR="006A7A36" w:rsidRPr="003E2DAE" w:rsidRDefault="003E2DAE" w:rsidP="006A7A36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E2D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8" w:type="pct"/>
          </w:tcPr>
          <w:p w14:paraId="0861CC0A" w14:textId="77777777" w:rsidR="006A7A36" w:rsidRPr="00F37E1B" w:rsidRDefault="006A7A36" w:rsidP="006A7A36">
            <w:pPr>
              <w:pStyle w:val="1-Number"/>
              <w:tabs>
                <w:tab w:val="clear" w:pos="3735"/>
                <w:tab w:val="decimal" w:pos="1400"/>
              </w:tabs>
              <w:ind w:right="-46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80" w:type="pct"/>
          </w:tcPr>
          <w:p w14:paraId="2ADD4E10" w14:textId="2B863892" w:rsidR="006A7A36" w:rsidRPr="00F37E1B" w:rsidRDefault="006A7A36" w:rsidP="006A7A36">
            <w:pPr>
              <w:tabs>
                <w:tab w:val="decimal" w:pos="140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(177)</w:t>
            </w:r>
          </w:p>
        </w:tc>
      </w:tr>
      <w:tr w:rsidR="006A7A36" w:rsidRPr="00F37E1B" w14:paraId="36ACD39A" w14:textId="77777777">
        <w:tc>
          <w:tcPr>
            <w:tcW w:w="3089" w:type="pct"/>
          </w:tcPr>
          <w:p w14:paraId="6B098B63" w14:textId="76B3B346" w:rsidR="006A7A36" w:rsidRPr="00F37E1B" w:rsidRDefault="006A7A36" w:rsidP="006A7A3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7E1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37E1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="00D9219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883" w:type="pct"/>
            <w:tcBorders>
              <w:top w:val="single" w:sz="4" w:space="0" w:color="auto"/>
              <w:bottom w:val="double" w:sz="4" w:space="0" w:color="auto"/>
            </w:tcBorders>
          </w:tcPr>
          <w:p w14:paraId="6835444E" w14:textId="62914065" w:rsidR="006A7A36" w:rsidRPr="00F37E1B" w:rsidRDefault="003E2DAE" w:rsidP="006A7A36">
            <w:pPr>
              <w:tabs>
                <w:tab w:val="decimal" w:pos="14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432,157</w:t>
            </w:r>
          </w:p>
        </w:tc>
        <w:tc>
          <w:tcPr>
            <w:tcW w:w="148" w:type="pct"/>
          </w:tcPr>
          <w:p w14:paraId="5E8A618A" w14:textId="77777777" w:rsidR="006A7A36" w:rsidRPr="00F37E1B" w:rsidRDefault="006A7A36" w:rsidP="006A7A36">
            <w:pPr>
              <w:pStyle w:val="1-Number"/>
              <w:tabs>
                <w:tab w:val="clear" w:pos="3735"/>
                <w:tab w:val="decimal" w:pos="1400"/>
              </w:tabs>
              <w:ind w:right="-46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80" w:type="pct"/>
            <w:tcBorders>
              <w:top w:val="single" w:sz="4" w:space="0" w:color="auto"/>
              <w:bottom w:val="double" w:sz="4" w:space="0" w:color="auto"/>
            </w:tcBorders>
          </w:tcPr>
          <w:p w14:paraId="7DCCD8F9" w14:textId="29645BF3" w:rsidR="006A7A36" w:rsidRPr="00F37E1B" w:rsidRDefault="006A7A36" w:rsidP="006A7A36">
            <w:pPr>
              <w:tabs>
                <w:tab w:val="decimal" w:pos="14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331,124</w:t>
            </w:r>
          </w:p>
        </w:tc>
      </w:tr>
    </w:tbl>
    <w:p w14:paraId="0E931DD3" w14:textId="77777777" w:rsidR="00925819" w:rsidRPr="00DC2540" w:rsidRDefault="00925819" w:rsidP="00DC2540">
      <w:pPr>
        <w:pStyle w:val="Ang15"/>
      </w:pPr>
    </w:p>
    <w:p w14:paraId="5241D4D7" w14:textId="2A720C5F" w:rsidR="00FA685C" w:rsidRPr="00DC2540" w:rsidRDefault="00D27B49" w:rsidP="00DC2540">
      <w:pPr>
        <w:pStyle w:val="Caption"/>
        <w:numPr>
          <w:ilvl w:val="0"/>
          <w:numId w:val="0"/>
        </w:numPr>
        <w:tabs>
          <w:tab w:val="clear" w:pos="540"/>
          <w:tab w:val="left" w:pos="630"/>
        </w:tabs>
        <w:ind w:left="540" w:right="-25"/>
        <w:jc w:val="thaiDistribute"/>
        <w:rPr>
          <w:rFonts w:asciiTheme="majorBidi" w:hAnsiTheme="majorBidi"/>
          <w:b w:val="0"/>
          <w:bCs w:val="0"/>
        </w:rPr>
        <w:sectPr w:rsidR="00FA685C" w:rsidRPr="00DC2540" w:rsidSect="00ED0D48">
          <w:headerReference w:type="default" r:id="rId12"/>
          <w:footerReference w:type="default" r:id="rId13"/>
          <w:pgSz w:w="11909" w:h="16834" w:code="9"/>
          <w:pgMar w:top="691" w:right="1152" w:bottom="1166" w:left="1166" w:header="706" w:footer="706" w:gutter="0"/>
          <w:pgNumType w:start="16"/>
          <w:cols w:space="737"/>
          <w:docGrid w:linePitch="360"/>
        </w:sectPr>
      </w:pPr>
      <w:r w:rsidRPr="00E87BDB">
        <w:rPr>
          <w:rFonts w:asciiTheme="majorBidi" w:hAnsiTheme="majorBidi"/>
          <w:b w:val="0"/>
          <w:bCs w:val="0"/>
          <w:cs/>
        </w:rPr>
        <w:t xml:space="preserve">เมื่อวันที่ </w:t>
      </w:r>
      <w:r>
        <w:rPr>
          <w:rFonts w:asciiTheme="majorBidi" w:hAnsiTheme="majorBidi" w:cstheme="majorBidi"/>
          <w:b w:val="0"/>
          <w:bCs w:val="0"/>
        </w:rPr>
        <w:t>9</w:t>
      </w:r>
      <w:r w:rsidRPr="00E87BDB">
        <w:rPr>
          <w:rFonts w:asciiTheme="majorBidi" w:hAnsiTheme="majorBidi" w:cstheme="majorBidi"/>
          <w:b w:val="0"/>
          <w:bCs w:val="0"/>
        </w:rPr>
        <w:t xml:space="preserve"> </w:t>
      </w:r>
      <w:r w:rsidRPr="00E87BDB">
        <w:rPr>
          <w:rFonts w:asciiTheme="majorBidi" w:hAnsiTheme="majorBidi"/>
          <w:b w:val="0"/>
          <w:bCs w:val="0"/>
          <w:cs/>
        </w:rPr>
        <w:t>ก</w:t>
      </w:r>
      <w:r>
        <w:rPr>
          <w:rFonts w:asciiTheme="majorBidi" w:hAnsiTheme="majorBidi" w:hint="cs"/>
          <w:b w:val="0"/>
          <w:bCs w:val="0"/>
          <w:cs/>
        </w:rPr>
        <w:t>ุมภาพันธ์</w:t>
      </w:r>
      <w:r w:rsidRPr="00E87BDB">
        <w:rPr>
          <w:rFonts w:asciiTheme="majorBidi" w:hAnsiTheme="majorBidi"/>
          <w:b w:val="0"/>
          <w:bCs w:val="0"/>
          <w:cs/>
        </w:rPr>
        <w:t xml:space="preserve"> </w:t>
      </w:r>
      <w:r w:rsidRPr="00E87BDB">
        <w:rPr>
          <w:rFonts w:asciiTheme="majorBidi" w:hAnsiTheme="majorBidi" w:cstheme="majorBidi"/>
          <w:b w:val="0"/>
          <w:bCs w:val="0"/>
        </w:rPr>
        <w:t>256</w:t>
      </w:r>
      <w:r>
        <w:rPr>
          <w:rFonts w:asciiTheme="majorBidi" w:hAnsiTheme="majorBidi" w:cstheme="majorBidi"/>
          <w:b w:val="0"/>
          <w:bCs w:val="0"/>
        </w:rPr>
        <w:t xml:space="preserve">6 </w:t>
      </w:r>
      <w:r w:rsidRPr="00E87BDB">
        <w:rPr>
          <w:rFonts w:asciiTheme="majorBidi" w:hAnsiTheme="majorBidi"/>
          <w:b w:val="0"/>
          <w:bCs w:val="0"/>
          <w:cs/>
        </w:rPr>
        <w:t>บริษัทได้ชำระเงินค่าหุ้นสามัญเพิ่มทุน ของบริษัท ทีพีไอ</w:t>
      </w:r>
      <w:r>
        <w:rPr>
          <w:rFonts w:asciiTheme="majorBidi" w:hAnsiTheme="majorBidi"/>
          <w:b w:val="0"/>
          <w:bCs w:val="0"/>
        </w:rPr>
        <w:t xml:space="preserve"> </w:t>
      </w:r>
      <w:r>
        <w:rPr>
          <w:rFonts w:asciiTheme="majorBidi" w:hAnsiTheme="majorBidi" w:hint="cs"/>
          <w:b w:val="0"/>
          <w:bCs w:val="0"/>
          <w:cs/>
        </w:rPr>
        <w:t>พลังแสงอาทิตย์</w:t>
      </w:r>
      <w:r w:rsidRPr="00E87BDB">
        <w:rPr>
          <w:rFonts w:asciiTheme="majorBidi" w:hAnsiTheme="majorBidi"/>
          <w:b w:val="0"/>
          <w:bCs w:val="0"/>
          <w:cs/>
        </w:rPr>
        <w:t xml:space="preserve"> จำกัด ซึ่งเป็นบริษัทย่อย จำนวน </w:t>
      </w:r>
      <w:r>
        <w:rPr>
          <w:rFonts w:asciiTheme="majorBidi" w:hAnsiTheme="majorBidi" w:cstheme="majorBidi"/>
          <w:b w:val="0"/>
          <w:bCs w:val="0"/>
        </w:rPr>
        <w:t xml:space="preserve">990,000 </w:t>
      </w:r>
      <w:r w:rsidRPr="00E87BDB">
        <w:rPr>
          <w:rFonts w:asciiTheme="majorBidi" w:hAnsiTheme="majorBidi"/>
          <w:b w:val="0"/>
          <w:bCs w:val="0"/>
          <w:cs/>
        </w:rPr>
        <w:t xml:space="preserve">หุ้น มูลค่าหุ้นละ </w:t>
      </w:r>
      <w:r w:rsidRPr="00E87BDB">
        <w:rPr>
          <w:rFonts w:asciiTheme="majorBidi" w:hAnsiTheme="majorBidi" w:cstheme="majorBidi"/>
          <w:b w:val="0"/>
          <w:bCs w:val="0"/>
        </w:rPr>
        <w:t xml:space="preserve">100 </w:t>
      </w:r>
      <w:r w:rsidRPr="00E87BDB">
        <w:rPr>
          <w:rFonts w:asciiTheme="majorBidi" w:hAnsiTheme="majorBidi"/>
          <w:b w:val="0"/>
          <w:bCs w:val="0"/>
          <w:cs/>
        </w:rPr>
        <w:t xml:space="preserve">บาท คิดเป็นมูลค่ารวม </w:t>
      </w:r>
      <w:r>
        <w:rPr>
          <w:rFonts w:asciiTheme="majorBidi" w:hAnsiTheme="majorBidi" w:cstheme="majorBidi"/>
          <w:b w:val="0"/>
          <w:bCs w:val="0"/>
        </w:rPr>
        <w:t>99</w:t>
      </w:r>
      <w:r w:rsidRPr="00E87BDB">
        <w:rPr>
          <w:rFonts w:asciiTheme="majorBidi" w:hAnsiTheme="majorBidi" w:cstheme="majorBidi"/>
          <w:b w:val="0"/>
          <w:bCs w:val="0"/>
        </w:rPr>
        <w:t xml:space="preserve"> </w:t>
      </w:r>
      <w:r w:rsidRPr="00E87BDB">
        <w:rPr>
          <w:rFonts w:asciiTheme="majorBidi" w:hAnsiTheme="majorBidi"/>
          <w:b w:val="0"/>
          <w:bCs w:val="0"/>
          <w:cs/>
        </w:rPr>
        <w:t>ล้านบาท</w:t>
      </w:r>
    </w:p>
    <w:p w14:paraId="58A89ED9" w14:textId="4E560C37" w:rsidR="00B005EB" w:rsidRDefault="00B005EB" w:rsidP="00B005EB">
      <w:pPr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 w:rsidRPr="00F8282A">
        <w:rPr>
          <w:rFonts w:ascii="Angsana New" w:hAnsi="Angsana New"/>
          <w:sz w:val="30"/>
          <w:szCs w:val="30"/>
          <w:cs/>
        </w:rPr>
        <w:lastRenderedPageBreak/>
        <w:t>เงินลงทุน</w:t>
      </w:r>
      <w:r>
        <w:rPr>
          <w:rFonts w:ascii="Angsana New" w:hAnsi="Angsana New"/>
          <w:sz w:val="30"/>
          <w:szCs w:val="30"/>
          <w:cs/>
        </w:rPr>
        <w:t xml:space="preserve">ในบริษัทย่อย </w:t>
      </w:r>
      <w:r w:rsidRPr="00F8282A">
        <w:rPr>
          <w:rFonts w:ascii="Angsana New" w:hAnsi="Angsana New"/>
          <w:sz w:val="30"/>
          <w:szCs w:val="30"/>
          <w:cs/>
        </w:rPr>
        <w:t xml:space="preserve">ณ วันที่ </w:t>
      </w:r>
      <w:r w:rsidR="00F37E1B">
        <w:rPr>
          <w:rFonts w:asciiTheme="majorBidi" w:hAnsiTheme="majorBidi" w:cstheme="majorBidi"/>
          <w:sz w:val="30"/>
          <w:szCs w:val="30"/>
          <w:lang w:val="en-US"/>
        </w:rPr>
        <w:t>30</w:t>
      </w:r>
      <w:r w:rsidR="00CB6A5B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CD4149">
        <w:rPr>
          <w:rFonts w:asciiTheme="majorBidi" w:hAnsiTheme="majorBidi" w:cstheme="majorBidi" w:hint="cs"/>
          <w:sz w:val="30"/>
          <w:szCs w:val="30"/>
          <w:cs/>
          <w:lang w:val="en-US"/>
        </w:rPr>
        <w:t>กันยายน</w:t>
      </w:r>
      <w:r w:rsidR="00CB6A5B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>
        <w:rPr>
          <w:rFonts w:ascii="Angsana New" w:hAnsi="Angsana New"/>
          <w:sz w:val="30"/>
          <w:szCs w:val="30"/>
        </w:rPr>
        <w:t>256</w:t>
      </w:r>
      <w:r w:rsidR="00CB6A5B">
        <w:rPr>
          <w:rFonts w:ascii="Angsana New" w:hAnsi="Angsana New"/>
          <w:sz w:val="30"/>
          <w:szCs w:val="30"/>
        </w:rPr>
        <w:t>6</w:t>
      </w:r>
      <w:r>
        <w:rPr>
          <w:rFonts w:ascii="Angsana New" w:hAnsi="Angsana New"/>
          <w:sz w:val="30"/>
          <w:szCs w:val="30"/>
        </w:rPr>
        <w:t xml:space="preserve"> </w:t>
      </w:r>
      <w:r w:rsidRPr="00F8282A">
        <w:rPr>
          <w:rFonts w:ascii="Angsana New" w:hAnsi="Angsana New"/>
          <w:sz w:val="30"/>
          <w:szCs w:val="30"/>
          <w:cs/>
        </w:rPr>
        <w:t xml:space="preserve">และ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z w:val="30"/>
          <w:szCs w:val="30"/>
        </w:rPr>
        <w:t>256</w:t>
      </w:r>
      <w:r w:rsidR="00CB6A5B">
        <w:rPr>
          <w:rFonts w:ascii="Angsana New" w:hAnsi="Angsana New"/>
          <w:sz w:val="30"/>
          <w:szCs w:val="30"/>
        </w:rPr>
        <w:t>5</w:t>
      </w:r>
      <w:r>
        <w:rPr>
          <w:rFonts w:ascii="Angsana New" w:hAnsi="Angsana New" w:hint="cs"/>
          <w:sz w:val="30"/>
          <w:szCs w:val="30"/>
          <w:cs/>
        </w:rPr>
        <w:t xml:space="preserve"> และเงินปันผลรับจากเงินลงทุนสำหรับแต่ละงวดสิ้นสุดวันที่ </w:t>
      </w:r>
      <w:r w:rsidR="00F37E1B">
        <w:rPr>
          <w:rFonts w:ascii="Angsana New" w:hAnsi="Angsana New"/>
          <w:sz w:val="30"/>
          <w:szCs w:val="30"/>
        </w:rPr>
        <w:t>30</w:t>
      </w:r>
      <w:r w:rsidR="00CB6A5B">
        <w:rPr>
          <w:rFonts w:ascii="Angsana New" w:hAnsi="Angsana New"/>
          <w:sz w:val="30"/>
          <w:szCs w:val="30"/>
        </w:rPr>
        <w:t xml:space="preserve"> </w:t>
      </w:r>
      <w:r w:rsidR="00E16A71">
        <w:rPr>
          <w:rFonts w:ascii="Angsana New" w:hAnsi="Angsana New" w:hint="cs"/>
          <w:sz w:val="30"/>
          <w:szCs w:val="30"/>
          <w:cs/>
        </w:rPr>
        <w:t>กันยายน</w:t>
      </w:r>
      <w:r w:rsidR="00CB6A5B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lang w:val="en-US"/>
        </w:rPr>
        <w:t>256</w:t>
      </w:r>
      <w:r w:rsidR="00CB6A5B">
        <w:rPr>
          <w:rFonts w:ascii="Angsana New" w:hAnsi="Angsana New"/>
          <w:sz w:val="30"/>
          <w:szCs w:val="30"/>
          <w:lang w:val="en-US"/>
        </w:rPr>
        <w:t>6</w:t>
      </w:r>
      <w:r>
        <w:rPr>
          <w:rFonts w:ascii="Angsana New" w:hAnsi="Angsana New"/>
          <w:sz w:val="30"/>
          <w:szCs w:val="30"/>
          <w:lang w:val="en-US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และ </w:t>
      </w:r>
      <w:r>
        <w:rPr>
          <w:rFonts w:ascii="Angsana New" w:hAnsi="Angsana New"/>
          <w:sz w:val="30"/>
          <w:szCs w:val="30"/>
          <w:lang w:val="en-US"/>
        </w:rPr>
        <w:t>256</w:t>
      </w:r>
      <w:r w:rsidR="00CB6A5B">
        <w:rPr>
          <w:rFonts w:ascii="Angsana New" w:hAnsi="Angsana New"/>
          <w:sz w:val="30"/>
          <w:szCs w:val="30"/>
          <w:lang w:val="en-US"/>
        </w:rPr>
        <w:t>5</w:t>
      </w:r>
      <w:r w:rsidRPr="00F8282A">
        <w:rPr>
          <w:rFonts w:ascii="Angsana New" w:hAnsi="Angsana New"/>
          <w:sz w:val="30"/>
          <w:szCs w:val="30"/>
        </w:rPr>
        <w:t xml:space="preserve"> </w:t>
      </w:r>
      <w:r w:rsidRPr="00F8282A">
        <w:rPr>
          <w:rFonts w:ascii="Angsana New" w:hAnsi="Angsana New"/>
          <w:sz w:val="30"/>
          <w:szCs w:val="30"/>
          <w:cs/>
        </w:rPr>
        <w:t>มีดังนี้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</w:p>
    <w:p w14:paraId="40D16F9D" w14:textId="54110AF4" w:rsidR="00383FA0" w:rsidRDefault="00383FA0">
      <w:pPr>
        <w:spacing w:line="240" w:lineRule="auto"/>
        <w:rPr>
          <w:rFonts w:asciiTheme="majorBidi" w:hAnsiTheme="majorBidi" w:cstheme="majorBidi"/>
          <w:sz w:val="20"/>
          <w:szCs w:val="20"/>
        </w:rPr>
      </w:pPr>
    </w:p>
    <w:tbl>
      <w:tblPr>
        <w:tblW w:w="15210" w:type="dxa"/>
        <w:tblInd w:w="-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30"/>
        <w:gridCol w:w="114"/>
        <w:gridCol w:w="2316"/>
        <w:gridCol w:w="90"/>
        <w:gridCol w:w="900"/>
        <w:gridCol w:w="90"/>
        <w:gridCol w:w="900"/>
        <w:gridCol w:w="81"/>
        <w:gridCol w:w="909"/>
        <w:gridCol w:w="68"/>
        <w:gridCol w:w="922"/>
        <w:gridCol w:w="99"/>
        <w:gridCol w:w="981"/>
        <w:gridCol w:w="56"/>
        <w:gridCol w:w="934"/>
        <w:gridCol w:w="95"/>
        <w:gridCol w:w="1075"/>
        <w:gridCol w:w="90"/>
        <w:gridCol w:w="1080"/>
        <w:gridCol w:w="72"/>
        <w:gridCol w:w="918"/>
        <w:gridCol w:w="63"/>
        <w:gridCol w:w="927"/>
      </w:tblGrid>
      <w:tr w:rsidR="00C30F7D" w:rsidRPr="004F2D3D" w14:paraId="29EB2213" w14:textId="77777777" w:rsidTr="00CD4149">
        <w:trPr>
          <w:tblHeader/>
        </w:trPr>
        <w:tc>
          <w:tcPr>
            <w:tcW w:w="2430" w:type="dxa"/>
            <w:shd w:val="clear" w:color="auto" w:fill="auto"/>
            <w:vAlign w:val="bottom"/>
          </w:tcPr>
          <w:p w14:paraId="6D8663E6" w14:textId="77777777" w:rsidR="00C30F7D" w:rsidRPr="004F2D3D" w:rsidRDefault="00C30F7D">
            <w:pPr>
              <w:spacing w:line="320" w:lineRule="exact"/>
              <w:ind w:left="45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4" w:type="dxa"/>
            <w:shd w:val="clear" w:color="auto" w:fill="auto"/>
          </w:tcPr>
          <w:p w14:paraId="57B3670A" w14:textId="77777777" w:rsidR="00C30F7D" w:rsidRPr="004F2D3D" w:rsidRDefault="00C30F7D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316" w:type="dxa"/>
            <w:shd w:val="clear" w:color="auto" w:fill="auto"/>
          </w:tcPr>
          <w:p w14:paraId="1884C779" w14:textId="77777777" w:rsidR="00C30F7D" w:rsidRPr="004F2D3D" w:rsidRDefault="00C30F7D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8E52275" w14:textId="77777777" w:rsidR="00C30F7D" w:rsidRPr="004F2D3D" w:rsidRDefault="00C30F7D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260" w:type="dxa"/>
            <w:gridSpan w:val="19"/>
            <w:shd w:val="clear" w:color="auto" w:fill="auto"/>
          </w:tcPr>
          <w:p w14:paraId="4967B081" w14:textId="77777777" w:rsidR="00C30F7D" w:rsidRPr="004F2D3D" w:rsidRDefault="00C30F7D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>งบการเงินเฉพาะกิจการ</w:t>
            </w:r>
          </w:p>
        </w:tc>
      </w:tr>
      <w:tr w:rsidR="00C30F7D" w:rsidRPr="004F2D3D" w14:paraId="057D80FE" w14:textId="77777777" w:rsidTr="00CD4149">
        <w:trPr>
          <w:tblHeader/>
        </w:trPr>
        <w:tc>
          <w:tcPr>
            <w:tcW w:w="2430" w:type="dxa"/>
            <w:shd w:val="clear" w:color="auto" w:fill="auto"/>
            <w:vAlign w:val="bottom"/>
          </w:tcPr>
          <w:p w14:paraId="3C870B3E" w14:textId="77777777" w:rsidR="00C30F7D" w:rsidRPr="004F2D3D" w:rsidRDefault="00C30F7D">
            <w:pPr>
              <w:spacing w:line="320" w:lineRule="exact"/>
              <w:ind w:left="45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4" w:type="dxa"/>
            <w:shd w:val="clear" w:color="auto" w:fill="auto"/>
          </w:tcPr>
          <w:p w14:paraId="23C72949" w14:textId="77777777" w:rsidR="00C30F7D" w:rsidRPr="004F2D3D" w:rsidRDefault="00C30F7D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316" w:type="dxa"/>
            <w:shd w:val="clear" w:color="auto" w:fill="auto"/>
            <w:vAlign w:val="bottom"/>
          </w:tcPr>
          <w:p w14:paraId="2A878E3E" w14:textId="2CBEE7AE" w:rsidR="00C30F7D" w:rsidRPr="004F2D3D" w:rsidRDefault="00C30F7D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D68A742" w14:textId="77777777" w:rsidR="00C30F7D" w:rsidRPr="004F2D3D" w:rsidRDefault="00C30F7D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gridSpan w:val="3"/>
            <w:shd w:val="clear" w:color="auto" w:fill="auto"/>
            <w:vAlign w:val="bottom"/>
          </w:tcPr>
          <w:p w14:paraId="22E55470" w14:textId="08D69FD8" w:rsidR="00C30F7D" w:rsidRPr="004F2D3D" w:rsidRDefault="00C30F7D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1" w:type="dxa"/>
            <w:shd w:val="clear" w:color="auto" w:fill="auto"/>
          </w:tcPr>
          <w:p w14:paraId="52E50EC6" w14:textId="77777777" w:rsidR="00C30F7D" w:rsidRPr="004F2D3D" w:rsidRDefault="00C30F7D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9" w:type="dxa"/>
            <w:gridSpan w:val="3"/>
            <w:shd w:val="clear" w:color="auto" w:fill="auto"/>
            <w:vAlign w:val="bottom"/>
          </w:tcPr>
          <w:p w14:paraId="3874A3B6" w14:textId="17D95D22" w:rsidR="00C30F7D" w:rsidRPr="004F2D3D" w:rsidRDefault="00C30F7D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9" w:type="dxa"/>
            <w:shd w:val="clear" w:color="auto" w:fill="auto"/>
          </w:tcPr>
          <w:p w14:paraId="6DB95887" w14:textId="77777777" w:rsidR="00C30F7D" w:rsidRPr="004F2D3D" w:rsidRDefault="00C30F7D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971" w:type="dxa"/>
            <w:gridSpan w:val="3"/>
            <w:shd w:val="clear" w:color="auto" w:fill="auto"/>
            <w:vAlign w:val="bottom"/>
          </w:tcPr>
          <w:p w14:paraId="7A8623F5" w14:textId="090B76CD" w:rsidR="00C30F7D" w:rsidRPr="004F2D3D" w:rsidRDefault="00C30F7D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5" w:type="dxa"/>
            <w:shd w:val="clear" w:color="auto" w:fill="auto"/>
          </w:tcPr>
          <w:p w14:paraId="071E6405" w14:textId="77777777" w:rsidR="00C30F7D" w:rsidRPr="004F2D3D" w:rsidRDefault="00C30F7D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245" w:type="dxa"/>
            <w:gridSpan w:val="3"/>
            <w:shd w:val="clear" w:color="auto" w:fill="auto"/>
            <w:vAlign w:val="bottom"/>
          </w:tcPr>
          <w:p w14:paraId="33EFCA97" w14:textId="74234B44" w:rsidR="00C30F7D" w:rsidRPr="004F2D3D" w:rsidRDefault="00C30F7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72" w:type="dxa"/>
            <w:shd w:val="clear" w:color="auto" w:fill="auto"/>
          </w:tcPr>
          <w:p w14:paraId="113BD43B" w14:textId="77777777" w:rsidR="00C30F7D" w:rsidRPr="004F2D3D" w:rsidRDefault="00C30F7D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908" w:type="dxa"/>
            <w:gridSpan w:val="3"/>
            <w:shd w:val="clear" w:color="auto" w:fill="auto"/>
          </w:tcPr>
          <w:p w14:paraId="3F4998F3" w14:textId="4DAFBEF1" w:rsidR="00C30F7D" w:rsidRPr="00C30F7D" w:rsidRDefault="00C30F7D">
            <w:pPr>
              <w:pStyle w:val="acctfourfigures"/>
              <w:tabs>
                <w:tab w:val="clear" w:pos="765"/>
              </w:tabs>
              <w:spacing w:line="240" w:lineRule="atLeast"/>
              <w:ind w:left="-113" w:right="-79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cs/>
              </w:rPr>
              <w:t>เงินปันผลรับ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สำหรับ</w:t>
            </w:r>
          </w:p>
        </w:tc>
      </w:tr>
      <w:tr w:rsidR="00C30F7D" w:rsidRPr="004F2D3D" w14:paraId="481A040C" w14:textId="77777777" w:rsidTr="00CD4149">
        <w:trPr>
          <w:tblHeader/>
        </w:trPr>
        <w:tc>
          <w:tcPr>
            <w:tcW w:w="2430" w:type="dxa"/>
            <w:shd w:val="clear" w:color="auto" w:fill="auto"/>
            <w:vAlign w:val="bottom"/>
          </w:tcPr>
          <w:p w14:paraId="2CD915CA" w14:textId="77777777" w:rsidR="00C30F7D" w:rsidRPr="004F2D3D" w:rsidRDefault="00C30F7D" w:rsidP="00C30F7D">
            <w:pPr>
              <w:spacing w:line="320" w:lineRule="exact"/>
              <w:ind w:left="45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4" w:type="dxa"/>
            <w:shd w:val="clear" w:color="auto" w:fill="auto"/>
          </w:tcPr>
          <w:p w14:paraId="1F25B6EF" w14:textId="77777777" w:rsidR="00C30F7D" w:rsidRPr="004F2D3D" w:rsidRDefault="00C30F7D" w:rsidP="00C30F7D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316" w:type="dxa"/>
            <w:shd w:val="clear" w:color="auto" w:fill="auto"/>
            <w:vAlign w:val="bottom"/>
          </w:tcPr>
          <w:p w14:paraId="04E7AC6B" w14:textId="19D1708B" w:rsidR="00C30F7D" w:rsidRPr="004F2D3D" w:rsidRDefault="00C30F7D" w:rsidP="00C30F7D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ลักษณะธุรกิจ</w:t>
            </w:r>
          </w:p>
        </w:tc>
        <w:tc>
          <w:tcPr>
            <w:tcW w:w="90" w:type="dxa"/>
            <w:shd w:val="clear" w:color="auto" w:fill="auto"/>
          </w:tcPr>
          <w:p w14:paraId="46CE442F" w14:textId="77777777" w:rsidR="00C30F7D" w:rsidRPr="004F2D3D" w:rsidRDefault="00C30F7D" w:rsidP="00C30F7D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gridSpan w:val="3"/>
            <w:shd w:val="clear" w:color="auto" w:fill="auto"/>
            <w:vAlign w:val="bottom"/>
          </w:tcPr>
          <w:p w14:paraId="721AAB91" w14:textId="12D74BFB" w:rsidR="00C30F7D" w:rsidRPr="004F2D3D" w:rsidRDefault="00C30F7D" w:rsidP="00C30F7D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  <w:r w:rsidRPr="004F2D3D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สัดส่วนความเป็นเจ้าของ</w:t>
            </w:r>
          </w:p>
        </w:tc>
        <w:tc>
          <w:tcPr>
            <w:tcW w:w="81" w:type="dxa"/>
            <w:shd w:val="clear" w:color="auto" w:fill="auto"/>
          </w:tcPr>
          <w:p w14:paraId="0434DA7B" w14:textId="77777777" w:rsidR="00C30F7D" w:rsidRPr="004F2D3D" w:rsidRDefault="00C30F7D" w:rsidP="00C30F7D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9" w:type="dxa"/>
            <w:gridSpan w:val="3"/>
            <w:shd w:val="clear" w:color="auto" w:fill="auto"/>
            <w:vAlign w:val="bottom"/>
          </w:tcPr>
          <w:p w14:paraId="7AAE5D72" w14:textId="688A9A99" w:rsidR="00C30F7D" w:rsidRPr="004F2D3D" w:rsidRDefault="00C30F7D" w:rsidP="00C30F7D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  <w:cs/>
                <w:lang w:val="en-US"/>
              </w:rPr>
            </w:pPr>
            <w:r w:rsidRPr="004F2D3D">
              <w:rPr>
                <w:rFonts w:asciiTheme="majorBidi" w:hAnsiTheme="majorBidi" w:cstheme="majorBidi"/>
                <w:color w:val="000000"/>
                <w:sz w:val="27"/>
                <w:szCs w:val="27"/>
                <w:cs/>
                <w:lang w:val="en-US"/>
              </w:rPr>
              <w:t>ทุนชำระแล้ว</w:t>
            </w:r>
          </w:p>
        </w:tc>
        <w:tc>
          <w:tcPr>
            <w:tcW w:w="99" w:type="dxa"/>
            <w:shd w:val="clear" w:color="auto" w:fill="auto"/>
          </w:tcPr>
          <w:p w14:paraId="0E43EA89" w14:textId="77777777" w:rsidR="00C30F7D" w:rsidRPr="004F2D3D" w:rsidRDefault="00C30F7D" w:rsidP="00C30F7D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971" w:type="dxa"/>
            <w:gridSpan w:val="3"/>
            <w:shd w:val="clear" w:color="auto" w:fill="auto"/>
            <w:vAlign w:val="bottom"/>
          </w:tcPr>
          <w:p w14:paraId="5E8930A8" w14:textId="2859C530" w:rsidR="00C30F7D" w:rsidRPr="004F2D3D" w:rsidRDefault="00C30F7D" w:rsidP="00C30F7D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ราคาทุน</w:t>
            </w:r>
          </w:p>
        </w:tc>
        <w:tc>
          <w:tcPr>
            <w:tcW w:w="95" w:type="dxa"/>
            <w:shd w:val="clear" w:color="auto" w:fill="auto"/>
          </w:tcPr>
          <w:p w14:paraId="501C8149" w14:textId="77777777" w:rsidR="00C30F7D" w:rsidRPr="004F2D3D" w:rsidRDefault="00C30F7D" w:rsidP="00C30F7D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245" w:type="dxa"/>
            <w:gridSpan w:val="3"/>
            <w:shd w:val="clear" w:color="auto" w:fill="auto"/>
            <w:vAlign w:val="bottom"/>
          </w:tcPr>
          <w:p w14:paraId="7098A8B4" w14:textId="16EE819B" w:rsidR="00C30F7D" w:rsidRPr="004F2D3D" w:rsidRDefault="00C30F7D" w:rsidP="00C30F7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cs/>
              </w:rPr>
              <w:t>มูลค่าตามวิธีส่วนได้เสีย</w:t>
            </w:r>
          </w:p>
        </w:tc>
        <w:tc>
          <w:tcPr>
            <w:tcW w:w="72" w:type="dxa"/>
            <w:shd w:val="clear" w:color="auto" w:fill="auto"/>
          </w:tcPr>
          <w:p w14:paraId="2B8D03C4" w14:textId="77777777" w:rsidR="00C30F7D" w:rsidRPr="004F2D3D" w:rsidRDefault="00C30F7D" w:rsidP="00C30F7D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908" w:type="dxa"/>
            <w:gridSpan w:val="3"/>
            <w:shd w:val="clear" w:color="auto" w:fill="auto"/>
          </w:tcPr>
          <w:p w14:paraId="5BD65224" w14:textId="19D2C83C" w:rsidR="00C30F7D" w:rsidRPr="004F2D3D" w:rsidRDefault="00C30F7D" w:rsidP="00C30F7D">
            <w:pPr>
              <w:pStyle w:val="acctfourfigures"/>
              <w:tabs>
                <w:tab w:val="clear" w:pos="765"/>
              </w:tabs>
              <w:spacing w:line="240" w:lineRule="atLeast"/>
              <w:ind w:left="-113" w:right="-79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งวด</w:t>
            </w:r>
            <w:r w:rsidR="00CD4149">
              <w:rPr>
                <w:rFonts w:asciiTheme="majorBidi" w:hAnsiTheme="majorBidi" w:cstheme="majorBidi" w:hint="cs"/>
                <w:sz w:val="27"/>
                <w:szCs w:val="27"/>
                <w:cs/>
              </w:rPr>
              <w:t>เก้า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เดือนสิ้นสุดวันที่</w:t>
            </w:r>
          </w:p>
        </w:tc>
      </w:tr>
      <w:tr w:rsidR="00DE0CE7" w:rsidRPr="004F2D3D" w14:paraId="08C8E179" w14:textId="77777777" w:rsidTr="00DE0CE7">
        <w:trPr>
          <w:trHeight w:val="234"/>
          <w:tblHeader/>
        </w:trPr>
        <w:tc>
          <w:tcPr>
            <w:tcW w:w="2430" w:type="dxa"/>
            <w:shd w:val="clear" w:color="auto" w:fill="auto"/>
            <w:vAlign w:val="bottom"/>
          </w:tcPr>
          <w:p w14:paraId="4158F07D" w14:textId="77777777" w:rsidR="00DE0CE7" w:rsidRPr="004F2D3D" w:rsidRDefault="00DE0CE7" w:rsidP="00DE0CE7">
            <w:pPr>
              <w:spacing w:line="320" w:lineRule="exact"/>
              <w:ind w:left="45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4" w:type="dxa"/>
            <w:shd w:val="clear" w:color="auto" w:fill="auto"/>
          </w:tcPr>
          <w:p w14:paraId="0C0EC6E7" w14:textId="77777777" w:rsidR="00DE0CE7" w:rsidRPr="004F2D3D" w:rsidRDefault="00DE0CE7" w:rsidP="00DE0CE7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316" w:type="dxa"/>
            <w:shd w:val="clear" w:color="auto" w:fill="auto"/>
          </w:tcPr>
          <w:p w14:paraId="2DF13714" w14:textId="77777777" w:rsidR="00DE0CE7" w:rsidRPr="004F2D3D" w:rsidRDefault="00DE0CE7" w:rsidP="00DE0CE7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9DAC5B9" w14:textId="77777777" w:rsidR="00DE0CE7" w:rsidRPr="004F2D3D" w:rsidRDefault="00DE0CE7" w:rsidP="00DE0CE7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8DFFA4F" w14:textId="354414CB" w:rsidR="00DE0CE7" w:rsidRPr="004F2D3D" w:rsidRDefault="00DE0CE7" w:rsidP="00DE0CE7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กันยายน</w:t>
            </w:r>
          </w:p>
        </w:tc>
        <w:tc>
          <w:tcPr>
            <w:tcW w:w="90" w:type="dxa"/>
            <w:shd w:val="clear" w:color="auto" w:fill="auto"/>
          </w:tcPr>
          <w:p w14:paraId="43929A11" w14:textId="77777777" w:rsidR="00DE0CE7" w:rsidRPr="004F2D3D" w:rsidRDefault="00DE0CE7" w:rsidP="00DE0CE7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A2D5145" w14:textId="0B7F3FD9" w:rsidR="00DE0CE7" w:rsidRPr="004F2D3D" w:rsidRDefault="00DE0CE7" w:rsidP="00DE0CE7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ธันวาคม</w:t>
            </w:r>
          </w:p>
        </w:tc>
        <w:tc>
          <w:tcPr>
            <w:tcW w:w="81" w:type="dxa"/>
            <w:shd w:val="clear" w:color="auto" w:fill="auto"/>
          </w:tcPr>
          <w:p w14:paraId="6793AEC3" w14:textId="77777777" w:rsidR="00DE0CE7" w:rsidRPr="004F2D3D" w:rsidRDefault="00DE0CE7" w:rsidP="00DE0CE7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27A461DB" w14:textId="21CDE837" w:rsidR="00DE0CE7" w:rsidRPr="004F2D3D" w:rsidRDefault="00DE0CE7" w:rsidP="00DE0CE7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กันยายน</w:t>
            </w:r>
          </w:p>
        </w:tc>
        <w:tc>
          <w:tcPr>
            <w:tcW w:w="68" w:type="dxa"/>
            <w:shd w:val="clear" w:color="auto" w:fill="auto"/>
          </w:tcPr>
          <w:p w14:paraId="684AE16D" w14:textId="77777777" w:rsidR="00DE0CE7" w:rsidRPr="004F2D3D" w:rsidRDefault="00DE0CE7" w:rsidP="00DE0CE7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2" w:type="dxa"/>
            <w:shd w:val="clear" w:color="auto" w:fill="auto"/>
          </w:tcPr>
          <w:p w14:paraId="1BB70EC2" w14:textId="40015D08" w:rsidR="00DE0CE7" w:rsidRPr="004F2D3D" w:rsidRDefault="00DE0CE7" w:rsidP="00DE0CE7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ธันวาคม</w:t>
            </w:r>
          </w:p>
        </w:tc>
        <w:tc>
          <w:tcPr>
            <w:tcW w:w="99" w:type="dxa"/>
            <w:shd w:val="clear" w:color="auto" w:fill="auto"/>
          </w:tcPr>
          <w:p w14:paraId="58BDDB20" w14:textId="77777777" w:rsidR="00DE0CE7" w:rsidRPr="004F2D3D" w:rsidRDefault="00DE0CE7" w:rsidP="00DE0CE7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  <w:shd w:val="clear" w:color="auto" w:fill="auto"/>
          </w:tcPr>
          <w:p w14:paraId="068C52BD" w14:textId="37F9A691" w:rsidR="00DE0CE7" w:rsidRPr="004F2D3D" w:rsidRDefault="00DE0CE7" w:rsidP="00DE0CE7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กันยายน</w:t>
            </w:r>
          </w:p>
        </w:tc>
        <w:tc>
          <w:tcPr>
            <w:tcW w:w="56" w:type="dxa"/>
            <w:shd w:val="clear" w:color="auto" w:fill="auto"/>
          </w:tcPr>
          <w:p w14:paraId="504ED6A7" w14:textId="77777777" w:rsidR="00DE0CE7" w:rsidRPr="004F2D3D" w:rsidRDefault="00DE0CE7" w:rsidP="00DE0CE7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7B8DB522" w14:textId="2A4AA52F" w:rsidR="00DE0CE7" w:rsidRPr="004F2D3D" w:rsidRDefault="00DE0CE7" w:rsidP="00DE0CE7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ธันวาคม</w:t>
            </w:r>
          </w:p>
        </w:tc>
        <w:tc>
          <w:tcPr>
            <w:tcW w:w="95" w:type="dxa"/>
            <w:shd w:val="clear" w:color="auto" w:fill="auto"/>
          </w:tcPr>
          <w:p w14:paraId="066ACBD9" w14:textId="77777777" w:rsidR="00DE0CE7" w:rsidRPr="004F2D3D" w:rsidRDefault="00DE0CE7" w:rsidP="00DE0CE7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  <w:shd w:val="clear" w:color="auto" w:fill="auto"/>
          </w:tcPr>
          <w:p w14:paraId="4A1AE5ED" w14:textId="36B5228E" w:rsidR="00DE0CE7" w:rsidRPr="004F2D3D" w:rsidRDefault="00DE0CE7" w:rsidP="00DE0CE7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กันยายน</w:t>
            </w:r>
          </w:p>
        </w:tc>
        <w:tc>
          <w:tcPr>
            <w:tcW w:w="90" w:type="dxa"/>
            <w:shd w:val="clear" w:color="auto" w:fill="auto"/>
          </w:tcPr>
          <w:p w14:paraId="04F38161" w14:textId="77777777" w:rsidR="00DE0CE7" w:rsidRPr="004F2D3D" w:rsidRDefault="00DE0CE7" w:rsidP="00DE0CE7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CB71645" w14:textId="3ACFB732" w:rsidR="00DE0CE7" w:rsidRPr="004F2D3D" w:rsidRDefault="00DE0CE7" w:rsidP="00DE0CE7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ธันวาคม</w:t>
            </w:r>
          </w:p>
        </w:tc>
        <w:tc>
          <w:tcPr>
            <w:tcW w:w="72" w:type="dxa"/>
            <w:shd w:val="clear" w:color="auto" w:fill="auto"/>
          </w:tcPr>
          <w:p w14:paraId="66DE1919" w14:textId="77777777" w:rsidR="00DE0CE7" w:rsidRPr="004F2D3D" w:rsidRDefault="00DE0CE7" w:rsidP="00DE0CE7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7175D196" w14:textId="12A6E2B0" w:rsidR="00DE0CE7" w:rsidRPr="004F2D3D" w:rsidRDefault="00DE0CE7" w:rsidP="00DE0CE7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กันยายน</w:t>
            </w:r>
          </w:p>
        </w:tc>
        <w:tc>
          <w:tcPr>
            <w:tcW w:w="63" w:type="dxa"/>
            <w:shd w:val="clear" w:color="auto" w:fill="auto"/>
          </w:tcPr>
          <w:p w14:paraId="4FF64AD9" w14:textId="77777777" w:rsidR="00DE0CE7" w:rsidRPr="004F2D3D" w:rsidRDefault="00DE0CE7" w:rsidP="00DE0CE7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7" w:type="dxa"/>
            <w:shd w:val="clear" w:color="auto" w:fill="auto"/>
          </w:tcPr>
          <w:p w14:paraId="36A23B47" w14:textId="2B8A68FC" w:rsidR="00DE0CE7" w:rsidRPr="004F2D3D" w:rsidRDefault="00DE0CE7" w:rsidP="00DE0CE7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30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 กันยายน</w:t>
            </w:r>
          </w:p>
        </w:tc>
      </w:tr>
      <w:tr w:rsidR="00DE0CE7" w:rsidRPr="004F2D3D" w14:paraId="0B347144" w14:textId="77777777" w:rsidTr="00DE0CE7">
        <w:trPr>
          <w:trHeight w:val="234"/>
          <w:tblHeader/>
        </w:trPr>
        <w:tc>
          <w:tcPr>
            <w:tcW w:w="2430" w:type="dxa"/>
            <w:shd w:val="clear" w:color="auto" w:fill="auto"/>
            <w:vAlign w:val="bottom"/>
          </w:tcPr>
          <w:p w14:paraId="3ACA342A" w14:textId="77777777" w:rsidR="00DE0CE7" w:rsidRPr="004F2D3D" w:rsidRDefault="00DE0CE7" w:rsidP="00DE0CE7">
            <w:pPr>
              <w:spacing w:line="320" w:lineRule="exact"/>
              <w:ind w:left="45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4" w:type="dxa"/>
            <w:shd w:val="clear" w:color="auto" w:fill="auto"/>
          </w:tcPr>
          <w:p w14:paraId="7A400952" w14:textId="77777777" w:rsidR="00DE0CE7" w:rsidRPr="004F2D3D" w:rsidRDefault="00DE0CE7" w:rsidP="00DE0CE7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316" w:type="dxa"/>
            <w:shd w:val="clear" w:color="auto" w:fill="auto"/>
          </w:tcPr>
          <w:p w14:paraId="05B2755F" w14:textId="77777777" w:rsidR="00DE0CE7" w:rsidRPr="004F2D3D" w:rsidRDefault="00DE0CE7" w:rsidP="00DE0CE7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A4D6440" w14:textId="77777777" w:rsidR="00DE0CE7" w:rsidRPr="004F2D3D" w:rsidRDefault="00DE0CE7" w:rsidP="00DE0CE7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60BC190" w14:textId="1A2C505D" w:rsidR="00DE0CE7" w:rsidRPr="004F2D3D" w:rsidRDefault="00DE0CE7" w:rsidP="00DE0CE7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6</w:t>
            </w:r>
          </w:p>
        </w:tc>
        <w:tc>
          <w:tcPr>
            <w:tcW w:w="90" w:type="dxa"/>
            <w:shd w:val="clear" w:color="auto" w:fill="auto"/>
          </w:tcPr>
          <w:p w14:paraId="3C0DBB1B" w14:textId="77777777" w:rsidR="00DE0CE7" w:rsidRPr="004F2D3D" w:rsidRDefault="00DE0CE7" w:rsidP="00DE0CE7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5CFD625" w14:textId="5D3552F9" w:rsidR="00DE0CE7" w:rsidRPr="004F2D3D" w:rsidRDefault="00DE0CE7" w:rsidP="00DE0CE7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5</w:t>
            </w:r>
          </w:p>
        </w:tc>
        <w:tc>
          <w:tcPr>
            <w:tcW w:w="81" w:type="dxa"/>
            <w:shd w:val="clear" w:color="auto" w:fill="auto"/>
          </w:tcPr>
          <w:p w14:paraId="41573364" w14:textId="77777777" w:rsidR="00DE0CE7" w:rsidRPr="004F2D3D" w:rsidRDefault="00DE0CE7" w:rsidP="00DE0CE7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495B572C" w14:textId="0252CD31" w:rsidR="00DE0CE7" w:rsidRPr="004F2D3D" w:rsidRDefault="00DE0CE7" w:rsidP="00DE0CE7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6</w:t>
            </w:r>
          </w:p>
        </w:tc>
        <w:tc>
          <w:tcPr>
            <w:tcW w:w="68" w:type="dxa"/>
            <w:shd w:val="clear" w:color="auto" w:fill="auto"/>
          </w:tcPr>
          <w:p w14:paraId="502C16A3" w14:textId="77777777" w:rsidR="00DE0CE7" w:rsidRPr="004F2D3D" w:rsidRDefault="00DE0CE7" w:rsidP="00DE0CE7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2" w:type="dxa"/>
            <w:shd w:val="clear" w:color="auto" w:fill="auto"/>
          </w:tcPr>
          <w:p w14:paraId="466D5B62" w14:textId="478EE124" w:rsidR="00DE0CE7" w:rsidRPr="004F2D3D" w:rsidRDefault="00DE0CE7" w:rsidP="00DE0CE7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5</w:t>
            </w:r>
          </w:p>
        </w:tc>
        <w:tc>
          <w:tcPr>
            <w:tcW w:w="99" w:type="dxa"/>
            <w:shd w:val="clear" w:color="auto" w:fill="auto"/>
          </w:tcPr>
          <w:p w14:paraId="6C579537" w14:textId="77777777" w:rsidR="00DE0CE7" w:rsidRPr="004F2D3D" w:rsidRDefault="00DE0CE7" w:rsidP="00DE0CE7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  <w:shd w:val="clear" w:color="auto" w:fill="auto"/>
          </w:tcPr>
          <w:p w14:paraId="77045E48" w14:textId="2CD9DA0D" w:rsidR="00DE0CE7" w:rsidRPr="004F2D3D" w:rsidRDefault="00DE0CE7" w:rsidP="00DE0CE7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6</w:t>
            </w:r>
          </w:p>
        </w:tc>
        <w:tc>
          <w:tcPr>
            <w:tcW w:w="56" w:type="dxa"/>
            <w:shd w:val="clear" w:color="auto" w:fill="auto"/>
          </w:tcPr>
          <w:p w14:paraId="7DA1E15F" w14:textId="77777777" w:rsidR="00DE0CE7" w:rsidRPr="004F2D3D" w:rsidRDefault="00DE0CE7" w:rsidP="00DE0CE7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464FE509" w14:textId="1284971C" w:rsidR="00DE0CE7" w:rsidRPr="004F2D3D" w:rsidRDefault="00DE0CE7" w:rsidP="00DE0CE7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5</w:t>
            </w:r>
          </w:p>
        </w:tc>
        <w:tc>
          <w:tcPr>
            <w:tcW w:w="95" w:type="dxa"/>
            <w:shd w:val="clear" w:color="auto" w:fill="auto"/>
          </w:tcPr>
          <w:p w14:paraId="021256ED" w14:textId="77777777" w:rsidR="00DE0CE7" w:rsidRPr="004F2D3D" w:rsidRDefault="00DE0CE7" w:rsidP="00DE0CE7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  <w:shd w:val="clear" w:color="auto" w:fill="auto"/>
          </w:tcPr>
          <w:p w14:paraId="149D6E9C" w14:textId="2F47FF5E" w:rsidR="00DE0CE7" w:rsidRPr="004F2D3D" w:rsidRDefault="00DE0CE7" w:rsidP="00DE0CE7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6</w:t>
            </w:r>
          </w:p>
        </w:tc>
        <w:tc>
          <w:tcPr>
            <w:tcW w:w="90" w:type="dxa"/>
            <w:shd w:val="clear" w:color="auto" w:fill="auto"/>
          </w:tcPr>
          <w:p w14:paraId="76A9061A" w14:textId="77777777" w:rsidR="00DE0CE7" w:rsidRPr="004F2D3D" w:rsidRDefault="00DE0CE7" w:rsidP="00DE0CE7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D5C0376" w14:textId="6331E439" w:rsidR="00DE0CE7" w:rsidRPr="008C7BBB" w:rsidRDefault="00DE0CE7" w:rsidP="00DE0CE7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5</w:t>
            </w:r>
          </w:p>
        </w:tc>
        <w:tc>
          <w:tcPr>
            <w:tcW w:w="72" w:type="dxa"/>
            <w:shd w:val="clear" w:color="auto" w:fill="auto"/>
          </w:tcPr>
          <w:p w14:paraId="5DFDB4FC" w14:textId="77777777" w:rsidR="00DE0CE7" w:rsidRPr="004F2D3D" w:rsidRDefault="00DE0CE7" w:rsidP="00DE0CE7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69150FB2" w14:textId="14E262E9" w:rsidR="00DE0CE7" w:rsidRPr="004F2D3D" w:rsidRDefault="00DE0CE7" w:rsidP="00DE0CE7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6</w:t>
            </w:r>
          </w:p>
        </w:tc>
        <w:tc>
          <w:tcPr>
            <w:tcW w:w="63" w:type="dxa"/>
            <w:shd w:val="clear" w:color="auto" w:fill="auto"/>
          </w:tcPr>
          <w:p w14:paraId="68080BEF" w14:textId="77777777" w:rsidR="00DE0CE7" w:rsidRPr="004F2D3D" w:rsidRDefault="00DE0CE7" w:rsidP="00DE0CE7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7" w:type="dxa"/>
            <w:shd w:val="clear" w:color="auto" w:fill="auto"/>
          </w:tcPr>
          <w:p w14:paraId="17BEBBB9" w14:textId="3D8098E1" w:rsidR="00DE0CE7" w:rsidRPr="004F2D3D" w:rsidRDefault="00DE0CE7" w:rsidP="00DE0CE7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5</w:t>
            </w:r>
          </w:p>
        </w:tc>
      </w:tr>
      <w:tr w:rsidR="00DE0CE7" w:rsidRPr="004F2D3D" w14:paraId="6ACBAA60" w14:textId="77777777" w:rsidTr="00CD4149">
        <w:trPr>
          <w:trHeight w:val="135"/>
          <w:tblHeader/>
        </w:trPr>
        <w:tc>
          <w:tcPr>
            <w:tcW w:w="2430" w:type="dxa"/>
            <w:shd w:val="clear" w:color="auto" w:fill="auto"/>
            <w:vAlign w:val="bottom"/>
          </w:tcPr>
          <w:p w14:paraId="75E9F4FF" w14:textId="77777777" w:rsidR="00DE0CE7" w:rsidRPr="004F2D3D" w:rsidRDefault="00DE0CE7" w:rsidP="00DE0CE7">
            <w:pPr>
              <w:spacing w:line="320" w:lineRule="exact"/>
              <w:ind w:left="45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4" w:type="dxa"/>
            <w:shd w:val="clear" w:color="auto" w:fill="auto"/>
          </w:tcPr>
          <w:p w14:paraId="2B68DCCA" w14:textId="77777777" w:rsidR="00DE0CE7" w:rsidRPr="004F2D3D" w:rsidRDefault="00DE0CE7" w:rsidP="00DE0CE7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316" w:type="dxa"/>
            <w:shd w:val="clear" w:color="auto" w:fill="auto"/>
          </w:tcPr>
          <w:p w14:paraId="70EAF87D" w14:textId="77777777" w:rsidR="00DE0CE7" w:rsidRPr="004F2D3D" w:rsidRDefault="00DE0CE7" w:rsidP="00DE0CE7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14BBBB7" w14:textId="77777777" w:rsidR="00DE0CE7" w:rsidRPr="004F2D3D" w:rsidRDefault="00DE0CE7" w:rsidP="00DE0CE7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gridSpan w:val="3"/>
            <w:shd w:val="clear" w:color="auto" w:fill="auto"/>
          </w:tcPr>
          <w:p w14:paraId="516D08F6" w14:textId="77777777" w:rsidR="00DE0CE7" w:rsidRPr="004F2D3D" w:rsidRDefault="00DE0CE7" w:rsidP="00DE0CE7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4F2D3D"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  <w:t>(</w:t>
            </w:r>
            <w:r w:rsidRPr="004F2D3D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  <w:lang w:val="en-US"/>
              </w:rPr>
              <w:t>ร้อยละ</w:t>
            </w:r>
            <w:r w:rsidRPr="004F2D3D"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5EFDA905" w14:textId="77777777" w:rsidR="00DE0CE7" w:rsidRPr="004F2D3D" w:rsidRDefault="00DE0CE7" w:rsidP="00DE0CE7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289" w:type="dxa"/>
            <w:gridSpan w:val="15"/>
            <w:shd w:val="clear" w:color="auto" w:fill="auto"/>
          </w:tcPr>
          <w:p w14:paraId="444A2073" w14:textId="77777777" w:rsidR="00DE0CE7" w:rsidRPr="004F2D3D" w:rsidRDefault="00DE0CE7" w:rsidP="00DE0CE7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4F2D3D"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  <w:t>(</w:t>
            </w:r>
            <w:r w:rsidRPr="004F2D3D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  <w:lang w:val="en-US"/>
              </w:rPr>
              <w:t>พันบาท</w:t>
            </w:r>
            <w:r w:rsidRPr="004F2D3D"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  <w:t>)</w:t>
            </w:r>
          </w:p>
        </w:tc>
      </w:tr>
      <w:tr w:rsidR="00DE0CE7" w:rsidRPr="004F2D3D" w14:paraId="7D61A01A" w14:textId="77777777" w:rsidTr="00DE0CE7">
        <w:tc>
          <w:tcPr>
            <w:tcW w:w="2430" w:type="dxa"/>
            <w:shd w:val="clear" w:color="auto" w:fill="auto"/>
            <w:vAlign w:val="bottom"/>
          </w:tcPr>
          <w:p w14:paraId="22541379" w14:textId="77777777" w:rsidR="00DE0CE7" w:rsidRPr="004F2D3D" w:rsidRDefault="00DE0CE7" w:rsidP="00DE0CE7">
            <w:pPr>
              <w:spacing w:line="320" w:lineRule="exact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cs/>
                <w:lang w:val="en-US"/>
              </w:rPr>
              <w:t>บริษัทย่อย</w:t>
            </w:r>
          </w:p>
        </w:tc>
        <w:tc>
          <w:tcPr>
            <w:tcW w:w="114" w:type="dxa"/>
            <w:shd w:val="clear" w:color="auto" w:fill="auto"/>
          </w:tcPr>
          <w:p w14:paraId="0E7BC055" w14:textId="77777777" w:rsidR="00DE0CE7" w:rsidRPr="004F2D3D" w:rsidRDefault="00DE0CE7" w:rsidP="00DE0CE7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316" w:type="dxa"/>
            <w:shd w:val="clear" w:color="auto" w:fill="auto"/>
          </w:tcPr>
          <w:p w14:paraId="3C8E3946" w14:textId="77777777" w:rsidR="00DE0CE7" w:rsidRPr="004F2D3D" w:rsidRDefault="00DE0CE7" w:rsidP="00DE0CE7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737F557" w14:textId="77777777" w:rsidR="00DE0CE7" w:rsidRPr="004F2D3D" w:rsidRDefault="00DE0CE7" w:rsidP="00DE0CE7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8CBEC4F" w14:textId="77777777" w:rsidR="00DE0CE7" w:rsidRPr="004F2D3D" w:rsidRDefault="00DE0CE7" w:rsidP="00DE0CE7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2358D82" w14:textId="77777777" w:rsidR="00DE0CE7" w:rsidRPr="004F2D3D" w:rsidRDefault="00DE0CE7" w:rsidP="00DE0CE7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B8282FB" w14:textId="77777777" w:rsidR="00DE0CE7" w:rsidRPr="004F2D3D" w:rsidRDefault="00DE0CE7" w:rsidP="00DE0CE7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1" w:type="dxa"/>
            <w:shd w:val="clear" w:color="auto" w:fill="auto"/>
          </w:tcPr>
          <w:p w14:paraId="78E786FC" w14:textId="77777777" w:rsidR="00DE0CE7" w:rsidRPr="004F2D3D" w:rsidRDefault="00DE0CE7" w:rsidP="00DE0CE7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65326D67" w14:textId="77777777" w:rsidR="00DE0CE7" w:rsidRPr="004F2D3D" w:rsidRDefault="00DE0CE7" w:rsidP="00DE0CE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68" w:type="dxa"/>
            <w:shd w:val="clear" w:color="auto" w:fill="auto"/>
          </w:tcPr>
          <w:p w14:paraId="5A9BEBFF" w14:textId="77777777" w:rsidR="00DE0CE7" w:rsidRPr="004F2D3D" w:rsidRDefault="00DE0CE7" w:rsidP="00DE0CE7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2" w:type="dxa"/>
            <w:shd w:val="clear" w:color="auto" w:fill="auto"/>
          </w:tcPr>
          <w:p w14:paraId="2AB97ED6" w14:textId="77777777" w:rsidR="00DE0CE7" w:rsidRPr="004F2D3D" w:rsidRDefault="00DE0CE7" w:rsidP="00DE0CE7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9" w:type="dxa"/>
            <w:shd w:val="clear" w:color="auto" w:fill="auto"/>
          </w:tcPr>
          <w:p w14:paraId="2943B27B" w14:textId="77777777" w:rsidR="00DE0CE7" w:rsidRPr="004F2D3D" w:rsidRDefault="00DE0CE7" w:rsidP="00DE0CE7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  <w:shd w:val="clear" w:color="auto" w:fill="auto"/>
          </w:tcPr>
          <w:p w14:paraId="2522F140" w14:textId="77777777" w:rsidR="00DE0CE7" w:rsidRPr="004F2D3D" w:rsidRDefault="00DE0CE7" w:rsidP="00DE0CE7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56" w:type="dxa"/>
            <w:shd w:val="clear" w:color="auto" w:fill="auto"/>
          </w:tcPr>
          <w:p w14:paraId="488DF28D" w14:textId="77777777" w:rsidR="00DE0CE7" w:rsidRPr="004F2D3D" w:rsidRDefault="00DE0CE7" w:rsidP="00DE0CE7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089EDDF2" w14:textId="77777777" w:rsidR="00DE0CE7" w:rsidRPr="004F2D3D" w:rsidRDefault="00DE0CE7" w:rsidP="00DE0CE7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5" w:type="dxa"/>
            <w:shd w:val="clear" w:color="auto" w:fill="auto"/>
          </w:tcPr>
          <w:p w14:paraId="51B554C5" w14:textId="77777777" w:rsidR="00DE0CE7" w:rsidRPr="004F2D3D" w:rsidRDefault="00DE0CE7" w:rsidP="00DE0CE7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  <w:shd w:val="clear" w:color="auto" w:fill="auto"/>
          </w:tcPr>
          <w:p w14:paraId="3481EAD3" w14:textId="77777777" w:rsidR="00DE0CE7" w:rsidRPr="004F2D3D" w:rsidRDefault="00DE0CE7" w:rsidP="00DE0CE7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71A71A6" w14:textId="77777777" w:rsidR="00DE0CE7" w:rsidRPr="004F2D3D" w:rsidRDefault="00DE0CE7" w:rsidP="00DE0CE7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C86D4B5" w14:textId="77777777" w:rsidR="00DE0CE7" w:rsidRPr="004F2D3D" w:rsidRDefault="00DE0CE7" w:rsidP="00DE0CE7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72" w:type="dxa"/>
            <w:shd w:val="clear" w:color="auto" w:fill="auto"/>
          </w:tcPr>
          <w:p w14:paraId="6B9AF0B4" w14:textId="77777777" w:rsidR="00DE0CE7" w:rsidRPr="004F2D3D" w:rsidRDefault="00DE0CE7" w:rsidP="00DE0CE7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32111823" w14:textId="77777777" w:rsidR="00DE0CE7" w:rsidRPr="004F2D3D" w:rsidRDefault="00DE0CE7" w:rsidP="00DE0CE7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63" w:type="dxa"/>
            <w:shd w:val="clear" w:color="auto" w:fill="auto"/>
          </w:tcPr>
          <w:p w14:paraId="54D7BC2C" w14:textId="77777777" w:rsidR="00DE0CE7" w:rsidRPr="004F2D3D" w:rsidRDefault="00DE0CE7" w:rsidP="00DE0CE7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7" w:type="dxa"/>
            <w:shd w:val="clear" w:color="auto" w:fill="auto"/>
          </w:tcPr>
          <w:p w14:paraId="735ACC6E" w14:textId="77777777" w:rsidR="00DE0CE7" w:rsidRPr="004F2D3D" w:rsidRDefault="00DE0CE7" w:rsidP="00DE0CE7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="00C54056" w:rsidRPr="004F2D3D" w14:paraId="2389DA64" w14:textId="77777777" w:rsidTr="00DE0CE7">
        <w:tc>
          <w:tcPr>
            <w:tcW w:w="2430" w:type="dxa"/>
            <w:shd w:val="clear" w:color="auto" w:fill="auto"/>
          </w:tcPr>
          <w:p w14:paraId="7B5BB06F" w14:textId="4769DFB9" w:rsidR="00C54056" w:rsidRPr="004F2D3D" w:rsidRDefault="00C54056" w:rsidP="00C54056">
            <w:pPr>
              <w:tabs>
                <w:tab w:val="left" w:pos="270"/>
              </w:tabs>
              <w:spacing w:line="320" w:lineRule="exact"/>
              <w:ind w:left="180" w:hanging="180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7"/>
                <w:szCs w:val="27"/>
                <w:cs/>
              </w:rPr>
              <w:t>บริษัท ทีพีไอ พลังชีวมวล จำกัด</w:t>
            </w:r>
          </w:p>
        </w:tc>
        <w:tc>
          <w:tcPr>
            <w:tcW w:w="114" w:type="dxa"/>
            <w:shd w:val="clear" w:color="auto" w:fill="auto"/>
          </w:tcPr>
          <w:p w14:paraId="078C87E4" w14:textId="77777777" w:rsidR="00C54056" w:rsidRPr="004F2D3D" w:rsidRDefault="00C54056" w:rsidP="00C54056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316" w:type="dxa"/>
            <w:shd w:val="clear" w:color="auto" w:fill="auto"/>
          </w:tcPr>
          <w:p w14:paraId="3545E928" w14:textId="77777777" w:rsidR="00C54056" w:rsidRPr="004F2D3D" w:rsidRDefault="00C54056" w:rsidP="00C54056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ดำเนินธุรกิจเกี่ยวกับผลิตกระแสไฟฟ้าจากขยะและ</w:t>
            </w:r>
            <w:r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br/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ชีวมวล</w:t>
            </w: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 </w:t>
            </w: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br/>
            </w: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(ยังไม่ได้ดำเนินงาน)</w:t>
            </w:r>
          </w:p>
        </w:tc>
        <w:tc>
          <w:tcPr>
            <w:tcW w:w="90" w:type="dxa"/>
            <w:shd w:val="clear" w:color="auto" w:fill="auto"/>
          </w:tcPr>
          <w:p w14:paraId="560E6744" w14:textId="77777777" w:rsidR="00C54056" w:rsidRPr="004F2D3D" w:rsidRDefault="00C54056" w:rsidP="00C54056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19C7D57" w14:textId="1B891BC4" w:rsidR="00C54056" w:rsidRPr="004F2D3D" w:rsidRDefault="00C54056" w:rsidP="00C54056">
            <w:pPr>
              <w:tabs>
                <w:tab w:val="decimal" w:pos="5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99.99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B8119B7" w14:textId="77777777" w:rsidR="00C54056" w:rsidRPr="004F2D3D" w:rsidRDefault="00C54056" w:rsidP="00C54056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2C47AA4" w14:textId="4A98986F" w:rsidR="00C54056" w:rsidRPr="004F2D3D" w:rsidRDefault="00C54056" w:rsidP="00C54056">
            <w:pPr>
              <w:tabs>
                <w:tab w:val="decimal" w:pos="5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99.99</w:t>
            </w:r>
          </w:p>
        </w:tc>
        <w:tc>
          <w:tcPr>
            <w:tcW w:w="81" w:type="dxa"/>
            <w:shd w:val="clear" w:color="auto" w:fill="auto"/>
          </w:tcPr>
          <w:p w14:paraId="56A1C004" w14:textId="77777777" w:rsidR="00C54056" w:rsidRPr="004F2D3D" w:rsidRDefault="00C54056" w:rsidP="00C54056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16503C83" w14:textId="48466A9E" w:rsidR="00C54056" w:rsidRPr="004F2D3D" w:rsidRDefault="00C54056" w:rsidP="00C54056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187,500</w:t>
            </w:r>
          </w:p>
        </w:tc>
        <w:tc>
          <w:tcPr>
            <w:tcW w:w="68" w:type="dxa"/>
            <w:shd w:val="clear" w:color="auto" w:fill="auto"/>
          </w:tcPr>
          <w:p w14:paraId="1F2E2603" w14:textId="77777777" w:rsidR="00C54056" w:rsidRPr="004F2D3D" w:rsidRDefault="00C54056" w:rsidP="00C54056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2" w:type="dxa"/>
            <w:shd w:val="clear" w:color="auto" w:fill="auto"/>
          </w:tcPr>
          <w:p w14:paraId="48751250" w14:textId="65E2645D" w:rsidR="00C54056" w:rsidRPr="004F2D3D" w:rsidRDefault="00C54056" w:rsidP="00C54056">
            <w:pPr>
              <w:tabs>
                <w:tab w:val="decimal" w:pos="7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187,500</w:t>
            </w:r>
          </w:p>
        </w:tc>
        <w:tc>
          <w:tcPr>
            <w:tcW w:w="99" w:type="dxa"/>
            <w:shd w:val="clear" w:color="auto" w:fill="auto"/>
          </w:tcPr>
          <w:p w14:paraId="4E4C5D01" w14:textId="77777777" w:rsidR="00C54056" w:rsidRPr="004F2D3D" w:rsidRDefault="00C54056" w:rsidP="00C54056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  <w:shd w:val="clear" w:color="auto" w:fill="auto"/>
          </w:tcPr>
          <w:p w14:paraId="6298D650" w14:textId="707EC2F2" w:rsidR="00C54056" w:rsidRPr="004F2D3D" w:rsidRDefault="00C54056" w:rsidP="00C54056">
            <w:pPr>
              <w:tabs>
                <w:tab w:val="decimal" w:pos="720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187,500</w:t>
            </w:r>
          </w:p>
        </w:tc>
        <w:tc>
          <w:tcPr>
            <w:tcW w:w="56" w:type="dxa"/>
            <w:shd w:val="clear" w:color="auto" w:fill="auto"/>
          </w:tcPr>
          <w:p w14:paraId="1C62AAEF" w14:textId="77777777" w:rsidR="00C54056" w:rsidRPr="004F2D3D" w:rsidRDefault="00C54056" w:rsidP="00C54056">
            <w:pPr>
              <w:tabs>
                <w:tab w:val="decimal" w:pos="929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10444D92" w14:textId="10E99E21" w:rsidR="00C54056" w:rsidRPr="004F2D3D" w:rsidRDefault="00C54056" w:rsidP="00C54056">
            <w:pPr>
              <w:tabs>
                <w:tab w:val="decimal" w:pos="720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187,500</w:t>
            </w:r>
          </w:p>
        </w:tc>
        <w:tc>
          <w:tcPr>
            <w:tcW w:w="95" w:type="dxa"/>
            <w:shd w:val="clear" w:color="auto" w:fill="auto"/>
          </w:tcPr>
          <w:p w14:paraId="27609D1A" w14:textId="77777777" w:rsidR="00C54056" w:rsidRPr="004F2D3D" w:rsidRDefault="00C54056" w:rsidP="00C54056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  <w:shd w:val="clear" w:color="auto" w:fill="auto"/>
          </w:tcPr>
          <w:p w14:paraId="4077B7BA" w14:textId="65DF98D5" w:rsidR="00C54056" w:rsidRPr="004F2D3D" w:rsidRDefault="00C54056" w:rsidP="00C54056">
            <w:pPr>
              <w:tabs>
                <w:tab w:val="decimal" w:pos="890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191,242</w:t>
            </w:r>
          </w:p>
        </w:tc>
        <w:tc>
          <w:tcPr>
            <w:tcW w:w="90" w:type="dxa"/>
            <w:shd w:val="clear" w:color="auto" w:fill="auto"/>
          </w:tcPr>
          <w:p w14:paraId="4BD026C6" w14:textId="77777777" w:rsidR="00C54056" w:rsidRPr="004F2D3D" w:rsidRDefault="00C54056" w:rsidP="00C54056">
            <w:pPr>
              <w:spacing w:line="240" w:lineRule="auto"/>
              <w:ind w:left="-46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B6C495B" w14:textId="6638D291" w:rsidR="00C54056" w:rsidRPr="004F2D3D" w:rsidRDefault="00C54056" w:rsidP="00C54056">
            <w:pPr>
              <w:tabs>
                <w:tab w:val="decimal" w:pos="900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191,603</w:t>
            </w:r>
          </w:p>
        </w:tc>
        <w:tc>
          <w:tcPr>
            <w:tcW w:w="72" w:type="dxa"/>
            <w:shd w:val="clear" w:color="auto" w:fill="auto"/>
          </w:tcPr>
          <w:p w14:paraId="5446F037" w14:textId="77777777" w:rsidR="00C54056" w:rsidRPr="004F2D3D" w:rsidRDefault="00C54056" w:rsidP="00C54056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407A44BF" w14:textId="2855931D" w:rsidR="00C54056" w:rsidRPr="004F2D3D" w:rsidRDefault="00C54056" w:rsidP="00C54056">
            <w:pPr>
              <w:spacing w:line="240" w:lineRule="auto"/>
              <w:ind w:left="-1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63" w:type="dxa"/>
            <w:shd w:val="clear" w:color="auto" w:fill="auto"/>
          </w:tcPr>
          <w:p w14:paraId="2DAC3A44" w14:textId="77777777" w:rsidR="00C54056" w:rsidRPr="004F2D3D" w:rsidRDefault="00C54056" w:rsidP="00C54056">
            <w:pPr>
              <w:tabs>
                <w:tab w:val="decimal" w:pos="929"/>
              </w:tabs>
              <w:spacing w:line="240" w:lineRule="auto"/>
              <w:ind w:left="-46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7" w:type="dxa"/>
            <w:shd w:val="clear" w:color="auto" w:fill="auto"/>
          </w:tcPr>
          <w:p w14:paraId="4344053D" w14:textId="3A781AE7" w:rsidR="00C54056" w:rsidRPr="004F2D3D" w:rsidRDefault="00C54056" w:rsidP="00C54056">
            <w:pPr>
              <w:spacing w:line="240" w:lineRule="auto"/>
              <w:ind w:left="-1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</w:tr>
      <w:tr w:rsidR="00C54056" w:rsidRPr="004F2D3D" w14:paraId="6A4A8259" w14:textId="77777777" w:rsidTr="00DE0CE7">
        <w:tc>
          <w:tcPr>
            <w:tcW w:w="2430" w:type="dxa"/>
            <w:shd w:val="clear" w:color="auto" w:fill="auto"/>
          </w:tcPr>
          <w:p w14:paraId="7A8BF103" w14:textId="77777777" w:rsidR="00C54056" w:rsidRPr="004F2D3D" w:rsidRDefault="00C54056" w:rsidP="00C54056">
            <w:pPr>
              <w:tabs>
                <w:tab w:val="left" w:pos="270"/>
              </w:tabs>
              <w:spacing w:line="320" w:lineRule="exact"/>
              <w:ind w:left="180" w:hanging="180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  <w:r w:rsidRPr="004F2D3D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 xml:space="preserve">บริษัท ทีพีไอ โพลีน เพาเวอร์ (อินเตอร์เนชั่นแนล) จำกัด </w:t>
            </w:r>
          </w:p>
        </w:tc>
        <w:tc>
          <w:tcPr>
            <w:tcW w:w="114" w:type="dxa"/>
            <w:shd w:val="clear" w:color="auto" w:fill="auto"/>
          </w:tcPr>
          <w:p w14:paraId="65A9F341" w14:textId="77777777" w:rsidR="00C54056" w:rsidRPr="004F2D3D" w:rsidRDefault="00C54056" w:rsidP="00C54056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316" w:type="dxa"/>
            <w:shd w:val="clear" w:color="auto" w:fill="auto"/>
          </w:tcPr>
          <w:p w14:paraId="43E5E57F" w14:textId="77777777" w:rsidR="00C54056" w:rsidRPr="004F2D3D" w:rsidRDefault="00C54056" w:rsidP="00C54056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ลงทุนในธุรกิจพลังงานทางเลือก </w:t>
            </w: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br/>
            </w: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(ยังไม่ได้ดำเนินงาน)</w:t>
            </w:r>
          </w:p>
        </w:tc>
        <w:tc>
          <w:tcPr>
            <w:tcW w:w="90" w:type="dxa"/>
            <w:shd w:val="clear" w:color="auto" w:fill="auto"/>
          </w:tcPr>
          <w:p w14:paraId="65A20DA7" w14:textId="77777777" w:rsidR="00C54056" w:rsidRPr="004F2D3D" w:rsidRDefault="00C54056" w:rsidP="00C54056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4F2BBAD" w14:textId="78030924" w:rsidR="00C54056" w:rsidRPr="004F2D3D" w:rsidRDefault="00C54056" w:rsidP="00C54056">
            <w:pPr>
              <w:tabs>
                <w:tab w:val="decimal" w:pos="5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99.99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F16A6ED" w14:textId="77777777" w:rsidR="00C54056" w:rsidRPr="004F2D3D" w:rsidRDefault="00C54056" w:rsidP="00C54056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30EAC16" w14:textId="7A493D9F" w:rsidR="00C54056" w:rsidRPr="004F2D3D" w:rsidRDefault="00C54056" w:rsidP="00C54056">
            <w:pPr>
              <w:tabs>
                <w:tab w:val="decimal" w:pos="5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99.99</w:t>
            </w:r>
          </w:p>
        </w:tc>
        <w:tc>
          <w:tcPr>
            <w:tcW w:w="81" w:type="dxa"/>
            <w:shd w:val="clear" w:color="auto" w:fill="auto"/>
          </w:tcPr>
          <w:p w14:paraId="44ECA79A" w14:textId="77777777" w:rsidR="00C54056" w:rsidRPr="004F2D3D" w:rsidRDefault="00C54056" w:rsidP="00C54056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45E69018" w14:textId="5074FB3A" w:rsidR="00C54056" w:rsidRPr="004F2D3D" w:rsidRDefault="00C54056" w:rsidP="00C54056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100,000</w:t>
            </w:r>
          </w:p>
        </w:tc>
        <w:tc>
          <w:tcPr>
            <w:tcW w:w="68" w:type="dxa"/>
            <w:shd w:val="clear" w:color="auto" w:fill="auto"/>
          </w:tcPr>
          <w:p w14:paraId="3932B7B2" w14:textId="77777777" w:rsidR="00C54056" w:rsidRPr="004F2D3D" w:rsidRDefault="00C54056" w:rsidP="00C54056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2" w:type="dxa"/>
            <w:shd w:val="clear" w:color="auto" w:fill="auto"/>
          </w:tcPr>
          <w:p w14:paraId="69BDEC5F" w14:textId="2C5E73E5" w:rsidR="00C54056" w:rsidRPr="004F2D3D" w:rsidRDefault="00C54056" w:rsidP="00C54056">
            <w:pPr>
              <w:tabs>
                <w:tab w:val="decimal" w:pos="7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100,000</w:t>
            </w:r>
          </w:p>
        </w:tc>
        <w:tc>
          <w:tcPr>
            <w:tcW w:w="99" w:type="dxa"/>
            <w:shd w:val="clear" w:color="auto" w:fill="auto"/>
          </w:tcPr>
          <w:p w14:paraId="3621E802" w14:textId="77777777" w:rsidR="00C54056" w:rsidRPr="004F2D3D" w:rsidRDefault="00C54056" w:rsidP="00C54056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  <w:shd w:val="clear" w:color="auto" w:fill="auto"/>
          </w:tcPr>
          <w:p w14:paraId="4DCE52FE" w14:textId="4A09B773" w:rsidR="00C54056" w:rsidRPr="004F2D3D" w:rsidRDefault="00C54056" w:rsidP="00C54056">
            <w:pPr>
              <w:tabs>
                <w:tab w:val="decimal" w:pos="720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105,988</w:t>
            </w:r>
          </w:p>
        </w:tc>
        <w:tc>
          <w:tcPr>
            <w:tcW w:w="56" w:type="dxa"/>
            <w:shd w:val="clear" w:color="auto" w:fill="auto"/>
          </w:tcPr>
          <w:p w14:paraId="7F52B1F0" w14:textId="77777777" w:rsidR="00C54056" w:rsidRPr="004F2D3D" w:rsidRDefault="00C54056" w:rsidP="00C54056">
            <w:pPr>
              <w:tabs>
                <w:tab w:val="decimal" w:pos="929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228131F6" w14:textId="34630B85" w:rsidR="00C54056" w:rsidRPr="004F2D3D" w:rsidRDefault="00C54056" w:rsidP="00C54056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105,988</w:t>
            </w:r>
          </w:p>
        </w:tc>
        <w:tc>
          <w:tcPr>
            <w:tcW w:w="95" w:type="dxa"/>
            <w:shd w:val="clear" w:color="auto" w:fill="auto"/>
          </w:tcPr>
          <w:p w14:paraId="516661E3" w14:textId="77777777" w:rsidR="00C54056" w:rsidRPr="004F2D3D" w:rsidRDefault="00C54056" w:rsidP="00C54056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  <w:shd w:val="clear" w:color="auto" w:fill="auto"/>
          </w:tcPr>
          <w:p w14:paraId="5FC63228" w14:textId="474B4E35" w:rsidR="00C54056" w:rsidRPr="004F2D3D" w:rsidRDefault="00C54056" w:rsidP="00C54056">
            <w:pPr>
              <w:tabs>
                <w:tab w:val="decimal" w:pos="890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110,647</w:t>
            </w:r>
          </w:p>
        </w:tc>
        <w:tc>
          <w:tcPr>
            <w:tcW w:w="90" w:type="dxa"/>
            <w:shd w:val="clear" w:color="auto" w:fill="auto"/>
          </w:tcPr>
          <w:p w14:paraId="517F0990" w14:textId="77777777" w:rsidR="00C54056" w:rsidRPr="004F2D3D" w:rsidRDefault="00C54056" w:rsidP="00C54056">
            <w:pPr>
              <w:spacing w:line="240" w:lineRule="auto"/>
              <w:ind w:left="-46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19EBBC5" w14:textId="7D661314" w:rsidR="00C54056" w:rsidRPr="004F2D3D" w:rsidRDefault="00C54056" w:rsidP="00C54056">
            <w:pPr>
              <w:tabs>
                <w:tab w:val="decimal" w:pos="900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107,744</w:t>
            </w:r>
          </w:p>
        </w:tc>
        <w:tc>
          <w:tcPr>
            <w:tcW w:w="72" w:type="dxa"/>
            <w:shd w:val="clear" w:color="auto" w:fill="auto"/>
          </w:tcPr>
          <w:p w14:paraId="119641F8" w14:textId="77777777" w:rsidR="00C54056" w:rsidRPr="004F2D3D" w:rsidRDefault="00C54056" w:rsidP="00C54056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4C6D92EC" w14:textId="75F97EED" w:rsidR="00C54056" w:rsidRPr="004F2D3D" w:rsidRDefault="00C54056" w:rsidP="00C54056">
            <w:pPr>
              <w:spacing w:line="240" w:lineRule="auto"/>
              <w:ind w:left="-1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63" w:type="dxa"/>
            <w:shd w:val="clear" w:color="auto" w:fill="auto"/>
          </w:tcPr>
          <w:p w14:paraId="22AA3AAF" w14:textId="77777777" w:rsidR="00C54056" w:rsidRPr="004F2D3D" w:rsidRDefault="00C54056" w:rsidP="00C54056">
            <w:pPr>
              <w:tabs>
                <w:tab w:val="decimal" w:pos="929"/>
              </w:tabs>
              <w:spacing w:line="240" w:lineRule="auto"/>
              <w:ind w:left="-46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7" w:type="dxa"/>
            <w:shd w:val="clear" w:color="auto" w:fill="auto"/>
          </w:tcPr>
          <w:p w14:paraId="779A01F8" w14:textId="2CACEDA8" w:rsidR="00C54056" w:rsidRPr="004F2D3D" w:rsidRDefault="00C54056" w:rsidP="00C54056">
            <w:pPr>
              <w:spacing w:line="240" w:lineRule="auto"/>
              <w:ind w:left="-1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</w:tr>
      <w:tr w:rsidR="00C54056" w:rsidRPr="004F2D3D" w14:paraId="71B5CD16" w14:textId="77777777" w:rsidTr="00DE0CE7">
        <w:tc>
          <w:tcPr>
            <w:tcW w:w="2430" w:type="dxa"/>
            <w:shd w:val="clear" w:color="auto" w:fill="auto"/>
          </w:tcPr>
          <w:p w14:paraId="477788E4" w14:textId="77777777" w:rsidR="00C54056" w:rsidRPr="004F2D3D" w:rsidRDefault="00C54056" w:rsidP="00C54056">
            <w:pPr>
              <w:pStyle w:val="Bo-Blankline"/>
              <w:ind w:left="160" w:hanging="160"/>
              <w:jc w:val="lef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บริษัท ท่าเรือน้ำลึก ทีพีไอ จำกัด</w:t>
            </w:r>
          </w:p>
        </w:tc>
        <w:tc>
          <w:tcPr>
            <w:tcW w:w="114" w:type="dxa"/>
            <w:shd w:val="clear" w:color="auto" w:fill="auto"/>
          </w:tcPr>
          <w:p w14:paraId="4FCB76A2" w14:textId="77777777" w:rsidR="00C54056" w:rsidRPr="004F2D3D" w:rsidRDefault="00C54056" w:rsidP="00C54056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316" w:type="dxa"/>
            <w:shd w:val="clear" w:color="auto" w:fill="auto"/>
          </w:tcPr>
          <w:p w14:paraId="4B92FC98" w14:textId="77777777" w:rsidR="00C54056" w:rsidRPr="004F2D3D" w:rsidRDefault="00C54056" w:rsidP="00C54056">
            <w:pPr>
              <w:pStyle w:val="Bo-Blankline"/>
              <w:ind w:left="0" w:right="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ประกอบกิจการท่าเทียบเรือ </w:t>
            </w:r>
          </w:p>
          <w:p w14:paraId="60F12198" w14:textId="77777777" w:rsidR="00C54056" w:rsidRPr="004F2D3D" w:rsidRDefault="00C54056" w:rsidP="00C54056">
            <w:pPr>
              <w:pStyle w:val="Bo-Blankline"/>
              <w:ind w:left="0" w:right="0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(ยังไม่ได้ดำเนินงาน)</w:t>
            </w:r>
          </w:p>
        </w:tc>
        <w:tc>
          <w:tcPr>
            <w:tcW w:w="90" w:type="dxa"/>
            <w:shd w:val="clear" w:color="auto" w:fill="auto"/>
          </w:tcPr>
          <w:p w14:paraId="1DA29DE9" w14:textId="77777777" w:rsidR="00C54056" w:rsidRPr="004F2D3D" w:rsidRDefault="00C54056" w:rsidP="00C54056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290B762" w14:textId="278294DA" w:rsidR="00C54056" w:rsidRPr="004F2D3D" w:rsidRDefault="00C54056" w:rsidP="00C54056">
            <w:pPr>
              <w:tabs>
                <w:tab w:val="decimal" w:pos="5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99.99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4D7E5E0" w14:textId="77777777" w:rsidR="00C54056" w:rsidRPr="004F2D3D" w:rsidRDefault="00C54056" w:rsidP="00C54056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99A697D" w14:textId="057D17EE" w:rsidR="00C54056" w:rsidRPr="004F2D3D" w:rsidRDefault="00C54056" w:rsidP="00C54056">
            <w:pPr>
              <w:tabs>
                <w:tab w:val="decimal" w:pos="5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99.99</w:t>
            </w:r>
          </w:p>
        </w:tc>
        <w:tc>
          <w:tcPr>
            <w:tcW w:w="81" w:type="dxa"/>
            <w:shd w:val="clear" w:color="auto" w:fill="auto"/>
          </w:tcPr>
          <w:p w14:paraId="63CDCA33" w14:textId="77777777" w:rsidR="00C54056" w:rsidRPr="004F2D3D" w:rsidRDefault="00C54056" w:rsidP="00C54056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68D2E35D" w14:textId="134CA8A0" w:rsidR="00C54056" w:rsidRPr="004F2D3D" w:rsidRDefault="00C54056" w:rsidP="00C54056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25,000</w:t>
            </w:r>
          </w:p>
        </w:tc>
        <w:tc>
          <w:tcPr>
            <w:tcW w:w="68" w:type="dxa"/>
            <w:shd w:val="clear" w:color="auto" w:fill="auto"/>
          </w:tcPr>
          <w:p w14:paraId="7D6942A5" w14:textId="77777777" w:rsidR="00C54056" w:rsidRPr="004F2D3D" w:rsidRDefault="00C54056" w:rsidP="00C54056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2" w:type="dxa"/>
            <w:shd w:val="clear" w:color="auto" w:fill="auto"/>
          </w:tcPr>
          <w:p w14:paraId="4A2EA84E" w14:textId="553E0125" w:rsidR="00C54056" w:rsidRPr="004F2D3D" w:rsidRDefault="00C54056" w:rsidP="00C54056">
            <w:pPr>
              <w:tabs>
                <w:tab w:val="decimal" w:pos="7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25,000</w:t>
            </w:r>
          </w:p>
        </w:tc>
        <w:tc>
          <w:tcPr>
            <w:tcW w:w="99" w:type="dxa"/>
            <w:shd w:val="clear" w:color="auto" w:fill="auto"/>
          </w:tcPr>
          <w:p w14:paraId="7AFB959E" w14:textId="77777777" w:rsidR="00C54056" w:rsidRPr="004F2D3D" w:rsidRDefault="00C54056" w:rsidP="00C54056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  <w:shd w:val="clear" w:color="auto" w:fill="auto"/>
          </w:tcPr>
          <w:p w14:paraId="20A7D413" w14:textId="71CF823A" w:rsidR="00C54056" w:rsidRPr="004F2D3D" w:rsidRDefault="00C54056" w:rsidP="00C54056">
            <w:pPr>
              <w:tabs>
                <w:tab w:val="decimal" w:pos="720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24,999</w:t>
            </w:r>
          </w:p>
        </w:tc>
        <w:tc>
          <w:tcPr>
            <w:tcW w:w="56" w:type="dxa"/>
            <w:shd w:val="clear" w:color="auto" w:fill="auto"/>
          </w:tcPr>
          <w:p w14:paraId="617F922D" w14:textId="77777777" w:rsidR="00C54056" w:rsidRPr="004F2D3D" w:rsidRDefault="00C54056" w:rsidP="00C54056">
            <w:pPr>
              <w:tabs>
                <w:tab w:val="decimal" w:pos="929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7617A7CE" w14:textId="4A011608" w:rsidR="00C54056" w:rsidRPr="004F2D3D" w:rsidRDefault="00C54056" w:rsidP="00C54056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24,999</w:t>
            </w:r>
          </w:p>
        </w:tc>
        <w:tc>
          <w:tcPr>
            <w:tcW w:w="95" w:type="dxa"/>
            <w:shd w:val="clear" w:color="auto" w:fill="auto"/>
          </w:tcPr>
          <w:p w14:paraId="048D736A" w14:textId="77777777" w:rsidR="00C54056" w:rsidRPr="004F2D3D" w:rsidRDefault="00C54056" w:rsidP="00C54056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  <w:shd w:val="clear" w:color="auto" w:fill="auto"/>
          </w:tcPr>
          <w:p w14:paraId="41915A70" w14:textId="777BA063" w:rsidR="00C54056" w:rsidRPr="004F2D3D" w:rsidRDefault="00C54056" w:rsidP="00C54056">
            <w:pPr>
              <w:tabs>
                <w:tab w:val="decimal" w:pos="890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25,036</w:t>
            </w:r>
          </w:p>
        </w:tc>
        <w:tc>
          <w:tcPr>
            <w:tcW w:w="90" w:type="dxa"/>
            <w:shd w:val="clear" w:color="auto" w:fill="auto"/>
          </w:tcPr>
          <w:p w14:paraId="0047459F" w14:textId="77777777" w:rsidR="00C54056" w:rsidRPr="004F2D3D" w:rsidRDefault="00C54056" w:rsidP="00C54056">
            <w:pPr>
              <w:spacing w:line="240" w:lineRule="auto"/>
              <w:ind w:left="-46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9468A73" w14:textId="4B7917FF" w:rsidR="00C54056" w:rsidRPr="004F2D3D" w:rsidRDefault="00C54056" w:rsidP="00C54056">
            <w:pPr>
              <w:tabs>
                <w:tab w:val="decimal" w:pos="900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25,005</w:t>
            </w:r>
          </w:p>
        </w:tc>
        <w:tc>
          <w:tcPr>
            <w:tcW w:w="72" w:type="dxa"/>
            <w:shd w:val="clear" w:color="auto" w:fill="auto"/>
          </w:tcPr>
          <w:p w14:paraId="323A45A1" w14:textId="77777777" w:rsidR="00C54056" w:rsidRPr="004F2D3D" w:rsidRDefault="00C54056" w:rsidP="00C54056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008E1047" w14:textId="7F872E33" w:rsidR="00C54056" w:rsidRPr="004F2D3D" w:rsidRDefault="00C54056" w:rsidP="00C54056">
            <w:pPr>
              <w:spacing w:line="240" w:lineRule="auto"/>
              <w:ind w:left="-1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63" w:type="dxa"/>
            <w:shd w:val="clear" w:color="auto" w:fill="auto"/>
          </w:tcPr>
          <w:p w14:paraId="65131EA6" w14:textId="77777777" w:rsidR="00C54056" w:rsidRPr="004F2D3D" w:rsidRDefault="00C54056" w:rsidP="00C54056">
            <w:pPr>
              <w:tabs>
                <w:tab w:val="decimal" w:pos="929"/>
              </w:tabs>
              <w:spacing w:line="240" w:lineRule="auto"/>
              <w:ind w:left="-46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7" w:type="dxa"/>
            <w:shd w:val="clear" w:color="auto" w:fill="auto"/>
          </w:tcPr>
          <w:p w14:paraId="298BC29D" w14:textId="0126026D" w:rsidR="00C54056" w:rsidRPr="004F2D3D" w:rsidRDefault="00C54056" w:rsidP="00C54056">
            <w:pPr>
              <w:spacing w:line="240" w:lineRule="auto"/>
              <w:ind w:left="-1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</w:tr>
      <w:tr w:rsidR="00C54056" w:rsidRPr="004F2D3D" w14:paraId="2C3BB409" w14:textId="77777777" w:rsidTr="00DE0CE7">
        <w:tc>
          <w:tcPr>
            <w:tcW w:w="2430" w:type="dxa"/>
            <w:shd w:val="clear" w:color="auto" w:fill="auto"/>
          </w:tcPr>
          <w:p w14:paraId="6689ACD7" w14:textId="75D48E71" w:rsidR="00C54056" w:rsidRPr="004F2D3D" w:rsidRDefault="00C54056" w:rsidP="00C54056">
            <w:pPr>
              <w:pStyle w:val="Bo-Blankline"/>
              <w:spacing w:line="340" w:lineRule="exact"/>
              <w:ind w:left="160" w:hanging="160"/>
              <w:jc w:val="left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บริษัท ศูนย์กระจายสินค้า ทีพีไอ จำกัด </w:t>
            </w:r>
          </w:p>
        </w:tc>
        <w:tc>
          <w:tcPr>
            <w:tcW w:w="114" w:type="dxa"/>
            <w:shd w:val="clear" w:color="auto" w:fill="auto"/>
          </w:tcPr>
          <w:p w14:paraId="4AB8AB04" w14:textId="77777777" w:rsidR="00C54056" w:rsidRPr="004F2D3D" w:rsidRDefault="00C54056" w:rsidP="00C54056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316" w:type="dxa"/>
            <w:shd w:val="clear" w:color="auto" w:fill="auto"/>
          </w:tcPr>
          <w:p w14:paraId="29859C69" w14:textId="77777777" w:rsidR="00C54056" w:rsidRPr="004F2D3D" w:rsidRDefault="00C54056" w:rsidP="00C54056">
            <w:pPr>
              <w:pStyle w:val="Bo-Blankline"/>
              <w:spacing w:line="340" w:lineRule="exact"/>
              <w:ind w:left="0" w:right="0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ดำเนิน</w:t>
            </w: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ธุรกิจ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เกี่ยวกับรวบรวมจัดเก็บและกระจายสินค้าสู่ผู้บริโภค</w:t>
            </w: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br/>
              <w:t>(</w:t>
            </w: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ยังไม่ได้ดำเนินงาน</w:t>
            </w: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5CE2776" w14:textId="77777777" w:rsidR="00C54056" w:rsidRPr="004F2D3D" w:rsidRDefault="00C54056" w:rsidP="00C54056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0CCA000" w14:textId="579542E4" w:rsidR="00C54056" w:rsidRPr="004F2D3D" w:rsidRDefault="00C54056" w:rsidP="00C54056">
            <w:pPr>
              <w:tabs>
                <w:tab w:val="decimal" w:pos="54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5522FA70" w14:textId="77777777" w:rsidR="00C54056" w:rsidRPr="004F2D3D" w:rsidRDefault="00C54056" w:rsidP="00C54056">
            <w:pPr>
              <w:tabs>
                <w:tab w:val="left" w:pos="540"/>
              </w:tabs>
              <w:spacing w:line="340" w:lineRule="exact"/>
              <w:ind w:right="20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9EE7DBE" w14:textId="7B63C520" w:rsidR="00C54056" w:rsidRPr="004F2D3D" w:rsidRDefault="00C54056" w:rsidP="00C54056">
            <w:pPr>
              <w:tabs>
                <w:tab w:val="decimal" w:pos="5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99.99</w:t>
            </w:r>
          </w:p>
        </w:tc>
        <w:tc>
          <w:tcPr>
            <w:tcW w:w="81" w:type="dxa"/>
            <w:shd w:val="clear" w:color="auto" w:fill="auto"/>
          </w:tcPr>
          <w:p w14:paraId="0D5AC0D0" w14:textId="77777777" w:rsidR="00C54056" w:rsidRPr="004F2D3D" w:rsidRDefault="00C54056" w:rsidP="00C54056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6DA3966B" w14:textId="7EEDBFC7" w:rsidR="00C54056" w:rsidRPr="004F2D3D" w:rsidRDefault="00C54056" w:rsidP="00C54056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1,000</w:t>
            </w:r>
          </w:p>
        </w:tc>
        <w:tc>
          <w:tcPr>
            <w:tcW w:w="68" w:type="dxa"/>
            <w:shd w:val="clear" w:color="auto" w:fill="auto"/>
          </w:tcPr>
          <w:p w14:paraId="37CE832E" w14:textId="77777777" w:rsidR="00C54056" w:rsidRPr="004F2D3D" w:rsidRDefault="00C54056" w:rsidP="00C54056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2" w:type="dxa"/>
            <w:shd w:val="clear" w:color="auto" w:fill="auto"/>
          </w:tcPr>
          <w:p w14:paraId="088B3C61" w14:textId="1F21B67A" w:rsidR="00C54056" w:rsidRPr="004F2D3D" w:rsidRDefault="00C54056" w:rsidP="00C54056">
            <w:pPr>
              <w:tabs>
                <w:tab w:val="decimal" w:pos="830"/>
              </w:tabs>
              <w:spacing w:line="340" w:lineRule="exact"/>
              <w:ind w:left="-4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1,000</w:t>
            </w:r>
          </w:p>
        </w:tc>
        <w:tc>
          <w:tcPr>
            <w:tcW w:w="99" w:type="dxa"/>
            <w:shd w:val="clear" w:color="auto" w:fill="auto"/>
          </w:tcPr>
          <w:p w14:paraId="6097FF59" w14:textId="77777777" w:rsidR="00C54056" w:rsidRPr="004F2D3D" w:rsidRDefault="00C54056" w:rsidP="00C54056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  <w:shd w:val="clear" w:color="auto" w:fill="auto"/>
          </w:tcPr>
          <w:p w14:paraId="422BD651" w14:textId="40C3E7E7" w:rsidR="00C54056" w:rsidRPr="004F2D3D" w:rsidRDefault="00C54056" w:rsidP="00C54056">
            <w:pPr>
              <w:tabs>
                <w:tab w:val="decimal" w:pos="720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2,959</w:t>
            </w:r>
          </w:p>
        </w:tc>
        <w:tc>
          <w:tcPr>
            <w:tcW w:w="56" w:type="dxa"/>
            <w:shd w:val="clear" w:color="auto" w:fill="auto"/>
          </w:tcPr>
          <w:p w14:paraId="26C9CB3A" w14:textId="77777777" w:rsidR="00C54056" w:rsidRPr="004F2D3D" w:rsidRDefault="00C54056" w:rsidP="00C54056">
            <w:pPr>
              <w:tabs>
                <w:tab w:val="decimal" w:pos="929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268635D5" w14:textId="555DE77E" w:rsidR="00C54056" w:rsidRPr="004F2D3D" w:rsidRDefault="00C54056" w:rsidP="00C54056">
            <w:pPr>
              <w:tabs>
                <w:tab w:val="decimal" w:pos="840"/>
              </w:tabs>
              <w:spacing w:line="340" w:lineRule="exact"/>
              <w:ind w:left="-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2,959</w:t>
            </w:r>
          </w:p>
        </w:tc>
        <w:tc>
          <w:tcPr>
            <w:tcW w:w="95" w:type="dxa"/>
            <w:shd w:val="clear" w:color="auto" w:fill="auto"/>
          </w:tcPr>
          <w:p w14:paraId="05CBE3FB" w14:textId="77777777" w:rsidR="00C54056" w:rsidRPr="004F2D3D" w:rsidRDefault="00C54056" w:rsidP="00C54056">
            <w:pPr>
              <w:tabs>
                <w:tab w:val="decimal" w:pos="864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  <w:shd w:val="clear" w:color="auto" w:fill="auto"/>
          </w:tcPr>
          <w:p w14:paraId="79F5BF1D" w14:textId="4D1C7C12" w:rsidR="00C54056" w:rsidRPr="004F2D3D" w:rsidRDefault="00C54056" w:rsidP="00C54056">
            <w:pPr>
              <w:tabs>
                <w:tab w:val="decimal" w:pos="890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3,266</w:t>
            </w:r>
          </w:p>
        </w:tc>
        <w:tc>
          <w:tcPr>
            <w:tcW w:w="90" w:type="dxa"/>
            <w:shd w:val="clear" w:color="auto" w:fill="auto"/>
          </w:tcPr>
          <w:p w14:paraId="63B1BECF" w14:textId="77777777" w:rsidR="00C54056" w:rsidRPr="004F2D3D" w:rsidRDefault="00C54056" w:rsidP="00C54056">
            <w:pPr>
              <w:spacing w:line="340" w:lineRule="exact"/>
              <w:ind w:left="-46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4F1EE08" w14:textId="62A112E9" w:rsidR="00C54056" w:rsidRPr="004F2D3D" w:rsidRDefault="00C54056" w:rsidP="00C54056">
            <w:pPr>
              <w:tabs>
                <w:tab w:val="decimal" w:pos="990"/>
              </w:tabs>
              <w:spacing w:line="340" w:lineRule="exact"/>
              <w:ind w:left="-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3,200</w:t>
            </w:r>
          </w:p>
        </w:tc>
        <w:tc>
          <w:tcPr>
            <w:tcW w:w="72" w:type="dxa"/>
            <w:shd w:val="clear" w:color="auto" w:fill="auto"/>
          </w:tcPr>
          <w:p w14:paraId="404572C9" w14:textId="77777777" w:rsidR="00C54056" w:rsidRPr="004F2D3D" w:rsidRDefault="00C54056" w:rsidP="00C54056">
            <w:pPr>
              <w:tabs>
                <w:tab w:val="decimal" w:pos="864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4351669B" w14:textId="00044E25" w:rsidR="00C54056" w:rsidRPr="004F2D3D" w:rsidRDefault="00C54056" w:rsidP="00C54056">
            <w:pPr>
              <w:spacing w:line="240" w:lineRule="auto"/>
              <w:ind w:left="-1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63" w:type="dxa"/>
            <w:shd w:val="clear" w:color="auto" w:fill="auto"/>
          </w:tcPr>
          <w:p w14:paraId="24DA1D21" w14:textId="77777777" w:rsidR="00C54056" w:rsidRPr="004F2D3D" w:rsidRDefault="00C54056" w:rsidP="00C54056">
            <w:pPr>
              <w:tabs>
                <w:tab w:val="decimal" w:pos="929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7" w:type="dxa"/>
            <w:shd w:val="clear" w:color="auto" w:fill="auto"/>
          </w:tcPr>
          <w:p w14:paraId="5E9C4624" w14:textId="2A37D283" w:rsidR="00C54056" w:rsidRPr="004F2D3D" w:rsidRDefault="00C54056" w:rsidP="00C54056">
            <w:pPr>
              <w:spacing w:line="340" w:lineRule="exact"/>
              <w:ind w:left="-1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</w:tr>
      <w:tr w:rsidR="00C54056" w:rsidRPr="004F2D3D" w14:paraId="6AF57851" w14:textId="77777777" w:rsidTr="00DE0CE7">
        <w:tc>
          <w:tcPr>
            <w:tcW w:w="2430" w:type="dxa"/>
            <w:shd w:val="clear" w:color="auto" w:fill="auto"/>
          </w:tcPr>
          <w:p w14:paraId="097698C3" w14:textId="77777777" w:rsidR="00C54056" w:rsidRPr="004F2D3D" w:rsidRDefault="00C54056" w:rsidP="00C54056">
            <w:pPr>
              <w:pStyle w:val="Bo-Blankline"/>
              <w:spacing w:line="340" w:lineRule="exact"/>
              <w:ind w:left="160" w:hanging="160"/>
              <w:jc w:val="left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4" w:type="dxa"/>
            <w:shd w:val="clear" w:color="auto" w:fill="auto"/>
          </w:tcPr>
          <w:p w14:paraId="25CF1C00" w14:textId="77777777" w:rsidR="00C54056" w:rsidRPr="004F2D3D" w:rsidRDefault="00C54056" w:rsidP="00C54056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316" w:type="dxa"/>
            <w:shd w:val="clear" w:color="auto" w:fill="auto"/>
          </w:tcPr>
          <w:p w14:paraId="1571F775" w14:textId="77777777" w:rsidR="00C54056" w:rsidRPr="004F2D3D" w:rsidRDefault="00C54056" w:rsidP="00C54056">
            <w:pPr>
              <w:pStyle w:val="Bo-Blankline"/>
              <w:spacing w:line="340" w:lineRule="exact"/>
              <w:ind w:left="0" w:right="0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02EF39B" w14:textId="77777777" w:rsidR="00C54056" w:rsidRPr="004F2D3D" w:rsidRDefault="00C54056" w:rsidP="00C54056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44472AD" w14:textId="77777777" w:rsidR="00C54056" w:rsidRPr="004F2D3D" w:rsidRDefault="00C54056" w:rsidP="00C54056">
            <w:pPr>
              <w:tabs>
                <w:tab w:val="decimal" w:pos="54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0F029DE" w14:textId="77777777" w:rsidR="00C54056" w:rsidRPr="004F2D3D" w:rsidRDefault="00C54056" w:rsidP="00C54056">
            <w:pPr>
              <w:tabs>
                <w:tab w:val="left" w:pos="540"/>
              </w:tabs>
              <w:spacing w:line="340" w:lineRule="exact"/>
              <w:ind w:right="20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8830D60" w14:textId="77777777" w:rsidR="00C54056" w:rsidRPr="004F2D3D" w:rsidRDefault="00C54056" w:rsidP="00C54056">
            <w:pPr>
              <w:tabs>
                <w:tab w:val="decimal" w:pos="5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1" w:type="dxa"/>
            <w:shd w:val="clear" w:color="auto" w:fill="auto"/>
          </w:tcPr>
          <w:p w14:paraId="36A51303" w14:textId="77777777" w:rsidR="00C54056" w:rsidRPr="004F2D3D" w:rsidRDefault="00C54056" w:rsidP="00C54056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75D72C95" w14:textId="77777777" w:rsidR="00C54056" w:rsidRPr="004F2D3D" w:rsidRDefault="00C54056" w:rsidP="00C54056">
            <w:pPr>
              <w:tabs>
                <w:tab w:val="decimal" w:pos="72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68" w:type="dxa"/>
            <w:shd w:val="clear" w:color="auto" w:fill="auto"/>
          </w:tcPr>
          <w:p w14:paraId="5AD64FCE" w14:textId="77777777" w:rsidR="00C54056" w:rsidRPr="004F2D3D" w:rsidRDefault="00C54056" w:rsidP="00C54056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2" w:type="dxa"/>
            <w:shd w:val="clear" w:color="auto" w:fill="auto"/>
          </w:tcPr>
          <w:p w14:paraId="6AC07F74" w14:textId="77777777" w:rsidR="00C54056" w:rsidRPr="004F2D3D" w:rsidRDefault="00C54056" w:rsidP="00C54056">
            <w:pPr>
              <w:tabs>
                <w:tab w:val="decimal" w:pos="830"/>
              </w:tabs>
              <w:spacing w:line="340" w:lineRule="exact"/>
              <w:ind w:left="-4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9" w:type="dxa"/>
            <w:shd w:val="clear" w:color="auto" w:fill="auto"/>
          </w:tcPr>
          <w:p w14:paraId="75E67B60" w14:textId="77777777" w:rsidR="00C54056" w:rsidRPr="004F2D3D" w:rsidRDefault="00C54056" w:rsidP="00C54056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  <w:shd w:val="clear" w:color="auto" w:fill="auto"/>
          </w:tcPr>
          <w:p w14:paraId="261803D8" w14:textId="77777777" w:rsidR="00C54056" w:rsidRPr="004F2D3D" w:rsidRDefault="00C54056" w:rsidP="00C54056">
            <w:pPr>
              <w:tabs>
                <w:tab w:val="decimal" w:pos="800"/>
              </w:tabs>
              <w:spacing w:line="340" w:lineRule="exact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56" w:type="dxa"/>
            <w:shd w:val="clear" w:color="auto" w:fill="auto"/>
          </w:tcPr>
          <w:p w14:paraId="02583397" w14:textId="77777777" w:rsidR="00C54056" w:rsidRPr="004F2D3D" w:rsidRDefault="00C54056" w:rsidP="00C54056">
            <w:pPr>
              <w:tabs>
                <w:tab w:val="decimal" w:pos="929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0CBFCB3A" w14:textId="77777777" w:rsidR="00C54056" w:rsidRPr="004F2D3D" w:rsidRDefault="00C54056" w:rsidP="00C54056">
            <w:pPr>
              <w:tabs>
                <w:tab w:val="decimal" w:pos="840"/>
              </w:tabs>
              <w:spacing w:line="340" w:lineRule="exact"/>
              <w:ind w:left="-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5" w:type="dxa"/>
            <w:shd w:val="clear" w:color="auto" w:fill="auto"/>
          </w:tcPr>
          <w:p w14:paraId="34E4195C" w14:textId="77777777" w:rsidR="00C54056" w:rsidRPr="004F2D3D" w:rsidRDefault="00C54056" w:rsidP="00C54056">
            <w:pPr>
              <w:tabs>
                <w:tab w:val="decimal" w:pos="864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  <w:shd w:val="clear" w:color="auto" w:fill="auto"/>
          </w:tcPr>
          <w:p w14:paraId="2DADAC1D" w14:textId="77777777" w:rsidR="00C54056" w:rsidRDefault="00C54056" w:rsidP="00C54056">
            <w:pPr>
              <w:tabs>
                <w:tab w:val="decimal" w:pos="89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AB0ACFC" w14:textId="77777777" w:rsidR="00C54056" w:rsidRPr="004F2D3D" w:rsidRDefault="00C54056" w:rsidP="00C54056">
            <w:pPr>
              <w:spacing w:line="340" w:lineRule="exact"/>
              <w:ind w:left="-46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6E93CF0" w14:textId="77777777" w:rsidR="00C54056" w:rsidRDefault="00C54056" w:rsidP="00C54056">
            <w:pPr>
              <w:tabs>
                <w:tab w:val="decimal" w:pos="990"/>
              </w:tabs>
              <w:spacing w:line="340" w:lineRule="exact"/>
              <w:ind w:left="-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72" w:type="dxa"/>
            <w:shd w:val="clear" w:color="auto" w:fill="auto"/>
          </w:tcPr>
          <w:p w14:paraId="1CD3AF50" w14:textId="77777777" w:rsidR="00C54056" w:rsidRPr="004F2D3D" w:rsidRDefault="00C54056" w:rsidP="00C54056">
            <w:pPr>
              <w:tabs>
                <w:tab w:val="decimal" w:pos="864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7FF947A8" w14:textId="77777777" w:rsidR="00C54056" w:rsidRPr="004F2D3D" w:rsidRDefault="00C54056" w:rsidP="00C54056">
            <w:pPr>
              <w:spacing w:line="340" w:lineRule="exact"/>
              <w:ind w:left="-1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63" w:type="dxa"/>
            <w:shd w:val="clear" w:color="auto" w:fill="auto"/>
          </w:tcPr>
          <w:p w14:paraId="193EEFB2" w14:textId="77777777" w:rsidR="00C54056" w:rsidRPr="004F2D3D" w:rsidRDefault="00C54056" w:rsidP="00C54056">
            <w:pPr>
              <w:tabs>
                <w:tab w:val="decimal" w:pos="929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7" w:type="dxa"/>
            <w:shd w:val="clear" w:color="auto" w:fill="auto"/>
          </w:tcPr>
          <w:p w14:paraId="1E7E364A" w14:textId="77777777" w:rsidR="00C54056" w:rsidRPr="004F2D3D" w:rsidRDefault="00C54056" w:rsidP="00C54056">
            <w:pPr>
              <w:spacing w:line="340" w:lineRule="exact"/>
              <w:ind w:left="-1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="00C54056" w:rsidRPr="004F2D3D" w14:paraId="4F28F398" w14:textId="77777777" w:rsidTr="00DE0CE7">
        <w:tc>
          <w:tcPr>
            <w:tcW w:w="2430" w:type="dxa"/>
            <w:shd w:val="clear" w:color="auto" w:fill="auto"/>
          </w:tcPr>
          <w:p w14:paraId="4C634357" w14:textId="77777777" w:rsidR="00C54056" w:rsidRPr="004F2D3D" w:rsidRDefault="00C54056" w:rsidP="00C54056">
            <w:pPr>
              <w:pStyle w:val="Bo-Blankline"/>
              <w:spacing w:line="340" w:lineRule="exact"/>
              <w:ind w:left="160" w:hanging="160"/>
              <w:jc w:val="left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4" w:type="dxa"/>
            <w:shd w:val="clear" w:color="auto" w:fill="auto"/>
          </w:tcPr>
          <w:p w14:paraId="171B3DBF" w14:textId="77777777" w:rsidR="00C54056" w:rsidRPr="004F2D3D" w:rsidRDefault="00C54056" w:rsidP="00C54056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316" w:type="dxa"/>
            <w:shd w:val="clear" w:color="auto" w:fill="auto"/>
          </w:tcPr>
          <w:p w14:paraId="0B1C7366" w14:textId="77777777" w:rsidR="00C54056" w:rsidRPr="004F2D3D" w:rsidRDefault="00C54056" w:rsidP="00C54056">
            <w:pPr>
              <w:pStyle w:val="Bo-Blankline"/>
              <w:spacing w:line="340" w:lineRule="exact"/>
              <w:ind w:left="0" w:right="0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D83CD92" w14:textId="77777777" w:rsidR="00C54056" w:rsidRPr="004F2D3D" w:rsidRDefault="00C54056" w:rsidP="00C54056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247238C0" w14:textId="77777777" w:rsidR="00C54056" w:rsidRPr="004F2D3D" w:rsidRDefault="00C54056" w:rsidP="00C54056">
            <w:pPr>
              <w:tabs>
                <w:tab w:val="decimal" w:pos="54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CF7E801" w14:textId="77777777" w:rsidR="00C54056" w:rsidRPr="004F2D3D" w:rsidRDefault="00C54056" w:rsidP="00C54056">
            <w:pPr>
              <w:tabs>
                <w:tab w:val="left" w:pos="540"/>
              </w:tabs>
              <w:spacing w:line="340" w:lineRule="exact"/>
              <w:ind w:right="20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D8C486D" w14:textId="77777777" w:rsidR="00C54056" w:rsidRPr="004F2D3D" w:rsidRDefault="00C54056" w:rsidP="00C54056">
            <w:pPr>
              <w:tabs>
                <w:tab w:val="decimal" w:pos="5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1" w:type="dxa"/>
            <w:shd w:val="clear" w:color="auto" w:fill="auto"/>
          </w:tcPr>
          <w:p w14:paraId="69C3642C" w14:textId="77777777" w:rsidR="00C54056" w:rsidRPr="004F2D3D" w:rsidRDefault="00C54056" w:rsidP="00C54056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07E6DF61" w14:textId="77777777" w:rsidR="00C54056" w:rsidRPr="004F2D3D" w:rsidRDefault="00C54056" w:rsidP="00C54056">
            <w:pPr>
              <w:tabs>
                <w:tab w:val="decimal" w:pos="72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68" w:type="dxa"/>
            <w:shd w:val="clear" w:color="auto" w:fill="auto"/>
          </w:tcPr>
          <w:p w14:paraId="3F143539" w14:textId="77777777" w:rsidR="00C54056" w:rsidRPr="004F2D3D" w:rsidRDefault="00C54056" w:rsidP="00C54056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2" w:type="dxa"/>
            <w:shd w:val="clear" w:color="auto" w:fill="auto"/>
          </w:tcPr>
          <w:p w14:paraId="054AB343" w14:textId="77777777" w:rsidR="00C54056" w:rsidRPr="004F2D3D" w:rsidRDefault="00C54056" w:rsidP="00C54056">
            <w:pPr>
              <w:tabs>
                <w:tab w:val="decimal" w:pos="830"/>
              </w:tabs>
              <w:spacing w:line="340" w:lineRule="exact"/>
              <w:ind w:left="-4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9" w:type="dxa"/>
            <w:shd w:val="clear" w:color="auto" w:fill="auto"/>
          </w:tcPr>
          <w:p w14:paraId="1DCBC5DE" w14:textId="77777777" w:rsidR="00C54056" w:rsidRPr="004F2D3D" w:rsidRDefault="00C54056" w:rsidP="00C54056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  <w:shd w:val="clear" w:color="auto" w:fill="auto"/>
          </w:tcPr>
          <w:p w14:paraId="2D7295CA" w14:textId="77777777" w:rsidR="00C54056" w:rsidRPr="004F2D3D" w:rsidRDefault="00C54056" w:rsidP="00C54056">
            <w:pPr>
              <w:tabs>
                <w:tab w:val="decimal" w:pos="800"/>
              </w:tabs>
              <w:spacing w:line="340" w:lineRule="exact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56" w:type="dxa"/>
            <w:shd w:val="clear" w:color="auto" w:fill="auto"/>
          </w:tcPr>
          <w:p w14:paraId="1FE92C71" w14:textId="77777777" w:rsidR="00C54056" w:rsidRPr="004F2D3D" w:rsidRDefault="00C54056" w:rsidP="00C54056">
            <w:pPr>
              <w:tabs>
                <w:tab w:val="decimal" w:pos="929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4F5ABE85" w14:textId="77777777" w:rsidR="00C54056" w:rsidRPr="004F2D3D" w:rsidRDefault="00C54056" w:rsidP="00C54056">
            <w:pPr>
              <w:tabs>
                <w:tab w:val="decimal" w:pos="840"/>
              </w:tabs>
              <w:spacing w:line="340" w:lineRule="exact"/>
              <w:ind w:left="-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5" w:type="dxa"/>
            <w:shd w:val="clear" w:color="auto" w:fill="auto"/>
          </w:tcPr>
          <w:p w14:paraId="674BDB7E" w14:textId="77777777" w:rsidR="00C54056" w:rsidRPr="004F2D3D" w:rsidRDefault="00C54056" w:rsidP="00C54056">
            <w:pPr>
              <w:tabs>
                <w:tab w:val="decimal" w:pos="864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  <w:shd w:val="clear" w:color="auto" w:fill="auto"/>
          </w:tcPr>
          <w:p w14:paraId="64304F2E" w14:textId="77777777" w:rsidR="00C54056" w:rsidRDefault="00C54056" w:rsidP="00C54056">
            <w:pPr>
              <w:tabs>
                <w:tab w:val="decimal" w:pos="89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C5A92D2" w14:textId="77777777" w:rsidR="00C54056" w:rsidRPr="004F2D3D" w:rsidRDefault="00C54056" w:rsidP="00C54056">
            <w:pPr>
              <w:spacing w:line="340" w:lineRule="exact"/>
              <w:ind w:left="-46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9BF467A" w14:textId="77777777" w:rsidR="00C54056" w:rsidRDefault="00C54056" w:rsidP="00C54056">
            <w:pPr>
              <w:tabs>
                <w:tab w:val="decimal" w:pos="990"/>
              </w:tabs>
              <w:spacing w:line="340" w:lineRule="exact"/>
              <w:ind w:left="-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72" w:type="dxa"/>
            <w:shd w:val="clear" w:color="auto" w:fill="auto"/>
          </w:tcPr>
          <w:p w14:paraId="29FF7509" w14:textId="77777777" w:rsidR="00C54056" w:rsidRPr="004F2D3D" w:rsidRDefault="00C54056" w:rsidP="00C54056">
            <w:pPr>
              <w:tabs>
                <w:tab w:val="decimal" w:pos="864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4839B562" w14:textId="77777777" w:rsidR="00C54056" w:rsidRPr="004F2D3D" w:rsidRDefault="00C54056" w:rsidP="00C54056">
            <w:pPr>
              <w:spacing w:line="340" w:lineRule="exact"/>
              <w:ind w:left="-1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63" w:type="dxa"/>
            <w:shd w:val="clear" w:color="auto" w:fill="auto"/>
          </w:tcPr>
          <w:p w14:paraId="68F045A5" w14:textId="77777777" w:rsidR="00C54056" w:rsidRPr="004F2D3D" w:rsidRDefault="00C54056" w:rsidP="00C54056">
            <w:pPr>
              <w:tabs>
                <w:tab w:val="decimal" w:pos="929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7" w:type="dxa"/>
            <w:shd w:val="clear" w:color="auto" w:fill="auto"/>
          </w:tcPr>
          <w:p w14:paraId="64ACAAFF" w14:textId="77777777" w:rsidR="00C54056" w:rsidRPr="004F2D3D" w:rsidRDefault="00C54056" w:rsidP="00C54056">
            <w:pPr>
              <w:spacing w:line="340" w:lineRule="exact"/>
              <w:ind w:left="-1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="00C54056" w:rsidRPr="004F2D3D" w14:paraId="5B9CE67A" w14:textId="77777777" w:rsidTr="00DE0CE7">
        <w:tc>
          <w:tcPr>
            <w:tcW w:w="2430" w:type="dxa"/>
            <w:shd w:val="clear" w:color="auto" w:fill="auto"/>
          </w:tcPr>
          <w:p w14:paraId="4EE4AD7D" w14:textId="77777777" w:rsidR="00C54056" w:rsidRPr="004F2D3D" w:rsidRDefault="00C54056" w:rsidP="00C54056">
            <w:pPr>
              <w:pStyle w:val="Bo-Blankline"/>
              <w:spacing w:line="340" w:lineRule="exact"/>
              <w:ind w:left="160" w:hanging="160"/>
              <w:jc w:val="left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4" w:type="dxa"/>
            <w:shd w:val="clear" w:color="auto" w:fill="auto"/>
          </w:tcPr>
          <w:p w14:paraId="35E079A4" w14:textId="77777777" w:rsidR="00C54056" w:rsidRPr="004F2D3D" w:rsidRDefault="00C54056" w:rsidP="00C54056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316" w:type="dxa"/>
            <w:shd w:val="clear" w:color="auto" w:fill="auto"/>
          </w:tcPr>
          <w:p w14:paraId="7FA74B43" w14:textId="77777777" w:rsidR="00C54056" w:rsidRPr="004F2D3D" w:rsidRDefault="00C54056" w:rsidP="00C54056">
            <w:pPr>
              <w:pStyle w:val="Bo-Blankline"/>
              <w:spacing w:line="340" w:lineRule="exact"/>
              <w:ind w:left="0" w:right="0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FFF3C81" w14:textId="77777777" w:rsidR="00C54056" w:rsidRPr="004F2D3D" w:rsidRDefault="00C54056" w:rsidP="00C54056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DC101C0" w14:textId="77777777" w:rsidR="00C54056" w:rsidRPr="004F2D3D" w:rsidRDefault="00C54056" w:rsidP="00C54056">
            <w:pPr>
              <w:tabs>
                <w:tab w:val="decimal" w:pos="54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06CD0E8" w14:textId="77777777" w:rsidR="00C54056" w:rsidRPr="004F2D3D" w:rsidRDefault="00C54056" w:rsidP="00C54056">
            <w:pPr>
              <w:tabs>
                <w:tab w:val="left" w:pos="540"/>
              </w:tabs>
              <w:spacing w:line="340" w:lineRule="exact"/>
              <w:ind w:right="20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299729ED" w14:textId="77777777" w:rsidR="00C54056" w:rsidRPr="004F2D3D" w:rsidRDefault="00C54056" w:rsidP="00C54056">
            <w:pPr>
              <w:tabs>
                <w:tab w:val="decimal" w:pos="5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1" w:type="dxa"/>
            <w:shd w:val="clear" w:color="auto" w:fill="auto"/>
          </w:tcPr>
          <w:p w14:paraId="2730342D" w14:textId="77777777" w:rsidR="00C54056" w:rsidRPr="004F2D3D" w:rsidRDefault="00C54056" w:rsidP="00C54056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7F4E7C55" w14:textId="77777777" w:rsidR="00C54056" w:rsidRPr="004F2D3D" w:rsidRDefault="00C54056" w:rsidP="00C54056">
            <w:pPr>
              <w:tabs>
                <w:tab w:val="decimal" w:pos="72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68" w:type="dxa"/>
            <w:shd w:val="clear" w:color="auto" w:fill="auto"/>
          </w:tcPr>
          <w:p w14:paraId="0104CEDB" w14:textId="77777777" w:rsidR="00C54056" w:rsidRPr="004F2D3D" w:rsidRDefault="00C54056" w:rsidP="00C54056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2" w:type="dxa"/>
            <w:shd w:val="clear" w:color="auto" w:fill="auto"/>
          </w:tcPr>
          <w:p w14:paraId="30805258" w14:textId="77777777" w:rsidR="00C54056" w:rsidRPr="004F2D3D" w:rsidRDefault="00C54056" w:rsidP="00C54056">
            <w:pPr>
              <w:tabs>
                <w:tab w:val="decimal" w:pos="830"/>
              </w:tabs>
              <w:spacing w:line="340" w:lineRule="exact"/>
              <w:ind w:left="-4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9" w:type="dxa"/>
            <w:shd w:val="clear" w:color="auto" w:fill="auto"/>
          </w:tcPr>
          <w:p w14:paraId="45E3C8F2" w14:textId="77777777" w:rsidR="00C54056" w:rsidRPr="004F2D3D" w:rsidRDefault="00C54056" w:rsidP="00C54056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  <w:shd w:val="clear" w:color="auto" w:fill="auto"/>
          </w:tcPr>
          <w:p w14:paraId="4EA0BC20" w14:textId="77777777" w:rsidR="00C54056" w:rsidRPr="004F2D3D" w:rsidRDefault="00C54056" w:rsidP="00C54056">
            <w:pPr>
              <w:tabs>
                <w:tab w:val="decimal" w:pos="800"/>
              </w:tabs>
              <w:spacing w:line="340" w:lineRule="exact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56" w:type="dxa"/>
            <w:shd w:val="clear" w:color="auto" w:fill="auto"/>
          </w:tcPr>
          <w:p w14:paraId="075DEF72" w14:textId="77777777" w:rsidR="00C54056" w:rsidRPr="004F2D3D" w:rsidRDefault="00C54056" w:rsidP="00C54056">
            <w:pPr>
              <w:tabs>
                <w:tab w:val="decimal" w:pos="929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39B79765" w14:textId="77777777" w:rsidR="00C54056" w:rsidRPr="004F2D3D" w:rsidRDefault="00C54056" w:rsidP="00C54056">
            <w:pPr>
              <w:tabs>
                <w:tab w:val="decimal" w:pos="840"/>
              </w:tabs>
              <w:spacing w:line="340" w:lineRule="exact"/>
              <w:ind w:left="-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5" w:type="dxa"/>
            <w:shd w:val="clear" w:color="auto" w:fill="auto"/>
          </w:tcPr>
          <w:p w14:paraId="5337D342" w14:textId="77777777" w:rsidR="00C54056" w:rsidRPr="004F2D3D" w:rsidRDefault="00C54056" w:rsidP="00C54056">
            <w:pPr>
              <w:tabs>
                <w:tab w:val="decimal" w:pos="864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  <w:shd w:val="clear" w:color="auto" w:fill="auto"/>
          </w:tcPr>
          <w:p w14:paraId="1FB07574" w14:textId="77777777" w:rsidR="00C54056" w:rsidRDefault="00C54056" w:rsidP="00C54056">
            <w:pPr>
              <w:tabs>
                <w:tab w:val="decimal" w:pos="89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F969AE3" w14:textId="77777777" w:rsidR="00C54056" w:rsidRPr="004F2D3D" w:rsidRDefault="00C54056" w:rsidP="00C54056">
            <w:pPr>
              <w:spacing w:line="340" w:lineRule="exact"/>
              <w:ind w:left="-46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FC0D5B2" w14:textId="77777777" w:rsidR="00C54056" w:rsidRDefault="00C54056" w:rsidP="00C54056">
            <w:pPr>
              <w:tabs>
                <w:tab w:val="decimal" w:pos="990"/>
              </w:tabs>
              <w:spacing w:line="340" w:lineRule="exact"/>
              <w:ind w:left="-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72" w:type="dxa"/>
            <w:shd w:val="clear" w:color="auto" w:fill="auto"/>
          </w:tcPr>
          <w:p w14:paraId="03D308B3" w14:textId="77777777" w:rsidR="00C54056" w:rsidRPr="004F2D3D" w:rsidRDefault="00C54056" w:rsidP="00C54056">
            <w:pPr>
              <w:tabs>
                <w:tab w:val="decimal" w:pos="864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5201783E" w14:textId="77777777" w:rsidR="00C54056" w:rsidRPr="004F2D3D" w:rsidRDefault="00C54056" w:rsidP="00C54056">
            <w:pPr>
              <w:spacing w:line="340" w:lineRule="exact"/>
              <w:ind w:left="-1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63" w:type="dxa"/>
            <w:shd w:val="clear" w:color="auto" w:fill="auto"/>
          </w:tcPr>
          <w:p w14:paraId="1D6ECBBA" w14:textId="77777777" w:rsidR="00C54056" w:rsidRPr="004F2D3D" w:rsidRDefault="00C54056" w:rsidP="00C54056">
            <w:pPr>
              <w:tabs>
                <w:tab w:val="decimal" w:pos="929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7" w:type="dxa"/>
            <w:shd w:val="clear" w:color="auto" w:fill="auto"/>
          </w:tcPr>
          <w:p w14:paraId="3E8A52F2" w14:textId="77777777" w:rsidR="00C54056" w:rsidRPr="004F2D3D" w:rsidRDefault="00C54056" w:rsidP="00C54056">
            <w:pPr>
              <w:spacing w:line="340" w:lineRule="exact"/>
              <w:ind w:left="-1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="00C54056" w:rsidRPr="004F2D3D" w14:paraId="456F7688" w14:textId="77777777" w:rsidTr="00DE0CE7">
        <w:tc>
          <w:tcPr>
            <w:tcW w:w="2430" w:type="dxa"/>
            <w:shd w:val="clear" w:color="auto" w:fill="auto"/>
            <w:vAlign w:val="bottom"/>
          </w:tcPr>
          <w:p w14:paraId="7A1F6E29" w14:textId="77777777" w:rsidR="00C54056" w:rsidRPr="004F2D3D" w:rsidRDefault="00C54056" w:rsidP="00C54056">
            <w:pPr>
              <w:spacing w:line="320" w:lineRule="exact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cs/>
                <w:lang w:val="en-US"/>
              </w:rPr>
              <w:lastRenderedPageBreak/>
              <w:t>บริษัทย่อย (ต่อ)</w:t>
            </w:r>
          </w:p>
        </w:tc>
        <w:tc>
          <w:tcPr>
            <w:tcW w:w="114" w:type="dxa"/>
            <w:shd w:val="clear" w:color="auto" w:fill="auto"/>
          </w:tcPr>
          <w:p w14:paraId="22D21076" w14:textId="77777777" w:rsidR="00C54056" w:rsidRPr="004F2D3D" w:rsidRDefault="00C54056" w:rsidP="00C54056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316" w:type="dxa"/>
            <w:shd w:val="clear" w:color="auto" w:fill="auto"/>
          </w:tcPr>
          <w:p w14:paraId="6FCE3231" w14:textId="77777777" w:rsidR="00C54056" w:rsidRPr="004F2D3D" w:rsidRDefault="00C54056" w:rsidP="00C54056">
            <w:pPr>
              <w:tabs>
                <w:tab w:val="left" w:pos="540"/>
              </w:tabs>
              <w:spacing w:line="320" w:lineRule="exact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4686BE6" w14:textId="77777777" w:rsidR="00C54056" w:rsidRPr="004F2D3D" w:rsidRDefault="00C54056" w:rsidP="00C54056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5003830" w14:textId="77777777" w:rsidR="00C54056" w:rsidRPr="004F2D3D" w:rsidRDefault="00C54056" w:rsidP="00C54056">
            <w:pPr>
              <w:spacing w:line="240" w:lineRule="auto"/>
              <w:ind w:right="-134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47856EA" w14:textId="77777777" w:rsidR="00C54056" w:rsidRPr="004F2D3D" w:rsidRDefault="00C54056" w:rsidP="00C54056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7AB21CF" w14:textId="77777777" w:rsidR="00C54056" w:rsidRPr="004F2D3D" w:rsidRDefault="00C54056" w:rsidP="00C54056">
            <w:pPr>
              <w:tabs>
                <w:tab w:val="decimal" w:pos="540"/>
              </w:tabs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1" w:type="dxa"/>
            <w:shd w:val="clear" w:color="auto" w:fill="auto"/>
          </w:tcPr>
          <w:p w14:paraId="4B3CAAA9" w14:textId="77777777" w:rsidR="00C54056" w:rsidRPr="004F2D3D" w:rsidRDefault="00C54056" w:rsidP="00C54056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716BF287" w14:textId="77777777" w:rsidR="00C54056" w:rsidRPr="004F2D3D" w:rsidRDefault="00C54056" w:rsidP="00C54056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68" w:type="dxa"/>
            <w:shd w:val="clear" w:color="auto" w:fill="auto"/>
          </w:tcPr>
          <w:p w14:paraId="55441CC7" w14:textId="77777777" w:rsidR="00C54056" w:rsidRPr="004F2D3D" w:rsidRDefault="00C54056" w:rsidP="00C54056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2" w:type="dxa"/>
            <w:shd w:val="clear" w:color="auto" w:fill="auto"/>
          </w:tcPr>
          <w:p w14:paraId="3110E253" w14:textId="77777777" w:rsidR="00C54056" w:rsidRPr="004F2D3D" w:rsidRDefault="00C54056" w:rsidP="00C54056">
            <w:pPr>
              <w:tabs>
                <w:tab w:val="decimal" w:pos="650"/>
              </w:tabs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9" w:type="dxa"/>
            <w:shd w:val="clear" w:color="auto" w:fill="auto"/>
          </w:tcPr>
          <w:p w14:paraId="6FC7506F" w14:textId="77777777" w:rsidR="00C54056" w:rsidRPr="004F2D3D" w:rsidRDefault="00C54056" w:rsidP="00C54056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  <w:shd w:val="clear" w:color="auto" w:fill="auto"/>
          </w:tcPr>
          <w:p w14:paraId="4C659AB3" w14:textId="77777777" w:rsidR="00C54056" w:rsidRPr="004F2D3D" w:rsidRDefault="00C54056" w:rsidP="00C54056">
            <w:pPr>
              <w:tabs>
                <w:tab w:val="decimal" w:pos="800"/>
              </w:tabs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56" w:type="dxa"/>
            <w:shd w:val="clear" w:color="auto" w:fill="auto"/>
          </w:tcPr>
          <w:p w14:paraId="70EC9FEA" w14:textId="77777777" w:rsidR="00C54056" w:rsidRPr="004F2D3D" w:rsidRDefault="00C54056" w:rsidP="00C54056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40BFBA83" w14:textId="77777777" w:rsidR="00C54056" w:rsidRPr="004F2D3D" w:rsidRDefault="00C54056" w:rsidP="00C54056">
            <w:pPr>
              <w:tabs>
                <w:tab w:val="decimal" w:pos="720"/>
              </w:tabs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5" w:type="dxa"/>
            <w:shd w:val="clear" w:color="auto" w:fill="auto"/>
          </w:tcPr>
          <w:p w14:paraId="1662F9A7" w14:textId="77777777" w:rsidR="00C54056" w:rsidRPr="004F2D3D" w:rsidRDefault="00C54056" w:rsidP="00C54056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  <w:shd w:val="clear" w:color="auto" w:fill="auto"/>
          </w:tcPr>
          <w:p w14:paraId="6E1028C6" w14:textId="77777777" w:rsidR="00C54056" w:rsidRPr="004F2D3D" w:rsidRDefault="00C54056" w:rsidP="00C54056">
            <w:pPr>
              <w:tabs>
                <w:tab w:val="decimal" w:pos="890"/>
              </w:tabs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CF91B1A" w14:textId="77777777" w:rsidR="00C54056" w:rsidRPr="004F2D3D" w:rsidRDefault="00C54056" w:rsidP="00C54056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B91B94A" w14:textId="77777777" w:rsidR="00C54056" w:rsidRPr="004F2D3D" w:rsidRDefault="00C54056" w:rsidP="00C54056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72" w:type="dxa"/>
            <w:shd w:val="clear" w:color="auto" w:fill="auto"/>
          </w:tcPr>
          <w:p w14:paraId="207E4E09" w14:textId="77777777" w:rsidR="00C54056" w:rsidRPr="004F2D3D" w:rsidRDefault="00C54056" w:rsidP="00C54056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28847661" w14:textId="77777777" w:rsidR="00C54056" w:rsidRPr="004F2D3D" w:rsidRDefault="00C54056" w:rsidP="00C54056">
            <w:pPr>
              <w:spacing w:line="240" w:lineRule="auto"/>
              <w:ind w:left="-1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63" w:type="dxa"/>
            <w:shd w:val="clear" w:color="auto" w:fill="auto"/>
          </w:tcPr>
          <w:p w14:paraId="7CBE292C" w14:textId="77777777" w:rsidR="00C54056" w:rsidRPr="004F2D3D" w:rsidRDefault="00C54056" w:rsidP="00C54056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7" w:type="dxa"/>
            <w:shd w:val="clear" w:color="auto" w:fill="auto"/>
          </w:tcPr>
          <w:p w14:paraId="263E7732" w14:textId="77777777" w:rsidR="00C54056" w:rsidRPr="004F2D3D" w:rsidRDefault="00C54056" w:rsidP="00C54056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="003F57B2" w:rsidRPr="004F2D3D" w14:paraId="06401309" w14:textId="77777777" w:rsidTr="00DE0CE7">
        <w:tc>
          <w:tcPr>
            <w:tcW w:w="2430" w:type="dxa"/>
            <w:shd w:val="clear" w:color="auto" w:fill="auto"/>
          </w:tcPr>
          <w:p w14:paraId="6023102D" w14:textId="45977E29" w:rsidR="003F57B2" w:rsidRPr="004F2D3D" w:rsidRDefault="003F57B2" w:rsidP="003F57B2">
            <w:pPr>
              <w:pStyle w:val="Bo-Blankline"/>
              <w:spacing w:line="340" w:lineRule="exact"/>
              <w:ind w:left="160" w:hanging="160"/>
              <w:jc w:val="left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บริษัท เมืองอัจฉริยะ ทีพีไอ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br/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จำกัด</w:t>
            </w:r>
          </w:p>
        </w:tc>
        <w:tc>
          <w:tcPr>
            <w:tcW w:w="114" w:type="dxa"/>
            <w:shd w:val="clear" w:color="auto" w:fill="auto"/>
          </w:tcPr>
          <w:p w14:paraId="3C308735" w14:textId="77777777" w:rsidR="003F57B2" w:rsidRPr="004F2D3D" w:rsidRDefault="003F57B2" w:rsidP="003F57B2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316" w:type="dxa"/>
            <w:shd w:val="clear" w:color="auto" w:fill="auto"/>
          </w:tcPr>
          <w:p w14:paraId="2CBFD592" w14:textId="496C13EA" w:rsidR="003F57B2" w:rsidRPr="004F2D3D" w:rsidRDefault="003F57B2" w:rsidP="003F57B2">
            <w:pPr>
              <w:pStyle w:val="Bo-Blankline"/>
              <w:spacing w:line="340" w:lineRule="exact"/>
              <w:ind w:left="0" w:right="0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ดำเนินธุรกิจเกี่ยวกับชุมชนและนิคมอุตสาหกรรมทุกประเภท</w:t>
            </w:r>
            <w:r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br/>
            </w: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(ยังไม่ได้ดำเนินงาน)</w:t>
            </w:r>
          </w:p>
        </w:tc>
        <w:tc>
          <w:tcPr>
            <w:tcW w:w="90" w:type="dxa"/>
            <w:shd w:val="clear" w:color="auto" w:fill="auto"/>
          </w:tcPr>
          <w:p w14:paraId="5671094B" w14:textId="77777777" w:rsidR="003F57B2" w:rsidRPr="004F2D3D" w:rsidRDefault="003F57B2" w:rsidP="003F57B2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97E787C" w14:textId="2CA848BA" w:rsidR="003F57B2" w:rsidRPr="004F2D3D" w:rsidRDefault="003F57B2" w:rsidP="003F57B2">
            <w:pPr>
              <w:tabs>
                <w:tab w:val="decimal" w:pos="576"/>
              </w:tabs>
              <w:spacing w:line="340" w:lineRule="exac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99.97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3E0F8A7" w14:textId="77777777" w:rsidR="003F57B2" w:rsidRPr="004F2D3D" w:rsidRDefault="003F57B2" w:rsidP="003F57B2">
            <w:pPr>
              <w:tabs>
                <w:tab w:val="left" w:pos="540"/>
              </w:tabs>
              <w:spacing w:line="340" w:lineRule="exact"/>
              <w:ind w:right="20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8AFDCB6" w14:textId="77777777" w:rsidR="003F57B2" w:rsidRPr="004F2D3D" w:rsidRDefault="003F57B2" w:rsidP="003F57B2">
            <w:pPr>
              <w:tabs>
                <w:tab w:val="decimal" w:pos="576"/>
              </w:tabs>
              <w:spacing w:line="340" w:lineRule="exac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99.97</w:t>
            </w:r>
          </w:p>
        </w:tc>
        <w:tc>
          <w:tcPr>
            <w:tcW w:w="81" w:type="dxa"/>
            <w:shd w:val="clear" w:color="auto" w:fill="auto"/>
          </w:tcPr>
          <w:p w14:paraId="4DB2F4E1" w14:textId="77777777" w:rsidR="003F57B2" w:rsidRPr="004F2D3D" w:rsidRDefault="003F57B2" w:rsidP="003F57B2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65692F82" w14:textId="7A3391BA" w:rsidR="003F57B2" w:rsidRPr="004F2D3D" w:rsidRDefault="003F57B2" w:rsidP="003F57B2">
            <w:pPr>
              <w:tabs>
                <w:tab w:val="decimal" w:pos="830"/>
              </w:tabs>
              <w:spacing w:line="340" w:lineRule="exact"/>
              <w:ind w:left="-4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1,000</w:t>
            </w:r>
          </w:p>
        </w:tc>
        <w:tc>
          <w:tcPr>
            <w:tcW w:w="68" w:type="dxa"/>
            <w:shd w:val="clear" w:color="auto" w:fill="auto"/>
          </w:tcPr>
          <w:p w14:paraId="0F506AEB" w14:textId="77777777" w:rsidR="003F57B2" w:rsidRPr="004F2D3D" w:rsidRDefault="003F57B2" w:rsidP="003F57B2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2" w:type="dxa"/>
            <w:shd w:val="clear" w:color="auto" w:fill="auto"/>
          </w:tcPr>
          <w:p w14:paraId="1B2260F0" w14:textId="77777777" w:rsidR="003F57B2" w:rsidRPr="004F2D3D" w:rsidRDefault="003F57B2" w:rsidP="003F57B2">
            <w:pPr>
              <w:tabs>
                <w:tab w:val="decimal" w:pos="830"/>
              </w:tabs>
              <w:spacing w:line="340" w:lineRule="exact"/>
              <w:ind w:left="-4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1,000</w:t>
            </w:r>
          </w:p>
        </w:tc>
        <w:tc>
          <w:tcPr>
            <w:tcW w:w="99" w:type="dxa"/>
            <w:shd w:val="clear" w:color="auto" w:fill="auto"/>
          </w:tcPr>
          <w:p w14:paraId="10ED8712" w14:textId="77777777" w:rsidR="003F57B2" w:rsidRPr="004F2D3D" w:rsidRDefault="003F57B2" w:rsidP="003F57B2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  <w:shd w:val="clear" w:color="auto" w:fill="auto"/>
          </w:tcPr>
          <w:p w14:paraId="036373A4" w14:textId="42F17D38" w:rsidR="003F57B2" w:rsidRPr="004F2D3D" w:rsidRDefault="003F57B2" w:rsidP="003F57B2">
            <w:pPr>
              <w:tabs>
                <w:tab w:val="decimal" w:pos="72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1,000</w:t>
            </w:r>
          </w:p>
        </w:tc>
        <w:tc>
          <w:tcPr>
            <w:tcW w:w="56" w:type="dxa"/>
            <w:shd w:val="clear" w:color="auto" w:fill="auto"/>
          </w:tcPr>
          <w:p w14:paraId="1958139A" w14:textId="77777777" w:rsidR="003F57B2" w:rsidRPr="004F2D3D" w:rsidRDefault="003F57B2" w:rsidP="003F57B2">
            <w:pPr>
              <w:tabs>
                <w:tab w:val="decimal" w:pos="929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62F4B730" w14:textId="6C1AE8B5" w:rsidR="003F57B2" w:rsidRPr="004F2D3D" w:rsidRDefault="003F57B2" w:rsidP="003F57B2">
            <w:pPr>
              <w:tabs>
                <w:tab w:val="decimal" w:pos="72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1,000</w:t>
            </w:r>
          </w:p>
        </w:tc>
        <w:tc>
          <w:tcPr>
            <w:tcW w:w="95" w:type="dxa"/>
            <w:shd w:val="clear" w:color="auto" w:fill="auto"/>
          </w:tcPr>
          <w:p w14:paraId="612487C6" w14:textId="77777777" w:rsidR="003F57B2" w:rsidRPr="004F2D3D" w:rsidRDefault="003F57B2" w:rsidP="003F57B2">
            <w:pPr>
              <w:tabs>
                <w:tab w:val="decimal" w:pos="864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  <w:shd w:val="clear" w:color="auto" w:fill="auto"/>
          </w:tcPr>
          <w:p w14:paraId="5179A0E1" w14:textId="0C82D45F" w:rsidR="003F57B2" w:rsidRPr="004F2D3D" w:rsidRDefault="003F57B2" w:rsidP="003F57B2">
            <w:pPr>
              <w:tabs>
                <w:tab w:val="decimal" w:pos="89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949</w:t>
            </w:r>
          </w:p>
        </w:tc>
        <w:tc>
          <w:tcPr>
            <w:tcW w:w="90" w:type="dxa"/>
            <w:shd w:val="clear" w:color="auto" w:fill="auto"/>
          </w:tcPr>
          <w:p w14:paraId="421DAB6F" w14:textId="77777777" w:rsidR="003F57B2" w:rsidRPr="004F2D3D" w:rsidRDefault="003F57B2" w:rsidP="003F57B2">
            <w:pPr>
              <w:spacing w:line="340" w:lineRule="exact"/>
              <w:ind w:left="-46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746970C" w14:textId="5975211F" w:rsidR="003F57B2" w:rsidRPr="004F2D3D" w:rsidRDefault="003F57B2" w:rsidP="003F57B2">
            <w:pPr>
              <w:tabs>
                <w:tab w:val="decimal" w:pos="990"/>
              </w:tabs>
              <w:spacing w:line="340" w:lineRule="exact"/>
              <w:ind w:left="-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949</w:t>
            </w:r>
          </w:p>
        </w:tc>
        <w:tc>
          <w:tcPr>
            <w:tcW w:w="72" w:type="dxa"/>
            <w:shd w:val="clear" w:color="auto" w:fill="auto"/>
          </w:tcPr>
          <w:p w14:paraId="3A1D530B" w14:textId="77777777" w:rsidR="003F57B2" w:rsidRPr="004F2D3D" w:rsidRDefault="003F57B2" w:rsidP="003F57B2">
            <w:pPr>
              <w:tabs>
                <w:tab w:val="decimal" w:pos="864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1207A2DE" w14:textId="4AE8A1AB" w:rsidR="003F57B2" w:rsidRPr="004F2D3D" w:rsidRDefault="003F57B2" w:rsidP="003F57B2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63" w:type="dxa"/>
            <w:shd w:val="clear" w:color="auto" w:fill="auto"/>
          </w:tcPr>
          <w:p w14:paraId="49FFD845" w14:textId="77777777" w:rsidR="003F57B2" w:rsidRPr="004F2D3D" w:rsidRDefault="003F57B2" w:rsidP="003F57B2">
            <w:pPr>
              <w:tabs>
                <w:tab w:val="decimal" w:pos="929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7" w:type="dxa"/>
            <w:shd w:val="clear" w:color="auto" w:fill="auto"/>
          </w:tcPr>
          <w:p w14:paraId="77189CB0" w14:textId="77777777" w:rsidR="003F57B2" w:rsidRPr="004F2D3D" w:rsidRDefault="003F57B2" w:rsidP="003F57B2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</w:tr>
      <w:tr w:rsidR="003F57B2" w:rsidRPr="004F2D3D" w14:paraId="5E8E73DB" w14:textId="77777777" w:rsidTr="00DE0CE7">
        <w:tc>
          <w:tcPr>
            <w:tcW w:w="2430" w:type="dxa"/>
            <w:shd w:val="clear" w:color="auto" w:fill="auto"/>
          </w:tcPr>
          <w:p w14:paraId="632706ED" w14:textId="77777777" w:rsidR="003F57B2" w:rsidRPr="004F2D3D" w:rsidRDefault="003F57B2" w:rsidP="003F57B2">
            <w:pPr>
              <w:pStyle w:val="Bo-Blankline"/>
              <w:spacing w:line="340" w:lineRule="exact"/>
              <w:ind w:left="160" w:hanging="160"/>
              <w:jc w:val="lef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บริษัท ทีพีไอ พลังแสงอาทิตย์ จำกัด</w:t>
            </w:r>
          </w:p>
        </w:tc>
        <w:tc>
          <w:tcPr>
            <w:tcW w:w="114" w:type="dxa"/>
            <w:shd w:val="clear" w:color="auto" w:fill="auto"/>
          </w:tcPr>
          <w:p w14:paraId="6B4196F3" w14:textId="77777777" w:rsidR="003F57B2" w:rsidRPr="004F2D3D" w:rsidRDefault="003F57B2" w:rsidP="003F57B2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316" w:type="dxa"/>
            <w:shd w:val="clear" w:color="auto" w:fill="auto"/>
          </w:tcPr>
          <w:p w14:paraId="4E48D4D9" w14:textId="77777777" w:rsidR="003F57B2" w:rsidRPr="004F2D3D" w:rsidRDefault="003F57B2" w:rsidP="003F57B2">
            <w:pPr>
              <w:pStyle w:val="Bo-Blankline"/>
              <w:spacing w:line="340" w:lineRule="exact"/>
              <w:ind w:left="0" w:right="0"/>
              <w:jc w:val="lef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ประกอบกิจการ</w:t>
            </w:r>
            <w:r w:rsidRPr="004F2D3D">
              <w:rPr>
                <w:rFonts w:asciiTheme="majorBidi" w:hAnsiTheme="majorBidi" w:cstheme="majorBidi"/>
                <w:spacing w:val="-4"/>
                <w:sz w:val="27"/>
                <w:szCs w:val="27"/>
                <w:cs/>
                <w:lang w:val="en-US"/>
              </w:rPr>
              <w:t>ผลิต</w:t>
            </w: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ไฟฟ้าจากพลังงานแสงอาทิตย์ </w:t>
            </w: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br/>
            </w: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(ยังไม่ได้ดำเนินงาน)</w:t>
            </w:r>
          </w:p>
        </w:tc>
        <w:tc>
          <w:tcPr>
            <w:tcW w:w="90" w:type="dxa"/>
            <w:shd w:val="clear" w:color="auto" w:fill="auto"/>
          </w:tcPr>
          <w:p w14:paraId="5B1A6A50" w14:textId="77777777" w:rsidR="003F57B2" w:rsidRPr="004F2D3D" w:rsidRDefault="003F57B2" w:rsidP="003F57B2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F6D64F8" w14:textId="541F2970" w:rsidR="003F57B2" w:rsidRPr="004F2D3D" w:rsidRDefault="003F57B2" w:rsidP="003F57B2">
            <w:pPr>
              <w:tabs>
                <w:tab w:val="decimal" w:pos="576"/>
              </w:tabs>
              <w:spacing w:line="340" w:lineRule="exac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99.9</w:t>
            </w:r>
            <w:r w:rsidR="00B8666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2C732C5" w14:textId="77777777" w:rsidR="003F57B2" w:rsidRPr="004F2D3D" w:rsidRDefault="003F57B2" w:rsidP="003F57B2">
            <w:pPr>
              <w:tabs>
                <w:tab w:val="left" w:pos="540"/>
              </w:tabs>
              <w:spacing w:line="340" w:lineRule="exact"/>
              <w:ind w:right="20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EF37DA4" w14:textId="77777777" w:rsidR="003F57B2" w:rsidRPr="004F2D3D" w:rsidRDefault="003F57B2" w:rsidP="003F57B2">
            <w:pPr>
              <w:tabs>
                <w:tab w:val="decimal" w:pos="576"/>
              </w:tabs>
              <w:spacing w:line="340" w:lineRule="exac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99.97</w:t>
            </w:r>
          </w:p>
        </w:tc>
        <w:tc>
          <w:tcPr>
            <w:tcW w:w="81" w:type="dxa"/>
            <w:shd w:val="clear" w:color="auto" w:fill="auto"/>
          </w:tcPr>
          <w:p w14:paraId="0E27E0C3" w14:textId="77777777" w:rsidR="003F57B2" w:rsidRPr="004F2D3D" w:rsidRDefault="003F57B2" w:rsidP="003F57B2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2AE646C6" w14:textId="649E0D44" w:rsidR="003F57B2" w:rsidRPr="004F2D3D" w:rsidRDefault="003F57B2" w:rsidP="003F57B2">
            <w:pPr>
              <w:tabs>
                <w:tab w:val="decimal" w:pos="830"/>
              </w:tabs>
              <w:spacing w:line="340" w:lineRule="exact"/>
              <w:ind w:left="-4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00</w:t>
            </w: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,000</w:t>
            </w:r>
          </w:p>
        </w:tc>
        <w:tc>
          <w:tcPr>
            <w:tcW w:w="68" w:type="dxa"/>
            <w:shd w:val="clear" w:color="auto" w:fill="auto"/>
          </w:tcPr>
          <w:p w14:paraId="5F35DAAB" w14:textId="77777777" w:rsidR="003F57B2" w:rsidRPr="004F2D3D" w:rsidRDefault="003F57B2" w:rsidP="003F57B2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2" w:type="dxa"/>
            <w:shd w:val="clear" w:color="auto" w:fill="auto"/>
          </w:tcPr>
          <w:p w14:paraId="3012A990" w14:textId="77777777" w:rsidR="003F57B2" w:rsidRPr="004F2D3D" w:rsidRDefault="003F57B2" w:rsidP="003F57B2">
            <w:pPr>
              <w:tabs>
                <w:tab w:val="decimal" w:pos="830"/>
              </w:tabs>
              <w:spacing w:line="340" w:lineRule="exact"/>
              <w:ind w:left="-4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1,000</w:t>
            </w:r>
          </w:p>
        </w:tc>
        <w:tc>
          <w:tcPr>
            <w:tcW w:w="99" w:type="dxa"/>
            <w:shd w:val="clear" w:color="auto" w:fill="auto"/>
          </w:tcPr>
          <w:p w14:paraId="56FFD22D" w14:textId="77777777" w:rsidR="003F57B2" w:rsidRPr="004F2D3D" w:rsidRDefault="003F57B2" w:rsidP="003F57B2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  <w:shd w:val="clear" w:color="auto" w:fill="auto"/>
          </w:tcPr>
          <w:p w14:paraId="2F2EF286" w14:textId="455DB711" w:rsidR="003F57B2" w:rsidRPr="004F2D3D" w:rsidRDefault="003F57B2" w:rsidP="003F57B2">
            <w:pPr>
              <w:tabs>
                <w:tab w:val="decimal" w:pos="72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00</w:t>
            </w: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,000</w:t>
            </w:r>
          </w:p>
        </w:tc>
        <w:tc>
          <w:tcPr>
            <w:tcW w:w="56" w:type="dxa"/>
            <w:shd w:val="clear" w:color="auto" w:fill="auto"/>
          </w:tcPr>
          <w:p w14:paraId="371AC0EB" w14:textId="77777777" w:rsidR="003F57B2" w:rsidRPr="004F2D3D" w:rsidRDefault="003F57B2" w:rsidP="003F57B2">
            <w:pPr>
              <w:tabs>
                <w:tab w:val="decimal" w:pos="929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1867C0BB" w14:textId="40A4F7C2" w:rsidR="003F57B2" w:rsidRPr="004F2D3D" w:rsidRDefault="003F57B2" w:rsidP="003F57B2">
            <w:pPr>
              <w:tabs>
                <w:tab w:val="decimal" w:pos="72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1,000</w:t>
            </w:r>
          </w:p>
        </w:tc>
        <w:tc>
          <w:tcPr>
            <w:tcW w:w="95" w:type="dxa"/>
            <w:shd w:val="clear" w:color="auto" w:fill="auto"/>
          </w:tcPr>
          <w:p w14:paraId="5F5972BD" w14:textId="77777777" w:rsidR="003F57B2" w:rsidRPr="004F2D3D" w:rsidRDefault="003F57B2" w:rsidP="003F57B2">
            <w:pPr>
              <w:tabs>
                <w:tab w:val="decimal" w:pos="864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  <w:shd w:val="clear" w:color="auto" w:fill="auto"/>
          </w:tcPr>
          <w:p w14:paraId="0593AE55" w14:textId="76B7390D" w:rsidR="003F57B2" w:rsidRPr="004F2D3D" w:rsidRDefault="003F57B2" w:rsidP="003F57B2">
            <w:pPr>
              <w:tabs>
                <w:tab w:val="decimal" w:pos="89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100,067</w:t>
            </w:r>
          </w:p>
        </w:tc>
        <w:tc>
          <w:tcPr>
            <w:tcW w:w="90" w:type="dxa"/>
            <w:shd w:val="clear" w:color="auto" w:fill="auto"/>
          </w:tcPr>
          <w:p w14:paraId="0D93950D" w14:textId="77777777" w:rsidR="003F57B2" w:rsidRPr="004F2D3D" w:rsidRDefault="003F57B2" w:rsidP="003F57B2">
            <w:pPr>
              <w:spacing w:line="340" w:lineRule="exact"/>
              <w:ind w:left="-46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1C9C09A" w14:textId="5DD942C9" w:rsidR="003F57B2" w:rsidRPr="004F2D3D" w:rsidRDefault="003F57B2" w:rsidP="003F57B2">
            <w:pPr>
              <w:tabs>
                <w:tab w:val="decimal" w:pos="990"/>
              </w:tabs>
              <w:spacing w:line="340" w:lineRule="exact"/>
              <w:ind w:left="-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948</w:t>
            </w:r>
          </w:p>
        </w:tc>
        <w:tc>
          <w:tcPr>
            <w:tcW w:w="72" w:type="dxa"/>
            <w:shd w:val="clear" w:color="auto" w:fill="auto"/>
          </w:tcPr>
          <w:p w14:paraId="63EECC94" w14:textId="77777777" w:rsidR="003F57B2" w:rsidRPr="004F2D3D" w:rsidRDefault="003F57B2" w:rsidP="003F57B2">
            <w:pPr>
              <w:tabs>
                <w:tab w:val="decimal" w:pos="864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5B2B34B0" w14:textId="598EF1A4" w:rsidR="003F57B2" w:rsidRPr="004F2D3D" w:rsidRDefault="003F57B2" w:rsidP="003F57B2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63" w:type="dxa"/>
            <w:shd w:val="clear" w:color="auto" w:fill="auto"/>
          </w:tcPr>
          <w:p w14:paraId="2391257F" w14:textId="77777777" w:rsidR="003F57B2" w:rsidRPr="004F2D3D" w:rsidRDefault="003F57B2" w:rsidP="003F57B2">
            <w:pPr>
              <w:tabs>
                <w:tab w:val="decimal" w:pos="929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7" w:type="dxa"/>
            <w:shd w:val="clear" w:color="auto" w:fill="auto"/>
          </w:tcPr>
          <w:p w14:paraId="12583FA6" w14:textId="77777777" w:rsidR="003F57B2" w:rsidRPr="004F2D3D" w:rsidRDefault="003F57B2" w:rsidP="003F57B2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</w:tr>
      <w:tr w:rsidR="003F57B2" w:rsidRPr="004F2D3D" w14:paraId="5B8E91FC" w14:textId="77777777" w:rsidTr="00DE0CE7">
        <w:tc>
          <w:tcPr>
            <w:tcW w:w="2430" w:type="dxa"/>
            <w:shd w:val="clear" w:color="auto" w:fill="auto"/>
          </w:tcPr>
          <w:p w14:paraId="19FF8D60" w14:textId="77777777" w:rsidR="003F57B2" w:rsidRPr="004F2D3D" w:rsidRDefault="003F57B2" w:rsidP="003F57B2">
            <w:pPr>
              <w:pStyle w:val="Bo-Blankline"/>
              <w:spacing w:line="340" w:lineRule="exact"/>
              <w:ind w:left="160" w:hanging="160"/>
              <w:jc w:val="lef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บริษัท ทีพีไอ พลังลม จำกัด</w:t>
            </w:r>
          </w:p>
        </w:tc>
        <w:tc>
          <w:tcPr>
            <w:tcW w:w="114" w:type="dxa"/>
            <w:shd w:val="clear" w:color="auto" w:fill="auto"/>
          </w:tcPr>
          <w:p w14:paraId="7BDF562A" w14:textId="77777777" w:rsidR="003F57B2" w:rsidRPr="004F2D3D" w:rsidRDefault="003F57B2" w:rsidP="003F57B2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316" w:type="dxa"/>
            <w:shd w:val="clear" w:color="auto" w:fill="auto"/>
          </w:tcPr>
          <w:p w14:paraId="41F99599" w14:textId="77777777" w:rsidR="003F57B2" w:rsidRPr="004F2D3D" w:rsidRDefault="003F57B2" w:rsidP="003F57B2">
            <w:pPr>
              <w:pStyle w:val="Bo-Blankline"/>
              <w:spacing w:line="340" w:lineRule="exact"/>
              <w:ind w:left="0" w:right="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ประกอบกิจการ</w:t>
            </w:r>
            <w:r w:rsidRPr="004F2D3D">
              <w:rPr>
                <w:rFonts w:asciiTheme="majorBidi" w:hAnsiTheme="majorBidi" w:cstheme="majorBidi"/>
                <w:spacing w:val="-4"/>
                <w:sz w:val="27"/>
                <w:szCs w:val="27"/>
                <w:cs/>
                <w:lang w:val="en-US"/>
              </w:rPr>
              <w:t>ผลิต</w:t>
            </w: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ไฟฟ้าจาก</w:t>
            </w:r>
            <w:r w:rsidRPr="004F2D3D">
              <w:rPr>
                <w:rFonts w:asciiTheme="majorBidi" w:hAnsiTheme="majorBidi" w:cstheme="majorBidi"/>
                <w:spacing w:val="-2"/>
                <w:sz w:val="27"/>
                <w:szCs w:val="27"/>
                <w:cs/>
                <w:lang w:val="en-US"/>
              </w:rPr>
              <w:t>พลังงานลม</w:t>
            </w:r>
            <w:r>
              <w:rPr>
                <w:rFonts w:asciiTheme="majorBidi" w:hAnsiTheme="majorBidi" w:cstheme="majorBidi"/>
                <w:spacing w:val="-2"/>
                <w:sz w:val="27"/>
                <w:szCs w:val="27"/>
                <w:cs/>
                <w:lang w:val="en-US"/>
              </w:rPr>
              <w:br/>
            </w:r>
            <w:r w:rsidRPr="004F2D3D">
              <w:rPr>
                <w:rFonts w:asciiTheme="majorBidi" w:hAnsiTheme="majorBidi" w:cstheme="majorBidi"/>
                <w:spacing w:val="-2"/>
                <w:sz w:val="27"/>
                <w:szCs w:val="27"/>
                <w:cs/>
                <w:lang w:val="en-US"/>
              </w:rPr>
              <w:t>(ยังไม่ได้ดำเนินงาน)</w:t>
            </w:r>
          </w:p>
        </w:tc>
        <w:tc>
          <w:tcPr>
            <w:tcW w:w="90" w:type="dxa"/>
            <w:shd w:val="clear" w:color="auto" w:fill="auto"/>
          </w:tcPr>
          <w:p w14:paraId="1EECF0AA" w14:textId="77777777" w:rsidR="003F57B2" w:rsidRPr="004F2D3D" w:rsidRDefault="003F57B2" w:rsidP="003F57B2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2D97AAF" w14:textId="0630F2A7" w:rsidR="003F57B2" w:rsidRPr="004F2D3D" w:rsidRDefault="003F57B2" w:rsidP="003F57B2">
            <w:pPr>
              <w:tabs>
                <w:tab w:val="decimal" w:pos="576"/>
              </w:tabs>
              <w:spacing w:line="340" w:lineRule="exac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99.97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C4445A4" w14:textId="77777777" w:rsidR="003F57B2" w:rsidRPr="004F2D3D" w:rsidRDefault="003F57B2" w:rsidP="003F57B2">
            <w:pPr>
              <w:tabs>
                <w:tab w:val="left" w:pos="540"/>
              </w:tabs>
              <w:spacing w:line="340" w:lineRule="exact"/>
              <w:ind w:right="20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2309C05" w14:textId="77777777" w:rsidR="003F57B2" w:rsidRPr="004F2D3D" w:rsidRDefault="003F57B2" w:rsidP="003F57B2">
            <w:pPr>
              <w:tabs>
                <w:tab w:val="decimal" w:pos="576"/>
              </w:tabs>
              <w:spacing w:line="340" w:lineRule="exac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99.97</w:t>
            </w:r>
          </w:p>
        </w:tc>
        <w:tc>
          <w:tcPr>
            <w:tcW w:w="81" w:type="dxa"/>
            <w:shd w:val="clear" w:color="auto" w:fill="auto"/>
          </w:tcPr>
          <w:p w14:paraId="6DDE2489" w14:textId="77777777" w:rsidR="003F57B2" w:rsidRPr="004F2D3D" w:rsidRDefault="003F57B2" w:rsidP="003F57B2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7E2C88DD" w14:textId="3F7344FC" w:rsidR="003F57B2" w:rsidRPr="004F2D3D" w:rsidRDefault="003F57B2" w:rsidP="003F57B2">
            <w:pPr>
              <w:tabs>
                <w:tab w:val="decimal" w:pos="830"/>
              </w:tabs>
              <w:spacing w:line="340" w:lineRule="exact"/>
              <w:ind w:left="-4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1,000</w:t>
            </w:r>
          </w:p>
        </w:tc>
        <w:tc>
          <w:tcPr>
            <w:tcW w:w="68" w:type="dxa"/>
            <w:shd w:val="clear" w:color="auto" w:fill="auto"/>
          </w:tcPr>
          <w:p w14:paraId="0D8B721C" w14:textId="77777777" w:rsidR="003F57B2" w:rsidRPr="004F2D3D" w:rsidRDefault="003F57B2" w:rsidP="003F57B2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2" w:type="dxa"/>
            <w:shd w:val="clear" w:color="auto" w:fill="auto"/>
          </w:tcPr>
          <w:p w14:paraId="39A55E56" w14:textId="77777777" w:rsidR="003F57B2" w:rsidRPr="004F2D3D" w:rsidRDefault="003F57B2" w:rsidP="003F57B2">
            <w:pPr>
              <w:tabs>
                <w:tab w:val="decimal" w:pos="830"/>
              </w:tabs>
              <w:spacing w:line="340" w:lineRule="exact"/>
              <w:ind w:left="-4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1,000</w:t>
            </w:r>
          </w:p>
        </w:tc>
        <w:tc>
          <w:tcPr>
            <w:tcW w:w="99" w:type="dxa"/>
            <w:shd w:val="clear" w:color="auto" w:fill="auto"/>
          </w:tcPr>
          <w:p w14:paraId="1820CBA2" w14:textId="77777777" w:rsidR="003F57B2" w:rsidRPr="004F2D3D" w:rsidRDefault="003F57B2" w:rsidP="003F57B2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  <w:shd w:val="clear" w:color="auto" w:fill="auto"/>
          </w:tcPr>
          <w:p w14:paraId="3D30B6C8" w14:textId="3744EC54" w:rsidR="003F57B2" w:rsidRPr="004F2D3D" w:rsidRDefault="003F57B2" w:rsidP="003F57B2">
            <w:pPr>
              <w:tabs>
                <w:tab w:val="decimal" w:pos="72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1,000</w:t>
            </w:r>
          </w:p>
        </w:tc>
        <w:tc>
          <w:tcPr>
            <w:tcW w:w="56" w:type="dxa"/>
            <w:shd w:val="clear" w:color="auto" w:fill="auto"/>
          </w:tcPr>
          <w:p w14:paraId="10E0E196" w14:textId="77777777" w:rsidR="003F57B2" w:rsidRPr="004F2D3D" w:rsidRDefault="003F57B2" w:rsidP="003F57B2">
            <w:pPr>
              <w:tabs>
                <w:tab w:val="decimal" w:pos="929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1E3B038C" w14:textId="070042D1" w:rsidR="003F57B2" w:rsidRPr="004F2D3D" w:rsidRDefault="003F57B2" w:rsidP="003F57B2">
            <w:pPr>
              <w:tabs>
                <w:tab w:val="decimal" w:pos="72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1,000</w:t>
            </w:r>
          </w:p>
        </w:tc>
        <w:tc>
          <w:tcPr>
            <w:tcW w:w="95" w:type="dxa"/>
            <w:shd w:val="clear" w:color="auto" w:fill="auto"/>
          </w:tcPr>
          <w:p w14:paraId="5903D358" w14:textId="77777777" w:rsidR="003F57B2" w:rsidRPr="004F2D3D" w:rsidRDefault="003F57B2" w:rsidP="003F57B2">
            <w:pPr>
              <w:tabs>
                <w:tab w:val="decimal" w:pos="864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  <w:shd w:val="clear" w:color="auto" w:fill="auto"/>
          </w:tcPr>
          <w:p w14:paraId="02CFCDBC" w14:textId="45762C47" w:rsidR="003F57B2" w:rsidRPr="004F2D3D" w:rsidRDefault="003F57B2" w:rsidP="003F57B2">
            <w:pPr>
              <w:tabs>
                <w:tab w:val="decimal" w:pos="89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950</w:t>
            </w:r>
          </w:p>
        </w:tc>
        <w:tc>
          <w:tcPr>
            <w:tcW w:w="90" w:type="dxa"/>
            <w:shd w:val="clear" w:color="auto" w:fill="auto"/>
          </w:tcPr>
          <w:p w14:paraId="791454F3" w14:textId="77777777" w:rsidR="003F57B2" w:rsidRPr="004F2D3D" w:rsidRDefault="003F57B2" w:rsidP="003F57B2">
            <w:pPr>
              <w:spacing w:line="340" w:lineRule="exact"/>
              <w:ind w:left="-46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C0BDC34" w14:textId="2DA3B6B3" w:rsidR="003F57B2" w:rsidRPr="004F2D3D" w:rsidRDefault="003F57B2" w:rsidP="003F57B2">
            <w:pPr>
              <w:tabs>
                <w:tab w:val="decimal" w:pos="990"/>
              </w:tabs>
              <w:spacing w:line="340" w:lineRule="exact"/>
              <w:ind w:left="-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949</w:t>
            </w:r>
          </w:p>
        </w:tc>
        <w:tc>
          <w:tcPr>
            <w:tcW w:w="72" w:type="dxa"/>
            <w:shd w:val="clear" w:color="auto" w:fill="auto"/>
          </w:tcPr>
          <w:p w14:paraId="0E0B6CEB" w14:textId="77777777" w:rsidR="003F57B2" w:rsidRPr="004F2D3D" w:rsidRDefault="003F57B2" w:rsidP="003F57B2">
            <w:pPr>
              <w:tabs>
                <w:tab w:val="decimal" w:pos="864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675E256C" w14:textId="5BD8F638" w:rsidR="003F57B2" w:rsidRPr="004F2D3D" w:rsidRDefault="003F57B2" w:rsidP="003F57B2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63" w:type="dxa"/>
            <w:shd w:val="clear" w:color="auto" w:fill="auto"/>
          </w:tcPr>
          <w:p w14:paraId="21CE86F7" w14:textId="77777777" w:rsidR="003F57B2" w:rsidRPr="004F2D3D" w:rsidRDefault="003F57B2" w:rsidP="003F57B2">
            <w:pPr>
              <w:tabs>
                <w:tab w:val="decimal" w:pos="929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7" w:type="dxa"/>
            <w:shd w:val="clear" w:color="auto" w:fill="auto"/>
          </w:tcPr>
          <w:p w14:paraId="0B1C6655" w14:textId="77777777" w:rsidR="003F57B2" w:rsidRPr="004F2D3D" w:rsidRDefault="003F57B2" w:rsidP="003F57B2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</w:tr>
      <w:tr w:rsidR="003F57B2" w:rsidRPr="004F2D3D" w14:paraId="3B65811A" w14:textId="77777777" w:rsidTr="00DE0CE7">
        <w:tc>
          <w:tcPr>
            <w:tcW w:w="2430" w:type="dxa"/>
            <w:shd w:val="clear" w:color="auto" w:fill="auto"/>
          </w:tcPr>
          <w:p w14:paraId="078358DA" w14:textId="77777777" w:rsidR="003F57B2" w:rsidRPr="004F2D3D" w:rsidRDefault="003F57B2" w:rsidP="003F57B2">
            <w:pPr>
              <w:spacing w:line="340" w:lineRule="exact"/>
              <w:ind w:left="45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  <w:r w:rsidRPr="004F2D3D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cs/>
              </w:rPr>
              <w:t>รวม</w:t>
            </w:r>
          </w:p>
        </w:tc>
        <w:tc>
          <w:tcPr>
            <w:tcW w:w="114" w:type="dxa"/>
            <w:shd w:val="clear" w:color="auto" w:fill="auto"/>
          </w:tcPr>
          <w:p w14:paraId="54F450AD" w14:textId="77777777" w:rsidR="003F57B2" w:rsidRPr="004F2D3D" w:rsidRDefault="003F57B2" w:rsidP="003F57B2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316" w:type="dxa"/>
            <w:shd w:val="clear" w:color="auto" w:fill="auto"/>
          </w:tcPr>
          <w:p w14:paraId="3BC7E081" w14:textId="77777777" w:rsidR="003F57B2" w:rsidRPr="004F2D3D" w:rsidRDefault="003F57B2" w:rsidP="003F57B2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DFC7EAA" w14:textId="77777777" w:rsidR="003F57B2" w:rsidRPr="004F2D3D" w:rsidRDefault="003F57B2" w:rsidP="003F57B2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A943CBD" w14:textId="77777777" w:rsidR="003F57B2" w:rsidRPr="004F2D3D" w:rsidRDefault="003F57B2" w:rsidP="003F57B2">
            <w:pPr>
              <w:tabs>
                <w:tab w:val="decimal" w:pos="1034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3EAF79B" w14:textId="77777777" w:rsidR="003F57B2" w:rsidRPr="004F2D3D" w:rsidRDefault="003F57B2" w:rsidP="003F57B2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82999B9" w14:textId="77777777" w:rsidR="003F57B2" w:rsidRPr="004F2D3D" w:rsidRDefault="003F57B2" w:rsidP="003F57B2">
            <w:pPr>
              <w:tabs>
                <w:tab w:val="decimal" w:pos="1034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1" w:type="dxa"/>
            <w:shd w:val="clear" w:color="auto" w:fill="auto"/>
          </w:tcPr>
          <w:p w14:paraId="1EFB32B0" w14:textId="77777777" w:rsidR="003F57B2" w:rsidRPr="004F2D3D" w:rsidRDefault="003F57B2" w:rsidP="003F57B2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25D453AB" w14:textId="77777777" w:rsidR="003F57B2" w:rsidRPr="004F2D3D" w:rsidRDefault="003F57B2" w:rsidP="003F57B2">
            <w:pPr>
              <w:tabs>
                <w:tab w:val="decimal" w:pos="864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68" w:type="dxa"/>
            <w:shd w:val="clear" w:color="auto" w:fill="auto"/>
          </w:tcPr>
          <w:p w14:paraId="5D9A96C5" w14:textId="77777777" w:rsidR="003F57B2" w:rsidRPr="004F2D3D" w:rsidRDefault="003F57B2" w:rsidP="003F57B2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2" w:type="dxa"/>
            <w:shd w:val="clear" w:color="auto" w:fill="auto"/>
          </w:tcPr>
          <w:p w14:paraId="0E96E0A1" w14:textId="77777777" w:rsidR="003F57B2" w:rsidRPr="004F2D3D" w:rsidRDefault="003F57B2" w:rsidP="003F57B2">
            <w:pPr>
              <w:tabs>
                <w:tab w:val="decimal" w:pos="864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9" w:type="dxa"/>
            <w:shd w:val="clear" w:color="auto" w:fill="auto"/>
          </w:tcPr>
          <w:p w14:paraId="4D344AE4" w14:textId="77777777" w:rsidR="003F57B2" w:rsidRPr="004F2D3D" w:rsidRDefault="003F57B2" w:rsidP="003F57B2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29F4D4" w14:textId="2FAE0657" w:rsidR="003F57B2" w:rsidRPr="003F57B2" w:rsidRDefault="003F57B2" w:rsidP="003F57B2">
            <w:pPr>
              <w:tabs>
                <w:tab w:val="decimal" w:pos="72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3F57B2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423,446</w:t>
            </w:r>
          </w:p>
        </w:tc>
        <w:tc>
          <w:tcPr>
            <w:tcW w:w="56" w:type="dxa"/>
            <w:shd w:val="clear" w:color="auto" w:fill="auto"/>
          </w:tcPr>
          <w:p w14:paraId="66A24759" w14:textId="77777777" w:rsidR="003F57B2" w:rsidRPr="004F2D3D" w:rsidRDefault="003F57B2" w:rsidP="003F57B2">
            <w:pPr>
              <w:tabs>
                <w:tab w:val="left" w:pos="540"/>
                <w:tab w:val="decimal" w:pos="929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981578" w14:textId="722D33EC" w:rsidR="003F57B2" w:rsidRPr="004F2D3D" w:rsidRDefault="003F57B2" w:rsidP="003F57B2">
            <w:pPr>
              <w:tabs>
                <w:tab w:val="decimal" w:pos="72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324,446</w:t>
            </w:r>
          </w:p>
        </w:tc>
        <w:tc>
          <w:tcPr>
            <w:tcW w:w="95" w:type="dxa"/>
            <w:shd w:val="clear" w:color="auto" w:fill="auto"/>
          </w:tcPr>
          <w:p w14:paraId="377C8B44" w14:textId="77777777" w:rsidR="003F57B2" w:rsidRPr="004F2D3D" w:rsidRDefault="003F57B2" w:rsidP="003F57B2">
            <w:pPr>
              <w:tabs>
                <w:tab w:val="decimal" w:pos="864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F76E1E" w14:textId="098DE9A9" w:rsidR="003F57B2" w:rsidRPr="003F57B2" w:rsidRDefault="003F57B2" w:rsidP="003F57B2">
            <w:pPr>
              <w:tabs>
                <w:tab w:val="decimal" w:pos="89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3F57B2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432,157</w:t>
            </w:r>
          </w:p>
        </w:tc>
        <w:tc>
          <w:tcPr>
            <w:tcW w:w="90" w:type="dxa"/>
            <w:shd w:val="clear" w:color="auto" w:fill="auto"/>
          </w:tcPr>
          <w:p w14:paraId="12485A81" w14:textId="77777777" w:rsidR="003F57B2" w:rsidRPr="004F2D3D" w:rsidRDefault="003F57B2" w:rsidP="003F57B2">
            <w:pPr>
              <w:tabs>
                <w:tab w:val="decimal" w:pos="720"/>
                <w:tab w:val="decimal" w:pos="864"/>
              </w:tabs>
              <w:spacing w:line="340" w:lineRule="exact"/>
              <w:ind w:left="-43" w:right="-134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C4C606" w14:textId="568F14C5" w:rsidR="003F57B2" w:rsidRPr="00967690" w:rsidRDefault="003F57B2" w:rsidP="003F57B2">
            <w:pPr>
              <w:tabs>
                <w:tab w:val="decimal" w:pos="990"/>
              </w:tabs>
              <w:spacing w:line="340" w:lineRule="exact"/>
              <w:ind w:left="-10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330,398</w:t>
            </w:r>
          </w:p>
        </w:tc>
        <w:tc>
          <w:tcPr>
            <w:tcW w:w="72" w:type="dxa"/>
            <w:shd w:val="clear" w:color="auto" w:fill="auto"/>
          </w:tcPr>
          <w:p w14:paraId="23EDD91B" w14:textId="77777777" w:rsidR="003F57B2" w:rsidRPr="004F2D3D" w:rsidRDefault="003F57B2" w:rsidP="003F57B2">
            <w:pPr>
              <w:tabs>
                <w:tab w:val="decimal" w:pos="929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AE9D46" w14:textId="72305C5E" w:rsidR="003F57B2" w:rsidRPr="00EE3A05" w:rsidRDefault="003F57B2" w:rsidP="003F57B2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EE3A05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-</w:t>
            </w:r>
          </w:p>
        </w:tc>
        <w:tc>
          <w:tcPr>
            <w:tcW w:w="63" w:type="dxa"/>
            <w:shd w:val="clear" w:color="auto" w:fill="auto"/>
          </w:tcPr>
          <w:p w14:paraId="23D476AD" w14:textId="77777777" w:rsidR="003F57B2" w:rsidRPr="004F2D3D" w:rsidRDefault="003F57B2" w:rsidP="003F57B2">
            <w:pPr>
              <w:tabs>
                <w:tab w:val="decimal" w:pos="929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D98239" w14:textId="77777777" w:rsidR="003F57B2" w:rsidRPr="00EE3A05" w:rsidRDefault="003F57B2" w:rsidP="003F57B2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EE3A05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-</w:t>
            </w:r>
          </w:p>
        </w:tc>
      </w:tr>
    </w:tbl>
    <w:p w14:paraId="78E3B661" w14:textId="77777777" w:rsidR="0074609D" w:rsidRPr="00AD113D" w:rsidRDefault="0074609D" w:rsidP="00B005EB">
      <w:pPr>
        <w:ind w:left="45" w:hanging="18"/>
        <w:rPr>
          <w:rFonts w:asciiTheme="majorBidi" w:hAnsiTheme="majorBidi" w:cstheme="majorBidi"/>
          <w:sz w:val="20"/>
          <w:szCs w:val="20"/>
        </w:rPr>
      </w:pPr>
    </w:p>
    <w:p w14:paraId="702D048C" w14:textId="4489E359" w:rsidR="00B005EB" w:rsidRDefault="00B005EB" w:rsidP="00B005EB">
      <w:pPr>
        <w:ind w:left="45" w:hanging="18"/>
        <w:rPr>
          <w:rFonts w:asciiTheme="majorBidi" w:hAnsiTheme="majorBidi" w:cstheme="majorBidi"/>
          <w:sz w:val="30"/>
          <w:szCs w:val="30"/>
        </w:rPr>
      </w:pPr>
      <w:r w:rsidRPr="0075724C">
        <w:rPr>
          <w:rFonts w:asciiTheme="majorBidi" w:hAnsiTheme="majorBidi" w:cstheme="majorBidi"/>
          <w:sz w:val="30"/>
          <w:szCs w:val="30"/>
          <w:cs/>
        </w:rPr>
        <w:t>บริษัทไม่มีเงินลงทุนในบริษัทย่อยซึ่งจดทะเบียนในตลาดหลักทรัพย์ ดังนั้นจึงไม่มีราคาที่เปิดเผยต่อสาธารณะ</w:t>
      </w:r>
    </w:p>
    <w:p w14:paraId="1997A4EE" w14:textId="77777777" w:rsidR="0075724C" w:rsidRDefault="0075724C" w:rsidP="00715DD1">
      <w:pPr>
        <w:rPr>
          <w:rFonts w:ascii="Angsana New" w:hAnsi="Angsana New"/>
          <w:sz w:val="30"/>
          <w:szCs w:val="30"/>
        </w:rPr>
      </w:pPr>
    </w:p>
    <w:p w14:paraId="06A2D295" w14:textId="6FEAB110" w:rsidR="0075724C" w:rsidRPr="00704738" w:rsidRDefault="0075724C" w:rsidP="00704738">
      <w:pPr>
        <w:ind w:left="45" w:hanging="18"/>
        <w:rPr>
          <w:rFonts w:ascii="Angsana New" w:hAnsi="Angsana New"/>
          <w:sz w:val="30"/>
          <w:szCs w:val="30"/>
        </w:rPr>
        <w:sectPr w:rsidR="0075724C" w:rsidRPr="00704738" w:rsidSect="00383FA0">
          <w:headerReference w:type="default" r:id="rId14"/>
          <w:footerReference w:type="default" r:id="rId15"/>
          <w:pgSz w:w="16834" w:h="11909" w:orient="landscape" w:code="9"/>
          <w:pgMar w:top="1166" w:right="691" w:bottom="1152" w:left="1166" w:header="706" w:footer="706" w:gutter="0"/>
          <w:cols w:space="737"/>
          <w:docGrid w:linePitch="360"/>
        </w:sectPr>
      </w:pPr>
    </w:p>
    <w:p w14:paraId="5CD4E5C6" w14:textId="77777777" w:rsidR="008A0C12" w:rsidRPr="00916005" w:rsidRDefault="008A0C12" w:rsidP="008A0C12">
      <w:pPr>
        <w:spacing w:line="240" w:lineRule="atLeast"/>
        <w:ind w:right="-108" w:firstLine="540"/>
        <w:jc w:val="both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เงินลงทุนในการร่วมค้า</w:t>
      </w:r>
    </w:p>
    <w:p w14:paraId="6E7FB26C" w14:textId="77777777" w:rsidR="008A0C12" w:rsidRDefault="008A0C12" w:rsidP="00DC2540">
      <w:pPr>
        <w:pStyle w:val="Ang15"/>
      </w:pPr>
    </w:p>
    <w:tbl>
      <w:tblPr>
        <w:tblW w:w="91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451"/>
        <w:gridCol w:w="1439"/>
        <w:gridCol w:w="270"/>
        <w:gridCol w:w="1470"/>
      </w:tblGrid>
      <w:tr w:rsidR="008A0C12" w:rsidRPr="00D041CF" w14:paraId="4B8BACCF" w14:textId="77777777">
        <w:trPr>
          <w:tblHeader/>
        </w:trPr>
        <w:tc>
          <w:tcPr>
            <w:tcW w:w="3010" w:type="pct"/>
            <w:shd w:val="clear" w:color="auto" w:fill="auto"/>
          </w:tcPr>
          <w:p w14:paraId="33ECBCBD" w14:textId="77777777" w:rsidR="008A0C12" w:rsidRPr="00D041CF" w:rsidRDefault="008A0C1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7" w:type="pct"/>
            <w:shd w:val="clear" w:color="auto" w:fill="auto"/>
          </w:tcPr>
          <w:p w14:paraId="1C1180E5" w14:textId="77777777" w:rsidR="008A0C12" w:rsidRPr="00D041CF" w:rsidRDefault="008A0C12">
            <w:pPr>
              <w:pStyle w:val="BodyText"/>
              <w:spacing w:after="0" w:line="240" w:lineRule="auto"/>
              <w:ind w:left="-109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43" w:type="pct"/>
            <w:gridSpan w:val="3"/>
            <w:shd w:val="clear" w:color="auto" w:fill="auto"/>
          </w:tcPr>
          <w:p w14:paraId="668A89AF" w14:textId="77777777" w:rsidR="008A0C12" w:rsidRDefault="008A0C12">
            <w:pPr>
              <w:pStyle w:val="BodyText"/>
              <w:spacing w:after="0" w:line="240" w:lineRule="auto"/>
              <w:ind w:left="-109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งบการเงินรวมและ</w:t>
            </w:r>
          </w:p>
          <w:p w14:paraId="6BD0FD20" w14:textId="77777777" w:rsidR="008A0C12" w:rsidRPr="00D041CF" w:rsidRDefault="008A0C12">
            <w:pPr>
              <w:pStyle w:val="BodyText"/>
              <w:spacing w:after="0" w:line="240" w:lineRule="auto"/>
              <w:ind w:left="-109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041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A2A18" w:rsidRPr="00D041CF" w14:paraId="7FDBA06B" w14:textId="77777777">
        <w:trPr>
          <w:trHeight w:val="299"/>
          <w:tblHeader/>
        </w:trPr>
        <w:tc>
          <w:tcPr>
            <w:tcW w:w="3010" w:type="pct"/>
            <w:shd w:val="clear" w:color="auto" w:fill="auto"/>
          </w:tcPr>
          <w:p w14:paraId="48716886" w14:textId="30B817BC" w:rsidR="000A2A18" w:rsidRPr="00814C13" w:rsidRDefault="000A2A18" w:rsidP="000A2A1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93007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824C2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93007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93007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814C1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="00824C2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47" w:type="pct"/>
            <w:shd w:val="clear" w:color="auto" w:fill="auto"/>
          </w:tcPr>
          <w:p w14:paraId="41C3C907" w14:textId="77777777" w:rsidR="000A2A18" w:rsidRPr="007B3081" w:rsidRDefault="000A2A18" w:rsidP="000A2A18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89" w:type="pct"/>
            <w:shd w:val="clear" w:color="auto" w:fill="auto"/>
          </w:tcPr>
          <w:p w14:paraId="0F03DE0C" w14:textId="6C574CC3" w:rsidR="000A2A18" w:rsidRPr="00D041CF" w:rsidRDefault="000A2A18" w:rsidP="000A2A18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041CF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8" w:type="pct"/>
            <w:shd w:val="clear" w:color="auto" w:fill="auto"/>
          </w:tcPr>
          <w:p w14:paraId="226A374C" w14:textId="77777777" w:rsidR="000A2A18" w:rsidRPr="00D041CF" w:rsidRDefault="000A2A18" w:rsidP="000A2A18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6" w:type="pct"/>
            <w:shd w:val="clear" w:color="auto" w:fill="auto"/>
          </w:tcPr>
          <w:p w14:paraId="5FD81648" w14:textId="7171478E" w:rsidR="000A2A18" w:rsidRPr="00211AC9" w:rsidRDefault="000A2A18" w:rsidP="000A2A18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041CF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0A2A18" w:rsidRPr="00D041CF" w14:paraId="6B45E805" w14:textId="77777777">
        <w:trPr>
          <w:trHeight w:val="299"/>
          <w:tblHeader/>
        </w:trPr>
        <w:tc>
          <w:tcPr>
            <w:tcW w:w="3010" w:type="pct"/>
            <w:shd w:val="clear" w:color="auto" w:fill="auto"/>
          </w:tcPr>
          <w:p w14:paraId="27A62807" w14:textId="77777777" w:rsidR="000A2A18" w:rsidRPr="00D041CF" w:rsidRDefault="000A2A18" w:rsidP="000A2A1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7" w:type="pct"/>
            <w:shd w:val="clear" w:color="auto" w:fill="auto"/>
          </w:tcPr>
          <w:p w14:paraId="2C5A5176" w14:textId="77777777" w:rsidR="000A2A18" w:rsidRPr="00D041CF" w:rsidRDefault="000A2A18" w:rsidP="000A2A18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43" w:type="pct"/>
            <w:gridSpan w:val="3"/>
            <w:shd w:val="clear" w:color="auto" w:fill="auto"/>
          </w:tcPr>
          <w:p w14:paraId="1FF3E932" w14:textId="77777777" w:rsidR="000A2A18" w:rsidRPr="00D041CF" w:rsidRDefault="000A2A18" w:rsidP="000A2A18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041C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A2A18" w:rsidRPr="00D041CF" w14:paraId="329A610A" w14:textId="77777777">
        <w:tc>
          <w:tcPr>
            <w:tcW w:w="3010" w:type="pct"/>
            <w:shd w:val="clear" w:color="auto" w:fill="auto"/>
          </w:tcPr>
          <w:p w14:paraId="73E3053E" w14:textId="77777777" w:rsidR="000A2A18" w:rsidRPr="00D041CF" w:rsidRDefault="000A2A18" w:rsidP="000A2A1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7339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247" w:type="pct"/>
            <w:shd w:val="clear" w:color="auto" w:fill="auto"/>
          </w:tcPr>
          <w:p w14:paraId="674D1E6C" w14:textId="77777777" w:rsidR="000A2A18" w:rsidRPr="00D041CF" w:rsidRDefault="000A2A18" w:rsidP="000A2A18">
            <w:pPr>
              <w:tabs>
                <w:tab w:val="decimal" w:pos="10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89" w:type="pct"/>
            <w:shd w:val="clear" w:color="auto" w:fill="auto"/>
          </w:tcPr>
          <w:p w14:paraId="1494FBAA" w14:textId="77777777" w:rsidR="000A2A18" w:rsidRPr="00D041CF" w:rsidRDefault="000A2A18" w:rsidP="000A2A18">
            <w:pPr>
              <w:tabs>
                <w:tab w:val="decimal" w:pos="10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8" w:type="pct"/>
            <w:shd w:val="clear" w:color="auto" w:fill="auto"/>
          </w:tcPr>
          <w:p w14:paraId="328767D9" w14:textId="77777777" w:rsidR="000A2A18" w:rsidRPr="00D041CF" w:rsidRDefault="000A2A18" w:rsidP="000A2A18">
            <w:pPr>
              <w:tabs>
                <w:tab w:val="decimal" w:pos="877"/>
              </w:tabs>
              <w:ind w:right="-46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6" w:type="pct"/>
            <w:shd w:val="clear" w:color="auto" w:fill="auto"/>
          </w:tcPr>
          <w:p w14:paraId="0FA7C76D" w14:textId="77777777" w:rsidR="000A2A18" w:rsidRPr="00D041CF" w:rsidRDefault="000A2A18" w:rsidP="000A2A18">
            <w:pPr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A2A18" w:rsidRPr="00D041CF" w14:paraId="001988D4" w14:textId="77777777">
        <w:tc>
          <w:tcPr>
            <w:tcW w:w="3010" w:type="pct"/>
            <w:shd w:val="clear" w:color="auto" w:fill="auto"/>
          </w:tcPr>
          <w:p w14:paraId="67897833" w14:textId="77777777" w:rsidR="000A2A18" w:rsidRPr="00D041CF" w:rsidRDefault="000A2A18" w:rsidP="000A2A1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041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041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D041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47" w:type="pct"/>
            <w:shd w:val="clear" w:color="auto" w:fill="auto"/>
          </w:tcPr>
          <w:p w14:paraId="1FD525E1" w14:textId="77777777" w:rsidR="000A2A18" w:rsidRPr="00D041CF" w:rsidRDefault="000A2A18" w:rsidP="000A2A18">
            <w:pPr>
              <w:tabs>
                <w:tab w:val="decimal" w:pos="104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89" w:type="pct"/>
            <w:shd w:val="clear" w:color="auto" w:fill="auto"/>
          </w:tcPr>
          <w:p w14:paraId="4F1AEB0D" w14:textId="3B7F481A" w:rsidR="000A2A18" w:rsidRPr="00824C28" w:rsidRDefault="00824C28" w:rsidP="000A2A18">
            <w:pPr>
              <w:tabs>
                <w:tab w:val="decimal" w:pos="1063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249,894</w:t>
            </w:r>
          </w:p>
        </w:tc>
        <w:tc>
          <w:tcPr>
            <w:tcW w:w="148" w:type="pct"/>
            <w:shd w:val="clear" w:color="auto" w:fill="auto"/>
          </w:tcPr>
          <w:p w14:paraId="56B8220B" w14:textId="77777777" w:rsidR="000A2A18" w:rsidRPr="008D1604" w:rsidRDefault="000A2A18" w:rsidP="000A2A18">
            <w:pPr>
              <w:pStyle w:val="1-Number"/>
              <w:tabs>
                <w:tab w:val="decimal" w:pos="877"/>
              </w:tabs>
              <w:spacing w:line="340" w:lineRule="exact"/>
              <w:ind w:left="-10" w:right="0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806" w:type="pct"/>
            <w:shd w:val="clear" w:color="auto" w:fill="auto"/>
          </w:tcPr>
          <w:p w14:paraId="70FEF568" w14:textId="04600405" w:rsidR="000A2A18" w:rsidRPr="00DC2540" w:rsidRDefault="00DC2540" w:rsidP="000A2A18">
            <w:pPr>
              <w:spacing w:line="340" w:lineRule="exact"/>
              <w:ind w:left="-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  <w:tr w:rsidR="000A2A18" w:rsidRPr="008D1604" w14:paraId="74064178" w14:textId="77777777">
        <w:tc>
          <w:tcPr>
            <w:tcW w:w="3010" w:type="pct"/>
            <w:shd w:val="clear" w:color="auto" w:fill="auto"/>
          </w:tcPr>
          <w:p w14:paraId="6E1F4604" w14:textId="47E92174" w:rsidR="000A2A18" w:rsidRPr="00D041CF" w:rsidRDefault="000A2A18" w:rsidP="000A2A1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041CF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</w:t>
            </w:r>
            <w:r w:rsidR="00265AEB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</w:t>
            </w:r>
            <w:r w:rsidR="00715DD1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สุทธิ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</w:t>
            </w:r>
            <w:r w:rsidR="00715DD1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247" w:type="pct"/>
            <w:shd w:val="clear" w:color="auto" w:fill="auto"/>
          </w:tcPr>
          <w:p w14:paraId="40CDF91F" w14:textId="77777777" w:rsidR="000A2A18" w:rsidRPr="00D041CF" w:rsidRDefault="000A2A18" w:rsidP="000A2A18">
            <w:pPr>
              <w:tabs>
                <w:tab w:val="decimal" w:pos="10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9" w:type="pct"/>
            <w:shd w:val="clear" w:color="auto" w:fill="auto"/>
          </w:tcPr>
          <w:p w14:paraId="38DAE2DE" w14:textId="39D09D4C" w:rsidR="000A2A18" w:rsidRPr="007927FD" w:rsidRDefault="007927FD" w:rsidP="003209E6">
            <w:pPr>
              <w:tabs>
                <w:tab w:val="decimal" w:pos="1130"/>
              </w:tabs>
              <w:spacing w:line="240" w:lineRule="auto"/>
              <w:ind w:right="-2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927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2,557</w:t>
            </w:r>
          </w:p>
        </w:tc>
        <w:tc>
          <w:tcPr>
            <w:tcW w:w="148" w:type="pct"/>
            <w:shd w:val="clear" w:color="auto" w:fill="auto"/>
          </w:tcPr>
          <w:p w14:paraId="403E38DD" w14:textId="77777777" w:rsidR="000A2A18" w:rsidRPr="00D041CF" w:rsidRDefault="000A2A18" w:rsidP="000A2A18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</w:rPr>
            </w:pPr>
          </w:p>
        </w:tc>
        <w:tc>
          <w:tcPr>
            <w:tcW w:w="806" w:type="pct"/>
            <w:shd w:val="clear" w:color="auto" w:fill="auto"/>
          </w:tcPr>
          <w:p w14:paraId="2E184470" w14:textId="7286E86A" w:rsidR="000A2A18" w:rsidRPr="00FD1103" w:rsidRDefault="00DC2540" w:rsidP="000A2A18">
            <w:pPr>
              <w:spacing w:line="340" w:lineRule="exact"/>
              <w:ind w:left="-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A2A18" w:rsidRPr="00D041CF" w14:paraId="1BBC1766" w14:textId="77777777">
        <w:tc>
          <w:tcPr>
            <w:tcW w:w="3010" w:type="pct"/>
            <w:shd w:val="clear" w:color="auto" w:fill="auto"/>
          </w:tcPr>
          <w:p w14:paraId="2F0A8F0F" w14:textId="7F28FD69" w:rsidR="000A2A18" w:rsidRPr="00D041CF" w:rsidRDefault="000A2A18" w:rsidP="000A2A1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041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1E3B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="00824C2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47" w:type="pct"/>
            <w:shd w:val="clear" w:color="auto" w:fill="auto"/>
          </w:tcPr>
          <w:p w14:paraId="431EECAB" w14:textId="77777777" w:rsidR="000A2A18" w:rsidRPr="00D041CF" w:rsidRDefault="000A2A18" w:rsidP="000A2A18">
            <w:pPr>
              <w:tabs>
                <w:tab w:val="decimal" w:pos="104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6A3B22" w14:textId="5DEF2512" w:rsidR="000A2A18" w:rsidRPr="000D6A13" w:rsidRDefault="007927FD" w:rsidP="000A2A18">
            <w:pPr>
              <w:tabs>
                <w:tab w:val="decimal" w:pos="1063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252,4</w:t>
            </w:r>
            <w:r w:rsidR="00DC5E3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148" w:type="pct"/>
            <w:shd w:val="clear" w:color="auto" w:fill="auto"/>
          </w:tcPr>
          <w:p w14:paraId="4A6B471D" w14:textId="77777777" w:rsidR="000A2A18" w:rsidRPr="008D1604" w:rsidRDefault="000A2A18" w:rsidP="000A2A18">
            <w:pPr>
              <w:pStyle w:val="1-Number"/>
              <w:tabs>
                <w:tab w:val="decimal" w:pos="877"/>
              </w:tabs>
              <w:ind w:left="-43" w:right="-46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0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94137B" w14:textId="3C8F17FB" w:rsidR="000A2A18" w:rsidRPr="00FD1103" w:rsidRDefault="00DC2540" w:rsidP="00FD1103">
            <w:pPr>
              <w:spacing w:line="340" w:lineRule="exact"/>
              <w:ind w:left="-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19DA62FF" w14:textId="77777777" w:rsidR="008A0C12" w:rsidRPr="00934E7C" w:rsidRDefault="008A0C12" w:rsidP="008A0C12">
      <w:pPr>
        <w:tabs>
          <w:tab w:val="left" w:pos="720"/>
        </w:tabs>
        <w:spacing w:line="240" w:lineRule="auto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08C7130E" w14:textId="1B26C1A2" w:rsidR="00AF2A82" w:rsidRDefault="008A0C12" w:rsidP="00AF2A82">
      <w:pPr>
        <w:tabs>
          <w:tab w:val="left" w:pos="720"/>
        </w:tabs>
        <w:spacing w:line="240" w:lineRule="auto"/>
        <w:ind w:left="540"/>
        <w:jc w:val="both"/>
        <w:rPr>
          <w:rFonts w:asciiTheme="majorBidi" w:hAnsiTheme="majorBidi"/>
          <w:sz w:val="30"/>
          <w:szCs w:val="30"/>
        </w:rPr>
      </w:pPr>
      <w:bookmarkStart w:id="1" w:name="_Hlk126672031"/>
      <w:r w:rsidRPr="00F965C5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>
        <w:rPr>
          <w:rFonts w:asciiTheme="majorBidi" w:hAnsiTheme="majorBidi"/>
          <w:sz w:val="30"/>
          <w:szCs w:val="30"/>
        </w:rPr>
        <w:t xml:space="preserve">1 </w:t>
      </w:r>
      <w:r w:rsidRPr="00F965C5">
        <w:rPr>
          <w:rFonts w:asciiTheme="majorBidi" w:hAnsiTheme="majorBidi"/>
          <w:sz w:val="30"/>
          <w:szCs w:val="30"/>
          <w:cs/>
        </w:rPr>
        <w:t xml:space="preserve">ธันวาคม </w:t>
      </w:r>
      <w:r>
        <w:rPr>
          <w:rFonts w:asciiTheme="majorBidi" w:hAnsiTheme="majorBidi"/>
          <w:sz w:val="30"/>
          <w:szCs w:val="30"/>
        </w:rPr>
        <w:t xml:space="preserve">2565 </w:t>
      </w:r>
      <w:r w:rsidRPr="00F965C5">
        <w:rPr>
          <w:rFonts w:asciiTheme="majorBidi" w:hAnsiTheme="majorBidi"/>
          <w:sz w:val="30"/>
          <w:szCs w:val="30"/>
          <w:cs/>
        </w:rPr>
        <w:t>บริษัทได้เข้าทำบันทึกข้อตกลงกับบริษัท ผลิตไฟฟ้า จำกัด (มหาชน) (“</w:t>
      </w:r>
      <w:r w:rsidRPr="00F965C5">
        <w:rPr>
          <w:rFonts w:asciiTheme="majorBidi" w:hAnsiTheme="majorBidi" w:cstheme="majorBidi"/>
          <w:sz w:val="30"/>
          <w:szCs w:val="30"/>
        </w:rPr>
        <w:t xml:space="preserve">EGCO”) </w:t>
      </w:r>
      <w:r w:rsidRPr="00F965C5">
        <w:rPr>
          <w:rFonts w:asciiTheme="majorBidi" w:hAnsiTheme="majorBidi"/>
          <w:sz w:val="30"/>
          <w:szCs w:val="30"/>
          <w:cs/>
        </w:rPr>
        <w:t>ซึ่งเป็นนิติบุคคลที่จัดตั้งขึ้นในประเทศไทย เพื่อร่วมลงทุนในบริษัท อี แอนด์ ที พลังงานหมุนเวียน จำกัด ซึ่งเป็นการร่วมค้าที่จัดตั้งขึ้นใหม่ในประเทศไทย และมีวัตถุประสงค์เพื่อผลิตและจำหน่ายพลังงานไฟฟ้า โดยบริษัทและ</w:t>
      </w:r>
      <w:r w:rsidRPr="00F965C5">
        <w:rPr>
          <w:rFonts w:asciiTheme="majorBidi" w:hAnsiTheme="majorBidi" w:cstheme="majorBidi"/>
          <w:sz w:val="30"/>
          <w:szCs w:val="30"/>
        </w:rPr>
        <w:t xml:space="preserve">EGCO </w:t>
      </w:r>
      <w:r>
        <w:rPr>
          <w:rFonts w:asciiTheme="majorBidi" w:hAnsiTheme="majorBidi" w:cstheme="majorBidi"/>
          <w:sz w:val="30"/>
          <w:szCs w:val="30"/>
          <w:cs/>
        </w:rPr>
        <w:br/>
      </w:r>
      <w:r w:rsidRPr="00F965C5">
        <w:rPr>
          <w:rFonts w:asciiTheme="majorBidi" w:hAnsiTheme="majorBidi"/>
          <w:sz w:val="30"/>
          <w:szCs w:val="30"/>
          <w:cs/>
        </w:rPr>
        <w:t>เข้าลงทุนในการร่วมค้า ร้อยละ</w:t>
      </w:r>
      <w:bookmarkStart w:id="2" w:name="_GoBack"/>
      <w:bookmarkEnd w:id="2"/>
      <w:r w:rsidRPr="00F965C5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</w:rPr>
        <w:t>49.99</w:t>
      </w:r>
      <w:r w:rsidRPr="00F965C5">
        <w:rPr>
          <w:rFonts w:asciiTheme="majorBidi" w:hAnsiTheme="majorBidi"/>
          <w:sz w:val="30"/>
          <w:szCs w:val="30"/>
          <w:cs/>
        </w:rPr>
        <w:t xml:space="preserve"> ในสัดส่วนที่เท่ากัน </w:t>
      </w:r>
      <w:r>
        <w:rPr>
          <w:rFonts w:asciiTheme="majorBidi" w:hAnsiTheme="majorBidi" w:hint="cs"/>
          <w:sz w:val="30"/>
          <w:szCs w:val="30"/>
          <w:cs/>
        </w:rPr>
        <w:t>และ</w:t>
      </w:r>
      <w:r w:rsidRPr="00F965C5">
        <w:rPr>
          <w:rFonts w:asciiTheme="majorBidi" w:hAnsiTheme="majorBidi"/>
          <w:sz w:val="30"/>
          <w:szCs w:val="30"/>
          <w:cs/>
        </w:rPr>
        <w:t>ได้จ่ายชำระเงินทุนจัดตั้งบริษัทงวดแรกในอัตรา</w:t>
      </w:r>
    </w:p>
    <w:p w14:paraId="6A149A4A" w14:textId="2DB1DAE1" w:rsidR="008A0C12" w:rsidRPr="00633A7A" w:rsidRDefault="008A0C12" w:rsidP="00AF2A82">
      <w:pPr>
        <w:tabs>
          <w:tab w:val="left" w:pos="720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  <w:lang w:val="en-US"/>
        </w:rPr>
        <w:sectPr w:rsidR="008A0C12" w:rsidRPr="00633A7A" w:rsidSect="00ED0D48">
          <w:pgSz w:w="11909" w:h="16834" w:code="9"/>
          <w:pgMar w:top="691" w:right="1152" w:bottom="720" w:left="1152" w:header="720" w:footer="720" w:gutter="0"/>
          <w:paperSrc w:first="15" w:other="15"/>
          <w:pgNumType w:start="29"/>
          <w:cols w:space="737"/>
          <w:docGrid w:linePitch="299"/>
        </w:sectPr>
      </w:pPr>
      <w:r w:rsidRPr="00F965C5">
        <w:rPr>
          <w:rFonts w:asciiTheme="majorBidi" w:hAnsiTheme="majorBidi"/>
          <w:sz w:val="30"/>
          <w:szCs w:val="30"/>
          <w:cs/>
        </w:rPr>
        <w:t xml:space="preserve">ร้อยละ </w:t>
      </w:r>
      <w:r>
        <w:rPr>
          <w:rFonts w:asciiTheme="majorBidi" w:hAnsiTheme="majorBidi"/>
          <w:sz w:val="30"/>
          <w:szCs w:val="30"/>
        </w:rPr>
        <w:t>25</w:t>
      </w:r>
      <w:r w:rsidRPr="00F965C5">
        <w:rPr>
          <w:rFonts w:asciiTheme="majorBidi" w:hAnsiTheme="majorBidi"/>
          <w:sz w:val="30"/>
          <w:szCs w:val="30"/>
          <w:cs/>
        </w:rPr>
        <w:t xml:space="preserve"> ของทุน</w:t>
      </w:r>
      <w:r>
        <w:rPr>
          <w:rFonts w:asciiTheme="majorBidi" w:hAnsiTheme="majorBidi" w:hint="cs"/>
          <w:sz w:val="30"/>
          <w:szCs w:val="30"/>
          <w:cs/>
        </w:rPr>
        <w:t>จดทะเบียน</w:t>
      </w:r>
      <w:r w:rsidRPr="00F965C5">
        <w:rPr>
          <w:rFonts w:asciiTheme="majorBidi" w:hAnsiTheme="majorBidi"/>
          <w:sz w:val="30"/>
          <w:szCs w:val="30"/>
          <w:cs/>
        </w:rPr>
        <w:t xml:space="preserve">เป็นจำนวนเงิน </w:t>
      </w:r>
      <w:r w:rsidR="00334416">
        <w:rPr>
          <w:rFonts w:asciiTheme="majorBidi" w:hAnsiTheme="majorBidi"/>
          <w:sz w:val="30"/>
          <w:szCs w:val="30"/>
        </w:rPr>
        <w:t>500</w:t>
      </w:r>
      <w:r w:rsidRPr="00F965C5">
        <w:rPr>
          <w:rFonts w:asciiTheme="majorBidi" w:hAnsiTheme="majorBidi"/>
          <w:sz w:val="30"/>
          <w:szCs w:val="30"/>
          <w:cs/>
        </w:rPr>
        <w:t xml:space="preserve"> ล้านบาท</w:t>
      </w:r>
    </w:p>
    <w:bookmarkEnd w:id="1"/>
    <w:p w14:paraId="550B4A60" w14:textId="6478C31C" w:rsidR="00934E7C" w:rsidRDefault="00934E7C" w:rsidP="00934E7C">
      <w:pPr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 w:rsidRPr="00934E7C">
        <w:rPr>
          <w:rFonts w:ascii="Angsana New" w:hAnsi="Angsana New"/>
          <w:sz w:val="30"/>
          <w:szCs w:val="30"/>
          <w:cs/>
        </w:rPr>
        <w:lastRenderedPageBreak/>
        <w:t>เงินลงทุนใน</w:t>
      </w:r>
      <w:r>
        <w:rPr>
          <w:rFonts w:ascii="Angsana New" w:hAnsi="Angsana New" w:hint="cs"/>
          <w:sz w:val="30"/>
          <w:szCs w:val="30"/>
          <w:cs/>
        </w:rPr>
        <w:t>การร่วมค้า</w:t>
      </w:r>
      <w:r w:rsidRPr="00934E7C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814C13">
        <w:rPr>
          <w:rFonts w:ascii="Angsana New" w:hAnsi="Angsana New"/>
          <w:sz w:val="30"/>
          <w:szCs w:val="30"/>
          <w:lang w:val="en-US"/>
        </w:rPr>
        <w:t>30</w:t>
      </w:r>
      <w:r w:rsidRPr="00934E7C">
        <w:rPr>
          <w:rFonts w:ascii="Angsana New" w:hAnsi="Angsana New"/>
          <w:sz w:val="30"/>
          <w:szCs w:val="30"/>
          <w:cs/>
        </w:rPr>
        <w:t xml:space="preserve"> </w:t>
      </w:r>
      <w:r w:rsidR="00CD4149">
        <w:rPr>
          <w:rFonts w:ascii="Angsana New" w:hAnsi="Angsana New" w:hint="cs"/>
          <w:sz w:val="30"/>
          <w:szCs w:val="30"/>
          <w:cs/>
        </w:rPr>
        <w:t>กันยายน</w:t>
      </w:r>
      <w:r w:rsidRPr="00934E7C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2566</w:t>
      </w:r>
      <w:r w:rsidRPr="00934E7C">
        <w:rPr>
          <w:rFonts w:ascii="Angsana New" w:hAnsi="Angsana New"/>
          <w:sz w:val="30"/>
          <w:szCs w:val="30"/>
          <w:cs/>
        </w:rPr>
        <w:t xml:space="preserve"> และ </w:t>
      </w:r>
      <w:r>
        <w:rPr>
          <w:rFonts w:ascii="Angsana New" w:hAnsi="Angsana New"/>
          <w:sz w:val="30"/>
          <w:szCs w:val="30"/>
        </w:rPr>
        <w:t>31</w:t>
      </w:r>
      <w:r w:rsidRPr="00934E7C">
        <w:rPr>
          <w:rFonts w:ascii="Angsana New" w:hAnsi="Angsana New"/>
          <w:sz w:val="30"/>
          <w:szCs w:val="30"/>
          <w:cs/>
        </w:rPr>
        <w:t xml:space="preserve"> ธันวาคม </w:t>
      </w:r>
      <w:r>
        <w:rPr>
          <w:rFonts w:ascii="Angsana New" w:hAnsi="Angsana New"/>
          <w:sz w:val="30"/>
          <w:szCs w:val="30"/>
        </w:rPr>
        <w:t>2565</w:t>
      </w:r>
      <w:r w:rsidRPr="00934E7C">
        <w:rPr>
          <w:rFonts w:ascii="Angsana New" w:hAnsi="Angsana New"/>
          <w:sz w:val="30"/>
          <w:szCs w:val="30"/>
          <w:cs/>
        </w:rPr>
        <w:t xml:space="preserve"> และเงินปันผลรับจากเงินลงทุนสำหรับแต่ละงวดสิ้นสุดวันที่ </w:t>
      </w:r>
      <w:r w:rsidR="00814C13">
        <w:rPr>
          <w:rFonts w:ascii="Angsana New" w:hAnsi="Angsana New"/>
          <w:sz w:val="30"/>
          <w:szCs w:val="30"/>
        </w:rPr>
        <w:t>30</w:t>
      </w:r>
      <w:r w:rsidRPr="00934E7C">
        <w:rPr>
          <w:rFonts w:ascii="Angsana New" w:hAnsi="Angsana New"/>
          <w:sz w:val="30"/>
          <w:szCs w:val="30"/>
          <w:cs/>
        </w:rPr>
        <w:t xml:space="preserve"> </w:t>
      </w:r>
      <w:r w:rsidR="00CD4149">
        <w:rPr>
          <w:rFonts w:ascii="Angsana New" w:hAnsi="Angsana New" w:hint="cs"/>
          <w:sz w:val="30"/>
          <w:szCs w:val="30"/>
          <w:cs/>
        </w:rPr>
        <w:t xml:space="preserve">กันยายน </w:t>
      </w:r>
      <w:r>
        <w:rPr>
          <w:rFonts w:ascii="Angsana New" w:hAnsi="Angsana New"/>
          <w:sz w:val="30"/>
          <w:szCs w:val="30"/>
        </w:rPr>
        <w:t>2566</w:t>
      </w:r>
      <w:r w:rsidRPr="00934E7C">
        <w:rPr>
          <w:rFonts w:ascii="Angsana New" w:hAnsi="Angsana New"/>
          <w:sz w:val="30"/>
          <w:szCs w:val="30"/>
          <w:cs/>
        </w:rPr>
        <w:t xml:space="preserve"> และ </w:t>
      </w:r>
      <w:r>
        <w:rPr>
          <w:rFonts w:ascii="Angsana New" w:hAnsi="Angsana New"/>
          <w:sz w:val="30"/>
          <w:szCs w:val="30"/>
        </w:rPr>
        <w:t>2565</w:t>
      </w:r>
      <w:r w:rsidRPr="00934E7C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2D312948" w14:textId="77777777" w:rsidR="00934E7C" w:rsidRPr="00A05071" w:rsidRDefault="00934E7C" w:rsidP="00934E7C">
      <w:pPr>
        <w:pStyle w:val="Bo-Blankline"/>
        <w:rPr>
          <w:lang w:val="en-US"/>
        </w:rPr>
      </w:pPr>
    </w:p>
    <w:tbl>
      <w:tblPr>
        <w:tblW w:w="148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70"/>
        <w:gridCol w:w="114"/>
        <w:gridCol w:w="2316"/>
        <w:gridCol w:w="90"/>
        <w:gridCol w:w="900"/>
        <w:gridCol w:w="90"/>
        <w:gridCol w:w="900"/>
        <w:gridCol w:w="81"/>
        <w:gridCol w:w="909"/>
        <w:gridCol w:w="72"/>
        <w:gridCol w:w="918"/>
        <w:gridCol w:w="99"/>
        <w:gridCol w:w="981"/>
        <w:gridCol w:w="56"/>
        <w:gridCol w:w="934"/>
        <w:gridCol w:w="95"/>
        <w:gridCol w:w="1075"/>
        <w:gridCol w:w="90"/>
        <w:gridCol w:w="1080"/>
        <w:gridCol w:w="72"/>
        <w:gridCol w:w="918"/>
        <w:gridCol w:w="63"/>
        <w:gridCol w:w="927"/>
      </w:tblGrid>
      <w:tr w:rsidR="00934E7C" w:rsidRPr="004F2D3D" w14:paraId="12148DE6" w14:textId="77777777">
        <w:trPr>
          <w:tblHeader/>
        </w:trPr>
        <w:tc>
          <w:tcPr>
            <w:tcW w:w="2070" w:type="dxa"/>
            <w:shd w:val="clear" w:color="auto" w:fill="auto"/>
            <w:vAlign w:val="bottom"/>
          </w:tcPr>
          <w:p w14:paraId="520971EB" w14:textId="77777777" w:rsidR="00934E7C" w:rsidRPr="004F2D3D" w:rsidRDefault="00934E7C">
            <w:pPr>
              <w:spacing w:line="320" w:lineRule="exact"/>
              <w:ind w:left="45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4" w:type="dxa"/>
            <w:shd w:val="clear" w:color="auto" w:fill="auto"/>
          </w:tcPr>
          <w:p w14:paraId="4F641824" w14:textId="77777777" w:rsidR="00934E7C" w:rsidRPr="004F2D3D" w:rsidRDefault="00934E7C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316" w:type="dxa"/>
            <w:shd w:val="clear" w:color="auto" w:fill="auto"/>
          </w:tcPr>
          <w:p w14:paraId="4DFEF9C4" w14:textId="77777777" w:rsidR="00934E7C" w:rsidRPr="004F2D3D" w:rsidRDefault="00934E7C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9C0A221" w14:textId="77777777" w:rsidR="00934E7C" w:rsidRPr="004F2D3D" w:rsidRDefault="00934E7C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260" w:type="dxa"/>
            <w:gridSpan w:val="19"/>
            <w:shd w:val="clear" w:color="auto" w:fill="auto"/>
          </w:tcPr>
          <w:p w14:paraId="7E18A23A" w14:textId="77777777" w:rsidR="00934E7C" w:rsidRPr="004F2D3D" w:rsidRDefault="00934E7C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63345A">
              <w:rPr>
                <w:rFonts w:asciiTheme="majorBidi" w:hAnsiTheme="majorBidi"/>
                <w:b/>
                <w:bCs/>
                <w:sz w:val="27"/>
                <w:szCs w:val="27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934E7C" w:rsidRPr="004F2D3D" w14:paraId="20F657FE" w14:textId="77777777">
        <w:trPr>
          <w:tblHeader/>
        </w:trPr>
        <w:tc>
          <w:tcPr>
            <w:tcW w:w="2070" w:type="dxa"/>
            <w:shd w:val="clear" w:color="auto" w:fill="auto"/>
            <w:vAlign w:val="bottom"/>
          </w:tcPr>
          <w:p w14:paraId="399469BA" w14:textId="77777777" w:rsidR="00934E7C" w:rsidRPr="004F2D3D" w:rsidRDefault="00934E7C">
            <w:pPr>
              <w:spacing w:line="320" w:lineRule="exact"/>
              <w:ind w:left="45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4" w:type="dxa"/>
            <w:shd w:val="clear" w:color="auto" w:fill="auto"/>
          </w:tcPr>
          <w:p w14:paraId="0DA8CEC1" w14:textId="77777777" w:rsidR="00934E7C" w:rsidRPr="004F2D3D" w:rsidRDefault="00934E7C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316" w:type="dxa"/>
            <w:shd w:val="clear" w:color="auto" w:fill="auto"/>
            <w:vAlign w:val="bottom"/>
          </w:tcPr>
          <w:p w14:paraId="20106ED9" w14:textId="77777777" w:rsidR="00934E7C" w:rsidRPr="004F2D3D" w:rsidRDefault="00934E7C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ลักษณะธุรกิจ</w:t>
            </w:r>
          </w:p>
        </w:tc>
        <w:tc>
          <w:tcPr>
            <w:tcW w:w="90" w:type="dxa"/>
            <w:shd w:val="clear" w:color="auto" w:fill="auto"/>
          </w:tcPr>
          <w:p w14:paraId="31793F2B" w14:textId="77777777" w:rsidR="00934E7C" w:rsidRPr="004F2D3D" w:rsidRDefault="00934E7C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gridSpan w:val="3"/>
            <w:shd w:val="clear" w:color="auto" w:fill="auto"/>
            <w:vAlign w:val="bottom"/>
          </w:tcPr>
          <w:p w14:paraId="13792147" w14:textId="0555AA1A" w:rsidR="00934E7C" w:rsidRPr="004F2D3D" w:rsidRDefault="00934E7C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1" w:type="dxa"/>
            <w:shd w:val="clear" w:color="auto" w:fill="auto"/>
          </w:tcPr>
          <w:p w14:paraId="28FE4D4D" w14:textId="77777777" w:rsidR="00934E7C" w:rsidRPr="004F2D3D" w:rsidRDefault="00934E7C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9" w:type="dxa"/>
            <w:gridSpan w:val="3"/>
            <w:shd w:val="clear" w:color="auto" w:fill="auto"/>
            <w:vAlign w:val="bottom"/>
          </w:tcPr>
          <w:p w14:paraId="3EE858C4" w14:textId="31C2481F" w:rsidR="00934E7C" w:rsidRPr="004F2D3D" w:rsidRDefault="00934E7C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9" w:type="dxa"/>
            <w:shd w:val="clear" w:color="auto" w:fill="auto"/>
          </w:tcPr>
          <w:p w14:paraId="72A23037" w14:textId="77777777" w:rsidR="00934E7C" w:rsidRPr="004F2D3D" w:rsidRDefault="00934E7C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971" w:type="dxa"/>
            <w:gridSpan w:val="3"/>
            <w:shd w:val="clear" w:color="auto" w:fill="auto"/>
            <w:vAlign w:val="bottom"/>
          </w:tcPr>
          <w:p w14:paraId="5320A617" w14:textId="1887EE01" w:rsidR="00934E7C" w:rsidRPr="004F2D3D" w:rsidRDefault="00934E7C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5" w:type="dxa"/>
            <w:shd w:val="clear" w:color="auto" w:fill="auto"/>
          </w:tcPr>
          <w:p w14:paraId="2690A0CA" w14:textId="77777777" w:rsidR="00934E7C" w:rsidRPr="004F2D3D" w:rsidRDefault="00934E7C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245" w:type="dxa"/>
            <w:gridSpan w:val="3"/>
            <w:shd w:val="clear" w:color="auto" w:fill="auto"/>
            <w:vAlign w:val="bottom"/>
          </w:tcPr>
          <w:p w14:paraId="15753675" w14:textId="2D3655D7" w:rsidR="00934E7C" w:rsidRPr="004F2D3D" w:rsidRDefault="00934E7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72" w:type="dxa"/>
            <w:shd w:val="clear" w:color="auto" w:fill="auto"/>
          </w:tcPr>
          <w:p w14:paraId="4CB6EE82" w14:textId="77777777" w:rsidR="00934E7C" w:rsidRPr="004F2D3D" w:rsidRDefault="00934E7C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908" w:type="dxa"/>
            <w:gridSpan w:val="3"/>
            <w:shd w:val="clear" w:color="auto" w:fill="auto"/>
          </w:tcPr>
          <w:p w14:paraId="20E8E06C" w14:textId="0C528EE4" w:rsidR="00934E7C" w:rsidRPr="00E6799B" w:rsidRDefault="00934E7C">
            <w:pPr>
              <w:pStyle w:val="acctfourfigures"/>
              <w:tabs>
                <w:tab w:val="clear" w:pos="765"/>
              </w:tabs>
              <w:spacing w:line="240" w:lineRule="atLeast"/>
              <w:ind w:left="-113" w:right="-7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cs/>
              </w:rPr>
              <w:t>เงินปันผลรับ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สำหรับ</w:t>
            </w:r>
          </w:p>
        </w:tc>
      </w:tr>
      <w:tr w:rsidR="00334416" w:rsidRPr="004F2D3D" w14:paraId="54DF1057" w14:textId="77777777">
        <w:trPr>
          <w:tblHeader/>
        </w:trPr>
        <w:tc>
          <w:tcPr>
            <w:tcW w:w="2070" w:type="dxa"/>
            <w:shd w:val="clear" w:color="auto" w:fill="auto"/>
            <w:vAlign w:val="bottom"/>
          </w:tcPr>
          <w:p w14:paraId="6D254BCD" w14:textId="77777777" w:rsidR="00334416" w:rsidRPr="004F2D3D" w:rsidRDefault="00334416" w:rsidP="00334416">
            <w:pPr>
              <w:spacing w:line="320" w:lineRule="exact"/>
              <w:ind w:left="45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4" w:type="dxa"/>
            <w:shd w:val="clear" w:color="auto" w:fill="auto"/>
          </w:tcPr>
          <w:p w14:paraId="4AD9FBB9" w14:textId="77777777" w:rsidR="00334416" w:rsidRPr="004F2D3D" w:rsidRDefault="00334416" w:rsidP="00334416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316" w:type="dxa"/>
            <w:shd w:val="clear" w:color="auto" w:fill="auto"/>
            <w:vAlign w:val="bottom"/>
          </w:tcPr>
          <w:p w14:paraId="279AB29D" w14:textId="77777777" w:rsidR="00334416" w:rsidRPr="004F2D3D" w:rsidRDefault="00334416" w:rsidP="00334416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4C2F2AB" w14:textId="77777777" w:rsidR="00334416" w:rsidRPr="004F2D3D" w:rsidRDefault="00334416" w:rsidP="00334416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gridSpan w:val="3"/>
            <w:shd w:val="clear" w:color="auto" w:fill="auto"/>
          </w:tcPr>
          <w:p w14:paraId="75E48ED1" w14:textId="4476E5C6" w:rsidR="00334416" w:rsidRPr="00657F29" w:rsidRDefault="00334416" w:rsidP="00657F29">
            <w:pPr>
              <w:pStyle w:val="acctfourfigures"/>
              <w:tabs>
                <w:tab w:val="clear" w:pos="765"/>
              </w:tabs>
              <w:spacing w:line="240" w:lineRule="atLeast"/>
              <w:ind w:left="-113" w:right="-79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57F29">
              <w:rPr>
                <w:rFonts w:asciiTheme="majorBidi" w:hAnsiTheme="majorBidi" w:cstheme="majorBidi"/>
                <w:sz w:val="27"/>
                <w:szCs w:val="27"/>
                <w:cs/>
              </w:rPr>
              <w:t>สัดส่วนความเป็นเจ้าของ</w:t>
            </w:r>
          </w:p>
        </w:tc>
        <w:tc>
          <w:tcPr>
            <w:tcW w:w="81" w:type="dxa"/>
            <w:shd w:val="clear" w:color="auto" w:fill="auto"/>
          </w:tcPr>
          <w:p w14:paraId="5C47DC23" w14:textId="77777777" w:rsidR="00334416" w:rsidRPr="00657F29" w:rsidRDefault="00334416" w:rsidP="00657F29">
            <w:pPr>
              <w:pStyle w:val="acctfourfigures"/>
              <w:tabs>
                <w:tab w:val="clear" w:pos="765"/>
              </w:tabs>
              <w:spacing w:line="240" w:lineRule="atLeast"/>
              <w:ind w:left="-113" w:right="-7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99" w:type="dxa"/>
            <w:gridSpan w:val="3"/>
            <w:shd w:val="clear" w:color="auto" w:fill="auto"/>
          </w:tcPr>
          <w:p w14:paraId="4BD5206D" w14:textId="2059C7C8" w:rsidR="00334416" w:rsidRPr="00657F29" w:rsidRDefault="00334416" w:rsidP="00657F29">
            <w:pPr>
              <w:pStyle w:val="acctfourfigures"/>
              <w:tabs>
                <w:tab w:val="clear" w:pos="765"/>
              </w:tabs>
              <w:spacing w:line="240" w:lineRule="atLeast"/>
              <w:ind w:left="-113" w:right="-79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57F29">
              <w:rPr>
                <w:rFonts w:asciiTheme="majorBidi" w:hAnsiTheme="majorBidi" w:cstheme="majorBidi"/>
                <w:sz w:val="27"/>
                <w:szCs w:val="27"/>
                <w:cs/>
              </w:rPr>
              <w:t>ทุนชำระแล้ว</w:t>
            </w:r>
          </w:p>
        </w:tc>
        <w:tc>
          <w:tcPr>
            <w:tcW w:w="99" w:type="dxa"/>
            <w:shd w:val="clear" w:color="auto" w:fill="auto"/>
          </w:tcPr>
          <w:p w14:paraId="4A49DD26" w14:textId="77777777" w:rsidR="00334416" w:rsidRPr="00657F29" w:rsidRDefault="00334416" w:rsidP="00657F29">
            <w:pPr>
              <w:pStyle w:val="acctfourfigures"/>
              <w:tabs>
                <w:tab w:val="clear" w:pos="765"/>
              </w:tabs>
              <w:spacing w:line="240" w:lineRule="atLeast"/>
              <w:ind w:left="-113" w:right="-7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971" w:type="dxa"/>
            <w:gridSpan w:val="3"/>
            <w:shd w:val="clear" w:color="auto" w:fill="auto"/>
          </w:tcPr>
          <w:p w14:paraId="0EB5D5B2" w14:textId="2F51F7E2" w:rsidR="00334416" w:rsidRPr="00657F29" w:rsidRDefault="00334416" w:rsidP="00657F29">
            <w:pPr>
              <w:pStyle w:val="acctfourfigures"/>
              <w:tabs>
                <w:tab w:val="clear" w:pos="765"/>
              </w:tabs>
              <w:spacing w:line="240" w:lineRule="atLeast"/>
              <w:ind w:left="-113" w:right="-79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57F29">
              <w:rPr>
                <w:rFonts w:asciiTheme="majorBidi" w:hAnsiTheme="majorBidi" w:cstheme="majorBidi"/>
                <w:sz w:val="27"/>
                <w:szCs w:val="27"/>
                <w:cs/>
              </w:rPr>
              <w:t>ราคาทุน</w:t>
            </w:r>
          </w:p>
        </w:tc>
        <w:tc>
          <w:tcPr>
            <w:tcW w:w="95" w:type="dxa"/>
            <w:shd w:val="clear" w:color="auto" w:fill="auto"/>
          </w:tcPr>
          <w:p w14:paraId="70D3CDCD" w14:textId="77777777" w:rsidR="00334416" w:rsidRPr="00657F29" w:rsidRDefault="00334416" w:rsidP="00657F29">
            <w:pPr>
              <w:pStyle w:val="acctfourfigures"/>
              <w:tabs>
                <w:tab w:val="clear" w:pos="765"/>
              </w:tabs>
              <w:spacing w:line="240" w:lineRule="atLeast"/>
              <w:ind w:left="-113" w:right="-7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245" w:type="dxa"/>
            <w:gridSpan w:val="3"/>
            <w:shd w:val="clear" w:color="auto" w:fill="auto"/>
          </w:tcPr>
          <w:p w14:paraId="088B1DE6" w14:textId="769F63BA" w:rsidR="00334416" w:rsidRPr="004F2D3D" w:rsidRDefault="00334416" w:rsidP="00657F29">
            <w:pPr>
              <w:pStyle w:val="acctfourfigures"/>
              <w:tabs>
                <w:tab w:val="clear" w:pos="765"/>
              </w:tabs>
              <w:spacing w:line="240" w:lineRule="atLeast"/>
              <w:ind w:left="-113" w:right="-79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57F29">
              <w:rPr>
                <w:rFonts w:asciiTheme="majorBidi" w:hAnsiTheme="majorBidi" w:cstheme="majorBidi"/>
                <w:sz w:val="27"/>
                <w:szCs w:val="27"/>
                <w:cs/>
              </w:rPr>
              <w:t>มูลค่าตามวิธีส่วนได้เสีย</w:t>
            </w:r>
          </w:p>
        </w:tc>
        <w:tc>
          <w:tcPr>
            <w:tcW w:w="72" w:type="dxa"/>
            <w:shd w:val="clear" w:color="auto" w:fill="auto"/>
          </w:tcPr>
          <w:p w14:paraId="5C06ADBC" w14:textId="77777777" w:rsidR="00334416" w:rsidRPr="004F2D3D" w:rsidRDefault="00334416" w:rsidP="00334416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908" w:type="dxa"/>
            <w:gridSpan w:val="3"/>
            <w:shd w:val="clear" w:color="auto" w:fill="auto"/>
          </w:tcPr>
          <w:p w14:paraId="0743F372" w14:textId="2414A022" w:rsidR="00334416" w:rsidRPr="004F2D3D" w:rsidRDefault="00657F29" w:rsidP="00334416">
            <w:pPr>
              <w:pStyle w:val="acctfourfigures"/>
              <w:tabs>
                <w:tab w:val="clear" w:pos="765"/>
              </w:tabs>
              <w:spacing w:line="240" w:lineRule="atLeast"/>
              <w:ind w:left="-113" w:right="-79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งวด</w:t>
            </w:r>
            <w:r w:rsidR="00CD4149">
              <w:rPr>
                <w:rFonts w:asciiTheme="majorBidi" w:hAnsiTheme="majorBidi" w:cstheme="majorBidi" w:hint="cs"/>
                <w:sz w:val="27"/>
                <w:szCs w:val="27"/>
                <w:cs/>
              </w:rPr>
              <w:t>เก้า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เดือนสิ้นสุดวันที่</w:t>
            </w:r>
          </w:p>
        </w:tc>
      </w:tr>
      <w:tr w:rsidR="00814C13" w:rsidRPr="004F2D3D" w14:paraId="005E98B4" w14:textId="77777777">
        <w:trPr>
          <w:trHeight w:val="234"/>
          <w:tblHeader/>
        </w:trPr>
        <w:tc>
          <w:tcPr>
            <w:tcW w:w="2070" w:type="dxa"/>
            <w:shd w:val="clear" w:color="auto" w:fill="auto"/>
            <w:vAlign w:val="bottom"/>
          </w:tcPr>
          <w:p w14:paraId="259A6D10" w14:textId="77777777" w:rsidR="00814C13" w:rsidRPr="004F2D3D" w:rsidRDefault="00814C13" w:rsidP="00814C13">
            <w:pPr>
              <w:spacing w:line="320" w:lineRule="exact"/>
              <w:ind w:left="45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4" w:type="dxa"/>
            <w:shd w:val="clear" w:color="auto" w:fill="auto"/>
          </w:tcPr>
          <w:p w14:paraId="3056C4B9" w14:textId="77777777" w:rsidR="00814C13" w:rsidRPr="004F2D3D" w:rsidRDefault="00814C13" w:rsidP="00814C13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316" w:type="dxa"/>
            <w:shd w:val="clear" w:color="auto" w:fill="auto"/>
          </w:tcPr>
          <w:p w14:paraId="0BC5B2BE" w14:textId="77777777" w:rsidR="00814C13" w:rsidRPr="004F2D3D" w:rsidRDefault="00814C13" w:rsidP="00814C13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A66EC14" w14:textId="77777777" w:rsidR="00814C13" w:rsidRPr="004F2D3D" w:rsidRDefault="00814C13" w:rsidP="00814C13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97B98EE" w14:textId="0F88D066" w:rsidR="00814C13" w:rsidRPr="004F2D3D" w:rsidRDefault="00814C13" w:rsidP="00814C13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30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 </w:t>
            </w:r>
            <w:r w:rsidR="00A52EC2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กันยายน</w:t>
            </w:r>
          </w:p>
        </w:tc>
        <w:tc>
          <w:tcPr>
            <w:tcW w:w="90" w:type="dxa"/>
            <w:shd w:val="clear" w:color="auto" w:fill="auto"/>
          </w:tcPr>
          <w:p w14:paraId="35A697E3" w14:textId="77777777" w:rsidR="00814C13" w:rsidRPr="004F2D3D" w:rsidRDefault="00814C13" w:rsidP="00814C13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31DA67F" w14:textId="4C958FCA" w:rsidR="00814C13" w:rsidRPr="004F2D3D" w:rsidRDefault="00814C13" w:rsidP="00814C13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ธันวาคม</w:t>
            </w:r>
          </w:p>
        </w:tc>
        <w:tc>
          <w:tcPr>
            <w:tcW w:w="81" w:type="dxa"/>
            <w:shd w:val="clear" w:color="auto" w:fill="auto"/>
          </w:tcPr>
          <w:p w14:paraId="33893778" w14:textId="77777777" w:rsidR="00814C13" w:rsidRPr="004F2D3D" w:rsidRDefault="00814C13" w:rsidP="00814C13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3221CE90" w14:textId="1F89A2B3" w:rsidR="00814C13" w:rsidRPr="004F2D3D" w:rsidRDefault="00A52EC2" w:rsidP="00814C13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30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 กันยายน</w:t>
            </w:r>
          </w:p>
        </w:tc>
        <w:tc>
          <w:tcPr>
            <w:tcW w:w="72" w:type="dxa"/>
            <w:shd w:val="clear" w:color="auto" w:fill="auto"/>
          </w:tcPr>
          <w:p w14:paraId="55FE273A" w14:textId="77777777" w:rsidR="00814C13" w:rsidRPr="004F2D3D" w:rsidRDefault="00814C13" w:rsidP="00814C13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1233CFC3" w14:textId="1E2E9CD0" w:rsidR="00814C13" w:rsidRPr="004F2D3D" w:rsidRDefault="00814C13" w:rsidP="00814C13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ธันวาคม</w:t>
            </w:r>
          </w:p>
        </w:tc>
        <w:tc>
          <w:tcPr>
            <w:tcW w:w="99" w:type="dxa"/>
            <w:shd w:val="clear" w:color="auto" w:fill="auto"/>
          </w:tcPr>
          <w:p w14:paraId="68B630B2" w14:textId="77777777" w:rsidR="00814C13" w:rsidRPr="004F2D3D" w:rsidRDefault="00814C13" w:rsidP="00814C13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  <w:shd w:val="clear" w:color="auto" w:fill="auto"/>
          </w:tcPr>
          <w:p w14:paraId="30771A18" w14:textId="18F7EDC4" w:rsidR="00814C13" w:rsidRPr="004F2D3D" w:rsidRDefault="00A52EC2" w:rsidP="00814C13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30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 กันยายน</w:t>
            </w:r>
          </w:p>
        </w:tc>
        <w:tc>
          <w:tcPr>
            <w:tcW w:w="56" w:type="dxa"/>
            <w:shd w:val="clear" w:color="auto" w:fill="auto"/>
          </w:tcPr>
          <w:p w14:paraId="6430E71A" w14:textId="77777777" w:rsidR="00814C13" w:rsidRPr="004F2D3D" w:rsidRDefault="00814C13" w:rsidP="00814C13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431ECF39" w14:textId="7D164DB7" w:rsidR="00814C13" w:rsidRPr="004F2D3D" w:rsidRDefault="00814C13" w:rsidP="00814C13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ธันวาคม</w:t>
            </w:r>
          </w:p>
        </w:tc>
        <w:tc>
          <w:tcPr>
            <w:tcW w:w="95" w:type="dxa"/>
            <w:shd w:val="clear" w:color="auto" w:fill="auto"/>
          </w:tcPr>
          <w:p w14:paraId="1000A470" w14:textId="77777777" w:rsidR="00814C13" w:rsidRPr="004F2D3D" w:rsidRDefault="00814C13" w:rsidP="00814C13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  <w:shd w:val="clear" w:color="auto" w:fill="auto"/>
          </w:tcPr>
          <w:p w14:paraId="03B1114B" w14:textId="437BA005" w:rsidR="00814C13" w:rsidRPr="004F2D3D" w:rsidRDefault="00A52EC2" w:rsidP="00814C13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30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 กันยายน</w:t>
            </w:r>
          </w:p>
        </w:tc>
        <w:tc>
          <w:tcPr>
            <w:tcW w:w="90" w:type="dxa"/>
            <w:shd w:val="clear" w:color="auto" w:fill="auto"/>
          </w:tcPr>
          <w:p w14:paraId="3AF10AFE" w14:textId="77777777" w:rsidR="00814C13" w:rsidRPr="004F2D3D" w:rsidRDefault="00814C13" w:rsidP="00814C13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C3F7436" w14:textId="1853C6AB" w:rsidR="00814C13" w:rsidRPr="008C7BBB" w:rsidRDefault="00814C13" w:rsidP="00814C13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ธันวาคม</w:t>
            </w:r>
          </w:p>
        </w:tc>
        <w:tc>
          <w:tcPr>
            <w:tcW w:w="72" w:type="dxa"/>
            <w:shd w:val="clear" w:color="auto" w:fill="auto"/>
          </w:tcPr>
          <w:p w14:paraId="395A0F76" w14:textId="77777777" w:rsidR="00814C13" w:rsidRPr="004F2D3D" w:rsidRDefault="00814C13" w:rsidP="00814C13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4F100585" w14:textId="1405FED4" w:rsidR="00814C13" w:rsidRPr="004F2D3D" w:rsidRDefault="00A52EC2" w:rsidP="00814C13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30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 กันยายน</w:t>
            </w:r>
          </w:p>
        </w:tc>
        <w:tc>
          <w:tcPr>
            <w:tcW w:w="63" w:type="dxa"/>
            <w:shd w:val="clear" w:color="auto" w:fill="auto"/>
          </w:tcPr>
          <w:p w14:paraId="34B0AF7C" w14:textId="77777777" w:rsidR="00814C13" w:rsidRPr="004F2D3D" w:rsidRDefault="00814C13" w:rsidP="00814C13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7" w:type="dxa"/>
            <w:shd w:val="clear" w:color="auto" w:fill="auto"/>
          </w:tcPr>
          <w:p w14:paraId="7948FEA9" w14:textId="0A1EEB30" w:rsidR="00814C13" w:rsidRPr="004F2D3D" w:rsidRDefault="00CD4149" w:rsidP="00814C13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30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 กันยายน</w:t>
            </w:r>
          </w:p>
        </w:tc>
      </w:tr>
      <w:tr w:rsidR="00814C13" w:rsidRPr="004F2D3D" w14:paraId="64C854BE" w14:textId="77777777">
        <w:trPr>
          <w:trHeight w:val="234"/>
          <w:tblHeader/>
        </w:trPr>
        <w:tc>
          <w:tcPr>
            <w:tcW w:w="2070" w:type="dxa"/>
            <w:shd w:val="clear" w:color="auto" w:fill="auto"/>
            <w:vAlign w:val="bottom"/>
          </w:tcPr>
          <w:p w14:paraId="58D35FCB" w14:textId="77777777" w:rsidR="00814C13" w:rsidRPr="004F2D3D" w:rsidRDefault="00814C13" w:rsidP="00814C13">
            <w:pPr>
              <w:spacing w:line="320" w:lineRule="exact"/>
              <w:ind w:left="45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4" w:type="dxa"/>
            <w:shd w:val="clear" w:color="auto" w:fill="auto"/>
          </w:tcPr>
          <w:p w14:paraId="400ED147" w14:textId="77777777" w:rsidR="00814C13" w:rsidRPr="004F2D3D" w:rsidRDefault="00814C13" w:rsidP="00814C13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316" w:type="dxa"/>
            <w:shd w:val="clear" w:color="auto" w:fill="auto"/>
          </w:tcPr>
          <w:p w14:paraId="137F652A" w14:textId="77777777" w:rsidR="00814C13" w:rsidRPr="004F2D3D" w:rsidRDefault="00814C13" w:rsidP="00814C13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958C3F8" w14:textId="77777777" w:rsidR="00814C13" w:rsidRPr="004F2D3D" w:rsidRDefault="00814C13" w:rsidP="00814C13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D62AE0C" w14:textId="32BC1507" w:rsidR="00814C13" w:rsidRPr="004F2D3D" w:rsidRDefault="00814C13" w:rsidP="00814C13">
            <w:pPr>
              <w:spacing w:line="240" w:lineRule="auto"/>
              <w:ind w:left="-1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657F2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2566</w:t>
            </w:r>
          </w:p>
        </w:tc>
        <w:tc>
          <w:tcPr>
            <w:tcW w:w="90" w:type="dxa"/>
            <w:shd w:val="clear" w:color="auto" w:fill="auto"/>
          </w:tcPr>
          <w:p w14:paraId="4DBC01F6" w14:textId="77777777" w:rsidR="00814C13" w:rsidRPr="004F2D3D" w:rsidRDefault="00814C13" w:rsidP="00814C13">
            <w:pPr>
              <w:tabs>
                <w:tab w:val="left" w:pos="540"/>
              </w:tabs>
              <w:spacing w:line="240" w:lineRule="auto"/>
              <w:ind w:left="-10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0A42118" w14:textId="747F6D87" w:rsidR="00814C13" w:rsidRPr="004F2D3D" w:rsidRDefault="00814C13" w:rsidP="00814C13">
            <w:pPr>
              <w:spacing w:line="240" w:lineRule="auto"/>
              <w:ind w:left="-10" w:right="-1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657F2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2565</w:t>
            </w:r>
          </w:p>
        </w:tc>
        <w:tc>
          <w:tcPr>
            <w:tcW w:w="81" w:type="dxa"/>
            <w:shd w:val="clear" w:color="auto" w:fill="auto"/>
          </w:tcPr>
          <w:p w14:paraId="739670AE" w14:textId="77777777" w:rsidR="00814C13" w:rsidRPr="004F2D3D" w:rsidRDefault="00814C13" w:rsidP="00814C13">
            <w:pPr>
              <w:tabs>
                <w:tab w:val="left" w:pos="540"/>
              </w:tabs>
              <w:spacing w:line="240" w:lineRule="auto"/>
              <w:ind w:left="-10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6D6DB0AE" w14:textId="6A2B02A6" w:rsidR="00814C13" w:rsidRPr="004F2D3D" w:rsidRDefault="00814C13" w:rsidP="00814C13">
            <w:pPr>
              <w:spacing w:line="240" w:lineRule="auto"/>
              <w:ind w:left="-1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657F2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2566</w:t>
            </w:r>
          </w:p>
        </w:tc>
        <w:tc>
          <w:tcPr>
            <w:tcW w:w="72" w:type="dxa"/>
            <w:shd w:val="clear" w:color="auto" w:fill="auto"/>
          </w:tcPr>
          <w:p w14:paraId="241FEB97" w14:textId="77777777" w:rsidR="00814C13" w:rsidRPr="004F2D3D" w:rsidRDefault="00814C13" w:rsidP="00814C13">
            <w:pPr>
              <w:tabs>
                <w:tab w:val="left" w:pos="540"/>
              </w:tabs>
              <w:spacing w:line="240" w:lineRule="auto"/>
              <w:ind w:left="-10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779DB461" w14:textId="44227E9E" w:rsidR="00814C13" w:rsidRPr="004F2D3D" w:rsidRDefault="00814C13" w:rsidP="00814C13">
            <w:pPr>
              <w:spacing w:line="240" w:lineRule="auto"/>
              <w:ind w:left="-10" w:right="-1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657F2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2565</w:t>
            </w:r>
          </w:p>
        </w:tc>
        <w:tc>
          <w:tcPr>
            <w:tcW w:w="99" w:type="dxa"/>
            <w:shd w:val="clear" w:color="auto" w:fill="auto"/>
          </w:tcPr>
          <w:p w14:paraId="781DD3BD" w14:textId="77777777" w:rsidR="00814C13" w:rsidRPr="004F2D3D" w:rsidRDefault="00814C13" w:rsidP="00814C13">
            <w:pPr>
              <w:tabs>
                <w:tab w:val="left" w:pos="540"/>
              </w:tabs>
              <w:spacing w:line="240" w:lineRule="auto"/>
              <w:ind w:left="-10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  <w:shd w:val="clear" w:color="auto" w:fill="auto"/>
          </w:tcPr>
          <w:p w14:paraId="2B50E615" w14:textId="7E43E7D6" w:rsidR="00814C13" w:rsidRPr="004F2D3D" w:rsidRDefault="00814C13" w:rsidP="00814C13">
            <w:pPr>
              <w:spacing w:line="240" w:lineRule="auto"/>
              <w:ind w:left="-1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657F2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2566</w:t>
            </w:r>
          </w:p>
        </w:tc>
        <w:tc>
          <w:tcPr>
            <w:tcW w:w="56" w:type="dxa"/>
            <w:shd w:val="clear" w:color="auto" w:fill="auto"/>
          </w:tcPr>
          <w:p w14:paraId="5997872C" w14:textId="77777777" w:rsidR="00814C13" w:rsidRPr="004F2D3D" w:rsidRDefault="00814C13" w:rsidP="00814C13">
            <w:pPr>
              <w:tabs>
                <w:tab w:val="left" w:pos="540"/>
              </w:tabs>
              <w:spacing w:line="240" w:lineRule="auto"/>
              <w:ind w:left="-10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25299122" w14:textId="58AE6F4B" w:rsidR="00814C13" w:rsidRPr="004F2D3D" w:rsidRDefault="00814C13" w:rsidP="00814C13">
            <w:pPr>
              <w:spacing w:line="240" w:lineRule="auto"/>
              <w:ind w:left="-10" w:right="-1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657F2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2565</w:t>
            </w:r>
          </w:p>
        </w:tc>
        <w:tc>
          <w:tcPr>
            <w:tcW w:w="95" w:type="dxa"/>
            <w:shd w:val="clear" w:color="auto" w:fill="auto"/>
          </w:tcPr>
          <w:p w14:paraId="46B17947" w14:textId="77777777" w:rsidR="00814C13" w:rsidRPr="004F2D3D" w:rsidRDefault="00814C13" w:rsidP="00814C13">
            <w:pPr>
              <w:spacing w:line="240" w:lineRule="auto"/>
              <w:ind w:left="-10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  <w:shd w:val="clear" w:color="auto" w:fill="auto"/>
          </w:tcPr>
          <w:p w14:paraId="21866DEA" w14:textId="62E74EC3" w:rsidR="00814C13" w:rsidRPr="004F2D3D" w:rsidRDefault="00814C13" w:rsidP="00814C13">
            <w:pPr>
              <w:spacing w:line="240" w:lineRule="auto"/>
              <w:ind w:left="-1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657F2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2566</w:t>
            </w:r>
          </w:p>
        </w:tc>
        <w:tc>
          <w:tcPr>
            <w:tcW w:w="90" w:type="dxa"/>
            <w:shd w:val="clear" w:color="auto" w:fill="auto"/>
          </w:tcPr>
          <w:p w14:paraId="3D336AAC" w14:textId="77777777" w:rsidR="00814C13" w:rsidRPr="004F2D3D" w:rsidRDefault="00814C13" w:rsidP="00814C13">
            <w:pPr>
              <w:tabs>
                <w:tab w:val="left" w:pos="540"/>
              </w:tabs>
              <w:spacing w:line="240" w:lineRule="auto"/>
              <w:ind w:left="-10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89018F4" w14:textId="3FDDA2C5" w:rsidR="00814C13" w:rsidRPr="004F2D3D" w:rsidRDefault="00814C13" w:rsidP="00814C13">
            <w:pPr>
              <w:spacing w:line="240" w:lineRule="auto"/>
              <w:ind w:left="-10" w:right="-1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657F2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2565</w:t>
            </w:r>
          </w:p>
        </w:tc>
        <w:tc>
          <w:tcPr>
            <w:tcW w:w="72" w:type="dxa"/>
            <w:shd w:val="clear" w:color="auto" w:fill="auto"/>
          </w:tcPr>
          <w:p w14:paraId="4B1A4BFD" w14:textId="77777777" w:rsidR="00814C13" w:rsidRPr="004F2D3D" w:rsidRDefault="00814C13" w:rsidP="00814C13">
            <w:pPr>
              <w:spacing w:line="240" w:lineRule="auto"/>
              <w:ind w:left="-10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4AE212C9" w14:textId="4A5EEC78" w:rsidR="00814C13" w:rsidRPr="004F2D3D" w:rsidRDefault="00814C13" w:rsidP="00814C13">
            <w:pPr>
              <w:spacing w:line="240" w:lineRule="auto"/>
              <w:ind w:left="-1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657F2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2566</w:t>
            </w:r>
          </w:p>
        </w:tc>
        <w:tc>
          <w:tcPr>
            <w:tcW w:w="63" w:type="dxa"/>
            <w:shd w:val="clear" w:color="auto" w:fill="auto"/>
          </w:tcPr>
          <w:p w14:paraId="5DF775BF" w14:textId="77777777" w:rsidR="00814C13" w:rsidRPr="004F2D3D" w:rsidRDefault="00814C13" w:rsidP="00814C13">
            <w:pPr>
              <w:tabs>
                <w:tab w:val="left" w:pos="540"/>
              </w:tabs>
              <w:spacing w:line="240" w:lineRule="auto"/>
              <w:ind w:left="-10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7" w:type="dxa"/>
            <w:shd w:val="clear" w:color="auto" w:fill="auto"/>
          </w:tcPr>
          <w:p w14:paraId="796CFA39" w14:textId="64BAF929" w:rsidR="00814C13" w:rsidRPr="004F2D3D" w:rsidRDefault="00814C13" w:rsidP="00814C13">
            <w:pPr>
              <w:spacing w:line="240" w:lineRule="auto"/>
              <w:ind w:left="-10" w:right="-1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657F2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2565</w:t>
            </w:r>
          </w:p>
        </w:tc>
      </w:tr>
      <w:tr w:rsidR="00814C13" w:rsidRPr="004F2D3D" w14:paraId="5BBA8B08" w14:textId="77777777">
        <w:trPr>
          <w:trHeight w:val="135"/>
          <w:tblHeader/>
        </w:trPr>
        <w:tc>
          <w:tcPr>
            <w:tcW w:w="2070" w:type="dxa"/>
            <w:shd w:val="clear" w:color="auto" w:fill="auto"/>
            <w:vAlign w:val="bottom"/>
          </w:tcPr>
          <w:p w14:paraId="4814D5E1" w14:textId="77777777" w:rsidR="00814C13" w:rsidRPr="004F2D3D" w:rsidRDefault="00814C13" w:rsidP="00814C13">
            <w:pPr>
              <w:spacing w:line="320" w:lineRule="exact"/>
              <w:ind w:left="45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4" w:type="dxa"/>
            <w:shd w:val="clear" w:color="auto" w:fill="auto"/>
          </w:tcPr>
          <w:p w14:paraId="625E042F" w14:textId="77777777" w:rsidR="00814C13" w:rsidRPr="004F2D3D" w:rsidRDefault="00814C13" w:rsidP="00814C13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316" w:type="dxa"/>
            <w:shd w:val="clear" w:color="auto" w:fill="auto"/>
          </w:tcPr>
          <w:p w14:paraId="4BD3796F" w14:textId="77777777" w:rsidR="00814C13" w:rsidRPr="004F2D3D" w:rsidRDefault="00814C13" w:rsidP="00814C13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AE6628E" w14:textId="77777777" w:rsidR="00814C13" w:rsidRPr="004F2D3D" w:rsidRDefault="00814C13" w:rsidP="00814C13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gridSpan w:val="3"/>
            <w:shd w:val="clear" w:color="auto" w:fill="auto"/>
          </w:tcPr>
          <w:p w14:paraId="435FA326" w14:textId="77777777" w:rsidR="00814C13" w:rsidRPr="004F2D3D" w:rsidRDefault="00814C13" w:rsidP="00814C13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4F2D3D"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  <w:t>(</w:t>
            </w:r>
            <w:r w:rsidRPr="004F2D3D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  <w:lang w:val="en-US"/>
              </w:rPr>
              <w:t>ร้อยละ</w:t>
            </w:r>
            <w:r w:rsidRPr="004F2D3D"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4702C02C" w14:textId="77777777" w:rsidR="00814C13" w:rsidRPr="004F2D3D" w:rsidRDefault="00814C13" w:rsidP="00814C13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289" w:type="dxa"/>
            <w:gridSpan w:val="15"/>
            <w:shd w:val="clear" w:color="auto" w:fill="auto"/>
          </w:tcPr>
          <w:p w14:paraId="4F9329E1" w14:textId="77777777" w:rsidR="00814C13" w:rsidRPr="004F2D3D" w:rsidRDefault="00814C13" w:rsidP="00814C13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4F2D3D"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  <w:t>(</w:t>
            </w:r>
            <w:r w:rsidRPr="004F2D3D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  <w:lang w:val="en-US"/>
              </w:rPr>
              <w:t>พันบาท</w:t>
            </w:r>
            <w:r w:rsidRPr="004F2D3D"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  <w:t>)</w:t>
            </w:r>
          </w:p>
        </w:tc>
      </w:tr>
      <w:tr w:rsidR="00814C13" w:rsidRPr="004F2D3D" w14:paraId="416CD3EE" w14:textId="77777777">
        <w:tc>
          <w:tcPr>
            <w:tcW w:w="2070" w:type="dxa"/>
            <w:shd w:val="clear" w:color="auto" w:fill="auto"/>
            <w:vAlign w:val="bottom"/>
          </w:tcPr>
          <w:p w14:paraId="1E749A22" w14:textId="77777777" w:rsidR="00814C13" w:rsidRPr="004F2D3D" w:rsidRDefault="00814C13" w:rsidP="00814C13">
            <w:pPr>
              <w:spacing w:line="320" w:lineRule="exact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7"/>
                <w:szCs w:val="27"/>
                <w:cs/>
                <w:lang w:val="en-US"/>
              </w:rPr>
              <w:t>การร่วมค้า</w:t>
            </w:r>
          </w:p>
        </w:tc>
        <w:tc>
          <w:tcPr>
            <w:tcW w:w="114" w:type="dxa"/>
            <w:shd w:val="clear" w:color="auto" w:fill="auto"/>
          </w:tcPr>
          <w:p w14:paraId="7A49D73A" w14:textId="77777777" w:rsidR="00814C13" w:rsidRPr="004F2D3D" w:rsidRDefault="00814C13" w:rsidP="00814C13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316" w:type="dxa"/>
            <w:shd w:val="clear" w:color="auto" w:fill="auto"/>
          </w:tcPr>
          <w:p w14:paraId="7DD2B3D8" w14:textId="77777777" w:rsidR="00814C13" w:rsidRPr="004F2D3D" w:rsidRDefault="00814C13" w:rsidP="00814C13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74A5557" w14:textId="77777777" w:rsidR="00814C13" w:rsidRPr="004F2D3D" w:rsidRDefault="00814C13" w:rsidP="00814C13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9B8A56D" w14:textId="77777777" w:rsidR="00814C13" w:rsidRPr="004F2D3D" w:rsidRDefault="00814C13" w:rsidP="00814C13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BAF10A0" w14:textId="77777777" w:rsidR="00814C13" w:rsidRPr="004F2D3D" w:rsidRDefault="00814C13" w:rsidP="00814C13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61DB5A5" w14:textId="77777777" w:rsidR="00814C13" w:rsidRPr="004F2D3D" w:rsidRDefault="00814C13" w:rsidP="00814C13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1" w:type="dxa"/>
            <w:shd w:val="clear" w:color="auto" w:fill="auto"/>
          </w:tcPr>
          <w:p w14:paraId="1CCE6DE2" w14:textId="77777777" w:rsidR="00814C13" w:rsidRPr="004F2D3D" w:rsidRDefault="00814C13" w:rsidP="00814C13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365A4301" w14:textId="77777777" w:rsidR="00814C13" w:rsidRPr="004F2D3D" w:rsidRDefault="00814C13" w:rsidP="00814C13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72" w:type="dxa"/>
            <w:shd w:val="clear" w:color="auto" w:fill="auto"/>
          </w:tcPr>
          <w:p w14:paraId="3FC95747" w14:textId="77777777" w:rsidR="00814C13" w:rsidRPr="004F2D3D" w:rsidRDefault="00814C13" w:rsidP="00814C13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2A26176F" w14:textId="77777777" w:rsidR="00814C13" w:rsidRPr="004F2D3D" w:rsidRDefault="00814C13" w:rsidP="00814C13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9" w:type="dxa"/>
            <w:shd w:val="clear" w:color="auto" w:fill="auto"/>
          </w:tcPr>
          <w:p w14:paraId="125DD299" w14:textId="77777777" w:rsidR="00814C13" w:rsidRPr="004F2D3D" w:rsidRDefault="00814C13" w:rsidP="00814C13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  <w:shd w:val="clear" w:color="auto" w:fill="auto"/>
          </w:tcPr>
          <w:p w14:paraId="3464DFD2" w14:textId="77777777" w:rsidR="00814C13" w:rsidRPr="004F2D3D" w:rsidRDefault="00814C13" w:rsidP="00814C13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56" w:type="dxa"/>
            <w:shd w:val="clear" w:color="auto" w:fill="auto"/>
          </w:tcPr>
          <w:p w14:paraId="1CEB4386" w14:textId="77777777" w:rsidR="00814C13" w:rsidRPr="004F2D3D" w:rsidRDefault="00814C13" w:rsidP="00814C13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088A230E" w14:textId="77777777" w:rsidR="00814C13" w:rsidRPr="004F2D3D" w:rsidRDefault="00814C13" w:rsidP="00814C13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5" w:type="dxa"/>
            <w:shd w:val="clear" w:color="auto" w:fill="auto"/>
          </w:tcPr>
          <w:p w14:paraId="366F8C7B" w14:textId="77777777" w:rsidR="00814C13" w:rsidRPr="004F2D3D" w:rsidRDefault="00814C13" w:rsidP="00814C13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  <w:shd w:val="clear" w:color="auto" w:fill="auto"/>
          </w:tcPr>
          <w:p w14:paraId="706D0D98" w14:textId="77777777" w:rsidR="00814C13" w:rsidRPr="004F2D3D" w:rsidRDefault="00814C13" w:rsidP="00814C13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2AF61ED" w14:textId="77777777" w:rsidR="00814C13" w:rsidRPr="004F2D3D" w:rsidRDefault="00814C13" w:rsidP="00814C13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D4C958B" w14:textId="77777777" w:rsidR="00814C13" w:rsidRPr="004F2D3D" w:rsidRDefault="00814C13" w:rsidP="00814C13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72" w:type="dxa"/>
            <w:shd w:val="clear" w:color="auto" w:fill="auto"/>
          </w:tcPr>
          <w:p w14:paraId="3E11C42C" w14:textId="77777777" w:rsidR="00814C13" w:rsidRPr="004F2D3D" w:rsidRDefault="00814C13" w:rsidP="00814C13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4A9F9B2F" w14:textId="77777777" w:rsidR="00814C13" w:rsidRPr="004F2D3D" w:rsidRDefault="00814C13" w:rsidP="00814C13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63" w:type="dxa"/>
            <w:shd w:val="clear" w:color="auto" w:fill="auto"/>
          </w:tcPr>
          <w:p w14:paraId="681133B0" w14:textId="77777777" w:rsidR="00814C13" w:rsidRPr="004F2D3D" w:rsidRDefault="00814C13" w:rsidP="00814C13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7" w:type="dxa"/>
            <w:shd w:val="clear" w:color="auto" w:fill="auto"/>
          </w:tcPr>
          <w:p w14:paraId="76F8CA11" w14:textId="77777777" w:rsidR="00814C13" w:rsidRPr="004F2D3D" w:rsidRDefault="00814C13" w:rsidP="00814C13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="00EC604B" w:rsidRPr="004F2D3D" w14:paraId="54CA0DBE" w14:textId="77777777">
        <w:tc>
          <w:tcPr>
            <w:tcW w:w="2070" w:type="dxa"/>
            <w:shd w:val="clear" w:color="auto" w:fill="auto"/>
          </w:tcPr>
          <w:p w14:paraId="070B1EB7" w14:textId="77777777" w:rsidR="00EC604B" w:rsidRPr="004F2D3D" w:rsidRDefault="00EC604B" w:rsidP="00EC604B">
            <w:pPr>
              <w:tabs>
                <w:tab w:val="left" w:pos="180"/>
              </w:tabs>
              <w:spacing w:line="320" w:lineRule="exact"/>
              <w:ind w:left="180" w:hanging="180"/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</w:pPr>
            <w:r w:rsidRPr="0063345A">
              <w:rPr>
                <w:rFonts w:asciiTheme="majorBidi" w:hAnsiTheme="majorBidi"/>
                <w:color w:val="000000"/>
                <w:sz w:val="27"/>
                <w:szCs w:val="27"/>
                <w:cs/>
                <w:lang w:val="en-US"/>
              </w:rPr>
              <w:t>บริษัท อี แอนด์ ที พลังงานหมุนเวียน จำกัด</w:t>
            </w:r>
          </w:p>
        </w:tc>
        <w:tc>
          <w:tcPr>
            <w:tcW w:w="114" w:type="dxa"/>
            <w:shd w:val="clear" w:color="auto" w:fill="auto"/>
          </w:tcPr>
          <w:p w14:paraId="50A6105F" w14:textId="77777777" w:rsidR="00EC604B" w:rsidRPr="002B7B73" w:rsidRDefault="00EC604B" w:rsidP="00EC604B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316" w:type="dxa"/>
            <w:shd w:val="clear" w:color="auto" w:fill="auto"/>
          </w:tcPr>
          <w:p w14:paraId="0DCEE7B4" w14:textId="77777777" w:rsidR="00EC604B" w:rsidRPr="002B7B73" w:rsidRDefault="00EC604B" w:rsidP="00EC604B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ประกอบกิจการผลิตไฟฟ้าจากพลังงานหมุนเวียน</w:t>
            </w:r>
          </w:p>
        </w:tc>
        <w:tc>
          <w:tcPr>
            <w:tcW w:w="90" w:type="dxa"/>
            <w:shd w:val="clear" w:color="auto" w:fill="auto"/>
          </w:tcPr>
          <w:p w14:paraId="559B9A0A" w14:textId="77777777" w:rsidR="00EC604B" w:rsidRPr="004F2D3D" w:rsidRDefault="00EC604B" w:rsidP="00EC604B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D714D92" w14:textId="420C237F" w:rsidR="00EC604B" w:rsidRPr="004F2D3D" w:rsidRDefault="00EC604B" w:rsidP="00EC604B">
            <w:pPr>
              <w:tabs>
                <w:tab w:val="decimal" w:pos="54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49.99</w:t>
            </w:r>
          </w:p>
        </w:tc>
        <w:tc>
          <w:tcPr>
            <w:tcW w:w="90" w:type="dxa"/>
            <w:shd w:val="clear" w:color="auto" w:fill="auto"/>
          </w:tcPr>
          <w:p w14:paraId="0EB9AF03" w14:textId="77777777" w:rsidR="00EC604B" w:rsidRPr="004F2D3D" w:rsidRDefault="00EC604B" w:rsidP="00EC604B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47BB8D2" w14:textId="2D5CDBFD" w:rsidR="00EC604B" w:rsidRPr="004F2D3D" w:rsidRDefault="00EC604B" w:rsidP="00EC604B">
            <w:pPr>
              <w:tabs>
                <w:tab w:val="decimal" w:pos="54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49.99</w:t>
            </w:r>
          </w:p>
        </w:tc>
        <w:tc>
          <w:tcPr>
            <w:tcW w:w="81" w:type="dxa"/>
            <w:shd w:val="clear" w:color="auto" w:fill="auto"/>
          </w:tcPr>
          <w:p w14:paraId="196E02A5" w14:textId="77777777" w:rsidR="00EC604B" w:rsidRPr="004F2D3D" w:rsidRDefault="00EC604B" w:rsidP="00EC604B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2C6829D1" w14:textId="4EDBE7F8" w:rsidR="00EC604B" w:rsidRPr="004F2D3D" w:rsidRDefault="00EC604B" w:rsidP="00EC604B">
            <w:pPr>
              <w:tabs>
                <w:tab w:val="decimal" w:pos="72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63345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250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,000</w:t>
            </w:r>
          </w:p>
        </w:tc>
        <w:tc>
          <w:tcPr>
            <w:tcW w:w="72" w:type="dxa"/>
            <w:shd w:val="clear" w:color="auto" w:fill="auto"/>
          </w:tcPr>
          <w:p w14:paraId="33190168" w14:textId="77777777" w:rsidR="00EC604B" w:rsidRPr="004F2D3D" w:rsidRDefault="00EC604B" w:rsidP="00EC604B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6157BB63" w14:textId="2D9766E2" w:rsidR="00EC604B" w:rsidRPr="004F2D3D" w:rsidRDefault="00EC604B" w:rsidP="00EC604B">
            <w:pPr>
              <w:tabs>
                <w:tab w:val="decimal" w:pos="72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63345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250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,000</w:t>
            </w:r>
          </w:p>
        </w:tc>
        <w:tc>
          <w:tcPr>
            <w:tcW w:w="99" w:type="dxa"/>
            <w:shd w:val="clear" w:color="auto" w:fill="auto"/>
          </w:tcPr>
          <w:p w14:paraId="7DBC9F2D" w14:textId="77777777" w:rsidR="00EC604B" w:rsidRPr="004F2D3D" w:rsidRDefault="00EC604B" w:rsidP="00EC604B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shd w:val="clear" w:color="auto" w:fill="auto"/>
          </w:tcPr>
          <w:p w14:paraId="483375DC" w14:textId="2CFBE8D4" w:rsidR="00EC604B" w:rsidRPr="004F2D3D" w:rsidRDefault="00EC604B" w:rsidP="00EC604B">
            <w:pPr>
              <w:tabs>
                <w:tab w:val="decimal" w:pos="72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250,000</w:t>
            </w:r>
          </w:p>
        </w:tc>
        <w:tc>
          <w:tcPr>
            <w:tcW w:w="56" w:type="dxa"/>
            <w:shd w:val="clear" w:color="auto" w:fill="auto"/>
          </w:tcPr>
          <w:p w14:paraId="793D6424" w14:textId="77777777" w:rsidR="00EC604B" w:rsidRPr="004F2D3D" w:rsidRDefault="00EC604B" w:rsidP="00EC604B">
            <w:pPr>
              <w:tabs>
                <w:tab w:val="decimal" w:pos="929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auto"/>
          </w:tcPr>
          <w:p w14:paraId="4337B682" w14:textId="3C98D3B1" w:rsidR="00EC604B" w:rsidRPr="004F2D3D" w:rsidRDefault="00EC604B" w:rsidP="00EC604B">
            <w:pPr>
              <w:tabs>
                <w:tab w:val="decimal" w:pos="72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250,000</w:t>
            </w:r>
          </w:p>
        </w:tc>
        <w:tc>
          <w:tcPr>
            <w:tcW w:w="95" w:type="dxa"/>
            <w:shd w:val="clear" w:color="auto" w:fill="auto"/>
          </w:tcPr>
          <w:p w14:paraId="4B6175C3" w14:textId="77777777" w:rsidR="00EC604B" w:rsidRPr="004F2D3D" w:rsidRDefault="00EC604B" w:rsidP="00EC604B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</w:tcPr>
          <w:p w14:paraId="74EFA030" w14:textId="3A832493" w:rsidR="00EC604B" w:rsidRPr="004F2D3D" w:rsidRDefault="002C4D02" w:rsidP="00EC604B">
            <w:pPr>
              <w:tabs>
                <w:tab w:val="decimal" w:pos="72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252,451</w:t>
            </w:r>
          </w:p>
        </w:tc>
        <w:tc>
          <w:tcPr>
            <w:tcW w:w="90" w:type="dxa"/>
            <w:shd w:val="clear" w:color="auto" w:fill="auto"/>
          </w:tcPr>
          <w:p w14:paraId="27E1564A" w14:textId="77777777" w:rsidR="00EC604B" w:rsidRPr="004F2D3D" w:rsidRDefault="00EC604B" w:rsidP="00EC604B">
            <w:pPr>
              <w:spacing w:line="240" w:lineRule="auto"/>
              <w:ind w:left="-46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AB80A4F" w14:textId="7FDA7774" w:rsidR="00EC604B" w:rsidRPr="004F2D3D" w:rsidRDefault="00EC604B" w:rsidP="00EC604B">
            <w:pPr>
              <w:tabs>
                <w:tab w:val="decimal" w:pos="72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249,894</w:t>
            </w:r>
          </w:p>
        </w:tc>
        <w:tc>
          <w:tcPr>
            <w:tcW w:w="72" w:type="dxa"/>
            <w:shd w:val="clear" w:color="auto" w:fill="auto"/>
          </w:tcPr>
          <w:p w14:paraId="51703FBB" w14:textId="77777777" w:rsidR="00EC604B" w:rsidRPr="004F2D3D" w:rsidRDefault="00EC604B" w:rsidP="00EC604B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  <w:shd w:val="clear" w:color="auto" w:fill="auto"/>
          </w:tcPr>
          <w:p w14:paraId="5A49CA44" w14:textId="1EA7263F" w:rsidR="00EC604B" w:rsidRPr="004F2D3D" w:rsidRDefault="00EC604B" w:rsidP="00EC604B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63" w:type="dxa"/>
            <w:shd w:val="clear" w:color="auto" w:fill="auto"/>
          </w:tcPr>
          <w:p w14:paraId="5BE16AAB" w14:textId="77777777" w:rsidR="00EC604B" w:rsidRPr="004F2D3D" w:rsidRDefault="00EC604B" w:rsidP="00EC604B">
            <w:pPr>
              <w:tabs>
                <w:tab w:val="decimal" w:pos="929"/>
              </w:tabs>
              <w:spacing w:line="240" w:lineRule="auto"/>
              <w:ind w:left="-46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7" w:type="dxa"/>
            <w:tcBorders>
              <w:bottom w:val="single" w:sz="4" w:space="0" w:color="auto"/>
            </w:tcBorders>
            <w:shd w:val="clear" w:color="auto" w:fill="auto"/>
          </w:tcPr>
          <w:p w14:paraId="71C60566" w14:textId="6D8B9E26" w:rsidR="00EC604B" w:rsidRPr="004F2D3D" w:rsidRDefault="00EC604B" w:rsidP="00EC604B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</w:tr>
      <w:tr w:rsidR="00EC604B" w:rsidRPr="004F2D3D" w14:paraId="6293B7FD" w14:textId="77777777">
        <w:tc>
          <w:tcPr>
            <w:tcW w:w="2070" w:type="dxa"/>
            <w:shd w:val="clear" w:color="auto" w:fill="auto"/>
          </w:tcPr>
          <w:p w14:paraId="667E1D3E" w14:textId="77777777" w:rsidR="00EC604B" w:rsidRPr="004F2D3D" w:rsidRDefault="00EC604B" w:rsidP="00EC604B">
            <w:pPr>
              <w:tabs>
                <w:tab w:val="left" w:pos="270"/>
              </w:tabs>
              <w:spacing w:line="320" w:lineRule="exact"/>
              <w:ind w:left="180" w:hanging="180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  <w:r w:rsidRPr="004F2D3D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cs/>
              </w:rPr>
              <w:t>รวม</w:t>
            </w:r>
          </w:p>
        </w:tc>
        <w:tc>
          <w:tcPr>
            <w:tcW w:w="114" w:type="dxa"/>
            <w:shd w:val="clear" w:color="auto" w:fill="auto"/>
          </w:tcPr>
          <w:p w14:paraId="0F34D0F5" w14:textId="77777777" w:rsidR="00EC604B" w:rsidRPr="004F2D3D" w:rsidRDefault="00EC604B" w:rsidP="00EC604B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316" w:type="dxa"/>
            <w:shd w:val="clear" w:color="auto" w:fill="auto"/>
          </w:tcPr>
          <w:p w14:paraId="7840FD06" w14:textId="77777777" w:rsidR="00EC604B" w:rsidRPr="004F2D3D" w:rsidRDefault="00EC604B" w:rsidP="00EC604B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037CDF5" w14:textId="77777777" w:rsidR="00EC604B" w:rsidRPr="004F2D3D" w:rsidRDefault="00EC604B" w:rsidP="00EC604B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27E516BB" w14:textId="77777777" w:rsidR="00EC604B" w:rsidRPr="004F2D3D" w:rsidRDefault="00EC604B" w:rsidP="00EC604B">
            <w:pPr>
              <w:tabs>
                <w:tab w:val="decimal" w:pos="5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AA5DEF9" w14:textId="77777777" w:rsidR="00EC604B" w:rsidRPr="004F2D3D" w:rsidRDefault="00EC604B" w:rsidP="00EC604B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867C488" w14:textId="77777777" w:rsidR="00EC604B" w:rsidRPr="004F2D3D" w:rsidRDefault="00EC604B" w:rsidP="00EC604B">
            <w:pPr>
              <w:tabs>
                <w:tab w:val="decimal" w:pos="5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1" w:type="dxa"/>
            <w:shd w:val="clear" w:color="auto" w:fill="auto"/>
          </w:tcPr>
          <w:p w14:paraId="6FEB7995" w14:textId="77777777" w:rsidR="00EC604B" w:rsidRPr="004F2D3D" w:rsidRDefault="00EC604B" w:rsidP="00EC604B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37A443B6" w14:textId="77777777" w:rsidR="00EC604B" w:rsidRPr="004F2D3D" w:rsidRDefault="00EC604B" w:rsidP="00EC604B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72" w:type="dxa"/>
            <w:shd w:val="clear" w:color="auto" w:fill="auto"/>
          </w:tcPr>
          <w:p w14:paraId="33C67D40" w14:textId="77777777" w:rsidR="00EC604B" w:rsidRPr="004F2D3D" w:rsidRDefault="00EC604B" w:rsidP="00EC604B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60BFDBD0" w14:textId="77777777" w:rsidR="00EC604B" w:rsidRPr="004F2D3D" w:rsidRDefault="00EC604B" w:rsidP="00EC604B">
            <w:pPr>
              <w:tabs>
                <w:tab w:val="decimal" w:pos="7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9" w:type="dxa"/>
            <w:shd w:val="clear" w:color="auto" w:fill="auto"/>
          </w:tcPr>
          <w:p w14:paraId="3B60930E" w14:textId="77777777" w:rsidR="00EC604B" w:rsidRPr="004F2D3D" w:rsidRDefault="00EC604B" w:rsidP="00EC604B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F6476C" w14:textId="571FD826" w:rsidR="00EC604B" w:rsidRPr="00EC604B" w:rsidRDefault="00EC604B" w:rsidP="00EC604B">
            <w:pPr>
              <w:tabs>
                <w:tab w:val="decimal" w:pos="72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EC604B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250,000</w:t>
            </w:r>
          </w:p>
        </w:tc>
        <w:tc>
          <w:tcPr>
            <w:tcW w:w="56" w:type="dxa"/>
            <w:shd w:val="clear" w:color="auto" w:fill="auto"/>
          </w:tcPr>
          <w:p w14:paraId="3D1EAAB7" w14:textId="77777777" w:rsidR="00EC604B" w:rsidRPr="00500A3A" w:rsidRDefault="00EC604B" w:rsidP="00EC604B">
            <w:pPr>
              <w:tabs>
                <w:tab w:val="decimal" w:pos="929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87F5F7" w14:textId="4DFE0EB5" w:rsidR="00EC604B" w:rsidRPr="00132F77" w:rsidRDefault="00EC604B" w:rsidP="00EC604B">
            <w:pPr>
              <w:tabs>
                <w:tab w:val="decimal" w:pos="72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132F77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250,000</w:t>
            </w:r>
          </w:p>
        </w:tc>
        <w:tc>
          <w:tcPr>
            <w:tcW w:w="95" w:type="dxa"/>
            <w:shd w:val="clear" w:color="auto" w:fill="auto"/>
          </w:tcPr>
          <w:p w14:paraId="66F3DA26" w14:textId="77777777" w:rsidR="00EC604B" w:rsidRPr="00500A3A" w:rsidRDefault="00EC604B" w:rsidP="00EC604B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04C058" w14:textId="569D237C" w:rsidR="00EC604B" w:rsidRPr="002C4D02" w:rsidRDefault="002C4D02" w:rsidP="00EC604B">
            <w:pPr>
              <w:tabs>
                <w:tab w:val="decimal" w:pos="72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2C4D02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252,451</w:t>
            </w:r>
          </w:p>
        </w:tc>
        <w:tc>
          <w:tcPr>
            <w:tcW w:w="90" w:type="dxa"/>
            <w:shd w:val="clear" w:color="auto" w:fill="auto"/>
          </w:tcPr>
          <w:p w14:paraId="3553AFF5" w14:textId="77777777" w:rsidR="00EC604B" w:rsidRPr="00500A3A" w:rsidRDefault="00EC604B" w:rsidP="00EC604B">
            <w:pPr>
              <w:spacing w:line="240" w:lineRule="auto"/>
              <w:ind w:left="-46" w:right="-134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92287D" w14:textId="7B25ABCD" w:rsidR="00EC604B" w:rsidRPr="00132F77" w:rsidRDefault="00EC604B" w:rsidP="00EC604B">
            <w:pPr>
              <w:tabs>
                <w:tab w:val="decimal" w:pos="72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132F77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249,894</w:t>
            </w:r>
          </w:p>
        </w:tc>
        <w:tc>
          <w:tcPr>
            <w:tcW w:w="72" w:type="dxa"/>
            <w:shd w:val="clear" w:color="auto" w:fill="auto"/>
          </w:tcPr>
          <w:p w14:paraId="10281F20" w14:textId="77777777" w:rsidR="00EC604B" w:rsidRPr="00500A3A" w:rsidRDefault="00EC604B" w:rsidP="00EC604B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3ECEB0" w14:textId="0D7313DC" w:rsidR="00EC604B" w:rsidRPr="00500A3A" w:rsidRDefault="00EC604B" w:rsidP="00EC604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-</w:t>
            </w:r>
          </w:p>
        </w:tc>
        <w:tc>
          <w:tcPr>
            <w:tcW w:w="63" w:type="dxa"/>
            <w:shd w:val="clear" w:color="auto" w:fill="auto"/>
          </w:tcPr>
          <w:p w14:paraId="7A8C1B63" w14:textId="77777777" w:rsidR="00EC604B" w:rsidRPr="00500A3A" w:rsidRDefault="00EC604B" w:rsidP="00EC604B">
            <w:pPr>
              <w:tabs>
                <w:tab w:val="decimal" w:pos="929"/>
              </w:tabs>
              <w:spacing w:line="240" w:lineRule="auto"/>
              <w:ind w:left="-46" w:right="-134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03A311" w14:textId="203F16F6" w:rsidR="00EC604B" w:rsidRPr="00500A3A" w:rsidRDefault="00EC604B" w:rsidP="00EC604B">
            <w:pPr>
              <w:spacing w:line="240" w:lineRule="auto"/>
              <w:ind w:left="-1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-</w:t>
            </w:r>
          </w:p>
        </w:tc>
      </w:tr>
    </w:tbl>
    <w:p w14:paraId="419D9F91" w14:textId="77777777" w:rsidR="00934E7C" w:rsidRPr="00374526" w:rsidRDefault="00934E7C" w:rsidP="00934E7C">
      <w:pPr>
        <w:pStyle w:val="Bo-Blankline"/>
        <w:ind w:left="0"/>
      </w:pPr>
    </w:p>
    <w:p w14:paraId="56FF4801" w14:textId="77777777" w:rsidR="00934E7C" w:rsidRDefault="00934E7C" w:rsidP="00934E7C">
      <w:pPr>
        <w:pStyle w:val="Bo-C1Content"/>
        <w:ind w:left="0"/>
        <w:rPr>
          <w:rFonts w:asciiTheme="majorBidi" w:hAnsiTheme="majorBidi" w:cstheme="majorBidi"/>
          <w:lang w:val="en-US"/>
        </w:rPr>
      </w:pPr>
      <w:r w:rsidRPr="00744476">
        <w:rPr>
          <w:rFonts w:asciiTheme="majorBidi" w:hAnsiTheme="majorBidi" w:cstheme="majorBidi"/>
          <w:cs/>
          <w:lang w:val="en-US"/>
        </w:rPr>
        <w:t>กลุ่มบริษัทและบริษัทไม่มีเงินลงทุนใน</w:t>
      </w:r>
      <w:r>
        <w:rPr>
          <w:rFonts w:asciiTheme="majorBidi" w:hAnsiTheme="majorBidi" w:cstheme="majorBidi" w:hint="cs"/>
          <w:cs/>
          <w:lang w:val="en-US"/>
        </w:rPr>
        <w:t>การร่วมค้า</w:t>
      </w:r>
      <w:r w:rsidRPr="00744476">
        <w:rPr>
          <w:rFonts w:asciiTheme="majorBidi" w:hAnsiTheme="majorBidi" w:cstheme="majorBidi"/>
          <w:cs/>
          <w:lang w:val="en-US"/>
        </w:rPr>
        <w:t>ที่บันทึกตามวิธีส่วนได้เสียซึ่งจดทะเบียนในตลาดหลักทรัพย์ ดังนั้นจึงไม่มีราคาที่เปิดเผยต่อสาธารณชน</w:t>
      </w:r>
    </w:p>
    <w:p w14:paraId="1A7A2F66" w14:textId="77777777" w:rsidR="00934E7C" w:rsidRPr="00374526" w:rsidRDefault="00934E7C" w:rsidP="00934E7C">
      <w:pPr>
        <w:pStyle w:val="Bo-Blankline"/>
        <w:ind w:left="0"/>
      </w:pPr>
    </w:p>
    <w:p w14:paraId="5C791825" w14:textId="586DE262" w:rsidR="00934E7C" w:rsidRDefault="00934E7C" w:rsidP="00934E7C">
      <w:pPr>
        <w:pStyle w:val="Bo-C1Content"/>
        <w:ind w:left="0"/>
      </w:pPr>
      <w:r>
        <w:rPr>
          <w:rFonts w:asciiTheme="majorBidi" w:hAnsiTheme="majorBidi" w:cstheme="majorBidi" w:hint="cs"/>
          <w:cs/>
          <w:lang w:val="en-US"/>
        </w:rPr>
        <w:t>การ</w:t>
      </w:r>
      <w:r w:rsidRPr="00744476">
        <w:rPr>
          <w:rFonts w:asciiTheme="majorBidi" w:hAnsiTheme="majorBidi" w:cstheme="majorBidi"/>
          <w:cs/>
          <w:lang w:val="en-US"/>
        </w:rPr>
        <w:t>ร่วม</w:t>
      </w:r>
      <w:r>
        <w:rPr>
          <w:rFonts w:asciiTheme="majorBidi" w:hAnsiTheme="majorBidi" w:cstheme="majorBidi" w:hint="cs"/>
          <w:cs/>
          <w:lang w:val="en-US"/>
        </w:rPr>
        <w:t>ค้า</w:t>
      </w:r>
      <w:r w:rsidRPr="00744476">
        <w:rPr>
          <w:rFonts w:asciiTheme="majorBidi" w:hAnsiTheme="majorBidi" w:cstheme="majorBidi"/>
          <w:cs/>
          <w:lang w:val="en-US"/>
        </w:rPr>
        <w:t>ของ</w:t>
      </w:r>
      <w:r w:rsidR="00657F29" w:rsidRPr="00657F29">
        <w:rPr>
          <w:rFonts w:asciiTheme="majorBidi" w:hAnsiTheme="majorBidi"/>
          <w:cs/>
          <w:lang w:val="en-US"/>
        </w:rPr>
        <w:t>กลุ่มบริษัทและบริษัท</w:t>
      </w:r>
      <w:r>
        <w:rPr>
          <w:rFonts w:hint="cs"/>
          <w:cs/>
        </w:rPr>
        <w:t>ดำเนินธุรกิจในประเทศไทย</w:t>
      </w:r>
    </w:p>
    <w:p w14:paraId="7B4F8506" w14:textId="77777777" w:rsidR="00934E7C" w:rsidRDefault="00934E7C">
      <w:pPr>
        <w:spacing w:line="240" w:lineRule="auto"/>
        <w:rPr>
          <w:cs/>
        </w:rPr>
        <w:sectPr w:rsidR="00934E7C" w:rsidSect="00934E7C">
          <w:headerReference w:type="default" r:id="rId16"/>
          <w:footerReference w:type="default" r:id="rId17"/>
          <w:pgSz w:w="16834" w:h="11909" w:orient="landscape" w:code="9"/>
          <w:pgMar w:top="1166" w:right="691" w:bottom="1152" w:left="1166" w:header="706" w:footer="706" w:gutter="0"/>
          <w:cols w:space="737"/>
          <w:docGrid w:linePitch="360"/>
        </w:sectPr>
      </w:pPr>
    </w:p>
    <w:p w14:paraId="716AF9F1" w14:textId="2A045450" w:rsidR="00BB6F61" w:rsidRPr="00AD113D" w:rsidRDefault="00F356C1" w:rsidP="00934E7C">
      <w:pPr>
        <w:pStyle w:val="Caption"/>
        <w:ind w:left="567" w:hanging="567"/>
      </w:pPr>
      <w:r w:rsidRPr="00AD113D">
        <w:rPr>
          <w:cs/>
        </w:rPr>
        <w:lastRenderedPageBreak/>
        <w:t>ที่ดิน อาคารและอุปกรณ์</w:t>
      </w:r>
    </w:p>
    <w:p w14:paraId="7DE8446B" w14:textId="77777777" w:rsidR="00EB712A" w:rsidRPr="00AD113D" w:rsidRDefault="00EB712A" w:rsidP="008B5FE8">
      <w:pPr>
        <w:pStyle w:val="Bo-Blankline"/>
        <w:rPr>
          <w:sz w:val="30"/>
          <w:szCs w:val="30"/>
          <w:cs/>
          <w:lang w:val="en-US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989"/>
        <w:gridCol w:w="861"/>
        <w:gridCol w:w="1530"/>
        <w:gridCol w:w="180"/>
        <w:gridCol w:w="1620"/>
      </w:tblGrid>
      <w:tr w:rsidR="00E31BBD" w:rsidRPr="00AD113D" w14:paraId="210F433D" w14:textId="77777777" w:rsidTr="007A7AC4">
        <w:trPr>
          <w:cantSplit/>
          <w:tblHeader/>
        </w:trPr>
        <w:tc>
          <w:tcPr>
            <w:tcW w:w="4989" w:type="dxa"/>
            <w:vAlign w:val="bottom"/>
          </w:tcPr>
          <w:p w14:paraId="6C7B4192" w14:textId="256F1338" w:rsidR="00E31BBD" w:rsidRPr="00AD113D" w:rsidRDefault="00E31BBD" w:rsidP="007A7AC4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  <w:lang w:val="en-US"/>
              </w:rPr>
            </w:pPr>
            <w:r w:rsidRPr="00AD113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3F44C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AD113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814C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="00A52EC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กันยายน</w:t>
            </w:r>
            <w:r w:rsidR="00C30F7D" w:rsidRPr="00AD113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</w:t>
            </w:r>
            <w:r w:rsidRPr="00AD113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</w:t>
            </w:r>
            <w:r w:rsidR="00C30F7D" w:rsidRPr="00AD113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6</w:t>
            </w:r>
          </w:p>
        </w:tc>
        <w:tc>
          <w:tcPr>
            <w:tcW w:w="861" w:type="dxa"/>
            <w:vAlign w:val="bottom"/>
          </w:tcPr>
          <w:p w14:paraId="4F8F618B" w14:textId="77777777" w:rsidR="00E31BBD" w:rsidRPr="00AD113D" w:rsidRDefault="00E31BBD" w:rsidP="007A7AC4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sz w:val="30"/>
                <w:szCs w:val="30"/>
                <w:highlight w:val="cyan"/>
                <w:cs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4A9DF3BA" w14:textId="2AF42695" w:rsidR="00E31BBD" w:rsidRPr="00AD113D" w:rsidRDefault="00E31BBD" w:rsidP="007A7AC4">
            <w:pPr>
              <w:spacing w:line="240" w:lineRule="auto"/>
              <w:ind w:left="-58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D113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AD113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" w:type="dxa"/>
            <w:vAlign w:val="bottom"/>
          </w:tcPr>
          <w:p w14:paraId="289C056E" w14:textId="77777777" w:rsidR="00E31BBD" w:rsidRPr="00AD113D" w:rsidRDefault="00E31BBD" w:rsidP="007A7AC4">
            <w:pPr>
              <w:pStyle w:val="acctmergecolhdg"/>
              <w:spacing w:line="240" w:lineRule="auto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1C631AFE" w14:textId="4D791A8B" w:rsidR="00E31BBD" w:rsidRPr="00AD113D" w:rsidRDefault="00E31BBD" w:rsidP="00657F29">
            <w:pPr>
              <w:pStyle w:val="acctmergecolhdg"/>
              <w:spacing w:line="240" w:lineRule="auto"/>
              <w:ind w:firstLine="4"/>
              <w:rPr>
                <w:rFonts w:ascii="Angsana New" w:hAnsi="Angsana New"/>
                <w:b w:val="0"/>
                <w:sz w:val="30"/>
                <w:szCs w:val="30"/>
                <w:cs/>
              </w:rPr>
            </w:pPr>
            <w:r w:rsidRPr="00AD113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</w:t>
            </w:r>
            <w:r w:rsidR="00657F29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AD113D">
              <w:rPr>
                <w:rFonts w:asciiTheme="majorBidi" w:hAnsiTheme="majorBidi" w:cstheme="majorBidi"/>
                <w:sz w:val="30"/>
                <w:szCs w:val="30"/>
                <w:cs/>
              </w:rPr>
              <w:t>เฉพาะกิจการ</w:t>
            </w:r>
          </w:p>
        </w:tc>
      </w:tr>
      <w:tr w:rsidR="00E31BBD" w:rsidRPr="00AD113D" w14:paraId="7D76DEDD" w14:textId="77777777" w:rsidTr="007A7AC4">
        <w:trPr>
          <w:cantSplit/>
        </w:trPr>
        <w:tc>
          <w:tcPr>
            <w:tcW w:w="4989" w:type="dxa"/>
          </w:tcPr>
          <w:p w14:paraId="61934124" w14:textId="77777777" w:rsidR="00E31BBD" w:rsidRPr="00AD113D" w:rsidRDefault="00E31BBD" w:rsidP="007A7AC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861" w:type="dxa"/>
          </w:tcPr>
          <w:p w14:paraId="6936F4F1" w14:textId="77777777" w:rsidR="00E31BBD" w:rsidRPr="00AD113D" w:rsidRDefault="00E31BBD" w:rsidP="007A7AC4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3330" w:type="dxa"/>
            <w:gridSpan w:val="3"/>
          </w:tcPr>
          <w:p w14:paraId="7C5FACD8" w14:textId="77777777" w:rsidR="00E31BBD" w:rsidRPr="00AD113D" w:rsidRDefault="00E31BBD" w:rsidP="007A7AC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D113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54256" w:rsidRPr="00AD113D" w14:paraId="313719EC" w14:textId="77777777" w:rsidTr="007A7AC4">
        <w:trPr>
          <w:cantSplit/>
        </w:trPr>
        <w:tc>
          <w:tcPr>
            <w:tcW w:w="4989" w:type="dxa"/>
          </w:tcPr>
          <w:p w14:paraId="24D0EB7E" w14:textId="033A62A3" w:rsidR="00854256" w:rsidRPr="00AD113D" w:rsidRDefault="00854256" w:rsidP="007A7AC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113D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861" w:type="dxa"/>
          </w:tcPr>
          <w:p w14:paraId="7DE6F7EB" w14:textId="77777777" w:rsidR="00854256" w:rsidRPr="00AD113D" w:rsidRDefault="00854256" w:rsidP="007A7AC4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20C1E696" w14:textId="262B8C9E" w:rsidR="00854256" w:rsidRPr="009A3216" w:rsidRDefault="00960868" w:rsidP="00960868">
            <w:pPr>
              <w:tabs>
                <w:tab w:val="decimal" w:pos="1360"/>
              </w:tabs>
              <w:spacing w:line="360" w:lineRule="exact"/>
              <w:ind w:right="-1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4,486,574</w:t>
            </w:r>
          </w:p>
        </w:tc>
        <w:tc>
          <w:tcPr>
            <w:tcW w:w="180" w:type="dxa"/>
          </w:tcPr>
          <w:p w14:paraId="49B7D7D7" w14:textId="77777777" w:rsidR="00854256" w:rsidRPr="00AD113D" w:rsidRDefault="00854256" w:rsidP="00C8501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CE03AA8" w14:textId="635F6696" w:rsidR="00854256" w:rsidRPr="009A3216" w:rsidRDefault="00960868" w:rsidP="00960868">
            <w:pPr>
              <w:tabs>
                <w:tab w:val="decimal" w:pos="1450"/>
              </w:tabs>
              <w:spacing w:line="360" w:lineRule="exact"/>
              <w:ind w:right="-19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4,477,241</w:t>
            </w:r>
          </w:p>
        </w:tc>
      </w:tr>
      <w:tr w:rsidR="00657F29" w:rsidRPr="00AD113D" w14:paraId="2CCFAA2C" w14:textId="77777777" w:rsidTr="007A7AC4">
        <w:trPr>
          <w:cantSplit/>
        </w:trPr>
        <w:tc>
          <w:tcPr>
            <w:tcW w:w="4989" w:type="dxa"/>
          </w:tcPr>
          <w:p w14:paraId="57F7A9AF" w14:textId="043EFFCE" w:rsidR="00657F29" w:rsidRPr="00AD113D" w:rsidRDefault="00657F29" w:rsidP="007A7AC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7F29">
              <w:rPr>
                <w:rFonts w:asciiTheme="majorBidi" w:hAnsiTheme="majorBidi"/>
                <w:sz w:val="30"/>
                <w:szCs w:val="30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861" w:type="dxa"/>
          </w:tcPr>
          <w:p w14:paraId="53359230" w14:textId="77777777" w:rsidR="00657F29" w:rsidRPr="00AD113D" w:rsidRDefault="00657F29" w:rsidP="007A7AC4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49361FB1" w14:textId="36B4D30A" w:rsidR="00657F29" w:rsidRPr="00AD113D" w:rsidRDefault="00960868" w:rsidP="00960868">
            <w:pPr>
              <w:tabs>
                <w:tab w:val="decimal" w:pos="1270"/>
              </w:tabs>
              <w:spacing w:line="240" w:lineRule="auto"/>
              <w:ind w:left="-58" w:right="-16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(953)</w:t>
            </w:r>
          </w:p>
        </w:tc>
        <w:tc>
          <w:tcPr>
            <w:tcW w:w="180" w:type="dxa"/>
          </w:tcPr>
          <w:p w14:paraId="3C6AA47D" w14:textId="77777777" w:rsidR="00657F29" w:rsidRPr="00AD113D" w:rsidRDefault="00657F29" w:rsidP="007A7AC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2352B6C" w14:textId="1E5A3C3E" w:rsidR="00657F29" w:rsidRPr="009A3216" w:rsidRDefault="00960868" w:rsidP="009A3216">
            <w:pPr>
              <w:tabs>
                <w:tab w:val="decimal" w:pos="1389"/>
              </w:tabs>
              <w:spacing w:line="360" w:lineRule="exact"/>
              <w:ind w:left="-85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(953)</w:t>
            </w:r>
          </w:p>
        </w:tc>
      </w:tr>
    </w:tbl>
    <w:p w14:paraId="3A35EBB6" w14:textId="77777777" w:rsidR="00E60F93" w:rsidRPr="00E60F93" w:rsidRDefault="00E60F93" w:rsidP="00E60F93">
      <w:pPr>
        <w:pStyle w:val="Bo-Blankline"/>
        <w:rPr>
          <w:sz w:val="30"/>
          <w:szCs w:val="30"/>
          <w:lang w:val="en-US"/>
        </w:rPr>
      </w:pPr>
    </w:p>
    <w:p w14:paraId="307EA841" w14:textId="00C5AACB" w:rsidR="00FC6716" w:rsidRPr="00AD113D" w:rsidRDefault="00FC6716" w:rsidP="00FC6716">
      <w:pPr>
        <w:pStyle w:val="Caption"/>
        <w:ind w:left="900" w:hanging="900"/>
      </w:pPr>
      <w:r w:rsidRPr="00AD113D">
        <w:rPr>
          <w:rFonts w:hint="cs"/>
          <w:cs/>
        </w:rPr>
        <w:t>หุ้นกู้</w:t>
      </w:r>
    </w:p>
    <w:p w14:paraId="3A708517" w14:textId="15A3BA97" w:rsidR="00E31BBD" w:rsidRPr="00AD113D" w:rsidRDefault="00E31BBD" w:rsidP="00C85015">
      <w:pPr>
        <w:tabs>
          <w:tab w:val="decimal" w:pos="9360"/>
        </w:tabs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4539DF23" w14:textId="4A0A428D" w:rsidR="00E31BBD" w:rsidRPr="00646ACC" w:rsidRDefault="00E31BBD" w:rsidP="00E60F93">
      <w:pPr>
        <w:ind w:left="540" w:right="-39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AD113D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814C13">
        <w:rPr>
          <w:rFonts w:asciiTheme="majorBidi" w:hAnsiTheme="majorBidi" w:cstheme="majorBidi"/>
          <w:sz w:val="30"/>
          <w:szCs w:val="30"/>
        </w:rPr>
        <w:t>30</w:t>
      </w:r>
      <w:r w:rsidR="00C30F7D" w:rsidRPr="00AD113D">
        <w:rPr>
          <w:rFonts w:asciiTheme="majorBidi" w:hAnsiTheme="majorBidi" w:cstheme="majorBidi"/>
          <w:sz w:val="30"/>
          <w:szCs w:val="30"/>
        </w:rPr>
        <w:t xml:space="preserve"> </w:t>
      </w:r>
      <w:r w:rsidR="00A52EC2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C30F7D" w:rsidRPr="00AD113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D113D">
        <w:rPr>
          <w:rFonts w:asciiTheme="majorBidi" w:hAnsiTheme="majorBidi" w:cstheme="majorBidi"/>
          <w:sz w:val="30"/>
          <w:szCs w:val="30"/>
        </w:rPr>
        <w:t>256</w:t>
      </w:r>
      <w:r w:rsidR="00C30F7D" w:rsidRPr="00AD113D">
        <w:rPr>
          <w:rFonts w:asciiTheme="majorBidi" w:hAnsiTheme="majorBidi" w:cstheme="majorBidi"/>
          <w:sz w:val="30"/>
          <w:szCs w:val="30"/>
        </w:rPr>
        <w:t>6</w:t>
      </w:r>
      <w:r w:rsidRPr="00AD113D">
        <w:rPr>
          <w:rFonts w:asciiTheme="majorBidi" w:hAnsiTheme="majorBidi" w:cstheme="majorBidi"/>
          <w:sz w:val="30"/>
          <w:szCs w:val="30"/>
        </w:rPr>
        <w:t xml:space="preserve"> </w:t>
      </w:r>
      <w:r w:rsidR="009D24CB" w:rsidRPr="00AD113D">
        <w:rPr>
          <w:rFonts w:asciiTheme="majorBidi" w:hAnsiTheme="majorBidi" w:cstheme="majorBidi"/>
          <w:sz w:val="30"/>
          <w:szCs w:val="30"/>
          <w:cs/>
        </w:rPr>
        <w:t>กลุ่มบริษัทและ</w:t>
      </w:r>
      <w:r w:rsidRPr="00AD113D">
        <w:rPr>
          <w:rFonts w:asciiTheme="majorBidi" w:hAnsiTheme="majorBidi" w:cstheme="majorBidi"/>
          <w:sz w:val="30"/>
          <w:szCs w:val="30"/>
          <w:cs/>
        </w:rPr>
        <w:t xml:space="preserve">บริษัทมีหุ้นกู้ไม่มีประกัน ชนิดระบุชื่อผู้ถือ ไม่ด้อยสิทธิ และมีผู้แทนผู้ถือหุ้นกู้ ชำระดอกเบี้ยทุก </w:t>
      </w:r>
      <w:r w:rsidRPr="00AD113D">
        <w:rPr>
          <w:rFonts w:asciiTheme="majorBidi" w:hAnsiTheme="majorBidi" w:cstheme="majorBidi"/>
          <w:sz w:val="30"/>
          <w:szCs w:val="30"/>
        </w:rPr>
        <w:t xml:space="preserve">3 </w:t>
      </w:r>
      <w:r w:rsidRPr="00AD113D">
        <w:rPr>
          <w:rFonts w:asciiTheme="majorBidi" w:hAnsiTheme="majorBidi" w:cstheme="majorBidi"/>
          <w:sz w:val="30"/>
          <w:szCs w:val="30"/>
          <w:cs/>
        </w:rPr>
        <w:t>เดือน มูลค่ารวม</w:t>
      </w:r>
      <w:r w:rsidR="00010F8C">
        <w:rPr>
          <w:rFonts w:asciiTheme="majorBidi" w:hAnsiTheme="majorBidi" w:cstheme="majorBidi"/>
          <w:sz w:val="30"/>
          <w:szCs w:val="30"/>
        </w:rPr>
        <w:t xml:space="preserve"> </w:t>
      </w:r>
      <w:bookmarkStart w:id="3" w:name="_Hlk144475992"/>
      <w:r w:rsidR="00394BF0">
        <w:rPr>
          <w:rFonts w:asciiTheme="majorBidi" w:hAnsiTheme="majorBidi" w:cstheme="majorBidi"/>
          <w:sz w:val="30"/>
          <w:szCs w:val="30"/>
        </w:rPr>
        <w:t>21,937</w:t>
      </w:r>
      <w:r w:rsidRPr="00AD113D">
        <w:rPr>
          <w:rFonts w:asciiTheme="majorBidi" w:hAnsiTheme="majorBidi" w:cstheme="majorBidi"/>
          <w:sz w:val="30"/>
          <w:szCs w:val="30"/>
        </w:rPr>
        <w:t xml:space="preserve"> </w:t>
      </w:r>
      <w:bookmarkEnd w:id="3"/>
      <w:r w:rsidRPr="00AD113D">
        <w:rPr>
          <w:rFonts w:asciiTheme="majorBidi" w:hAnsiTheme="majorBidi" w:cstheme="majorBidi"/>
          <w:sz w:val="30"/>
          <w:szCs w:val="30"/>
          <w:cs/>
        </w:rPr>
        <w:t>ล้าน</w:t>
      </w:r>
      <w:r w:rsidRPr="008C2282">
        <w:rPr>
          <w:rFonts w:asciiTheme="majorBidi" w:hAnsiTheme="majorBidi" w:cstheme="majorBidi"/>
          <w:sz w:val="30"/>
          <w:szCs w:val="30"/>
          <w:cs/>
        </w:rPr>
        <w:t xml:space="preserve">บาท </w:t>
      </w:r>
      <w:r w:rsidR="009D24CB" w:rsidRPr="008C2282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010F8C" w:rsidRPr="008C2282">
        <w:rPr>
          <w:rFonts w:asciiTheme="majorBidi" w:hAnsiTheme="majorBidi" w:cstheme="majorBidi"/>
          <w:sz w:val="30"/>
          <w:szCs w:val="30"/>
        </w:rPr>
        <w:t xml:space="preserve"> </w:t>
      </w:r>
      <w:r w:rsidR="00394BF0">
        <w:rPr>
          <w:rFonts w:asciiTheme="majorBidi" w:hAnsiTheme="majorBidi" w:cstheme="majorBidi"/>
          <w:sz w:val="30"/>
          <w:szCs w:val="30"/>
        </w:rPr>
        <w:t>22,219</w:t>
      </w:r>
      <w:r w:rsidR="00010F8C" w:rsidRPr="00010F8C">
        <w:rPr>
          <w:rFonts w:asciiTheme="majorBidi" w:hAnsiTheme="majorBidi" w:cstheme="majorBidi"/>
          <w:sz w:val="30"/>
          <w:szCs w:val="30"/>
        </w:rPr>
        <w:t xml:space="preserve"> </w:t>
      </w:r>
      <w:r w:rsidR="009D24CB" w:rsidRPr="00010F8C">
        <w:rPr>
          <w:rFonts w:asciiTheme="majorBidi" w:hAnsiTheme="majorBidi" w:cstheme="majorBidi" w:hint="cs"/>
          <w:sz w:val="30"/>
          <w:szCs w:val="30"/>
          <w:cs/>
          <w:lang w:val="en-US"/>
        </w:rPr>
        <w:t>ล้าน</w:t>
      </w:r>
      <w:r w:rsidR="009D24CB" w:rsidRPr="00AD113D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บาท ตามลำดับ </w:t>
      </w:r>
      <w:r w:rsidRPr="00AD113D">
        <w:rPr>
          <w:rFonts w:asciiTheme="majorBidi" w:hAnsiTheme="majorBidi" w:cstheme="majorBidi"/>
          <w:sz w:val="30"/>
          <w:szCs w:val="30"/>
          <w:cs/>
        </w:rPr>
        <w:t>(</w:t>
      </w:r>
      <w:r w:rsidRPr="00AD113D">
        <w:rPr>
          <w:rFonts w:asciiTheme="majorBidi" w:hAnsiTheme="majorBidi" w:cstheme="majorBidi"/>
          <w:i/>
          <w:iCs/>
          <w:sz w:val="30"/>
          <w:szCs w:val="30"/>
        </w:rPr>
        <w:t xml:space="preserve">31 </w:t>
      </w:r>
      <w:r w:rsidRPr="00AD113D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Pr="00AD113D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A52EC2">
        <w:rPr>
          <w:rFonts w:asciiTheme="majorBidi" w:hAnsiTheme="majorBidi" w:cstheme="majorBidi"/>
          <w:i/>
          <w:iCs/>
          <w:sz w:val="30"/>
          <w:szCs w:val="30"/>
          <w:lang w:val="en-US"/>
        </w:rPr>
        <w:t>5</w:t>
      </w:r>
      <w:r w:rsidRPr="00AD113D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ED537F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CD4149">
        <w:rPr>
          <w:rFonts w:asciiTheme="majorBidi" w:hAnsiTheme="majorBidi" w:cstheme="majorBidi"/>
          <w:i/>
          <w:iCs/>
          <w:sz w:val="30"/>
          <w:szCs w:val="30"/>
        </w:rPr>
        <w:t>16,217</w:t>
      </w:r>
      <w:r w:rsidR="00CD4149" w:rsidRPr="00AD113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AD113D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C30F7D" w:rsidRPr="00AD113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9D24CB" w:rsidRPr="00AD113D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และ </w:t>
      </w:r>
      <w:r w:rsidR="00CD4149">
        <w:rPr>
          <w:rFonts w:asciiTheme="majorBidi" w:hAnsiTheme="majorBidi" w:cstheme="majorBidi"/>
          <w:i/>
          <w:iCs/>
          <w:sz w:val="30"/>
          <w:szCs w:val="30"/>
        </w:rPr>
        <w:t>16,219</w:t>
      </w:r>
      <w:r w:rsidR="00CD4149" w:rsidRPr="00AD113D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 </w:t>
      </w:r>
      <w:r w:rsidR="009D24CB" w:rsidRPr="00AD113D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>ล้านบาท</w:t>
      </w:r>
      <w:r w:rsidR="0024468A" w:rsidRPr="00AD113D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 xml:space="preserve"> </w:t>
      </w:r>
      <w:r w:rsidR="009D24CB" w:rsidRPr="00AD113D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>ตามลำดับ</w:t>
      </w:r>
      <w:r w:rsidRPr="00AD113D">
        <w:rPr>
          <w:rFonts w:asciiTheme="majorBidi" w:hAnsiTheme="majorBidi" w:cstheme="majorBidi"/>
          <w:sz w:val="30"/>
          <w:szCs w:val="30"/>
          <w:cs/>
        </w:rPr>
        <w:t>) ดังนี้</w:t>
      </w:r>
    </w:p>
    <w:p w14:paraId="00DB5408" w14:textId="753FA602" w:rsidR="00E31BBD" w:rsidRDefault="00E31BBD" w:rsidP="00E31BBD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727"/>
        <w:gridCol w:w="793"/>
        <w:gridCol w:w="270"/>
        <w:gridCol w:w="1170"/>
        <w:gridCol w:w="270"/>
        <w:gridCol w:w="1080"/>
        <w:gridCol w:w="270"/>
        <w:gridCol w:w="1080"/>
        <w:gridCol w:w="236"/>
        <w:gridCol w:w="1114"/>
        <w:gridCol w:w="236"/>
        <w:gridCol w:w="936"/>
      </w:tblGrid>
      <w:tr w:rsidR="00E60F93" w:rsidRPr="00744476" w14:paraId="01EE582E" w14:textId="77777777">
        <w:tc>
          <w:tcPr>
            <w:tcW w:w="1727" w:type="dxa"/>
          </w:tcPr>
          <w:p w14:paraId="77189D53" w14:textId="77777777" w:rsidR="00E60F93" w:rsidRPr="00744476" w:rsidRDefault="00E60F93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793" w:type="dxa"/>
          </w:tcPr>
          <w:p w14:paraId="06586C05" w14:textId="77777777" w:rsidR="00E60F93" w:rsidRPr="00744476" w:rsidRDefault="00E60F9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14:paraId="0934C0D4" w14:textId="77777777" w:rsidR="00E60F93" w:rsidRDefault="00E60F9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392" w:type="dxa"/>
            <w:gridSpan w:val="9"/>
          </w:tcPr>
          <w:p w14:paraId="47D643A8" w14:textId="73D96548" w:rsidR="00E60F93" w:rsidRPr="00532769" w:rsidRDefault="00E60F9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532769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</w:tr>
      <w:tr w:rsidR="00E60F93" w:rsidRPr="00744476" w14:paraId="01BC6821" w14:textId="77777777">
        <w:tc>
          <w:tcPr>
            <w:tcW w:w="1727" w:type="dxa"/>
          </w:tcPr>
          <w:p w14:paraId="2FB98F83" w14:textId="77777777" w:rsidR="00E60F93" w:rsidRPr="00744476" w:rsidRDefault="00E60F93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793" w:type="dxa"/>
          </w:tcPr>
          <w:p w14:paraId="7CC37446" w14:textId="77777777" w:rsidR="00E60F93" w:rsidRPr="00744476" w:rsidRDefault="00E60F9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14:paraId="7150908C" w14:textId="77777777" w:rsidR="00E60F93" w:rsidRDefault="00E60F9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870" w:type="dxa"/>
            <w:gridSpan w:val="5"/>
          </w:tcPr>
          <w:p w14:paraId="3AC63316" w14:textId="00B3FE2E" w:rsidR="00E60F93" w:rsidRPr="00E31BBD" w:rsidRDefault="00814C1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30</w:t>
            </w:r>
            <w:r w:rsidR="00E60F93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="00A52EC2">
              <w:rPr>
                <w:rFonts w:asciiTheme="majorBidi" w:hAnsiTheme="majorBidi" w:cstheme="majorBidi" w:hint="cs"/>
                <w:sz w:val="27"/>
                <w:szCs w:val="27"/>
                <w:cs/>
              </w:rPr>
              <w:t>กันยายน</w:t>
            </w:r>
            <w:r w:rsidR="00E60F93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</w:t>
            </w:r>
            <w:r w:rsidR="00E60F93" w:rsidRPr="00FF2FC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</w:t>
            </w:r>
            <w:r w:rsidR="00E60F93" w:rsidRPr="00D67C9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</w:t>
            </w:r>
            <w:r w:rsidR="00E60F93">
              <w:rPr>
                <w:rFonts w:asciiTheme="majorBidi" w:hAnsiTheme="majorBidi" w:cstheme="majorBidi"/>
                <w:sz w:val="27"/>
                <w:szCs w:val="27"/>
              </w:rPr>
              <w:t>6</w:t>
            </w:r>
            <w:r w:rsidR="00E60F9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6</w:t>
            </w:r>
          </w:p>
        </w:tc>
        <w:tc>
          <w:tcPr>
            <w:tcW w:w="236" w:type="dxa"/>
          </w:tcPr>
          <w:p w14:paraId="60A29FF1" w14:textId="77777777" w:rsidR="00E60F93" w:rsidRPr="00744476" w:rsidRDefault="00E60F9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14" w:type="dxa"/>
          </w:tcPr>
          <w:p w14:paraId="59DECF4B" w14:textId="77777777" w:rsidR="00E60F93" w:rsidRPr="00744476" w:rsidRDefault="00E60F9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36" w:type="dxa"/>
          </w:tcPr>
          <w:p w14:paraId="53C35BEB" w14:textId="77777777" w:rsidR="00E60F93" w:rsidRPr="00744476" w:rsidRDefault="00E60F9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36" w:type="dxa"/>
          </w:tcPr>
          <w:p w14:paraId="08AA20E3" w14:textId="77777777" w:rsidR="00E60F93" w:rsidRPr="00744476" w:rsidRDefault="00E60F9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E60F93" w:rsidRPr="00744476" w14:paraId="5ABD3BF0" w14:textId="77777777">
        <w:tc>
          <w:tcPr>
            <w:tcW w:w="1727" w:type="dxa"/>
          </w:tcPr>
          <w:p w14:paraId="33F36E4A" w14:textId="77777777" w:rsidR="00E60F93" w:rsidRDefault="00E60F93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  <w:p w14:paraId="1CDADE7C" w14:textId="77777777" w:rsidR="00E60F93" w:rsidRDefault="00E60F93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  <w:p w14:paraId="1395FE1C" w14:textId="77777777" w:rsidR="00E60F93" w:rsidRPr="00744476" w:rsidRDefault="00E60F93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วันที่ออก</w:t>
            </w:r>
          </w:p>
        </w:tc>
        <w:tc>
          <w:tcPr>
            <w:tcW w:w="793" w:type="dxa"/>
          </w:tcPr>
          <w:p w14:paraId="7C424173" w14:textId="77777777" w:rsidR="00E60F93" w:rsidRDefault="00E60F9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  <w:p w14:paraId="14D5CB58" w14:textId="77777777" w:rsidR="00E60F93" w:rsidRDefault="00E60F9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  <w:p w14:paraId="68E6BE77" w14:textId="77777777" w:rsidR="00E60F93" w:rsidRPr="00744476" w:rsidRDefault="00E60F9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2E2B56">
              <w:rPr>
                <w:rFonts w:asciiTheme="majorBidi" w:hAnsiTheme="majorBidi" w:cstheme="majorBidi" w:hint="cs"/>
                <w:i/>
                <w:iCs/>
                <w:sz w:val="27"/>
                <w:szCs w:val="27"/>
                <w:cs/>
              </w:rPr>
              <w:t>หมายเหตุ</w:t>
            </w:r>
          </w:p>
        </w:tc>
        <w:tc>
          <w:tcPr>
            <w:tcW w:w="270" w:type="dxa"/>
          </w:tcPr>
          <w:p w14:paraId="7725D0B7" w14:textId="77777777" w:rsidR="00E60F93" w:rsidRDefault="00E60F9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</w:tcPr>
          <w:p w14:paraId="00C4F57E" w14:textId="77777777" w:rsidR="00E60F93" w:rsidRPr="001E050E" w:rsidRDefault="00E60F9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ส่วนที่ครบกำหนดชำระภายในหนึ่งปี</w:t>
            </w:r>
          </w:p>
        </w:tc>
        <w:tc>
          <w:tcPr>
            <w:tcW w:w="270" w:type="dxa"/>
          </w:tcPr>
          <w:p w14:paraId="1F0AA3BD" w14:textId="77777777" w:rsidR="00E60F93" w:rsidRPr="00744476" w:rsidRDefault="00E60F93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</w:tcPr>
          <w:p w14:paraId="76384FA4" w14:textId="77777777" w:rsidR="00E60F93" w:rsidRDefault="00E60F9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695444F1" w14:textId="77777777" w:rsidR="00E60F93" w:rsidRDefault="00E60F9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60E5CB9B" w14:textId="77777777" w:rsidR="00E60F93" w:rsidRPr="001E050E" w:rsidRDefault="00E60F9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ระยะยาว</w:t>
            </w:r>
          </w:p>
        </w:tc>
        <w:tc>
          <w:tcPr>
            <w:tcW w:w="270" w:type="dxa"/>
          </w:tcPr>
          <w:p w14:paraId="6AC0F563" w14:textId="77777777" w:rsidR="00E60F93" w:rsidRPr="00744476" w:rsidRDefault="00E60F9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</w:tcPr>
          <w:p w14:paraId="0792CF61" w14:textId="77777777" w:rsidR="00E60F93" w:rsidRDefault="00E60F9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262A6BBF" w14:textId="77777777" w:rsidR="00E60F93" w:rsidRDefault="00E60F9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44743802" w14:textId="77777777" w:rsidR="00E60F93" w:rsidRPr="001E050E" w:rsidRDefault="00E60F9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รวม</w:t>
            </w:r>
          </w:p>
        </w:tc>
        <w:tc>
          <w:tcPr>
            <w:tcW w:w="236" w:type="dxa"/>
          </w:tcPr>
          <w:p w14:paraId="3995725A" w14:textId="77777777" w:rsidR="00E60F93" w:rsidRPr="00744476" w:rsidRDefault="00E60F9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14" w:type="dxa"/>
          </w:tcPr>
          <w:p w14:paraId="3550C76E" w14:textId="77777777" w:rsidR="00E60F93" w:rsidRDefault="00E60F9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76FF8D8A" w14:textId="77777777" w:rsidR="00E60F93" w:rsidRDefault="00E60F9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44E5EB62" w14:textId="77777777" w:rsidR="00E60F93" w:rsidRPr="00744476" w:rsidRDefault="00E60F9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44476">
              <w:rPr>
                <w:rFonts w:asciiTheme="majorBidi" w:hAnsiTheme="majorBidi" w:cstheme="majorBidi"/>
                <w:sz w:val="27"/>
                <w:szCs w:val="27"/>
                <w:cs/>
              </w:rPr>
              <w:t>อัตราดอกเบี้ย</w:t>
            </w:r>
          </w:p>
        </w:tc>
        <w:tc>
          <w:tcPr>
            <w:tcW w:w="236" w:type="dxa"/>
          </w:tcPr>
          <w:p w14:paraId="4383D901" w14:textId="77777777" w:rsidR="00E60F93" w:rsidRPr="00744476" w:rsidRDefault="00E60F9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36" w:type="dxa"/>
          </w:tcPr>
          <w:p w14:paraId="3428E35D" w14:textId="77777777" w:rsidR="00E60F93" w:rsidRDefault="00E60F9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1FA7451F" w14:textId="77777777" w:rsidR="00E60F93" w:rsidRDefault="00E60F9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6F138409" w14:textId="77777777" w:rsidR="00E60F93" w:rsidRPr="00744476" w:rsidRDefault="00E60F9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44476">
              <w:rPr>
                <w:rFonts w:asciiTheme="majorBidi" w:hAnsiTheme="majorBidi" w:cstheme="majorBidi"/>
                <w:sz w:val="27"/>
                <w:szCs w:val="27"/>
                <w:cs/>
              </w:rPr>
              <w:t>อายุหุ้นกู้</w:t>
            </w:r>
          </w:p>
        </w:tc>
      </w:tr>
      <w:tr w:rsidR="00E60F93" w:rsidRPr="00744476" w14:paraId="2135AE0D" w14:textId="77777777">
        <w:tc>
          <w:tcPr>
            <w:tcW w:w="1727" w:type="dxa"/>
          </w:tcPr>
          <w:p w14:paraId="28B14AF8" w14:textId="77777777" w:rsidR="00E60F93" w:rsidRPr="00744476" w:rsidRDefault="00E60F93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793" w:type="dxa"/>
          </w:tcPr>
          <w:p w14:paraId="3495CB56" w14:textId="77777777" w:rsidR="00E60F93" w:rsidRPr="002E2B56" w:rsidRDefault="00E60F9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270" w:type="dxa"/>
          </w:tcPr>
          <w:p w14:paraId="71A66167" w14:textId="77777777" w:rsidR="00E60F93" w:rsidRPr="00744476" w:rsidRDefault="00E60F9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3870" w:type="dxa"/>
            <w:gridSpan w:val="5"/>
          </w:tcPr>
          <w:p w14:paraId="16F3B158" w14:textId="77777777" w:rsidR="00E60F93" w:rsidRPr="00532769" w:rsidRDefault="00E60F9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 w:hint="cs"/>
                <w:i/>
                <w:iCs/>
                <w:sz w:val="27"/>
                <w:szCs w:val="27"/>
                <w:cs/>
                <w:lang w:val="en-US"/>
              </w:rPr>
              <w:t>(พันบาท)</w:t>
            </w:r>
          </w:p>
        </w:tc>
        <w:tc>
          <w:tcPr>
            <w:tcW w:w="236" w:type="dxa"/>
          </w:tcPr>
          <w:p w14:paraId="1DE73970" w14:textId="77777777" w:rsidR="00E60F93" w:rsidRPr="00744476" w:rsidRDefault="00E60F9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14" w:type="dxa"/>
          </w:tcPr>
          <w:p w14:paraId="4A934791" w14:textId="77777777" w:rsidR="00E60F93" w:rsidRPr="00744476" w:rsidRDefault="00E60F9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(</w:t>
            </w:r>
            <w:r w:rsidRPr="00B560D7">
              <w:rPr>
                <w:rFonts w:asciiTheme="majorBidi" w:hAnsiTheme="majorBidi" w:cstheme="majorBidi" w:hint="cs"/>
                <w:i/>
                <w:iCs/>
                <w:sz w:val="27"/>
                <w:szCs w:val="27"/>
                <w:cs/>
              </w:rPr>
              <w:t>ร้อยละต่อปี)</w:t>
            </w:r>
          </w:p>
        </w:tc>
        <w:tc>
          <w:tcPr>
            <w:tcW w:w="236" w:type="dxa"/>
          </w:tcPr>
          <w:p w14:paraId="0F2D6344" w14:textId="77777777" w:rsidR="00E60F93" w:rsidRPr="00744476" w:rsidRDefault="00E60F9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36" w:type="dxa"/>
          </w:tcPr>
          <w:p w14:paraId="5B45D628" w14:textId="77777777" w:rsidR="00E60F93" w:rsidRPr="00744476" w:rsidRDefault="00E60F9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CA33CB" w:rsidRPr="00744476" w14:paraId="39ADEA3C" w14:textId="77777777">
        <w:tc>
          <w:tcPr>
            <w:tcW w:w="1727" w:type="dxa"/>
          </w:tcPr>
          <w:p w14:paraId="2362E352" w14:textId="4FFBAFDD" w:rsidR="00CA33CB" w:rsidRPr="00744476" w:rsidRDefault="00CA33CB" w:rsidP="00CA33CB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6145C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19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สิงหาคม </w:t>
            </w:r>
            <w:r w:rsidRPr="006145C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2563</w:t>
            </w:r>
          </w:p>
        </w:tc>
        <w:tc>
          <w:tcPr>
            <w:tcW w:w="793" w:type="dxa"/>
          </w:tcPr>
          <w:p w14:paraId="23B775EA" w14:textId="77777777" w:rsidR="00CA33CB" w:rsidRPr="00744476" w:rsidRDefault="00CA33CB" w:rsidP="00CA33CB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70" w:type="dxa"/>
          </w:tcPr>
          <w:p w14:paraId="50336387" w14:textId="77777777" w:rsidR="00CA33CB" w:rsidRDefault="00CA33CB" w:rsidP="00CA33CB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5E7E23DC" w14:textId="4726311E" w:rsidR="00CA33CB" w:rsidRPr="00744476" w:rsidRDefault="00394BF0" w:rsidP="00394BF0">
            <w:pPr>
              <w:tabs>
                <w:tab w:val="decimal" w:pos="969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4,000,000</w:t>
            </w:r>
          </w:p>
        </w:tc>
        <w:tc>
          <w:tcPr>
            <w:tcW w:w="270" w:type="dxa"/>
            <w:shd w:val="clear" w:color="auto" w:fill="auto"/>
          </w:tcPr>
          <w:p w14:paraId="28328564" w14:textId="77777777" w:rsidR="00CA33CB" w:rsidRPr="00744476" w:rsidRDefault="00CA33CB" w:rsidP="00CA33CB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5341855" w14:textId="60BCCC9D" w:rsidR="00CA33CB" w:rsidRPr="00744476" w:rsidRDefault="00394BF0" w:rsidP="00394BF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A9647E7" w14:textId="77777777" w:rsidR="00CA33CB" w:rsidRPr="00744476" w:rsidRDefault="00CA33CB" w:rsidP="00CA33C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2512648" w14:textId="12A148B6" w:rsidR="00CA33CB" w:rsidRPr="00744476" w:rsidRDefault="00F25EF1" w:rsidP="00CA33CB">
            <w:pPr>
              <w:tabs>
                <w:tab w:val="decimal" w:pos="881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4,000,000</w:t>
            </w:r>
          </w:p>
        </w:tc>
        <w:tc>
          <w:tcPr>
            <w:tcW w:w="236" w:type="dxa"/>
          </w:tcPr>
          <w:p w14:paraId="5E368F4A" w14:textId="77777777" w:rsidR="00CA33CB" w:rsidRPr="00744476" w:rsidRDefault="00CA33CB" w:rsidP="00CA33C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6E2402BD" w14:textId="42B4858A" w:rsidR="00CA33CB" w:rsidRPr="00744476" w:rsidRDefault="007E2019" w:rsidP="00CA33C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3.90</w:t>
            </w:r>
          </w:p>
        </w:tc>
        <w:tc>
          <w:tcPr>
            <w:tcW w:w="236" w:type="dxa"/>
          </w:tcPr>
          <w:p w14:paraId="768A0C56" w14:textId="77777777" w:rsidR="00CA33CB" w:rsidRPr="00744476" w:rsidRDefault="00CA33CB" w:rsidP="00CA33CB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6" w:type="dxa"/>
          </w:tcPr>
          <w:p w14:paraId="29082CDD" w14:textId="3C1D0D75" w:rsidR="00CA33CB" w:rsidRPr="00744476" w:rsidRDefault="007E2019" w:rsidP="00CA33C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ปี 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11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เดือน</w:t>
            </w:r>
          </w:p>
        </w:tc>
      </w:tr>
      <w:tr w:rsidR="00CA33CB" w:rsidRPr="00744476" w14:paraId="333A437C" w14:textId="77777777">
        <w:tc>
          <w:tcPr>
            <w:tcW w:w="1727" w:type="dxa"/>
          </w:tcPr>
          <w:p w14:paraId="5FFFD25E" w14:textId="7CA32DF0" w:rsidR="00CA33CB" w:rsidRDefault="00CA33CB" w:rsidP="00CA33CB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C128C4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10</w:t>
            </w:r>
            <w:r w:rsidRPr="00C128C4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 มิถุนายน</w:t>
            </w:r>
            <w:r w:rsidRPr="00C128C4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2564</w:t>
            </w:r>
          </w:p>
        </w:tc>
        <w:tc>
          <w:tcPr>
            <w:tcW w:w="793" w:type="dxa"/>
          </w:tcPr>
          <w:p w14:paraId="7436406E" w14:textId="77777777" w:rsidR="00CA33CB" w:rsidRPr="00744476" w:rsidRDefault="00CA33CB" w:rsidP="00CA33CB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70" w:type="dxa"/>
          </w:tcPr>
          <w:p w14:paraId="6052A575" w14:textId="77777777" w:rsidR="00CA33CB" w:rsidRDefault="00CA33CB" w:rsidP="00CA33CB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5DA2701D" w14:textId="60D81C33" w:rsidR="00CA33CB" w:rsidRPr="00744476" w:rsidRDefault="00394BF0" w:rsidP="00CA33CB">
            <w:pPr>
              <w:tabs>
                <w:tab w:val="decimal" w:pos="969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3,000,000</w:t>
            </w:r>
          </w:p>
        </w:tc>
        <w:tc>
          <w:tcPr>
            <w:tcW w:w="270" w:type="dxa"/>
            <w:shd w:val="clear" w:color="auto" w:fill="auto"/>
          </w:tcPr>
          <w:p w14:paraId="3BB3F6FB" w14:textId="77777777" w:rsidR="00CA33CB" w:rsidRPr="00744476" w:rsidRDefault="00CA33CB" w:rsidP="00CA33CB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216CAFD" w14:textId="46028438" w:rsidR="00CA33CB" w:rsidRPr="00744476" w:rsidRDefault="00394BF0" w:rsidP="00CA33C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F75EA2E" w14:textId="77777777" w:rsidR="00CA33CB" w:rsidRPr="00744476" w:rsidRDefault="00CA33CB" w:rsidP="00CA33C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9A5CF3D" w14:textId="4FBC57C3" w:rsidR="00CA33CB" w:rsidRPr="00744476" w:rsidRDefault="00F25EF1" w:rsidP="00CA33CB">
            <w:pPr>
              <w:tabs>
                <w:tab w:val="decimal" w:pos="881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3,000,000</w:t>
            </w:r>
          </w:p>
        </w:tc>
        <w:tc>
          <w:tcPr>
            <w:tcW w:w="236" w:type="dxa"/>
          </w:tcPr>
          <w:p w14:paraId="590C308C" w14:textId="77777777" w:rsidR="00CA33CB" w:rsidRPr="00744476" w:rsidRDefault="00CA33CB" w:rsidP="00CA33C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43AF5F73" w14:textId="71D91E7D" w:rsidR="00CA33CB" w:rsidRDefault="007E2019" w:rsidP="00CA33C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3.00</w:t>
            </w:r>
          </w:p>
        </w:tc>
        <w:tc>
          <w:tcPr>
            <w:tcW w:w="236" w:type="dxa"/>
          </w:tcPr>
          <w:p w14:paraId="39ED8A88" w14:textId="77777777" w:rsidR="00CA33CB" w:rsidRPr="00744476" w:rsidRDefault="00CA33CB" w:rsidP="00CA33CB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6" w:type="dxa"/>
          </w:tcPr>
          <w:p w14:paraId="68E84F62" w14:textId="35CDEBCB" w:rsidR="00CA33CB" w:rsidRDefault="007E2019" w:rsidP="00CA33C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2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ปี 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6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เดือน</w:t>
            </w:r>
          </w:p>
        </w:tc>
      </w:tr>
      <w:tr w:rsidR="00CA33CB" w:rsidRPr="00744476" w14:paraId="0182535D" w14:textId="77777777">
        <w:tc>
          <w:tcPr>
            <w:tcW w:w="1727" w:type="dxa"/>
          </w:tcPr>
          <w:p w14:paraId="583A4B93" w14:textId="1B2652DD" w:rsidR="00CA33CB" w:rsidRDefault="00CA33CB" w:rsidP="00CA33CB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3400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12</w:t>
            </w:r>
            <w:r w:rsidRPr="0093400E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 พฤศจิกายน</w:t>
            </w:r>
            <w:r w:rsidRPr="0093400E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2564</w:t>
            </w:r>
          </w:p>
        </w:tc>
        <w:tc>
          <w:tcPr>
            <w:tcW w:w="793" w:type="dxa"/>
          </w:tcPr>
          <w:p w14:paraId="4F72318D" w14:textId="77777777" w:rsidR="00CA33CB" w:rsidRPr="00744476" w:rsidRDefault="00CA33CB" w:rsidP="00CA33CB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70" w:type="dxa"/>
          </w:tcPr>
          <w:p w14:paraId="6AE3BE52" w14:textId="77777777" w:rsidR="00CA33CB" w:rsidRDefault="00CA33CB" w:rsidP="00CA33CB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3E09304C" w14:textId="5DBEB378" w:rsidR="00CA33CB" w:rsidRDefault="00394BF0" w:rsidP="00CA33C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18EABA7" w14:textId="77777777" w:rsidR="00CA33CB" w:rsidRPr="00744476" w:rsidRDefault="00CA33CB" w:rsidP="00CA33CB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95BE98D" w14:textId="11BD1937" w:rsidR="00CA33CB" w:rsidRDefault="00B32AEA" w:rsidP="00CA33CB">
            <w:pPr>
              <w:tabs>
                <w:tab w:val="decimal" w:pos="879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4,523,600</w:t>
            </w:r>
          </w:p>
        </w:tc>
        <w:tc>
          <w:tcPr>
            <w:tcW w:w="270" w:type="dxa"/>
            <w:shd w:val="clear" w:color="auto" w:fill="auto"/>
          </w:tcPr>
          <w:p w14:paraId="361BB5CB" w14:textId="77777777" w:rsidR="00CA33CB" w:rsidRPr="00744476" w:rsidRDefault="00CA33CB" w:rsidP="00CA33C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019FD71" w14:textId="42762C86" w:rsidR="00CA33CB" w:rsidRDefault="00F25EF1" w:rsidP="00CA33CB">
            <w:pPr>
              <w:tabs>
                <w:tab w:val="decimal" w:pos="881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4,523,600</w:t>
            </w:r>
          </w:p>
        </w:tc>
        <w:tc>
          <w:tcPr>
            <w:tcW w:w="236" w:type="dxa"/>
          </w:tcPr>
          <w:p w14:paraId="601CC9F1" w14:textId="77777777" w:rsidR="00CA33CB" w:rsidRPr="00744476" w:rsidRDefault="00CA33CB" w:rsidP="00CA33C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4B7BFFFC" w14:textId="4B5EE078" w:rsidR="00CA33CB" w:rsidRDefault="007E2019" w:rsidP="00CA33C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3.55</w:t>
            </w:r>
          </w:p>
        </w:tc>
        <w:tc>
          <w:tcPr>
            <w:tcW w:w="236" w:type="dxa"/>
          </w:tcPr>
          <w:p w14:paraId="6F1853CA" w14:textId="77777777" w:rsidR="00CA33CB" w:rsidRPr="00744476" w:rsidRDefault="00CA33CB" w:rsidP="00CA33CB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6" w:type="dxa"/>
          </w:tcPr>
          <w:p w14:paraId="13536625" w14:textId="07301BA2" w:rsidR="00CA33CB" w:rsidRPr="007726A1" w:rsidRDefault="007E2019" w:rsidP="00CA33C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4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ปี 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เดือน</w:t>
            </w:r>
          </w:p>
        </w:tc>
      </w:tr>
      <w:tr w:rsidR="00CA33CB" w:rsidRPr="00744476" w14:paraId="1E1B74C1" w14:textId="77777777">
        <w:tc>
          <w:tcPr>
            <w:tcW w:w="1727" w:type="dxa"/>
          </w:tcPr>
          <w:p w14:paraId="6C937F77" w14:textId="2845B9BC" w:rsidR="00CA33CB" w:rsidRDefault="00CA33CB" w:rsidP="00CA33CB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11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สิงหาคม 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2565</w:t>
            </w:r>
          </w:p>
        </w:tc>
        <w:tc>
          <w:tcPr>
            <w:tcW w:w="793" w:type="dxa"/>
          </w:tcPr>
          <w:p w14:paraId="718DE9BE" w14:textId="77777777" w:rsidR="00CA33CB" w:rsidRPr="00744476" w:rsidRDefault="00CA33CB" w:rsidP="00CA33CB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70" w:type="dxa"/>
          </w:tcPr>
          <w:p w14:paraId="6C4D256B" w14:textId="77777777" w:rsidR="00CA33CB" w:rsidRDefault="00CA33CB" w:rsidP="00CA33CB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66A15C66" w14:textId="77F7EA24" w:rsidR="00CA33CB" w:rsidRDefault="00394BF0" w:rsidP="00CA33C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762AFDC" w14:textId="77777777" w:rsidR="00CA33CB" w:rsidRPr="00744476" w:rsidRDefault="00CA33CB" w:rsidP="00CA33CB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0017FF7" w14:textId="5741437F" w:rsidR="00CA33CB" w:rsidRDefault="00B32AEA" w:rsidP="00CA33CB">
            <w:pPr>
              <w:tabs>
                <w:tab w:val="decimal" w:pos="879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4,693,000</w:t>
            </w:r>
          </w:p>
        </w:tc>
        <w:tc>
          <w:tcPr>
            <w:tcW w:w="270" w:type="dxa"/>
            <w:shd w:val="clear" w:color="auto" w:fill="auto"/>
          </w:tcPr>
          <w:p w14:paraId="5496CF91" w14:textId="77777777" w:rsidR="00CA33CB" w:rsidRPr="00744476" w:rsidRDefault="00CA33CB" w:rsidP="00CA33C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8A5C74B" w14:textId="3E556BA4" w:rsidR="00CA33CB" w:rsidRDefault="00F25EF1" w:rsidP="00CA33CB">
            <w:pPr>
              <w:tabs>
                <w:tab w:val="decimal" w:pos="881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4,693,000</w:t>
            </w:r>
          </w:p>
        </w:tc>
        <w:tc>
          <w:tcPr>
            <w:tcW w:w="236" w:type="dxa"/>
          </w:tcPr>
          <w:p w14:paraId="4ADB52E0" w14:textId="77777777" w:rsidR="00CA33CB" w:rsidRPr="00744476" w:rsidRDefault="00CA33CB" w:rsidP="00CA33C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5B0731EA" w14:textId="07826271" w:rsidR="00CA33CB" w:rsidRDefault="007E2019" w:rsidP="00CA33C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4.10</w:t>
            </w:r>
          </w:p>
        </w:tc>
        <w:tc>
          <w:tcPr>
            <w:tcW w:w="236" w:type="dxa"/>
          </w:tcPr>
          <w:p w14:paraId="3E12D658" w14:textId="77777777" w:rsidR="00CA33CB" w:rsidRPr="00744476" w:rsidRDefault="00CA33CB" w:rsidP="00CA33CB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6" w:type="dxa"/>
          </w:tcPr>
          <w:p w14:paraId="73B5BCDE" w14:textId="5366B6A0" w:rsidR="00CA33CB" w:rsidRPr="007726A1" w:rsidRDefault="007E2019" w:rsidP="00CA33C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5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ปี</w:t>
            </w:r>
          </w:p>
        </w:tc>
      </w:tr>
      <w:tr w:rsidR="00CA33CB" w:rsidRPr="00744476" w14:paraId="7703C56B" w14:textId="77777777">
        <w:tc>
          <w:tcPr>
            <w:tcW w:w="1727" w:type="dxa"/>
          </w:tcPr>
          <w:p w14:paraId="6E80E521" w14:textId="3F1451B0" w:rsidR="00CA33CB" w:rsidRDefault="00CA33CB" w:rsidP="00CA33CB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18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มกราคม 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2566</w:t>
            </w:r>
          </w:p>
        </w:tc>
        <w:tc>
          <w:tcPr>
            <w:tcW w:w="793" w:type="dxa"/>
          </w:tcPr>
          <w:p w14:paraId="61E3146E" w14:textId="77777777" w:rsidR="00CA33CB" w:rsidRPr="00744476" w:rsidRDefault="00CA33CB" w:rsidP="00CA33CB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70" w:type="dxa"/>
          </w:tcPr>
          <w:p w14:paraId="5F939A19" w14:textId="77777777" w:rsidR="00CA33CB" w:rsidRDefault="00CA33CB" w:rsidP="00CA33CB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3C8B9EA1" w14:textId="7CDE6853" w:rsidR="00CA33CB" w:rsidRDefault="00394BF0" w:rsidP="00CA33C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3514F65" w14:textId="77777777" w:rsidR="00CA33CB" w:rsidRPr="00744476" w:rsidRDefault="00CA33CB" w:rsidP="00CA33CB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15FA56A" w14:textId="05FD5D73" w:rsidR="00CA33CB" w:rsidRDefault="00B32AEA" w:rsidP="00CA33CB">
            <w:pPr>
              <w:tabs>
                <w:tab w:val="decimal" w:pos="879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2,860,000</w:t>
            </w:r>
          </w:p>
        </w:tc>
        <w:tc>
          <w:tcPr>
            <w:tcW w:w="270" w:type="dxa"/>
            <w:shd w:val="clear" w:color="auto" w:fill="auto"/>
          </w:tcPr>
          <w:p w14:paraId="7D59B789" w14:textId="77777777" w:rsidR="00CA33CB" w:rsidRPr="00744476" w:rsidRDefault="00CA33CB" w:rsidP="00CA33C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5E2EF7D" w14:textId="18C67992" w:rsidR="00CA33CB" w:rsidRDefault="00F25EF1" w:rsidP="00CA33CB">
            <w:pPr>
              <w:tabs>
                <w:tab w:val="decimal" w:pos="881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2,860,000</w:t>
            </w:r>
          </w:p>
        </w:tc>
        <w:tc>
          <w:tcPr>
            <w:tcW w:w="236" w:type="dxa"/>
          </w:tcPr>
          <w:p w14:paraId="1E0A7DD5" w14:textId="77777777" w:rsidR="00CA33CB" w:rsidRPr="00744476" w:rsidRDefault="00CA33CB" w:rsidP="00CA33C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138A0BC1" w14:textId="5A70560D" w:rsidR="00CA33CB" w:rsidRDefault="007E2019" w:rsidP="00CA33C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4.15</w:t>
            </w:r>
          </w:p>
        </w:tc>
        <w:tc>
          <w:tcPr>
            <w:tcW w:w="236" w:type="dxa"/>
          </w:tcPr>
          <w:p w14:paraId="31F1A782" w14:textId="77777777" w:rsidR="00CA33CB" w:rsidRPr="00744476" w:rsidRDefault="00CA33CB" w:rsidP="00CA33CB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6" w:type="dxa"/>
          </w:tcPr>
          <w:p w14:paraId="1EB3E924" w14:textId="66AB6C17" w:rsidR="00CA33CB" w:rsidRPr="007726A1" w:rsidRDefault="007E2019" w:rsidP="00CA33C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ปี 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6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เดือน</w:t>
            </w:r>
          </w:p>
        </w:tc>
      </w:tr>
      <w:tr w:rsidR="00CA33CB" w:rsidRPr="00744476" w14:paraId="27515D5A" w14:textId="77777777">
        <w:tc>
          <w:tcPr>
            <w:tcW w:w="1727" w:type="dxa"/>
          </w:tcPr>
          <w:p w14:paraId="0A23591F" w14:textId="5364BE27" w:rsidR="00CA33CB" w:rsidRDefault="00CA33CB" w:rsidP="00CA33CB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18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มกราคม 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2566</w:t>
            </w:r>
          </w:p>
        </w:tc>
        <w:tc>
          <w:tcPr>
            <w:tcW w:w="793" w:type="dxa"/>
          </w:tcPr>
          <w:p w14:paraId="091EB90E" w14:textId="77777777" w:rsidR="00CA33CB" w:rsidRPr="00744476" w:rsidRDefault="00CA33CB" w:rsidP="00CA33CB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70" w:type="dxa"/>
          </w:tcPr>
          <w:p w14:paraId="7AAE09CD" w14:textId="77777777" w:rsidR="00CA33CB" w:rsidRDefault="00CA33CB" w:rsidP="00CA33CB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01BAF4C3" w14:textId="7B554517" w:rsidR="00CA33CB" w:rsidRDefault="00394BF0" w:rsidP="00CA33C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C4C96E8" w14:textId="77777777" w:rsidR="00CA33CB" w:rsidRPr="00744476" w:rsidRDefault="00CA33CB" w:rsidP="00CA33CB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14639B9" w14:textId="49B2AF15" w:rsidR="00CA33CB" w:rsidRDefault="00B32AEA" w:rsidP="00CA33CB">
            <w:pPr>
              <w:tabs>
                <w:tab w:val="decimal" w:pos="879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2,860,000</w:t>
            </w:r>
          </w:p>
        </w:tc>
        <w:tc>
          <w:tcPr>
            <w:tcW w:w="270" w:type="dxa"/>
            <w:shd w:val="clear" w:color="auto" w:fill="auto"/>
          </w:tcPr>
          <w:p w14:paraId="1E2126EE" w14:textId="77777777" w:rsidR="00CA33CB" w:rsidRPr="00744476" w:rsidRDefault="00CA33CB" w:rsidP="00CA33C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8DF3F31" w14:textId="11329296" w:rsidR="00CA33CB" w:rsidRPr="00744476" w:rsidRDefault="00F25EF1" w:rsidP="00CA33CB">
            <w:pPr>
              <w:tabs>
                <w:tab w:val="decimal" w:pos="881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2,860,000</w:t>
            </w:r>
          </w:p>
        </w:tc>
        <w:tc>
          <w:tcPr>
            <w:tcW w:w="236" w:type="dxa"/>
          </w:tcPr>
          <w:p w14:paraId="278826A0" w14:textId="77777777" w:rsidR="00CA33CB" w:rsidRPr="00744476" w:rsidRDefault="00CA33CB" w:rsidP="00CA33C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2D3E8A4A" w14:textId="2732E92C" w:rsidR="00CA33CB" w:rsidRDefault="007E2019" w:rsidP="00CA33C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4.60</w:t>
            </w:r>
          </w:p>
        </w:tc>
        <w:tc>
          <w:tcPr>
            <w:tcW w:w="236" w:type="dxa"/>
          </w:tcPr>
          <w:p w14:paraId="534BFB45" w14:textId="77777777" w:rsidR="00CA33CB" w:rsidRPr="00744476" w:rsidRDefault="00CA33CB" w:rsidP="00CA33CB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6" w:type="dxa"/>
          </w:tcPr>
          <w:p w14:paraId="24F35D5C" w14:textId="006B185B" w:rsidR="00CA33CB" w:rsidRDefault="007E2019" w:rsidP="00CA33C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5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ปี</w:t>
            </w:r>
          </w:p>
        </w:tc>
      </w:tr>
      <w:tr w:rsidR="00CA33CB" w:rsidRPr="00744476" w14:paraId="49C96013" w14:textId="77777777">
        <w:tc>
          <w:tcPr>
            <w:tcW w:w="1727" w:type="dxa"/>
          </w:tcPr>
          <w:p w14:paraId="777711BF" w14:textId="77777777" w:rsidR="00CA33CB" w:rsidRPr="0018344E" w:rsidRDefault="00CA33CB" w:rsidP="00CA33CB">
            <w:pPr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  <w:r w:rsidRPr="0018344E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>รวม</w:t>
            </w:r>
          </w:p>
        </w:tc>
        <w:tc>
          <w:tcPr>
            <w:tcW w:w="793" w:type="dxa"/>
          </w:tcPr>
          <w:p w14:paraId="2DF0B43D" w14:textId="7F7C4A20" w:rsidR="00CA33CB" w:rsidRPr="002E2B56" w:rsidRDefault="00BE0F1D" w:rsidP="00CA33CB">
            <w:pPr>
              <w:spacing w:line="240" w:lineRule="atLeast"/>
              <w:ind w:left="-130" w:right="-120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  <w:t>10</w:t>
            </w:r>
          </w:p>
        </w:tc>
        <w:tc>
          <w:tcPr>
            <w:tcW w:w="270" w:type="dxa"/>
          </w:tcPr>
          <w:p w14:paraId="063F58B6" w14:textId="77777777" w:rsidR="00CA33CB" w:rsidRDefault="00CA33CB" w:rsidP="00CA33CB">
            <w:pPr>
              <w:spacing w:line="240" w:lineRule="atLeast"/>
              <w:ind w:left="-91" w:right="-9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3AFBB5" w14:textId="313BAEEF" w:rsidR="00CA33CB" w:rsidRPr="0018344E" w:rsidRDefault="00394BF0" w:rsidP="00CA33CB">
            <w:pPr>
              <w:tabs>
                <w:tab w:val="decimal" w:pos="969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7,000,000</w:t>
            </w:r>
          </w:p>
        </w:tc>
        <w:tc>
          <w:tcPr>
            <w:tcW w:w="270" w:type="dxa"/>
            <w:shd w:val="clear" w:color="auto" w:fill="auto"/>
          </w:tcPr>
          <w:p w14:paraId="3CD7346F" w14:textId="77777777" w:rsidR="00CA33CB" w:rsidRPr="0018344E" w:rsidRDefault="00CA33CB" w:rsidP="00CA33CB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034C75" w14:textId="42F672ED" w:rsidR="00CA33CB" w:rsidRPr="00721122" w:rsidRDefault="00B32AEA" w:rsidP="00CA33CB">
            <w:pPr>
              <w:tabs>
                <w:tab w:val="decimal" w:pos="879"/>
              </w:tabs>
              <w:spacing w:line="240" w:lineRule="atLeast"/>
              <w:ind w:left="-91" w:right="-90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14,936,600</w:t>
            </w:r>
          </w:p>
        </w:tc>
        <w:tc>
          <w:tcPr>
            <w:tcW w:w="270" w:type="dxa"/>
            <w:shd w:val="clear" w:color="auto" w:fill="auto"/>
          </w:tcPr>
          <w:p w14:paraId="4498FEF1" w14:textId="77777777" w:rsidR="00CA33CB" w:rsidRPr="00721122" w:rsidRDefault="00CA33CB" w:rsidP="00CA33C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79469B" w14:textId="284C6C11" w:rsidR="00CA33CB" w:rsidRPr="00721122" w:rsidRDefault="00F25EF1" w:rsidP="00CA33CB">
            <w:pPr>
              <w:tabs>
                <w:tab w:val="decimal" w:pos="881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21,936,600</w:t>
            </w:r>
          </w:p>
        </w:tc>
        <w:tc>
          <w:tcPr>
            <w:tcW w:w="236" w:type="dxa"/>
          </w:tcPr>
          <w:p w14:paraId="13968719" w14:textId="77777777" w:rsidR="00CA33CB" w:rsidRPr="005964F0" w:rsidRDefault="00CA33CB" w:rsidP="00CA33C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highlight w:val="yellow"/>
                <w:cs/>
                <w:lang w:val="en-US"/>
              </w:rPr>
            </w:pPr>
          </w:p>
        </w:tc>
        <w:tc>
          <w:tcPr>
            <w:tcW w:w="1114" w:type="dxa"/>
          </w:tcPr>
          <w:p w14:paraId="10C974F2" w14:textId="77777777" w:rsidR="00CA33CB" w:rsidRPr="005964F0" w:rsidRDefault="00CA33CB" w:rsidP="00CA33C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highlight w:val="yellow"/>
                <w:cs/>
                <w:lang w:val="en-US"/>
              </w:rPr>
            </w:pPr>
          </w:p>
        </w:tc>
        <w:tc>
          <w:tcPr>
            <w:tcW w:w="236" w:type="dxa"/>
          </w:tcPr>
          <w:p w14:paraId="1B98177F" w14:textId="77777777" w:rsidR="00CA33CB" w:rsidRPr="005964F0" w:rsidRDefault="00CA33CB" w:rsidP="00CA33CB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936" w:type="dxa"/>
          </w:tcPr>
          <w:p w14:paraId="34CA23BA" w14:textId="77777777" w:rsidR="00CA33CB" w:rsidRPr="005964F0" w:rsidRDefault="00CA33CB" w:rsidP="00CA33C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highlight w:val="yellow"/>
                <w:cs/>
                <w:lang w:val="en-US"/>
              </w:rPr>
            </w:pPr>
          </w:p>
        </w:tc>
      </w:tr>
    </w:tbl>
    <w:p w14:paraId="25D086A0" w14:textId="4BC9712E" w:rsidR="00ED537F" w:rsidRDefault="00ED537F" w:rsidP="00E31BBD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A07CF60" w14:textId="7C805822" w:rsidR="00371AD1" w:rsidRDefault="00371AD1">
      <w:pPr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tbl>
      <w:tblPr>
        <w:tblW w:w="918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727"/>
        <w:gridCol w:w="793"/>
        <w:gridCol w:w="270"/>
        <w:gridCol w:w="1170"/>
        <w:gridCol w:w="270"/>
        <w:gridCol w:w="1080"/>
        <w:gridCol w:w="270"/>
        <w:gridCol w:w="1080"/>
        <w:gridCol w:w="236"/>
        <w:gridCol w:w="1114"/>
        <w:gridCol w:w="236"/>
        <w:gridCol w:w="936"/>
      </w:tblGrid>
      <w:tr w:rsidR="00E60F93" w:rsidRPr="00744476" w14:paraId="0F424828" w14:textId="77777777">
        <w:tc>
          <w:tcPr>
            <w:tcW w:w="1727" w:type="dxa"/>
          </w:tcPr>
          <w:p w14:paraId="4EEDC9B2" w14:textId="77777777" w:rsidR="00E60F93" w:rsidRPr="00744476" w:rsidRDefault="00E60F93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793" w:type="dxa"/>
          </w:tcPr>
          <w:p w14:paraId="135F90E7" w14:textId="77777777" w:rsidR="00E60F93" w:rsidRPr="00744476" w:rsidRDefault="00E60F9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14:paraId="5446B33A" w14:textId="77777777" w:rsidR="00E60F93" w:rsidRDefault="00E60F9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392" w:type="dxa"/>
            <w:gridSpan w:val="9"/>
          </w:tcPr>
          <w:p w14:paraId="37569296" w14:textId="5A21E3A7" w:rsidR="00E60F93" w:rsidRPr="00532769" w:rsidRDefault="00E60F9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532769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B1598C" w:rsidRPr="00744476" w14:paraId="48E02F9D" w14:textId="77777777">
        <w:tc>
          <w:tcPr>
            <w:tcW w:w="1727" w:type="dxa"/>
          </w:tcPr>
          <w:p w14:paraId="7CD6DAD4" w14:textId="77777777" w:rsidR="00B1598C" w:rsidRPr="00744476" w:rsidRDefault="00B1598C" w:rsidP="00B1598C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793" w:type="dxa"/>
          </w:tcPr>
          <w:p w14:paraId="5995EEF9" w14:textId="77777777" w:rsidR="00B1598C" w:rsidRPr="00744476" w:rsidRDefault="00B1598C" w:rsidP="00B1598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14:paraId="67FDBF50" w14:textId="77777777" w:rsidR="00B1598C" w:rsidRDefault="00B1598C" w:rsidP="00B1598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870" w:type="dxa"/>
            <w:gridSpan w:val="5"/>
          </w:tcPr>
          <w:p w14:paraId="0CA15FBE" w14:textId="74699557" w:rsidR="00B1598C" w:rsidRPr="00E31BBD" w:rsidRDefault="00B1598C" w:rsidP="00B1598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 xml:space="preserve">30 </w:t>
            </w:r>
            <w:r w:rsidR="00A52EC2">
              <w:rPr>
                <w:rFonts w:asciiTheme="majorBidi" w:hAnsiTheme="majorBidi" w:cstheme="majorBidi" w:hint="cs"/>
                <w:sz w:val="27"/>
                <w:szCs w:val="27"/>
                <w:cs/>
              </w:rPr>
              <w:t>กันยายน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</w:t>
            </w:r>
            <w:r w:rsidRPr="00FF2FC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</w:t>
            </w:r>
            <w:r w:rsidRPr="00D67C9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6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6</w:t>
            </w:r>
          </w:p>
        </w:tc>
        <w:tc>
          <w:tcPr>
            <w:tcW w:w="236" w:type="dxa"/>
          </w:tcPr>
          <w:p w14:paraId="25E2C348" w14:textId="77777777" w:rsidR="00B1598C" w:rsidRPr="00744476" w:rsidRDefault="00B1598C" w:rsidP="00B1598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14" w:type="dxa"/>
          </w:tcPr>
          <w:p w14:paraId="076A7109" w14:textId="77777777" w:rsidR="00B1598C" w:rsidRPr="00744476" w:rsidRDefault="00B1598C" w:rsidP="00B1598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36" w:type="dxa"/>
          </w:tcPr>
          <w:p w14:paraId="197F0B83" w14:textId="77777777" w:rsidR="00B1598C" w:rsidRPr="00744476" w:rsidRDefault="00B1598C" w:rsidP="00B1598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36" w:type="dxa"/>
          </w:tcPr>
          <w:p w14:paraId="39E95EA2" w14:textId="77777777" w:rsidR="00B1598C" w:rsidRPr="00744476" w:rsidRDefault="00B1598C" w:rsidP="00B1598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B1598C" w:rsidRPr="00744476" w14:paraId="18C443E0" w14:textId="77777777">
        <w:tc>
          <w:tcPr>
            <w:tcW w:w="1727" w:type="dxa"/>
          </w:tcPr>
          <w:p w14:paraId="5B8F6DCE" w14:textId="77777777" w:rsidR="00B1598C" w:rsidRDefault="00B1598C" w:rsidP="00B1598C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  <w:p w14:paraId="28745486" w14:textId="77777777" w:rsidR="00B1598C" w:rsidRDefault="00B1598C" w:rsidP="00B1598C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  <w:p w14:paraId="11DB669C" w14:textId="77777777" w:rsidR="00B1598C" w:rsidRPr="00744476" w:rsidRDefault="00B1598C" w:rsidP="00B1598C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วันที่ออก</w:t>
            </w:r>
          </w:p>
        </w:tc>
        <w:tc>
          <w:tcPr>
            <w:tcW w:w="793" w:type="dxa"/>
          </w:tcPr>
          <w:p w14:paraId="28FC1E8E" w14:textId="77777777" w:rsidR="00B1598C" w:rsidRDefault="00B1598C" w:rsidP="00B1598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  <w:p w14:paraId="6B2CE3AF" w14:textId="77777777" w:rsidR="00B1598C" w:rsidRDefault="00B1598C" w:rsidP="00B1598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  <w:p w14:paraId="34278FF6" w14:textId="77777777" w:rsidR="00B1598C" w:rsidRPr="00744476" w:rsidRDefault="00B1598C" w:rsidP="00B1598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2E2B56">
              <w:rPr>
                <w:rFonts w:asciiTheme="majorBidi" w:hAnsiTheme="majorBidi" w:cstheme="majorBidi" w:hint="cs"/>
                <w:i/>
                <w:iCs/>
                <w:sz w:val="27"/>
                <w:szCs w:val="27"/>
                <w:cs/>
              </w:rPr>
              <w:t>หมายเหตุ</w:t>
            </w:r>
          </w:p>
        </w:tc>
        <w:tc>
          <w:tcPr>
            <w:tcW w:w="270" w:type="dxa"/>
          </w:tcPr>
          <w:p w14:paraId="6CCA8CAF" w14:textId="77777777" w:rsidR="00B1598C" w:rsidRDefault="00B1598C" w:rsidP="00B1598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</w:tcPr>
          <w:p w14:paraId="3183F7E2" w14:textId="77777777" w:rsidR="00B1598C" w:rsidRPr="001E050E" w:rsidRDefault="00B1598C" w:rsidP="00B1598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ส่วนที่ครบกำหนดชำระภายในหนึ่งปี</w:t>
            </w:r>
          </w:p>
        </w:tc>
        <w:tc>
          <w:tcPr>
            <w:tcW w:w="270" w:type="dxa"/>
          </w:tcPr>
          <w:p w14:paraId="2EC95891" w14:textId="77777777" w:rsidR="00B1598C" w:rsidRPr="00744476" w:rsidRDefault="00B1598C" w:rsidP="00B1598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</w:tcPr>
          <w:p w14:paraId="7D5786BE" w14:textId="77777777" w:rsidR="00B1598C" w:rsidRDefault="00B1598C" w:rsidP="00B1598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21D91F96" w14:textId="77777777" w:rsidR="00B1598C" w:rsidRDefault="00B1598C" w:rsidP="00B1598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219D7B03" w14:textId="77777777" w:rsidR="00B1598C" w:rsidRPr="001E050E" w:rsidRDefault="00B1598C" w:rsidP="00B1598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ระยะยาว</w:t>
            </w:r>
          </w:p>
        </w:tc>
        <w:tc>
          <w:tcPr>
            <w:tcW w:w="270" w:type="dxa"/>
          </w:tcPr>
          <w:p w14:paraId="3184DA70" w14:textId="77777777" w:rsidR="00B1598C" w:rsidRPr="00744476" w:rsidRDefault="00B1598C" w:rsidP="00B1598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</w:tcPr>
          <w:p w14:paraId="50BCC4F1" w14:textId="77777777" w:rsidR="00B1598C" w:rsidRDefault="00B1598C" w:rsidP="00B1598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74DC2B9D" w14:textId="77777777" w:rsidR="00B1598C" w:rsidRDefault="00B1598C" w:rsidP="00B1598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3D820C9D" w14:textId="77777777" w:rsidR="00B1598C" w:rsidRPr="001E050E" w:rsidRDefault="00B1598C" w:rsidP="00B1598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รวม</w:t>
            </w:r>
          </w:p>
        </w:tc>
        <w:tc>
          <w:tcPr>
            <w:tcW w:w="236" w:type="dxa"/>
          </w:tcPr>
          <w:p w14:paraId="412AB023" w14:textId="77777777" w:rsidR="00B1598C" w:rsidRPr="00744476" w:rsidRDefault="00B1598C" w:rsidP="00B1598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14" w:type="dxa"/>
          </w:tcPr>
          <w:p w14:paraId="1DB40509" w14:textId="77777777" w:rsidR="00B1598C" w:rsidRDefault="00B1598C" w:rsidP="00B1598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1E31E757" w14:textId="77777777" w:rsidR="00B1598C" w:rsidRDefault="00B1598C" w:rsidP="00B1598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7B84A980" w14:textId="77777777" w:rsidR="00B1598C" w:rsidRPr="00744476" w:rsidRDefault="00B1598C" w:rsidP="00B1598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44476">
              <w:rPr>
                <w:rFonts w:asciiTheme="majorBidi" w:hAnsiTheme="majorBidi" w:cstheme="majorBidi"/>
                <w:sz w:val="27"/>
                <w:szCs w:val="27"/>
                <w:cs/>
              </w:rPr>
              <w:t>อัตราดอกเบี้ย</w:t>
            </w:r>
          </w:p>
        </w:tc>
        <w:tc>
          <w:tcPr>
            <w:tcW w:w="236" w:type="dxa"/>
          </w:tcPr>
          <w:p w14:paraId="2B679CD8" w14:textId="77777777" w:rsidR="00B1598C" w:rsidRPr="00744476" w:rsidRDefault="00B1598C" w:rsidP="00B1598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36" w:type="dxa"/>
          </w:tcPr>
          <w:p w14:paraId="40F8E25C" w14:textId="77777777" w:rsidR="00B1598C" w:rsidRDefault="00B1598C" w:rsidP="00B1598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2710BFBC" w14:textId="77777777" w:rsidR="00B1598C" w:rsidRDefault="00B1598C" w:rsidP="00B1598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489860BE" w14:textId="77777777" w:rsidR="00B1598C" w:rsidRPr="00744476" w:rsidRDefault="00B1598C" w:rsidP="00B1598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44476">
              <w:rPr>
                <w:rFonts w:asciiTheme="majorBidi" w:hAnsiTheme="majorBidi" w:cstheme="majorBidi"/>
                <w:sz w:val="27"/>
                <w:szCs w:val="27"/>
                <w:cs/>
              </w:rPr>
              <w:t>อายุหุ้นกู้</w:t>
            </w:r>
          </w:p>
        </w:tc>
      </w:tr>
      <w:tr w:rsidR="00B1598C" w:rsidRPr="00744476" w14:paraId="1A43B282" w14:textId="77777777">
        <w:tc>
          <w:tcPr>
            <w:tcW w:w="1727" w:type="dxa"/>
          </w:tcPr>
          <w:p w14:paraId="3C6C9C9A" w14:textId="77777777" w:rsidR="00B1598C" w:rsidRPr="00744476" w:rsidRDefault="00B1598C" w:rsidP="00B1598C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793" w:type="dxa"/>
          </w:tcPr>
          <w:p w14:paraId="2DC08A93" w14:textId="77777777" w:rsidR="00B1598C" w:rsidRPr="002E2B56" w:rsidRDefault="00B1598C" w:rsidP="00B1598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270" w:type="dxa"/>
          </w:tcPr>
          <w:p w14:paraId="4E90FFF2" w14:textId="77777777" w:rsidR="00B1598C" w:rsidRPr="00744476" w:rsidRDefault="00B1598C" w:rsidP="00B1598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3870" w:type="dxa"/>
            <w:gridSpan w:val="5"/>
          </w:tcPr>
          <w:p w14:paraId="2BB7B8E3" w14:textId="77777777" w:rsidR="00B1598C" w:rsidRPr="00532769" w:rsidRDefault="00B1598C" w:rsidP="00B1598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 w:hint="cs"/>
                <w:i/>
                <w:iCs/>
                <w:sz w:val="27"/>
                <w:szCs w:val="27"/>
                <w:cs/>
                <w:lang w:val="en-US"/>
              </w:rPr>
              <w:t>(พันบาท)</w:t>
            </w:r>
          </w:p>
        </w:tc>
        <w:tc>
          <w:tcPr>
            <w:tcW w:w="236" w:type="dxa"/>
          </w:tcPr>
          <w:p w14:paraId="423CAB5D" w14:textId="77777777" w:rsidR="00B1598C" w:rsidRPr="00744476" w:rsidRDefault="00B1598C" w:rsidP="00B1598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14" w:type="dxa"/>
          </w:tcPr>
          <w:p w14:paraId="2C86F2E4" w14:textId="77777777" w:rsidR="00B1598C" w:rsidRPr="00744476" w:rsidRDefault="00B1598C" w:rsidP="00B1598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(</w:t>
            </w:r>
            <w:r w:rsidRPr="00B560D7">
              <w:rPr>
                <w:rFonts w:asciiTheme="majorBidi" w:hAnsiTheme="majorBidi" w:cstheme="majorBidi" w:hint="cs"/>
                <w:i/>
                <w:iCs/>
                <w:sz w:val="27"/>
                <w:szCs w:val="27"/>
                <w:cs/>
              </w:rPr>
              <w:t>ร้อยละต่อปี)</w:t>
            </w:r>
          </w:p>
        </w:tc>
        <w:tc>
          <w:tcPr>
            <w:tcW w:w="236" w:type="dxa"/>
          </w:tcPr>
          <w:p w14:paraId="5020E214" w14:textId="77777777" w:rsidR="00B1598C" w:rsidRPr="00744476" w:rsidRDefault="00B1598C" w:rsidP="00B1598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36" w:type="dxa"/>
          </w:tcPr>
          <w:p w14:paraId="188DFD86" w14:textId="77777777" w:rsidR="00B1598C" w:rsidRPr="00744476" w:rsidRDefault="00B1598C" w:rsidP="00B1598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CA33CB" w:rsidRPr="00744476" w14:paraId="5CB8D5EC" w14:textId="77777777">
        <w:tc>
          <w:tcPr>
            <w:tcW w:w="1727" w:type="dxa"/>
          </w:tcPr>
          <w:p w14:paraId="3223DAE0" w14:textId="1985FE61" w:rsidR="00CA33CB" w:rsidRPr="00744476" w:rsidRDefault="00CA33CB" w:rsidP="00CA33CB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6145C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19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สิงหาคม </w:t>
            </w:r>
            <w:r w:rsidRPr="006145C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2563</w:t>
            </w:r>
          </w:p>
        </w:tc>
        <w:tc>
          <w:tcPr>
            <w:tcW w:w="793" w:type="dxa"/>
          </w:tcPr>
          <w:p w14:paraId="24909F50" w14:textId="77777777" w:rsidR="00CA33CB" w:rsidRPr="00744476" w:rsidRDefault="00CA33CB" w:rsidP="00CA33CB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70" w:type="dxa"/>
          </w:tcPr>
          <w:p w14:paraId="5B3C9508" w14:textId="77777777" w:rsidR="00CA33CB" w:rsidRDefault="00CA33CB" w:rsidP="00CA33CB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3E2E2CFF" w14:textId="132556DA" w:rsidR="00CA33CB" w:rsidRPr="00744476" w:rsidRDefault="009B50A6" w:rsidP="009B50A6">
            <w:pPr>
              <w:tabs>
                <w:tab w:val="decimal" w:pos="969"/>
              </w:tabs>
              <w:spacing w:line="240" w:lineRule="atLeast"/>
              <w:ind w:left="-91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4,000,000</w:t>
            </w:r>
          </w:p>
        </w:tc>
        <w:tc>
          <w:tcPr>
            <w:tcW w:w="270" w:type="dxa"/>
            <w:shd w:val="clear" w:color="auto" w:fill="auto"/>
          </w:tcPr>
          <w:p w14:paraId="0C810B5B" w14:textId="77777777" w:rsidR="00CA33CB" w:rsidRPr="00744476" w:rsidRDefault="00CA33CB" w:rsidP="00CA33CB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D9D57EE" w14:textId="4DF5DCAF" w:rsidR="00CA33CB" w:rsidRPr="00744476" w:rsidRDefault="00C851B2" w:rsidP="00C851B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843364E" w14:textId="77777777" w:rsidR="00CA33CB" w:rsidRPr="00744476" w:rsidRDefault="00CA33CB" w:rsidP="00CA33C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58716F1" w14:textId="2960590F" w:rsidR="00CA33CB" w:rsidRPr="00744476" w:rsidRDefault="00E31498" w:rsidP="00CA33CB">
            <w:pPr>
              <w:tabs>
                <w:tab w:val="decimal" w:pos="867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4,000,000</w:t>
            </w:r>
          </w:p>
        </w:tc>
        <w:tc>
          <w:tcPr>
            <w:tcW w:w="236" w:type="dxa"/>
          </w:tcPr>
          <w:p w14:paraId="1A87F5C4" w14:textId="77777777" w:rsidR="00CA33CB" w:rsidRPr="00744476" w:rsidRDefault="00CA33CB" w:rsidP="00CA33C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6CEC2E5A" w14:textId="4BAEABA0" w:rsidR="00CA33CB" w:rsidRPr="00744476" w:rsidRDefault="00FF3426" w:rsidP="00CA33C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3.90</w:t>
            </w:r>
          </w:p>
        </w:tc>
        <w:tc>
          <w:tcPr>
            <w:tcW w:w="236" w:type="dxa"/>
          </w:tcPr>
          <w:p w14:paraId="3BBB1DD8" w14:textId="77777777" w:rsidR="00CA33CB" w:rsidRPr="00744476" w:rsidRDefault="00CA33CB" w:rsidP="00CA33CB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6" w:type="dxa"/>
          </w:tcPr>
          <w:p w14:paraId="1474B7B8" w14:textId="32B18E63" w:rsidR="00CA33CB" w:rsidRPr="00744476" w:rsidRDefault="00FF3426" w:rsidP="00CA33C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ปี 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11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เดือน</w:t>
            </w:r>
          </w:p>
        </w:tc>
      </w:tr>
      <w:tr w:rsidR="00CA33CB" w:rsidRPr="00744476" w14:paraId="6056E55D" w14:textId="77777777">
        <w:tc>
          <w:tcPr>
            <w:tcW w:w="1727" w:type="dxa"/>
          </w:tcPr>
          <w:p w14:paraId="39F3B4E6" w14:textId="77817A38" w:rsidR="00CA33CB" w:rsidRDefault="00CA33CB" w:rsidP="00CA33CB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C128C4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10</w:t>
            </w:r>
            <w:r w:rsidRPr="00C128C4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 มิถุนายน</w:t>
            </w:r>
            <w:r w:rsidRPr="00C128C4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2564</w:t>
            </w:r>
          </w:p>
        </w:tc>
        <w:tc>
          <w:tcPr>
            <w:tcW w:w="793" w:type="dxa"/>
          </w:tcPr>
          <w:p w14:paraId="556FA030" w14:textId="77777777" w:rsidR="00CA33CB" w:rsidRPr="00744476" w:rsidRDefault="00CA33CB" w:rsidP="00CA33CB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70" w:type="dxa"/>
          </w:tcPr>
          <w:p w14:paraId="366139F7" w14:textId="77777777" w:rsidR="00CA33CB" w:rsidRDefault="00CA33CB" w:rsidP="00CA33CB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4AF97B1E" w14:textId="41420D27" w:rsidR="00CA33CB" w:rsidRPr="00744476" w:rsidRDefault="009B50A6" w:rsidP="00E31498">
            <w:pPr>
              <w:tabs>
                <w:tab w:val="decimal" w:pos="969"/>
              </w:tabs>
              <w:spacing w:line="240" w:lineRule="atLeast"/>
              <w:ind w:left="-91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3,000,000</w:t>
            </w:r>
          </w:p>
        </w:tc>
        <w:tc>
          <w:tcPr>
            <w:tcW w:w="270" w:type="dxa"/>
            <w:shd w:val="clear" w:color="auto" w:fill="auto"/>
          </w:tcPr>
          <w:p w14:paraId="5FF50530" w14:textId="77777777" w:rsidR="00CA33CB" w:rsidRPr="00744476" w:rsidRDefault="00CA33CB" w:rsidP="00CA33CB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5D4F3BA" w14:textId="6C1FFE49" w:rsidR="00CA33CB" w:rsidRPr="00744476" w:rsidRDefault="00C851B2" w:rsidP="00CA33C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59718FC" w14:textId="77777777" w:rsidR="00CA33CB" w:rsidRPr="00744476" w:rsidRDefault="00CA33CB" w:rsidP="00CA33C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0A66365" w14:textId="771B5988" w:rsidR="00CA33CB" w:rsidRPr="00744476" w:rsidRDefault="00E31498" w:rsidP="00CA33CB">
            <w:pPr>
              <w:tabs>
                <w:tab w:val="decimal" w:pos="867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3,000,000</w:t>
            </w:r>
          </w:p>
        </w:tc>
        <w:tc>
          <w:tcPr>
            <w:tcW w:w="236" w:type="dxa"/>
          </w:tcPr>
          <w:p w14:paraId="3A401074" w14:textId="77777777" w:rsidR="00CA33CB" w:rsidRPr="00744476" w:rsidRDefault="00CA33CB" w:rsidP="00CA33C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46C4083C" w14:textId="7B693410" w:rsidR="00CA33CB" w:rsidRDefault="00FF3426" w:rsidP="00CA33C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3.00</w:t>
            </w:r>
          </w:p>
        </w:tc>
        <w:tc>
          <w:tcPr>
            <w:tcW w:w="236" w:type="dxa"/>
          </w:tcPr>
          <w:p w14:paraId="697CB452" w14:textId="77777777" w:rsidR="00CA33CB" w:rsidRPr="00744476" w:rsidRDefault="00CA33CB" w:rsidP="00CA33CB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6" w:type="dxa"/>
          </w:tcPr>
          <w:p w14:paraId="701E956A" w14:textId="3A2CF3BC" w:rsidR="00CA33CB" w:rsidRDefault="00FF3426" w:rsidP="00CA33C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2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ปี 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6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เดือน</w:t>
            </w:r>
          </w:p>
        </w:tc>
      </w:tr>
      <w:tr w:rsidR="00CA33CB" w:rsidRPr="00744476" w14:paraId="7E968AD6" w14:textId="77777777">
        <w:tc>
          <w:tcPr>
            <w:tcW w:w="1727" w:type="dxa"/>
          </w:tcPr>
          <w:p w14:paraId="00AA0352" w14:textId="0ECABE02" w:rsidR="00CA33CB" w:rsidRDefault="00CA33CB" w:rsidP="00CA33CB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3400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12</w:t>
            </w:r>
            <w:r w:rsidRPr="0093400E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 พฤศจิกายน</w:t>
            </w:r>
            <w:r w:rsidRPr="0093400E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2564</w:t>
            </w:r>
          </w:p>
        </w:tc>
        <w:tc>
          <w:tcPr>
            <w:tcW w:w="793" w:type="dxa"/>
          </w:tcPr>
          <w:p w14:paraId="154E0ECC" w14:textId="77777777" w:rsidR="00CA33CB" w:rsidRPr="00744476" w:rsidRDefault="00CA33CB" w:rsidP="00CA33CB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70" w:type="dxa"/>
          </w:tcPr>
          <w:p w14:paraId="6E9A6FD0" w14:textId="77777777" w:rsidR="00CA33CB" w:rsidRDefault="00CA33CB" w:rsidP="00CA33CB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35C083C0" w14:textId="1DFF7294" w:rsidR="00CA33CB" w:rsidRPr="00744476" w:rsidRDefault="00BB54C5" w:rsidP="00CA33CB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58B1E50" w14:textId="77777777" w:rsidR="00CA33CB" w:rsidRPr="00744476" w:rsidRDefault="00CA33CB" w:rsidP="00CA33CB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516BA6E" w14:textId="4DA1AD3A" w:rsidR="00CA33CB" w:rsidRPr="00744476" w:rsidRDefault="00C851B2" w:rsidP="00E31498">
            <w:pPr>
              <w:tabs>
                <w:tab w:val="decimal" w:pos="879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4,523,600</w:t>
            </w:r>
          </w:p>
        </w:tc>
        <w:tc>
          <w:tcPr>
            <w:tcW w:w="270" w:type="dxa"/>
            <w:shd w:val="clear" w:color="auto" w:fill="auto"/>
          </w:tcPr>
          <w:p w14:paraId="43FADFDC" w14:textId="77777777" w:rsidR="00CA33CB" w:rsidRPr="00744476" w:rsidRDefault="00CA33CB" w:rsidP="00CA33C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A6AC2DB" w14:textId="1C8CEE0B" w:rsidR="00CA33CB" w:rsidRPr="00744476" w:rsidRDefault="00E31498" w:rsidP="00CA33CB">
            <w:pPr>
              <w:tabs>
                <w:tab w:val="decimal" w:pos="867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4,523,600</w:t>
            </w:r>
          </w:p>
        </w:tc>
        <w:tc>
          <w:tcPr>
            <w:tcW w:w="236" w:type="dxa"/>
          </w:tcPr>
          <w:p w14:paraId="3CC20D6C" w14:textId="77777777" w:rsidR="00CA33CB" w:rsidRPr="00744476" w:rsidRDefault="00CA33CB" w:rsidP="00CA33C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7B89B51C" w14:textId="46E0ECC2" w:rsidR="00CA33CB" w:rsidRDefault="00FF3426" w:rsidP="00CA33C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3.55</w:t>
            </w:r>
          </w:p>
        </w:tc>
        <w:tc>
          <w:tcPr>
            <w:tcW w:w="236" w:type="dxa"/>
          </w:tcPr>
          <w:p w14:paraId="6CF5DAF2" w14:textId="77777777" w:rsidR="00CA33CB" w:rsidRPr="00744476" w:rsidRDefault="00CA33CB" w:rsidP="00CA33CB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6" w:type="dxa"/>
          </w:tcPr>
          <w:p w14:paraId="2EDD65C9" w14:textId="7A18D294" w:rsidR="00CA33CB" w:rsidRDefault="00FF3426" w:rsidP="00CA33C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4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ปี 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เดือน</w:t>
            </w:r>
          </w:p>
        </w:tc>
      </w:tr>
      <w:tr w:rsidR="00CA33CB" w:rsidRPr="00744476" w14:paraId="0C05479E" w14:textId="77777777">
        <w:tc>
          <w:tcPr>
            <w:tcW w:w="1727" w:type="dxa"/>
          </w:tcPr>
          <w:p w14:paraId="3637DE30" w14:textId="12E81112" w:rsidR="00CA33CB" w:rsidRDefault="00CA33CB" w:rsidP="00CA33CB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11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สิงหาคม 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2565</w:t>
            </w:r>
          </w:p>
        </w:tc>
        <w:tc>
          <w:tcPr>
            <w:tcW w:w="793" w:type="dxa"/>
          </w:tcPr>
          <w:p w14:paraId="1853B147" w14:textId="77777777" w:rsidR="00CA33CB" w:rsidRPr="00744476" w:rsidRDefault="00CA33CB" w:rsidP="00CA33CB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70" w:type="dxa"/>
          </w:tcPr>
          <w:p w14:paraId="5DC4C277" w14:textId="77777777" w:rsidR="00CA33CB" w:rsidRDefault="00CA33CB" w:rsidP="00CA33CB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6065289E" w14:textId="6BDB5056" w:rsidR="00CA33CB" w:rsidRPr="00744476" w:rsidRDefault="00BB54C5" w:rsidP="00CA33CB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3D429FD" w14:textId="77777777" w:rsidR="00CA33CB" w:rsidRPr="00744476" w:rsidRDefault="00CA33CB" w:rsidP="00CA33CB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D5B9AAA" w14:textId="2EDC04ED" w:rsidR="00CA33CB" w:rsidRPr="00744476" w:rsidRDefault="00C851B2" w:rsidP="00CA33CB">
            <w:pPr>
              <w:tabs>
                <w:tab w:val="decimal" w:pos="879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4,695,000</w:t>
            </w:r>
          </w:p>
        </w:tc>
        <w:tc>
          <w:tcPr>
            <w:tcW w:w="270" w:type="dxa"/>
            <w:shd w:val="clear" w:color="auto" w:fill="auto"/>
          </w:tcPr>
          <w:p w14:paraId="5E4937BC" w14:textId="77777777" w:rsidR="00CA33CB" w:rsidRPr="00744476" w:rsidRDefault="00CA33CB" w:rsidP="00CA33C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9EC082E" w14:textId="163A84B8" w:rsidR="00CA33CB" w:rsidRPr="00744476" w:rsidRDefault="00E31498" w:rsidP="00CA33CB">
            <w:pPr>
              <w:tabs>
                <w:tab w:val="decimal" w:pos="867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4,695,000</w:t>
            </w:r>
          </w:p>
        </w:tc>
        <w:tc>
          <w:tcPr>
            <w:tcW w:w="236" w:type="dxa"/>
          </w:tcPr>
          <w:p w14:paraId="2F02A13B" w14:textId="77777777" w:rsidR="00CA33CB" w:rsidRPr="00744476" w:rsidRDefault="00CA33CB" w:rsidP="00CA33C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12F02A14" w14:textId="51CCB91C" w:rsidR="00CA33CB" w:rsidRDefault="00FF3426" w:rsidP="00CA33C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4.10</w:t>
            </w:r>
          </w:p>
        </w:tc>
        <w:tc>
          <w:tcPr>
            <w:tcW w:w="236" w:type="dxa"/>
          </w:tcPr>
          <w:p w14:paraId="228B0C59" w14:textId="77777777" w:rsidR="00CA33CB" w:rsidRPr="00744476" w:rsidRDefault="00CA33CB" w:rsidP="00CA33CB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6" w:type="dxa"/>
          </w:tcPr>
          <w:p w14:paraId="4B6565F5" w14:textId="687984FD" w:rsidR="00CA33CB" w:rsidRDefault="00FF3426" w:rsidP="00CA33C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5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ปี</w:t>
            </w:r>
          </w:p>
        </w:tc>
      </w:tr>
      <w:tr w:rsidR="00CA33CB" w:rsidRPr="00744476" w14:paraId="010D62CC" w14:textId="77777777">
        <w:tc>
          <w:tcPr>
            <w:tcW w:w="1727" w:type="dxa"/>
          </w:tcPr>
          <w:p w14:paraId="362A3CF7" w14:textId="2BEA2358" w:rsidR="00CA33CB" w:rsidRDefault="00CA33CB" w:rsidP="00CA33CB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D3A34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18</w:t>
            </w:r>
            <w:r w:rsidRPr="005D3A34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 มกราคม </w:t>
            </w:r>
            <w:r w:rsidRPr="005D3A34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2566</w:t>
            </w:r>
          </w:p>
        </w:tc>
        <w:tc>
          <w:tcPr>
            <w:tcW w:w="793" w:type="dxa"/>
          </w:tcPr>
          <w:p w14:paraId="0D71A7A0" w14:textId="77777777" w:rsidR="00CA33CB" w:rsidRPr="00744476" w:rsidRDefault="00CA33CB" w:rsidP="00CA33CB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70" w:type="dxa"/>
          </w:tcPr>
          <w:p w14:paraId="5C385B12" w14:textId="77777777" w:rsidR="00CA33CB" w:rsidRDefault="00CA33CB" w:rsidP="00CA33CB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790AB959" w14:textId="57A5D266" w:rsidR="00CA33CB" w:rsidRPr="00744476" w:rsidRDefault="00BB54C5" w:rsidP="00CA33CB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B75762E" w14:textId="77777777" w:rsidR="00CA33CB" w:rsidRPr="00744476" w:rsidRDefault="00CA33CB" w:rsidP="00CA33CB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4439D73" w14:textId="5612A057" w:rsidR="00CA33CB" w:rsidRPr="00744476" w:rsidRDefault="00C851B2" w:rsidP="00CA33CB">
            <w:pPr>
              <w:tabs>
                <w:tab w:val="decimal" w:pos="879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3,000,000</w:t>
            </w:r>
          </w:p>
        </w:tc>
        <w:tc>
          <w:tcPr>
            <w:tcW w:w="270" w:type="dxa"/>
            <w:shd w:val="clear" w:color="auto" w:fill="auto"/>
          </w:tcPr>
          <w:p w14:paraId="40FC1D58" w14:textId="77777777" w:rsidR="00CA33CB" w:rsidRPr="00744476" w:rsidRDefault="00CA33CB" w:rsidP="00CA33C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2FE8745" w14:textId="106AAA40" w:rsidR="00CA33CB" w:rsidRPr="00744476" w:rsidRDefault="00E31498" w:rsidP="00CA33CB">
            <w:pPr>
              <w:tabs>
                <w:tab w:val="decimal" w:pos="867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3,000,000</w:t>
            </w:r>
          </w:p>
        </w:tc>
        <w:tc>
          <w:tcPr>
            <w:tcW w:w="236" w:type="dxa"/>
          </w:tcPr>
          <w:p w14:paraId="199834CA" w14:textId="77777777" w:rsidR="00CA33CB" w:rsidRPr="00744476" w:rsidRDefault="00CA33CB" w:rsidP="00CA33C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7F2DF13C" w14:textId="45073441" w:rsidR="00CA33CB" w:rsidRDefault="00FF3426" w:rsidP="00CA33C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4.15</w:t>
            </w:r>
          </w:p>
        </w:tc>
        <w:tc>
          <w:tcPr>
            <w:tcW w:w="236" w:type="dxa"/>
          </w:tcPr>
          <w:p w14:paraId="208C926B" w14:textId="77777777" w:rsidR="00CA33CB" w:rsidRPr="00744476" w:rsidRDefault="00CA33CB" w:rsidP="00CA33CB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6" w:type="dxa"/>
          </w:tcPr>
          <w:p w14:paraId="4BD9E405" w14:textId="21A9453E" w:rsidR="00CA33CB" w:rsidRDefault="005521AB" w:rsidP="00CA33C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</w:t>
            </w:r>
            <w:r w:rsidR="00FF3426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</w:t>
            </w:r>
            <w:r w:rsidR="00FF3426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ปี </w:t>
            </w:r>
            <w:r w:rsidR="00FF3426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6 </w:t>
            </w:r>
            <w:r w:rsidR="00FF3426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เดือน</w:t>
            </w:r>
          </w:p>
        </w:tc>
      </w:tr>
      <w:tr w:rsidR="00CA33CB" w:rsidRPr="00744476" w14:paraId="0FB1A9D2" w14:textId="77777777">
        <w:tc>
          <w:tcPr>
            <w:tcW w:w="1727" w:type="dxa"/>
          </w:tcPr>
          <w:p w14:paraId="70592422" w14:textId="505AB5F1" w:rsidR="00CA33CB" w:rsidRDefault="00CA33CB" w:rsidP="00CA33CB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D3A34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18</w:t>
            </w:r>
            <w:r w:rsidRPr="005D3A34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 มกราคม </w:t>
            </w:r>
            <w:r w:rsidRPr="005D3A34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2566</w:t>
            </w:r>
          </w:p>
        </w:tc>
        <w:tc>
          <w:tcPr>
            <w:tcW w:w="793" w:type="dxa"/>
          </w:tcPr>
          <w:p w14:paraId="26CC17E0" w14:textId="77777777" w:rsidR="00CA33CB" w:rsidRPr="00744476" w:rsidRDefault="00CA33CB" w:rsidP="00CA33CB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70" w:type="dxa"/>
          </w:tcPr>
          <w:p w14:paraId="7EBCB906" w14:textId="77777777" w:rsidR="00CA33CB" w:rsidRDefault="00CA33CB" w:rsidP="00CA33CB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2913146A" w14:textId="0F858746" w:rsidR="00CA33CB" w:rsidRDefault="00BB54C5" w:rsidP="00CA33CB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C02FC73" w14:textId="77777777" w:rsidR="00CA33CB" w:rsidRPr="00744476" w:rsidRDefault="00CA33CB" w:rsidP="00CA33CB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99BAEBA" w14:textId="3F34C855" w:rsidR="00CA33CB" w:rsidRPr="00F22DA9" w:rsidRDefault="00C851B2" w:rsidP="00CA33CB">
            <w:pPr>
              <w:tabs>
                <w:tab w:val="decimal" w:pos="879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F22DA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3,000,000</w:t>
            </w:r>
          </w:p>
        </w:tc>
        <w:tc>
          <w:tcPr>
            <w:tcW w:w="270" w:type="dxa"/>
            <w:shd w:val="clear" w:color="auto" w:fill="auto"/>
          </w:tcPr>
          <w:p w14:paraId="648B0570" w14:textId="77777777" w:rsidR="00CA33CB" w:rsidRPr="00744476" w:rsidRDefault="00CA33CB" w:rsidP="00CA33C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45C7ADF" w14:textId="67120CA6" w:rsidR="00CA33CB" w:rsidRPr="00744476" w:rsidRDefault="00E31498" w:rsidP="00CA33CB">
            <w:pPr>
              <w:tabs>
                <w:tab w:val="decimal" w:pos="867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3,000,000</w:t>
            </w:r>
          </w:p>
        </w:tc>
        <w:tc>
          <w:tcPr>
            <w:tcW w:w="236" w:type="dxa"/>
          </w:tcPr>
          <w:p w14:paraId="2AE2870B" w14:textId="77777777" w:rsidR="00CA33CB" w:rsidRPr="00744476" w:rsidRDefault="00CA33CB" w:rsidP="00CA33C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4F637627" w14:textId="5A8DAA1E" w:rsidR="00CA33CB" w:rsidRDefault="00FF3426" w:rsidP="00CA33C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4.60</w:t>
            </w:r>
          </w:p>
        </w:tc>
        <w:tc>
          <w:tcPr>
            <w:tcW w:w="236" w:type="dxa"/>
          </w:tcPr>
          <w:p w14:paraId="35B8A91C" w14:textId="77777777" w:rsidR="00CA33CB" w:rsidRPr="00744476" w:rsidRDefault="00CA33CB" w:rsidP="00CA33CB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6" w:type="dxa"/>
          </w:tcPr>
          <w:p w14:paraId="083C6314" w14:textId="6FF9815E" w:rsidR="00CA33CB" w:rsidRDefault="005521AB" w:rsidP="00CA33C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5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ปี</w:t>
            </w:r>
          </w:p>
        </w:tc>
      </w:tr>
      <w:tr w:rsidR="00B1598C" w:rsidRPr="00744476" w14:paraId="35FD5514" w14:textId="77777777" w:rsidTr="00477692">
        <w:tc>
          <w:tcPr>
            <w:tcW w:w="1727" w:type="dxa"/>
          </w:tcPr>
          <w:p w14:paraId="2DCC8F91" w14:textId="77777777" w:rsidR="00B1598C" w:rsidRPr="0018344E" w:rsidRDefault="00B1598C" w:rsidP="00B1598C">
            <w:pPr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  <w:r w:rsidRPr="0018344E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>รวม</w:t>
            </w:r>
          </w:p>
        </w:tc>
        <w:tc>
          <w:tcPr>
            <w:tcW w:w="793" w:type="dxa"/>
            <w:shd w:val="clear" w:color="auto" w:fill="auto"/>
          </w:tcPr>
          <w:p w14:paraId="1BAC82F2" w14:textId="7C948678" w:rsidR="00B1598C" w:rsidRPr="002E2B56" w:rsidRDefault="00BE0F1D" w:rsidP="00B1598C">
            <w:pPr>
              <w:spacing w:line="240" w:lineRule="atLeast"/>
              <w:ind w:left="-130" w:right="-120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  <w:t>10</w:t>
            </w:r>
          </w:p>
        </w:tc>
        <w:tc>
          <w:tcPr>
            <w:tcW w:w="270" w:type="dxa"/>
          </w:tcPr>
          <w:p w14:paraId="44284C84" w14:textId="77777777" w:rsidR="00B1598C" w:rsidRDefault="00B1598C" w:rsidP="00B1598C">
            <w:pPr>
              <w:spacing w:line="240" w:lineRule="atLeast"/>
              <w:ind w:left="-91" w:right="-9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0C2C2F" w14:textId="092B808A" w:rsidR="00B1598C" w:rsidRPr="0018344E" w:rsidRDefault="00BB54C5" w:rsidP="00B1598C">
            <w:pPr>
              <w:tabs>
                <w:tab w:val="decimal" w:pos="969"/>
              </w:tabs>
              <w:spacing w:line="240" w:lineRule="atLeast"/>
              <w:ind w:left="-91" w:right="-90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7,000,000</w:t>
            </w:r>
          </w:p>
        </w:tc>
        <w:tc>
          <w:tcPr>
            <w:tcW w:w="270" w:type="dxa"/>
            <w:shd w:val="clear" w:color="auto" w:fill="auto"/>
          </w:tcPr>
          <w:p w14:paraId="4307E4CF" w14:textId="77777777" w:rsidR="00B1598C" w:rsidRPr="0018344E" w:rsidRDefault="00B1598C" w:rsidP="00B1598C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E1BBF5" w14:textId="3FFFA523" w:rsidR="00B1598C" w:rsidRPr="00477692" w:rsidRDefault="00C851B2" w:rsidP="00B1598C">
            <w:pPr>
              <w:tabs>
                <w:tab w:val="decimal" w:pos="879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15,218,600</w:t>
            </w:r>
          </w:p>
        </w:tc>
        <w:tc>
          <w:tcPr>
            <w:tcW w:w="270" w:type="dxa"/>
            <w:shd w:val="clear" w:color="auto" w:fill="auto"/>
          </w:tcPr>
          <w:p w14:paraId="0EF468EB" w14:textId="77777777" w:rsidR="00B1598C" w:rsidRPr="00477692" w:rsidRDefault="00B1598C" w:rsidP="00B1598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69BAB7" w14:textId="16BB1934" w:rsidR="00B1598C" w:rsidRPr="00477692" w:rsidRDefault="00ED7E07" w:rsidP="00B1598C">
            <w:pPr>
              <w:tabs>
                <w:tab w:val="decimal" w:pos="867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ED7E07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22,218,600</w:t>
            </w:r>
          </w:p>
        </w:tc>
        <w:tc>
          <w:tcPr>
            <w:tcW w:w="236" w:type="dxa"/>
            <w:shd w:val="clear" w:color="auto" w:fill="auto"/>
          </w:tcPr>
          <w:p w14:paraId="602CD2EC" w14:textId="77777777" w:rsidR="00B1598C" w:rsidRPr="00477692" w:rsidRDefault="00B1598C" w:rsidP="00B1598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  <w:shd w:val="clear" w:color="auto" w:fill="auto"/>
          </w:tcPr>
          <w:p w14:paraId="32A49CC6" w14:textId="77777777" w:rsidR="00B1598C" w:rsidRPr="00477692" w:rsidRDefault="00B1598C" w:rsidP="00B1598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</w:p>
        </w:tc>
        <w:tc>
          <w:tcPr>
            <w:tcW w:w="236" w:type="dxa"/>
          </w:tcPr>
          <w:p w14:paraId="701F2720" w14:textId="77777777" w:rsidR="00B1598C" w:rsidRPr="005964F0" w:rsidRDefault="00B1598C" w:rsidP="00B1598C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936" w:type="dxa"/>
          </w:tcPr>
          <w:p w14:paraId="762CF699" w14:textId="77777777" w:rsidR="00B1598C" w:rsidRPr="005964F0" w:rsidRDefault="00B1598C" w:rsidP="00B1598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highlight w:val="yellow"/>
                <w:cs/>
                <w:lang w:val="en-US"/>
              </w:rPr>
            </w:pPr>
          </w:p>
        </w:tc>
      </w:tr>
    </w:tbl>
    <w:p w14:paraId="62C21233" w14:textId="77777777" w:rsidR="00ED537F" w:rsidRPr="00CA33CB" w:rsidRDefault="00ED537F" w:rsidP="00CA33CB">
      <w:pPr>
        <w:tabs>
          <w:tab w:val="decimal" w:pos="9360"/>
        </w:tabs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63CEBFDB" w14:textId="37329070" w:rsidR="00C21040" w:rsidRPr="00AD113D" w:rsidRDefault="005A0745" w:rsidP="00C50CF6">
      <w:pPr>
        <w:pStyle w:val="Caption"/>
      </w:pPr>
      <w:r w:rsidRPr="00AD113D">
        <w:rPr>
          <w:cs/>
        </w:rPr>
        <w:t>ส่วนงา</w:t>
      </w:r>
      <w:r w:rsidRPr="00AD113D">
        <w:rPr>
          <w:rFonts w:hint="cs"/>
          <w:cs/>
        </w:rPr>
        <w:t>น</w:t>
      </w:r>
      <w:r w:rsidR="006271EE" w:rsidRPr="00AD113D">
        <w:rPr>
          <w:rFonts w:hint="cs"/>
          <w:cs/>
        </w:rPr>
        <w:t>ดำเนินงาน</w:t>
      </w:r>
      <w:r w:rsidR="00606FE0" w:rsidRPr="00AD113D">
        <w:rPr>
          <w:rFonts w:hint="cs"/>
          <w:cs/>
        </w:rPr>
        <w:t>และการจำแนกรายได้</w:t>
      </w:r>
    </w:p>
    <w:p w14:paraId="0DA32EEB" w14:textId="77777777" w:rsidR="00C21040" w:rsidRPr="00CA33CB" w:rsidRDefault="00C21040" w:rsidP="00CA33CB">
      <w:pPr>
        <w:tabs>
          <w:tab w:val="decimal" w:pos="9360"/>
        </w:tabs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63DD9E08" w14:textId="77777777" w:rsidR="00AD5237" w:rsidRPr="00331157" w:rsidRDefault="00AD5237" w:rsidP="00AD5237">
      <w:pPr>
        <w:pStyle w:val="Bo-Blankline"/>
        <w:jc w:val="thaiDistribute"/>
        <w:rPr>
          <w:sz w:val="30"/>
          <w:szCs w:val="30"/>
        </w:rPr>
      </w:pPr>
      <w:r w:rsidRPr="00331157">
        <w:rPr>
          <w:rFonts w:hint="cs"/>
          <w:sz w:val="30"/>
          <w:szCs w:val="30"/>
          <w:cs/>
        </w:rPr>
        <w:t xml:space="preserve">ผู้บริหารพิจารณาว่ากลุ่มบริษัทมี </w:t>
      </w:r>
      <w:r>
        <w:rPr>
          <w:sz w:val="30"/>
          <w:szCs w:val="30"/>
          <w:lang w:val="en-US"/>
        </w:rPr>
        <w:t xml:space="preserve">2 </w:t>
      </w:r>
      <w:r w:rsidRPr="00331157">
        <w:rPr>
          <w:rFonts w:hint="cs"/>
          <w:sz w:val="30"/>
          <w:szCs w:val="30"/>
          <w:cs/>
        </w:rPr>
        <w:t>ส่วนงานที่รายงาน ซึ่งเป็นหน่วยงานธุรกิจที่สำคัญของกลุ่มบริษัทที่มีสินค้าและการบริการที่แตกต่างกัน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การดำเนินงานของแต่ละส่วนงานที่รายงานขอ</w:t>
      </w:r>
      <w:r>
        <w:rPr>
          <w:rFonts w:hint="cs"/>
          <w:sz w:val="30"/>
          <w:szCs w:val="30"/>
          <w:cs/>
        </w:rPr>
        <w:t>ง</w:t>
      </w:r>
      <w:r w:rsidRPr="00331157">
        <w:rPr>
          <w:rFonts w:hint="cs"/>
          <w:sz w:val="30"/>
          <w:szCs w:val="30"/>
          <w:cs/>
        </w:rPr>
        <w:t>กลุ่มบริษัทโดยสรุปมีดังนี้</w:t>
      </w:r>
    </w:p>
    <w:p w14:paraId="48049583" w14:textId="77777777" w:rsidR="00AD5237" w:rsidRPr="00CA33CB" w:rsidRDefault="00AD5237" w:rsidP="00CA33CB">
      <w:pPr>
        <w:tabs>
          <w:tab w:val="decimal" w:pos="9360"/>
        </w:tabs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72E89F0C" w14:textId="77777777" w:rsidR="00AD5237" w:rsidRPr="0078123E" w:rsidRDefault="00AD5237" w:rsidP="00AD5237">
      <w:pPr>
        <w:numPr>
          <w:ilvl w:val="0"/>
          <w:numId w:val="7"/>
        </w:numPr>
        <w:tabs>
          <w:tab w:val="left" w:pos="1620"/>
        </w:tabs>
        <w:spacing w:line="240" w:lineRule="auto"/>
        <w:ind w:right="191" w:hanging="539"/>
        <w:rPr>
          <w:rFonts w:ascii="Angsana New" w:hAnsi="Angsana New"/>
          <w:sz w:val="30"/>
          <w:szCs w:val="30"/>
          <w:lang w:val="x-none" w:eastAsia="x-none" w:bidi="ar-SA"/>
        </w:rPr>
      </w:pPr>
      <w:r w:rsidRPr="0078123E">
        <w:rPr>
          <w:rFonts w:ascii="Angsana New" w:hAnsi="Angsana New"/>
          <w:sz w:val="30"/>
          <w:szCs w:val="30"/>
          <w:cs/>
          <w:lang w:val="x-none" w:eastAsia="x-none"/>
        </w:rPr>
        <w:t>พลังงานและสาธารณูปโภค</w:t>
      </w:r>
    </w:p>
    <w:p w14:paraId="612A951B" w14:textId="77777777" w:rsidR="00AD5237" w:rsidRPr="0078123E" w:rsidRDefault="00AD5237" w:rsidP="00AD5237">
      <w:pPr>
        <w:numPr>
          <w:ilvl w:val="0"/>
          <w:numId w:val="7"/>
        </w:numPr>
        <w:tabs>
          <w:tab w:val="left" w:pos="1620"/>
        </w:tabs>
        <w:spacing w:line="240" w:lineRule="auto"/>
        <w:ind w:right="191" w:hanging="539"/>
        <w:rPr>
          <w:rFonts w:ascii="Angsana New" w:hAnsi="Angsana New"/>
          <w:sz w:val="30"/>
          <w:szCs w:val="30"/>
          <w:lang w:val="x-none" w:eastAsia="x-none"/>
        </w:rPr>
      </w:pPr>
      <w:r w:rsidRPr="0078123E">
        <w:rPr>
          <w:rFonts w:ascii="Angsana New" w:hAnsi="Angsana New"/>
          <w:sz w:val="30"/>
          <w:szCs w:val="30"/>
          <w:cs/>
          <w:lang w:val="x-none" w:eastAsia="x-none"/>
        </w:rPr>
        <w:t>สถานีบริการน้ำมันและแก๊ส</w:t>
      </w:r>
    </w:p>
    <w:p w14:paraId="39A70F7D" w14:textId="77777777" w:rsidR="00AD5237" w:rsidRPr="00CA33CB" w:rsidRDefault="00AD5237" w:rsidP="00CA33CB">
      <w:pPr>
        <w:tabs>
          <w:tab w:val="decimal" w:pos="9360"/>
        </w:tabs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590A10B7" w14:textId="77777777" w:rsidR="00AD5237" w:rsidRDefault="00AD5237" w:rsidP="00AD5237">
      <w:pPr>
        <w:pStyle w:val="Bo-Blankline"/>
        <w:jc w:val="thaiDistribute"/>
        <w:rPr>
          <w:sz w:val="30"/>
          <w:szCs w:val="30"/>
        </w:rPr>
      </w:pPr>
      <w:r w:rsidRPr="00D45A7E">
        <w:rPr>
          <w:sz w:val="30"/>
          <w:szCs w:val="30"/>
          <w:cs/>
        </w:rPr>
        <w:t>ผลการดำเนินงานของแต่ละส่วนงานวัดโดยใช้กำไรก่อนภาษีเงินได้ของส่วนงาน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ทั้งนี้การกำหนดราคาระหว่างส่วนงานเป็นไปตามการซื้อขายตามปกติธุรกิจ</w:t>
      </w:r>
    </w:p>
    <w:p w14:paraId="6A3A14BB" w14:textId="77777777" w:rsidR="00CD37FD" w:rsidRPr="00CA33CB" w:rsidRDefault="00CD37FD" w:rsidP="00CA33CB">
      <w:pPr>
        <w:tabs>
          <w:tab w:val="decimal" w:pos="9360"/>
        </w:tabs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0D9EE897" w14:textId="77777777" w:rsidR="00AD113D" w:rsidRDefault="00AD113D" w:rsidP="00D43B86">
      <w:pPr>
        <w:spacing w:line="240" w:lineRule="auto"/>
        <w:ind w:right="389"/>
        <w:jc w:val="both"/>
        <w:rPr>
          <w:rFonts w:ascii="Angsana New" w:hAnsi="Angsana New"/>
          <w:b/>
          <w:bCs/>
          <w:sz w:val="30"/>
          <w:szCs w:val="30"/>
        </w:rPr>
      </w:pPr>
    </w:p>
    <w:p w14:paraId="1354FE67" w14:textId="3F612A41" w:rsidR="00AD113D" w:rsidRDefault="00AD113D" w:rsidP="00D43B86">
      <w:pPr>
        <w:spacing w:line="240" w:lineRule="auto"/>
        <w:ind w:right="389"/>
        <w:jc w:val="both"/>
        <w:rPr>
          <w:rFonts w:ascii="Angsana New" w:hAnsi="Angsana New"/>
          <w:b/>
          <w:bCs/>
          <w:sz w:val="30"/>
          <w:szCs w:val="30"/>
          <w:cs/>
        </w:rPr>
        <w:sectPr w:rsidR="00AD113D" w:rsidSect="00934E7C">
          <w:pgSz w:w="11909" w:h="16834" w:code="9"/>
          <w:pgMar w:top="691" w:right="1109" w:bottom="720" w:left="1152" w:header="706" w:footer="706" w:gutter="0"/>
          <w:cols w:space="737"/>
          <w:docGrid w:linePitch="360"/>
        </w:sectPr>
      </w:pPr>
    </w:p>
    <w:p w14:paraId="3EB076D5" w14:textId="77777777" w:rsidR="00C21040" w:rsidRDefault="00C21040" w:rsidP="00C111CA">
      <w:pPr>
        <w:pStyle w:val="Heading2"/>
        <w:keepLines w:val="0"/>
        <w:numPr>
          <w:ilvl w:val="1"/>
          <w:numId w:val="6"/>
        </w:numPr>
        <w:shd w:val="clear" w:color="auto" w:fill="FFFFFF"/>
        <w:tabs>
          <w:tab w:val="clear" w:pos="504"/>
        </w:tabs>
        <w:spacing w:after="0" w:line="240" w:lineRule="auto"/>
        <w:ind w:left="540" w:right="191" w:hanging="54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ข้อมูลเกี่ยวกับผลได้เสีย</w:t>
      </w:r>
      <w:r w:rsidRPr="00FE71A1">
        <w:rPr>
          <w:rFonts w:ascii="Angsana New" w:hAnsi="Angsana New" w:hint="cs"/>
          <w:sz w:val="30"/>
          <w:szCs w:val="30"/>
          <w:cs/>
        </w:rPr>
        <w:t>ตามส่วนงาน</w:t>
      </w:r>
      <w:r>
        <w:rPr>
          <w:rFonts w:ascii="Angsana New" w:hAnsi="Angsana New" w:hint="cs"/>
          <w:sz w:val="30"/>
          <w:szCs w:val="30"/>
          <w:cs/>
        </w:rPr>
        <w:t>ที่รายงาน</w:t>
      </w:r>
    </w:p>
    <w:p w14:paraId="12CB92D0" w14:textId="7994E6B7" w:rsidR="0043318E" w:rsidRDefault="0043318E" w:rsidP="00EE75F6">
      <w:pPr>
        <w:pStyle w:val="Bo-Blankline"/>
      </w:pPr>
    </w:p>
    <w:tbl>
      <w:tblPr>
        <w:tblW w:w="1494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787"/>
        <w:gridCol w:w="1259"/>
        <w:gridCol w:w="293"/>
        <w:gridCol w:w="1326"/>
        <w:gridCol w:w="295"/>
        <w:gridCol w:w="1235"/>
        <w:gridCol w:w="271"/>
        <w:gridCol w:w="24"/>
        <w:gridCol w:w="1146"/>
        <w:gridCol w:w="295"/>
        <w:gridCol w:w="1235"/>
        <w:gridCol w:w="295"/>
        <w:gridCol w:w="1239"/>
        <w:gridCol w:w="295"/>
        <w:gridCol w:w="1325"/>
        <w:gridCol w:w="295"/>
        <w:gridCol w:w="1325"/>
      </w:tblGrid>
      <w:tr w:rsidR="001F0583" w:rsidRPr="00F2037A" w14:paraId="2770C78E" w14:textId="77777777" w:rsidTr="001F0583">
        <w:tc>
          <w:tcPr>
            <w:tcW w:w="2787" w:type="dxa"/>
            <w:shd w:val="clear" w:color="auto" w:fill="auto"/>
            <w:vAlign w:val="bottom"/>
          </w:tcPr>
          <w:p w14:paraId="51468F09" w14:textId="77777777" w:rsidR="001F0583" w:rsidRPr="00844EC7" w:rsidRDefault="001F058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3" w:type="dxa"/>
            <w:gridSpan w:val="16"/>
            <w:shd w:val="clear" w:color="auto" w:fill="auto"/>
            <w:vAlign w:val="bottom"/>
          </w:tcPr>
          <w:p w14:paraId="1AEA3E9D" w14:textId="77777777" w:rsidR="001F0583" w:rsidRPr="00F2037A" w:rsidRDefault="001F0583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2037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F0583" w:rsidRPr="00844EC7" w14:paraId="2B798B1C" w14:textId="77777777" w:rsidTr="001F0583">
        <w:tc>
          <w:tcPr>
            <w:tcW w:w="2787" w:type="dxa"/>
            <w:shd w:val="clear" w:color="auto" w:fill="auto"/>
            <w:vAlign w:val="bottom"/>
          </w:tcPr>
          <w:p w14:paraId="2CA4671B" w14:textId="7983FA04" w:rsidR="001F0583" w:rsidRPr="00844EC7" w:rsidRDefault="001F0583">
            <w:pPr>
              <w:rPr>
                <w:rFonts w:ascii="Angsana New" w:hAnsi="Angsana New"/>
                <w:sz w:val="30"/>
                <w:szCs w:val="30"/>
              </w:rPr>
            </w:pPr>
            <w:r w:rsidRPr="00844EC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BF2B7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844EC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</w:p>
        </w:tc>
        <w:tc>
          <w:tcPr>
            <w:tcW w:w="2878" w:type="dxa"/>
            <w:gridSpan w:val="3"/>
            <w:shd w:val="clear" w:color="auto" w:fill="auto"/>
            <w:vAlign w:val="bottom"/>
          </w:tcPr>
          <w:p w14:paraId="3A144C74" w14:textId="77777777" w:rsidR="001F0583" w:rsidRPr="00844EC7" w:rsidRDefault="001F0583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44EC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รายได้จากลูกค้าภายนอก</w:t>
            </w:r>
          </w:p>
        </w:tc>
        <w:tc>
          <w:tcPr>
            <w:tcW w:w="295" w:type="dxa"/>
            <w:shd w:val="clear" w:color="auto" w:fill="auto"/>
            <w:vAlign w:val="bottom"/>
          </w:tcPr>
          <w:p w14:paraId="37C5C938" w14:textId="77777777" w:rsidR="001F0583" w:rsidRPr="00844EC7" w:rsidRDefault="001F0583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76" w:type="dxa"/>
            <w:gridSpan w:val="4"/>
            <w:shd w:val="clear" w:color="auto" w:fill="auto"/>
            <w:vAlign w:val="bottom"/>
          </w:tcPr>
          <w:p w14:paraId="39C54355" w14:textId="77777777" w:rsidR="001F0583" w:rsidRPr="0095749C" w:rsidRDefault="001F0583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5749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รายได้ระหว่างส่วนงาน</w:t>
            </w:r>
          </w:p>
        </w:tc>
        <w:tc>
          <w:tcPr>
            <w:tcW w:w="295" w:type="dxa"/>
            <w:shd w:val="clear" w:color="auto" w:fill="auto"/>
            <w:vAlign w:val="bottom"/>
          </w:tcPr>
          <w:p w14:paraId="5FB4F37C" w14:textId="77777777" w:rsidR="001F0583" w:rsidRPr="00844EC7" w:rsidRDefault="001F0583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69" w:type="dxa"/>
            <w:gridSpan w:val="3"/>
            <w:shd w:val="clear" w:color="auto" w:fill="auto"/>
            <w:vAlign w:val="bottom"/>
          </w:tcPr>
          <w:p w14:paraId="3BEDD38F" w14:textId="77777777" w:rsidR="001F0583" w:rsidRPr="00844EC7" w:rsidRDefault="001F0583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44EC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รายได้รวม</w:t>
            </w:r>
          </w:p>
        </w:tc>
        <w:tc>
          <w:tcPr>
            <w:tcW w:w="295" w:type="dxa"/>
            <w:shd w:val="clear" w:color="auto" w:fill="auto"/>
            <w:vAlign w:val="bottom"/>
          </w:tcPr>
          <w:p w14:paraId="2DD9E3ED" w14:textId="77777777" w:rsidR="001F0583" w:rsidRPr="00844EC7" w:rsidRDefault="001F0583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45" w:type="dxa"/>
            <w:gridSpan w:val="3"/>
            <w:shd w:val="clear" w:color="auto" w:fill="auto"/>
            <w:vAlign w:val="bottom"/>
          </w:tcPr>
          <w:p w14:paraId="1B09BFCF" w14:textId="62ECEBEE" w:rsidR="001F0583" w:rsidRDefault="001F0583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77B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กำไรตามส่วนงาน</w:t>
            </w:r>
          </w:p>
          <w:p w14:paraId="60103154" w14:textId="77777777" w:rsidR="001F0583" w:rsidRDefault="001F0583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77B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ก่อนหัก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 xml:space="preserve">ต้นทุนทางการเงิน </w:t>
            </w:r>
          </w:p>
          <w:p w14:paraId="68414824" w14:textId="77777777" w:rsidR="001F0583" w:rsidRPr="00844EC7" w:rsidRDefault="001F0583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ภาษีเงินได้และค่าเสื่อมราคา</w:t>
            </w:r>
          </w:p>
        </w:tc>
      </w:tr>
      <w:tr w:rsidR="001F0583" w:rsidRPr="00844EC7" w14:paraId="3A593833" w14:textId="77777777" w:rsidTr="001F0583">
        <w:tc>
          <w:tcPr>
            <w:tcW w:w="2787" w:type="dxa"/>
            <w:shd w:val="clear" w:color="auto" w:fill="auto"/>
            <w:vAlign w:val="bottom"/>
          </w:tcPr>
          <w:p w14:paraId="70DA7893" w14:textId="33962F94" w:rsidR="001F0583" w:rsidRPr="00844EC7" w:rsidRDefault="001F0583">
            <w:pPr>
              <w:tabs>
                <w:tab w:val="left" w:pos="262"/>
              </w:tabs>
              <w:ind w:left="252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844EC7"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 w:rsidRPr="00844EC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="0098567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="00BF2B7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0850A394" w14:textId="77777777" w:rsidR="001F0583" w:rsidRPr="00844EC7" w:rsidRDefault="001F0583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93" w:type="dxa"/>
            <w:shd w:val="clear" w:color="auto" w:fill="auto"/>
            <w:vAlign w:val="bottom"/>
          </w:tcPr>
          <w:p w14:paraId="18A02821" w14:textId="77777777" w:rsidR="001F0583" w:rsidRPr="00844EC7" w:rsidRDefault="001F0583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6" w:type="dxa"/>
            <w:shd w:val="clear" w:color="auto" w:fill="auto"/>
            <w:vAlign w:val="bottom"/>
          </w:tcPr>
          <w:p w14:paraId="533038C7" w14:textId="77777777" w:rsidR="001F0583" w:rsidRPr="00844EC7" w:rsidRDefault="001F0583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95" w:type="dxa"/>
            <w:shd w:val="clear" w:color="auto" w:fill="auto"/>
            <w:vAlign w:val="bottom"/>
          </w:tcPr>
          <w:p w14:paraId="7BFF0C5F" w14:textId="77777777" w:rsidR="001F0583" w:rsidRPr="00844EC7" w:rsidRDefault="001F0583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5" w:type="dxa"/>
            <w:shd w:val="clear" w:color="auto" w:fill="auto"/>
            <w:vAlign w:val="bottom"/>
          </w:tcPr>
          <w:p w14:paraId="028A8FCD" w14:textId="77777777" w:rsidR="001F0583" w:rsidRPr="00844EC7" w:rsidRDefault="001F0583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95" w:type="dxa"/>
            <w:gridSpan w:val="2"/>
            <w:shd w:val="clear" w:color="auto" w:fill="auto"/>
            <w:vAlign w:val="bottom"/>
          </w:tcPr>
          <w:p w14:paraId="18BB658B" w14:textId="77777777" w:rsidR="001F0583" w:rsidRPr="00844EC7" w:rsidRDefault="001F0583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6" w:type="dxa"/>
            <w:shd w:val="clear" w:color="auto" w:fill="auto"/>
            <w:vAlign w:val="bottom"/>
          </w:tcPr>
          <w:p w14:paraId="68335692" w14:textId="77777777" w:rsidR="001F0583" w:rsidRPr="00844EC7" w:rsidRDefault="001F0583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95" w:type="dxa"/>
            <w:shd w:val="clear" w:color="auto" w:fill="auto"/>
            <w:vAlign w:val="bottom"/>
          </w:tcPr>
          <w:p w14:paraId="148CFE0D" w14:textId="77777777" w:rsidR="001F0583" w:rsidRPr="00844EC7" w:rsidRDefault="001F0583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5" w:type="dxa"/>
            <w:shd w:val="clear" w:color="auto" w:fill="auto"/>
            <w:vAlign w:val="bottom"/>
          </w:tcPr>
          <w:p w14:paraId="7FFAF87C" w14:textId="77777777" w:rsidR="001F0583" w:rsidRPr="00844EC7" w:rsidRDefault="001F0583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95" w:type="dxa"/>
            <w:shd w:val="clear" w:color="auto" w:fill="auto"/>
            <w:vAlign w:val="bottom"/>
          </w:tcPr>
          <w:p w14:paraId="5A1B9CFD" w14:textId="77777777" w:rsidR="001F0583" w:rsidRPr="00844EC7" w:rsidRDefault="001F0583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9" w:type="dxa"/>
            <w:shd w:val="clear" w:color="auto" w:fill="auto"/>
            <w:vAlign w:val="bottom"/>
          </w:tcPr>
          <w:p w14:paraId="70627E22" w14:textId="77777777" w:rsidR="001F0583" w:rsidRPr="00844EC7" w:rsidRDefault="001F0583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95" w:type="dxa"/>
            <w:shd w:val="clear" w:color="auto" w:fill="auto"/>
            <w:vAlign w:val="bottom"/>
          </w:tcPr>
          <w:p w14:paraId="0D8DD198" w14:textId="77777777" w:rsidR="001F0583" w:rsidRPr="00844EC7" w:rsidRDefault="001F0583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5" w:type="dxa"/>
            <w:shd w:val="clear" w:color="auto" w:fill="auto"/>
            <w:vAlign w:val="bottom"/>
          </w:tcPr>
          <w:p w14:paraId="14AE75C9" w14:textId="77777777" w:rsidR="001F0583" w:rsidRPr="00844EC7" w:rsidRDefault="001F0583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95" w:type="dxa"/>
            <w:shd w:val="clear" w:color="auto" w:fill="auto"/>
            <w:vAlign w:val="bottom"/>
          </w:tcPr>
          <w:p w14:paraId="03E95107" w14:textId="77777777" w:rsidR="001F0583" w:rsidRPr="00844EC7" w:rsidRDefault="001F0583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5" w:type="dxa"/>
            <w:shd w:val="clear" w:color="auto" w:fill="auto"/>
            <w:vAlign w:val="bottom"/>
          </w:tcPr>
          <w:p w14:paraId="28D62514" w14:textId="77777777" w:rsidR="001F0583" w:rsidRPr="00844EC7" w:rsidRDefault="001F0583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</w:tr>
      <w:tr w:rsidR="001F0583" w:rsidRPr="0095749C" w14:paraId="7FD2E5AA" w14:textId="77777777" w:rsidTr="001F0583">
        <w:tc>
          <w:tcPr>
            <w:tcW w:w="2787" w:type="dxa"/>
            <w:shd w:val="clear" w:color="auto" w:fill="auto"/>
          </w:tcPr>
          <w:p w14:paraId="0BCDBE65" w14:textId="77777777" w:rsidR="001F0583" w:rsidRPr="00844EC7" w:rsidRDefault="001F0583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53" w:type="dxa"/>
            <w:gridSpan w:val="16"/>
            <w:shd w:val="clear" w:color="auto" w:fill="auto"/>
            <w:vAlign w:val="bottom"/>
          </w:tcPr>
          <w:p w14:paraId="6F0DCF34" w14:textId="77777777" w:rsidR="001F0583" w:rsidRPr="0095749C" w:rsidRDefault="001F0583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lang w:val="en-US"/>
              </w:rPr>
            </w:pPr>
            <w:r w:rsidRPr="0095749C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  <w:lang w:val="en-US"/>
              </w:rPr>
              <w:t>(พันบาท</w:t>
            </w:r>
            <w:r w:rsidRPr="0095749C">
              <w:rPr>
                <w:rFonts w:ascii="Angsana New" w:hAnsi="Angsana New"/>
                <w:i/>
                <w:iCs/>
                <w:color w:val="000000"/>
                <w:sz w:val="30"/>
                <w:szCs w:val="30"/>
                <w:lang w:val="en-US"/>
              </w:rPr>
              <w:t>)</w:t>
            </w:r>
          </w:p>
        </w:tc>
      </w:tr>
      <w:tr w:rsidR="003C6593" w:rsidRPr="00844EC7" w14:paraId="2A67BDF8" w14:textId="77777777">
        <w:tc>
          <w:tcPr>
            <w:tcW w:w="2787" w:type="dxa"/>
            <w:shd w:val="clear" w:color="auto" w:fill="auto"/>
            <w:vAlign w:val="center"/>
          </w:tcPr>
          <w:p w14:paraId="58C19AA0" w14:textId="77777777" w:rsidR="003C6593" w:rsidRPr="00844EC7" w:rsidRDefault="003C6593" w:rsidP="003C659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44EC7">
              <w:rPr>
                <w:rFonts w:ascii="Angsana New" w:hAnsi="Angsana New" w:hint="cs"/>
                <w:sz w:val="30"/>
                <w:szCs w:val="30"/>
                <w:cs/>
              </w:rPr>
              <w:t>พลังงานและสาธารณูปโภค</w:t>
            </w:r>
          </w:p>
        </w:tc>
        <w:tc>
          <w:tcPr>
            <w:tcW w:w="1259" w:type="dxa"/>
            <w:shd w:val="clear" w:color="auto" w:fill="auto"/>
            <w:vAlign w:val="center"/>
          </w:tcPr>
          <w:p w14:paraId="1655CD4F" w14:textId="3435EC47" w:rsidR="003C6593" w:rsidRPr="00BF64E6" w:rsidRDefault="003C6593" w:rsidP="003C6593">
            <w:pPr>
              <w:tabs>
                <w:tab w:val="decimal" w:pos="1043"/>
              </w:tabs>
              <w:spacing w:line="240" w:lineRule="atLeast"/>
              <w:ind w:left="-112" w:right="-20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7,837,275</w:t>
            </w:r>
          </w:p>
        </w:tc>
        <w:tc>
          <w:tcPr>
            <w:tcW w:w="293" w:type="dxa"/>
            <w:shd w:val="clear" w:color="auto" w:fill="auto"/>
            <w:vAlign w:val="center"/>
          </w:tcPr>
          <w:p w14:paraId="74B219BA" w14:textId="77777777" w:rsidR="003C6593" w:rsidRPr="00844EC7" w:rsidRDefault="003C6593" w:rsidP="003C6593">
            <w:pPr>
              <w:tabs>
                <w:tab w:val="decimal" w:pos="885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6" w:type="dxa"/>
            <w:shd w:val="clear" w:color="auto" w:fill="auto"/>
            <w:vAlign w:val="center"/>
          </w:tcPr>
          <w:p w14:paraId="6F91E017" w14:textId="2E7DF207" w:rsidR="003C6593" w:rsidRPr="00844EC7" w:rsidRDefault="003C6593" w:rsidP="003C6593">
            <w:pPr>
              <w:tabs>
                <w:tab w:val="decimal" w:pos="1110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7,229,323</w:t>
            </w:r>
          </w:p>
        </w:tc>
        <w:tc>
          <w:tcPr>
            <w:tcW w:w="295" w:type="dxa"/>
            <w:shd w:val="clear" w:color="auto" w:fill="auto"/>
            <w:vAlign w:val="center"/>
          </w:tcPr>
          <w:p w14:paraId="4A4EC55F" w14:textId="77777777" w:rsidR="003C6593" w:rsidRPr="00844EC7" w:rsidRDefault="003C6593" w:rsidP="003C6593">
            <w:pPr>
              <w:tabs>
                <w:tab w:val="decimal" w:pos="885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5" w:type="dxa"/>
            <w:shd w:val="clear" w:color="auto" w:fill="auto"/>
            <w:vAlign w:val="center"/>
          </w:tcPr>
          <w:p w14:paraId="4AF6A075" w14:textId="7D4A646C" w:rsidR="003C6593" w:rsidRPr="0095749C" w:rsidRDefault="003C6593" w:rsidP="003C6593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1" w:type="dxa"/>
            <w:shd w:val="clear" w:color="auto" w:fill="auto"/>
            <w:vAlign w:val="center"/>
          </w:tcPr>
          <w:p w14:paraId="72768543" w14:textId="77777777" w:rsidR="003C6593" w:rsidRPr="0095749C" w:rsidRDefault="003C6593" w:rsidP="003C6593">
            <w:pPr>
              <w:tabs>
                <w:tab w:val="decimal" w:pos="885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14:paraId="47E35699" w14:textId="77777777" w:rsidR="003C6593" w:rsidRPr="0095749C" w:rsidRDefault="003C6593" w:rsidP="003C6593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95" w:type="dxa"/>
            <w:shd w:val="clear" w:color="auto" w:fill="auto"/>
            <w:vAlign w:val="center"/>
          </w:tcPr>
          <w:p w14:paraId="777DFDC6" w14:textId="77777777" w:rsidR="003C6593" w:rsidRPr="00844EC7" w:rsidRDefault="003C6593" w:rsidP="003C6593">
            <w:pPr>
              <w:tabs>
                <w:tab w:val="decimal" w:pos="885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5" w:type="dxa"/>
            <w:shd w:val="clear" w:color="auto" w:fill="auto"/>
            <w:vAlign w:val="center"/>
          </w:tcPr>
          <w:p w14:paraId="377D9F19" w14:textId="6AA33574" w:rsidR="003C6593" w:rsidRPr="003C6593" w:rsidRDefault="003C6593" w:rsidP="003C6593">
            <w:pPr>
              <w:tabs>
                <w:tab w:val="decimal" w:pos="1024"/>
              </w:tabs>
              <w:spacing w:line="240" w:lineRule="atLeast"/>
              <w:ind w:left="-112" w:right="-8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C65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7,837,275</w:t>
            </w:r>
          </w:p>
        </w:tc>
        <w:tc>
          <w:tcPr>
            <w:tcW w:w="295" w:type="dxa"/>
            <w:shd w:val="clear" w:color="auto" w:fill="auto"/>
            <w:vAlign w:val="center"/>
          </w:tcPr>
          <w:p w14:paraId="694D59D2" w14:textId="77777777" w:rsidR="003C6593" w:rsidRPr="00844EC7" w:rsidRDefault="003C6593" w:rsidP="003C6593">
            <w:pPr>
              <w:tabs>
                <w:tab w:val="decimal" w:pos="885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9" w:type="dxa"/>
            <w:shd w:val="clear" w:color="auto" w:fill="auto"/>
            <w:vAlign w:val="center"/>
          </w:tcPr>
          <w:p w14:paraId="577BC207" w14:textId="1FB1EE29" w:rsidR="003C6593" w:rsidRPr="00844EC7" w:rsidRDefault="003C6593" w:rsidP="003C6593">
            <w:pPr>
              <w:tabs>
                <w:tab w:val="decimal" w:pos="1020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7,229,323</w:t>
            </w:r>
          </w:p>
        </w:tc>
        <w:tc>
          <w:tcPr>
            <w:tcW w:w="295" w:type="dxa"/>
            <w:shd w:val="clear" w:color="auto" w:fill="auto"/>
            <w:vAlign w:val="center"/>
          </w:tcPr>
          <w:p w14:paraId="41CF603B" w14:textId="77777777" w:rsidR="003C6593" w:rsidRPr="00844EC7" w:rsidRDefault="003C6593" w:rsidP="003C6593">
            <w:pPr>
              <w:tabs>
                <w:tab w:val="decimal" w:pos="885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5" w:type="dxa"/>
            <w:shd w:val="clear" w:color="auto" w:fill="auto"/>
            <w:vAlign w:val="center"/>
          </w:tcPr>
          <w:p w14:paraId="4BABA188" w14:textId="739077A6" w:rsidR="003C6593" w:rsidRPr="00844EC7" w:rsidRDefault="00956E45" w:rsidP="003C6593">
            <w:pPr>
              <w:tabs>
                <w:tab w:val="decimal" w:pos="1116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3,662,298</w:t>
            </w:r>
          </w:p>
        </w:tc>
        <w:tc>
          <w:tcPr>
            <w:tcW w:w="295" w:type="dxa"/>
            <w:shd w:val="clear" w:color="auto" w:fill="auto"/>
            <w:vAlign w:val="center"/>
          </w:tcPr>
          <w:p w14:paraId="1260C00A" w14:textId="77777777" w:rsidR="003C6593" w:rsidRPr="00844EC7" w:rsidRDefault="003C6593" w:rsidP="003C6593">
            <w:pPr>
              <w:tabs>
                <w:tab w:val="decimal" w:pos="885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5" w:type="dxa"/>
            <w:shd w:val="clear" w:color="auto" w:fill="auto"/>
          </w:tcPr>
          <w:p w14:paraId="24B40D1C" w14:textId="6A501F8A" w:rsidR="003C6593" w:rsidRPr="00844EC7" w:rsidRDefault="003C6593" w:rsidP="003C6593">
            <w:pPr>
              <w:tabs>
                <w:tab w:val="decimal" w:pos="1110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3,046,000</w:t>
            </w:r>
          </w:p>
        </w:tc>
      </w:tr>
      <w:tr w:rsidR="003C6593" w:rsidRPr="00844EC7" w14:paraId="452EB3D0" w14:textId="77777777">
        <w:tc>
          <w:tcPr>
            <w:tcW w:w="2787" w:type="dxa"/>
            <w:shd w:val="clear" w:color="auto" w:fill="auto"/>
            <w:vAlign w:val="center"/>
          </w:tcPr>
          <w:p w14:paraId="68EFA1EB" w14:textId="77777777" w:rsidR="003C6593" w:rsidRPr="00844EC7" w:rsidRDefault="003C6593" w:rsidP="003C659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44EC7">
              <w:rPr>
                <w:rFonts w:ascii="Angsana New" w:hAnsi="Angsana New" w:hint="cs"/>
                <w:sz w:val="30"/>
                <w:szCs w:val="30"/>
                <w:cs/>
              </w:rPr>
              <w:t>สถานีบริการน้ำมันและแก๊ส</w:t>
            </w:r>
          </w:p>
        </w:tc>
        <w:tc>
          <w:tcPr>
            <w:tcW w:w="1259" w:type="dxa"/>
            <w:shd w:val="clear" w:color="auto" w:fill="auto"/>
            <w:vAlign w:val="center"/>
          </w:tcPr>
          <w:p w14:paraId="4C239182" w14:textId="1B12A891" w:rsidR="003C6593" w:rsidRPr="00BF64E6" w:rsidRDefault="003C6593" w:rsidP="003C6593">
            <w:pPr>
              <w:tabs>
                <w:tab w:val="decimal" w:pos="1043"/>
              </w:tabs>
              <w:spacing w:line="240" w:lineRule="atLeast"/>
              <w:ind w:left="-112" w:right="-20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470,297</w:t>
            </w:r>
          </w:p>
        </w:tc>
        <w:tc>
          <w:tcPr>
            <w:tcW w:w="293" w:type="dxa"/>
            <w:shd w:val="clear" w:color="auto" w:fill="auto"/>
            <w:vAlign w:val="center"/>
          </w:tcPr>
          <w:p w14:paraId="0B91F99A" w14:textId="77777777" w:rsidR="003C6593" w:rsidRPr="00844EC7" w:rsidRDefault="003C6593" w:rsidP="003C6593">
            <w:pPr>
              <w:tabs>
                <w:tab w:val="decimal" w:pos="885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6" w:type="dxa"/>
            <w:shd w:val="clear" w:color="auto" w:fill="auto"/>
            <w:vAlign w:val="center"/>
          </w:tcPr>
          <w:p w14:paraId="7A214675" w14:textId="06B4357D" w:rsidR="003C6593" w:rsidRPr="00844EC7" w:rsidRDefault="003C6593" w:rsidP="003C6593">
            <w:pPr>
              <w:tabs>
                <w:tab w:val="decimal" w:pos="1110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435,876</w:t>
            </w:r>
          </w:p>
        </w:tc>
        <w:tc>
          <w:tcPr>
            <w:tcW w:w="295" w:type="dxa"/>
            <w:shd w:val="clear" w:color="auto" w:fill="auto"/>
            <w:vAlign w:val="center"/>
          </w:tcPr>
          <w:p w14:paraId="6998FB93" w14:textId="77777777" w:rsidR="003C6593" w:rsidRPr="00844EC7" w:rsidRDefault="003C6593" w:rsidP="003C6593">
            <w:pPr>
              <w:tabs>
                <w:tab w:val="decimal" w:pos="885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5" w:type="dxa"/>
            <w:shd w:val="clear" w:color="auto" w:fill="auto"/>
            <w:vAlign w:val="center"/>
          </w:tcPr>
          <w:p w14:paraId="2CF82705" w14:textId="29FB74C1" w:rsidR="003C6593" w:rsidRPr="0095749C" w:rsidRDefault="003C6593" w:rsidP="003C6593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1" w:type="dxa"/>
            <w:shd w:val="clear" w:color="auto" w:fill="auto"/>
            <w:vAlign w:val="center"/>
          </w:tcPr>
          <w:p w14:paraId="46FDC4E1" w14:textId="77777777" w:rsidR="003C6593" w:rsidRPr="0095749C" w:rsidRDefault="003C6593" w:rsidP="003C6593">
            <w:pPr>
              <w:tabs>
                <w:tab w:val="decimal" w:pos="885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14:paraId="1076D251" w14:textId="77777777" w:rsidR="003C6593" w:rsidRPr="0095749C" w:rsidRDefault="003C6593" w:rsidP="003C6593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95" w:type="dxa"/>
            <w:shd w:val="clear" w:color="auto" w:fill="auto"/>
            <w:vAlign w:val="center"/>
          </w:tcPr>
          <w:p w14:paraId="396F3A74" w14:textId="77777777" w:rsidR="003C6593" w:rsidRPr="00844EC7" w:rsidRDefault="003C6593" w:rsidP="003C6593">
            <w:pPr>
              <w:tabs>
                <w:tab w:val="decimal" w:pos="885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5" w:type="dxa"/>
            <w:shd w:val="clear" w:color="auto" w:fill="auto"/>
            <w:vAlign w:val="center"/>
          </w:tcPr>
          <w:p w14:paraId="7B22437D" w14:textId="12468C1E" w:rsidR="003C6593" w:rsidRPr="00844EC7" w:rsidRDefault="003C6593" w:rsidP="003C6593">
            <w:pPr>
              <w:tabs>
                <w:tab w:val="decimal" w:pos="1024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470,297</w:t>
            </w:r>
          </w:p>
        </w:tc>
        <w:tc>
          <w:tcPr>
            <w:tcW w:w="295" w:type="dxa"/>
            <w:shd w:val="clear" w:color="auto" w:fill="auto"/>
            <w:vAlign w:val="center"/>
          </w:tcPr>
          <w:p w14:paraId="6C83F9F5" w14:textId="77777777" w:rsidR="003C6593" w:rsidRPr="00844EC7" w:rsidRDefault="003C6593" w:rsidP="003C6593">
            <w:pPr>
              <w:tabs>
                <w:tab w:val="decimal" w:pos="885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9" w:type="dxa"/>
            <w:shd w:val="clear" w:color="auto" w:fill="auto"/>
            <w:vAlign w:val="center"/>
          </w:tcPr>
          <w:p w14:paraId="1E192D68" w14:textId="0E7BC38A" w:rsidR="003C6593" w:rsidRPr="00844EC7" w:rsidRDefault="003C6593" w:rsidP="003C6593">
            <w:pPr>
              <w:tabs>
                <w:tab w:val="decimal" w:pos="1020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435,876</w:t>
            </w:r>
          </w:p>
        </w:tc>
        <w:tc>
          <w:tcPr>
            <w:tcW w:w="295" w:type="dxa"/>
            <w:shd w:val="clear" w:color="auto" w:fill="auto"/>
            <w:vAlign w:val="center"/>
          </w:tcPr>
          <w:p w14:paraId="46EFBCEE" w14:textId="77777777" w:rsidR="003C6593" w:rsidRPr="00844EC7" w:rsidRDefault="003C6593" w:rsidP="003C6593">
            <w:pPr>
              <w:tabs>
                <w:tab w:val="decimal" w:pos="885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5" w:type="dxa"/>
            <w:shd w:val="clear" w:color="auto" w:fill="auto"/>
            <w:vAlign w:val="center"/>
          </w:tcPr>
          <w:p w14:paraId="762FE19B" w14:textId="576F42E5" w:rsidR="003C6593" w:rsidRPr="00844EC7" w:rsidRDefault="00956E45" w:rsidP="003C6593">
            <w:pPr>
              <w:tabs>
                <w:tab w:val="decimal" w:pos="1116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13,152</w:t>
            </w:r>
          </w:p>
        </w:tc>
        <w:tc>
          <w:tcPr>
            <w:tcW w:w="295" w:type="dxa"/>
            <w:shd w:val="clear" w:color="auto" w:fill="auto"/>
            <w:vAlign w:val="center"/>
          </w:tcPr>
          <w:p w14:paraId="25EEEDC6" w14:textId="77777777" w:rsidR="003C6593" w:rsidRPr="00844EC7" w:rsidRDefault="003C6593" w:rsidP="003C6593">
            <w:pPr>
              <w:tabs>
                <w:tab w:val="decimal" w:pos="885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5" w:type="dxa"/>
            <w:shd w:val="clear" w:color="auto" w:fill="auto"/>
          </w:tcPr>
          <w:p w14:paraId="5A247F26" w14:textId="21BAE598" w:rsidR="003C6593" w:rsidRPr="00844EC7" w:rsidRDefault="00956E45" w:rsidP="003C6593">
            <w:pPr>
              <w:tabs>
                <w:tab w:val="decimal" w:pos="1110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32,560</w:t>
            </w:r>
          </w:p>
        </w:tc>
      </w:tr>
      <w:tr w:rsidR="003C6593" w:rsidRPr="00844EC7" w14:paraId="374560DA" w14:textId="77777777" w:rsidTr="00BF64E6">
        <w:tc>
          <w:tcPr>
            <w:tcW w:w="2787" w:type="dxa"/>
            <w:shd w:val="clear" w:color="auto" w:fill="auto"/>
            <w:vAlign w:val="center"/>
          </w:tcPr>
          <w:p w14:paraId="2BB518B1" w14:textId="77777777" w:rsidR="003C6593" w:rsidRPr="00844EC7" w:rsidRDefault="003C6593" w:rsidP="003C6593">
            <w:pPr>
              <w:spacing w:line="240" w:lineRule="atLeast"/>
              <w:ind w:right="-14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44EC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D8107E1" w14:textId="697219D6" w:rsidR="003C6593" w:rsidRPr="00844EC7" w:rsidRDefault="003C6593" w:rsidP="003C6593">
            <w:pPr>
              <w:tabs>
                <w:tab w:val="decimal" w:pos="1043"/>
              </w:tabs>
              <w:spacing w:line="240" w:lineRule="atLeast"/>
              <w:ind w:left="-112" w:right="-20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8,307,572</w:t>
            </w:r>
          </w:p>
        </w:tc>
        <w:tc>
          <w:tcPr>
            <w:tcW w:w="293" w:type="dxa"/>
            <w:shd w:val="clear" w:color="auto" w:fill="auto"/>
            <w:vAlign w:val="center"/>
          </w:tcPr>
          <w:p w14:paraId="3A182AD0" w14:textId="77777777" w:rsidR="003C6593" w:rsidRPr="00844EC7" w:rsidRDefault="003C6593" w:rsidP="003C6593">
            <w:pPr>
              <w:tabs>
                <w:tab w:val="decimal" w:pos="885"/>
              </w:tabs>
              <w:spacing w:line="240" w:lineRule="atLeast"/>
              <w:ind w:left="-112" w:right="-8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2F52DD" w14:textId="79EE24BD" w:rsidR="003C6593" w:rsidRPr="00844EC7" w:rsidRDefault="003C6593" w:rsidP="003C6593">
            <w:pPr>
              <w:tabs>
                <w:tab w:val="decimal" w:pos="1110"/>
              </w:tabs>
              <w:spacing w:line="240" w:lineRule="atLeast"/>
              <w:ind w:left="-112" w:right="-8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7,665,199</w:t>
            </w:r>
          </w:p>
        </w:tc>
        <w:tc>
          <w:tcPr>
            <w:tcW w:w="295" w:type="dxa"/>
            <w:shd w:val="clear" w:color="auto" w:fill="auto"/>
            <w:vAlign w:val="center"/>
          </w:tcPr>
          <w:p w14:paraId="4E8AD84D" w14:textId="77777777" w:rsidR="003C6593" w:rsidRPr="00844EC7" w:rsidRDefault="003C6593" w:rsidP="003C6593">
            <w:pPr>
              <w:tabs>
                <w:tab w:val="decimal" w:pos="885"/>
              </w:tabs>
              <w:spacing w:line="240" w:lineRule="atLeast"/>
              <w:ind w:left="-112" w:right="-8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98F104" w14:textId="2EBACAC9" w:rsidR="003C6593" w:rsidRPr="00FB6D05" w:rsidRDefault="003C6593" w:rsidP="003C6593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1" w:type="dxa"/>
            <w:shd w:val="clear" w:color="auto" w:fill="auto"/>
            <w:vAlign w:val="center"/>
          </w:tcPr>
          <w:p w14:paraId="696307A2" w14:textId="77777777" w:rsidR="003C6593" w:rsidRPr="0095749C" w:rsidRDefault="003C6593" w:rsidP="003C6593">
            <w:pPr>
              <w:tabs>
                <w:tab w:val="decimal" w:pos="885"/>
              </w:tabs>
              <w:spacing w:line="240" w:lineRule="atLeast"/>
              <w:ind w:left="-112" w:right="-8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728C23F" w14:textId="77777777" w:rsidR="003C6593" w:rsidRPr="0095749C" w:rsidRDefault="003C6593" w:rsidP="003C6593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95" w:type="dxa"/>
            <w:shd w:val="clear" w:color="auto" w:fill="auto"/>
            <w:vAlign w:val="center"/>
          </w:tcPr>
          <w:p w14:paraId="11B0B00C" w14:textId="77777777" w:rsidR="003C6593" w:rsidRPr="00844EC7" w:rsidRDefault="003C6593" w:rsidP="003C6593">
            <w:pPr>
              <w:tabs>
                <w:tab w:val="decimal" w:pos="885"/>
              </w:tabs>
              <w:spacing w:line="240" w:lineRule="atLeast"/>
              <w:ind w:left="-112" w:right="-8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25E88F0" w14:textId="377A20BC" w:rsidR="003C6593" w:rsidRPr="00844EC7" w:rsidRDefault="003C6593" w:rsidP="003C6593">
            <w:pPr>
              <w:tabs>
                <w:tab w:val="decimal" w:pos="1024"/>
              </w:tabs>
              <w:spacing w:line="240" w:lineRule="atLeast"/>
              <w:ind w:left="-112" w:right="-8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8,307,572</w:t>
            </w:r>
          </w:p>
        </w:tc>
        <w:tc>
          <w:tcPr>
            <w:tcW w:w="295" w:type="dxa"/>
            <w:shd w:val="clear" w:color="auto" w:fill="auto"/>
            <w:vAlign w:val="center"/>
          </w:tcPr>
          <w:p w14:paraId="3FB82B17" w14:textId="77777777" w:rsidR="003C6593" w:rsidRPr="00844EC7" w:rsidRDefault="003C6593" w:rsidP="003C6593">
            <w:pPr>
              <w:tabs>
                <w:tab w:val="decimal" w:pos="885"/>
              </w:tabs>
              <w:spacing w:line="240" w:lineRule="atLeast"/>
              <w:ind w:left="-112" w:right="-8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759EB46" w14:textId="28658C79" w:rsidR="003C6593" w:rsidRPr="00844EC7" w:rsidRDefault="003C6593" w:rsidP="003C6593">
            <w:pPr>
              <w:tabs>
                <w:tab w:val="decimal" w:pos="1020"/>
              </w:tabs>
              <w:spacing w:line="240" w:lineRule="atLeast"/>
              <w:ind w:left="-112" w:right="-8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7,665,199</w:t>
            </w:r>
          </w:p>
        </w:tc>
        <w:tc>
          <w:tcPr>
            <w:tcW w:w="295" w:type="dxa"/>
            <w:shd w:val="clear" w:color="auto" w:fill="auto"/>
            <w:vAlign w:val="center"/>
          </w:tcPr>
          <w:p w14:paraId="6FA38EB4" w14:textId="77777777" w:rsidR="003C6593" w:rsidRPr="00844EC7" w:rsidRDefault="003C6593" w:rsidP="003C6593">
            <w:pPr>
              <w:tabs>
                <w:tab w:val="decimal" w:pos="885"/>
              </w:tabs>
              <w:spacing w:line="240" w:lineRule="atLeast"/>
              <w:ind w:left="-112" w:right="-8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0A68B05" w14:textId="20D5B0E1" w:rsidR="003C6593" w:rsidRPr="00844EC7" w:rsidRDefault="00956E45" w:rsidP="003C6593">
            <w:pPr>
              <w:tabs>
                <w:tab w:val="decimal" w:pos="1116"/>
              </w:tabs>
              <w:spacing w:line="240" w:lineRule="atLeast"/>
              <w:ind w:left="-112" w:right="-8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3,675,450</w:t>
            </w:r>
          </w:p>
        </w:tc>
        <w:tc>
          <w:tcPr>
            <w:tcW w:w="295" w:type="dxa"/>
            <w:shd w:val="clear" w:color="auto" w:fill="auto"/>
            <w:vAlign w:val="center"/>
          </w:tcPr>
          <w:p w14:paraId="403033EE" w14:textId="77777777" w:rsidR="003C6593" w:rsidRPr="00844EC7" w:rsidRDefault="003C6593" w:rsidP="003C6593">
            <w:pPr>
              <w:tabs>
                <w:tab w:val="decimal" w:pos="885"/>
              </w:tabs>
              <w:spacing w:line="240" w:lineRule="atLeast"/>
              <w:ind w:left="-112" w:right="-8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4507B5" w14:textId="36CCF25F" w:rsidR="003C6593" w:rsidRPr="00844EC7" w:rsidRDefault="003C6593" w:rsidP="003C6593">
            <w:pPr>
              <w:tabs>
                <w:tab w:val="decimal" w:pos="1110"/>
              </w:tabs>
              <w:spacing w:line="240" w:lineRule="atLeast"/>
              <w:ind w:left="-112" w:right="-8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3,078,560</w:t>
            </w:r>
          </w:p>
        </w:tc>
      </w:tr>
      <w:tr w:rsidR="003C6593" w:rsidRPr="00216B61" w14:paraId="4088140D" w14:textId="77777777" w:rsidTr="001F0583">
        <w:trPr>
          <w:trHeight w:val="58"/>
        </w:trPr>
        <w:tc>
          <w:tcPr>
            <w:tcW w:w="2787" w:type="dxa"/>
            <w:shd w:val="clear" w:color="auto" w:fill="auto"/>
            <w:vAlign w:val="center"/>
          </w:tcPr>
          <w:p w14:paraId="7BA16A93" w14:textId="77777777" w:rsidR="003C6593" w:rsidRPr="00FF0171" w:rsidRDefault="003C6593" w:rsidP="003C659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shd w:val="clear" w:color="auto" w:fill="auto"/>
            <w:vAlign w:val="center"/>
          </w:tcPr>
          <w:p w14:paraId="7A82925E" w14:textId="77777777" w:rsidR="003C6593" w:rsidRPr="00844EC7" w:rsidRDefault="003C6593" w:rsidP="003C6593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color w:val="000000"/>
                <w:lang w:val="en-US"/>
              </w:rPr>
            </w:pPr>
          </w:p>
        </w:tc>
        <w:tc>
          <w:tcPr>
            <w:tcW w:w="293" w:type="dxa"/>
            <w:shd w:val="clear" w:color="auto" w:fill="auto"/>
            <w:vAlign w:val="center"/>
          </w:tcPr>
          <w:p w14:paraId="7E3621D9" w14:textId="77777777" w:rsidR="003C6593" w:rsidRPr="00844EC7" w:rsidRDefault="003C6593" w:rsidP="003C6593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326" w:type="dxa"/>
            <w:shd w:val="clear" w:color="auto" w:fill="auto"/>
            <w:vAlign w:val="center"/>
          </w:tcPr>
          <w:p w14:paraId="7DBD6BDA" w14:textId="77777777" w:rsidR="003C6593" w:rsidRPr="00844EC7" w:rsidRDefault="003C6593" w:rsidP="003C6593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295" w:type="dxa"/>
            <w:shd w:val="clear" w:color="auto" w:fill="auto"/>
            <w:vAlign w:val="center"/>
          </w:tcPr>
          <w:p w14:paraId="66DF8B4B" w14:textId="77777777" w:rsidR="003C6593" w:rsidRPr="00844EC7" w:rsidRDefault="003C6593" w:rsidP="003C6593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235" w:type="dxa"/>
            <w:shd w:val="clear" w:color="auto" w:fill="auto"/>
            <w:vAlign w:val="center"/>
          </w:tcPr>
          <w:p w14:paraId="28EFBB40" w14:textId="77777777" w:rsidR="003C6593" w:rsidRPr="00844EC7" w:rsidRDefault="003C6593" w:rsidP="003C6593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271" w:type="dxa"/>
            <w:shd w:val="clear" w:color="auto" w:fill="auto"/>
            <w:vAlign w:val="center"/>
          </w:tcPr>
          <w:p w14:paraId="0FEF5B86" w14:textId="77777777" w:rsidR="003C6593" w:rsidRPr="00844EC7" w:rsidRDefault="003C6593" w:rsidP="003C6593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14:paraId="6C96CBEA" w14:textId="77777777" w:rsidR="003C6593" w:rsidRPr="00844EC7" w:rsidRDefault="003C6593" w:rsidP="003C6593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295" w:type="dxa"/>
            <w:shd w:val="clear" w:color="auto" w:fill="auto"/>
            <w:vAlign w:val="center"/>
          </w:tcPr>
          <w:p w14:paraId="7019BE99" w14:textId="77777777" w:rsidR="003C6593" w:rsidRPr="00844EC7" w:rsidRDefault="003C6593" w:rsidP="003C6593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235" w:type="dxa"/>
            <w:shd w:val="clear" w:color="auto" w:fill="auto"/>
            <w:vAlign w:val="center"/>
          </w:tcPr>
          <w:p w14:paraId="26B1F7AF" w14:textId="77777777" w:rsidR="003C6593" w:rsidRPr="00844EC7" w:rsidRDefault="003C6593" w:rsidP="003C6593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295" w:type="dxa"/>
            <w:shd w:val="clear" w:color="auto" w:fill="auto"/>
            <w:vAlign w:val="center"/>
          </w:tcPr>
          <w:p w14:paraId="1477B10B" w14:textId="77777777" w:rsidR="003C6593" w:rsidRPr="00844EC7" w:rsidRDefault="003C6593" w:rsidP="003C6593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239" w:type="dxa"/>
            <w:shd w:val="clear" w:color="auto" w:fill="auto"/>
            <w:vAlign w:val="center"/>
          </w:tcPr>
          <w:p w14:paraId="4ECFBCE0" w14:textId="77777777" w:rsidR="003C6593" w:rsidRPr="00844EC7" w:rsidRDefault="003C6593" w:rsidP="003C6593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295" w:type="dxa"/>
            <w:shd w:val="clear" w:color="auto" w:fill="auto"/>
            <w:vAlign w:val="center"/>
          </w:tcPr>
          <w:p w14:paraId="128DBAF7" w14:textId="77777777" w:rsidR="003C6593" w:rsidRPr="00844EC7" w:rsidRDefault="003C6593" w:rsidP="003C6593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4A442F" w14:textId="77777777" w:rsidR="003C6593" w:rsidRPr="00216B61" w:rsidRDefault="003C6593" w:rsidP="003C6593">
            <w:pPr>
              <w:pStyle w:val="Ang15"/>
              <w:tabs>
                <w:tab w:val="decimal" w:pos="1116"/>
              </w:tabs>
              <w:ind w:left="-112" w:right="-88"/>
              <w:jc w:val="left"/>
              <w:rPr>
                <w:b/>
                <w:bCs/>
                <w:lang w:val="en-US"/>
              </w:rPr>
            </w:pPr>
          </w:p>
        </w:tc>
        <w:tc>
          <w:tcPr>
            <w:tcW w:w="295" w:type="dxa"/>
            <w:shd w:val="clear" w:color="auto" w:fill="auto"/>
            <w:vAlign w:val="center"/>
          </w:tcPr>
          <w:p w14:paraId="5626B097" w14:textId="77777777" w:rsidR="003C6593" w:rsidRPr="00216B61" w:rsidRDefault="003C6593" w:rsidP="003C6593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b/>
                <w:bCs/>
                <w:lang w:val="en-US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5171D1" w14:textId="77777777" w:rsidR="003C6593" w:rsidRPr="00216B61" w:rsidRDefault="003C6593" w:rsidP="003C6593">
            <w:pPr>
              <w:pStyle w:val="Ang15"/>
              <w:tabs>
                <w:tab w:val="decimal" w:pos="1110"/>
              </w:tabs>
              <w:ind w:left="-112" w:right="-88"/>
              <w:jc w:val="left"/>
              <w:rPr>
                <w:b/>
                <w:bCs/>
                <w:cs/>
                <w:lang w:val="en-US"/>
              </w:rPr>
            </w:pPr>
          </w:p>
        </w:tc>
      </w:tr>
      <w:tr w:rsidR="00956E45" w:rsidRPr="00504FD8" w14:paraId="789EE04A" w14:textId="77777777" w:rsidTr="000563ED">
        <w:trPr>
          <w:trHeight w:val="58"/>
        </w:trPr>
        <w:tc>
          <w:tcPr>
            <w:tcW w:w="2787" w:type="dxa"/>
            <w:shd w:val="clear" w:color="auto" w:fill="auto"/>
            <w:vAlign w:val="center"/>
          </w:tcPr>
          <w:p w14:paraId="3F76083F" w14:textId="77777777" w:rsidR="00956E45" w:rsidRPr="00FF0171" w:rsidRDefault="00956E45" w:rsidP="00956E45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F0171"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259" w:type="dxa"/>
            <w:shd w:val="clear" w:color="auto" w:fill="auto"/>
            <w:vAlign w:val="center"/>
          </w:tcPr>
          <w:p w14:paraId="2E272457" w14:textId="77777777" w:rsidR="00956E45" w:rsidRPr="00844EC7" w:rsidRDefault="00956E45" w:rsidP="00956E45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color w:val="000000"/>
                <w:lang w:val="en-US"/>
              </w:rPr>
            </w:pPr>
          </w:p>
        </w:tc>
        <w:tc>
          <w:tcPr>
            <w:tcW w:w="293" w:type="dxa"/>
            <w:shd w:val="clear" w:color="auto" w:fill="auto"/>
            <w:vAlign w:val="center"/>
          </w:tcPr>
          <w:p w14:paraId="2EA9F413" w14:textId="77777777" w:rsidR="00956E45" w:rsidRPr="00844EC7" w:rsidRDefault="00956E45" w:rsidP="00956E45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326" w:type="dxa"/>
            <w:shd w:val="clear" w:color="auto" w:fill="auto"/>
            <w:vAlign w:val="center"/>
          </w:tcPr>
          <w:p w14:paraId="490547E8" w14:textId="77777777" w:rsidR="00956E45" w:rsidRPr="00844EC7" w:rsidRDefault="00956E45" w:rsidP="00956E45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295" w:type="dxa"/>
            <w:shd w:val="clear" w:color="auto" w:fill="auto"/>
            <w:vAlign w:val="center"/>
          </w:tcPr>
          <w:p w14:paraId="6AA4624D" w14:textId="77777777" w:rsidR="00956E45" w:rsidRPr="00844EC7" w:rsidRDefault="00956E45" w:rsidP="00956E45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235" w:type="dxa"/>
            <w:shd w:val="clear" w:color="auto" w:fill="auto"/>
            <w:vAlign w:val="center"/>
          </w:tcPr>
          <w:p w14:paraId="3F5C07B4" w14:textId="77777777" w:rsidR="00956E45" w:rsidRPr="00844EC7" w:rsidRDefault="00956E45" w:rsidP="00956E45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271" w:type="dxa"/>
            <w:shd w:val="clear" w:color="auto" w:fill="auto"/>
            <w:vAlign w:val="center"/>
          </w:tcPr>
          <w:p w14:paraId="48A0552A" w14:textId="77777777" w:rsidR="00956E45" w:rsidRPr="00844EC7" w:rsidRDefault="00956E45" w:rsidP="00956E45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14:paraId="49EFFEC1" w14:textId="77777777" w:rsidR="00956E45" w:rsidRPr="00844EC7" w:rsidRDefault="00956E45" w:rsidP="00956E45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295" w:type="dxa"/>
            <w:shd w:val="clear" w:color="auto" w:fill="auto"/>
            <w:vAlign w:val="center"/>
          </w:tcPr>
          <w:p w14:paraId="170D0B6E" w14:textId="77777777" w:rsidR="00956E45" w:rsidRPr="00844EC7" w:rsidRDefault="00956E45" w:rsidP="00956E45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235" w:type="dxa"/>
            <w:shd w:val="clear" w:color="auto" w:fill="auto"/>
            <w:vAlign w:val="center"/>
          </w:tcPr>
          <w:p w14:paraId="6A7C4237" w14:textId="77777777" w:rsidR="00956E45" w:rsidRPr="00844EC7" w:rsidRDefault="00956E45" w:rsidP="00956E45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295" w:type="dxa"/>
            <w:shd w:val="clear" w:color="auto" w:fill="auto"/>
            <w:vAlign w:val="center"/>
          </w:tcPr>
          <w:p w14:paraId="3C052E38" w14:textId="77777777" w:rsidR="00956E45" w:rsidRPr="00844EC7" w:rsidRDefault="00956E45" w:rsidP="00956E45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239" w:type="dxa"/>
            <w:shd w:val="clear" w:color="auto" w:fill="auto"/>
            <w:vAlign w:val="center"/>
          </w:tcPr>
          <w:p w14:paraId="2DCAE5F3" w14:textId="77777777" w:rsidR="00956E45" w:rsidRPr="00844EC7" w:rsidRDefault="00956E45" w:rsidP="00956E45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295" w:type="dxa"/>
            <w:shd w:val="clear" w:color="auto" w:fill="auto"/>
            <w:vAlign w:val="center"/>
          </w:tcPr>
          <w:p w14:paraId="5BE45951" w14:textId="77777777" w:rsidR="00956E45" w:rsidRPr="00844EC7" w:rsidRDefault="00956E45" w:rsidP="00956E45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325" w:type="dxa"/>
            <w:shd w:val="clear" w:color="auto" w:fill="auto"/>
            <w:vAlign w:val="center"/>
          </w:tcPr>
          <w:p w14:paraId="6243618C" w14:textId="4A2DA460" w:rsidR="00956E45" w:rsidRPr="00B66BA6" w:rsidRDefault="00956E45" w:rsidP="00956E45">
            <w:pPr>
              <w:tabs>
                <w:tab w:val="decimal" w:pos="1116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(84,390)</w:t>
            </w:r>
          </w:p>
        </w:tc>
        <w:tc>
          <w:tcPr>
            <w:tcW w:w="295" w:type="dxa"/>
            <w:shd w:val="clear" w:color="auto" w:fill="auto"/>
            <w:vAlign w:val="center"/>
          </w:tcPr>
          <w:p w14:paraId="4E0231FE" w14:textId="77777777" w:rsidR="00956E45" w:rsidRPr="00451E6D" w:rsidRDefault="00956E45" w:rsidP="00956E45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325" w:type="dxa"/>
            <w:shd w:val="clear" w:color="auto" w:fill="auto"/>
            <w:vAlign w:val="center"/>
          </w:tcPr>
          <w:p w14:paraId="4544B9F6" w14:textId="5D16EAE0" w:rsidR="00956E45" w:rsidRPr="00504FD8" w:rsidRDefault="00956E45" w:rsidP="003C46C9">
            <w:pPr>
              <w:tabs>
                <w:tab w:val="decimal" w:pos="1110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(65,549)</w:t>
            </w:r>
          </w:p>
        </w:tc>
      </w:tr>
      <w:tr w:rsidR="00956E45" w:rsidRPr="00504FD8" w14:paraId="691DD5DB" w14:textId="77777777">
        <w:trPr>
          <w:trHeight w:val="58"/>
        </w:trPr>
        <w:tc>
          <w:tcPr>
            <w:tcW w:w="2787" w:type="dxa"/>
            <w:shd w:val="clear" w:color="auto" w:fill="auto"/>
            <w:vAlign w:val="center"/>
          </w:tcPr>
          <w:p w14:paraId="020F737E" w14:textId="77777777" w:rsidR="00956E45" w:rsidRPr="00FF0171" w:rsidRDefault="00956E45" w:rsidP="00956E45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F0171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259" w:type="dxa"/>
            <w:shd w:val="clear" w:color="auto" w:fill="auto"/>
            <w:vAlign w:val="center"/>
          </w:tcPr>
          <w:p w14:paraId="25CE5EF3" w14:textId="77777777" w:rsidR="00956E45" w:rsidRPr="00844EC7" w:rsidRDefault="00956E45" w:rsidP="00956E45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color w:val="000000"/>
                <w:lang w:val="en-US"/>
              </w:rPr>
            </w:pPr>
          </w:p>
        </w:tc>
        <w:tc>
          <w:tcPr>
            <w:tcW w:w="293" w:type="dxa"/>
            <w:shd w:val="clear" w:color="auto" w:fill="auto"/>
            <w:vAlign w:val="center"/>
          </w:tcPr>
          <w:p w14:paraId="791D5044" w14:textId="77777777" w:rsidR="00956E45" w:rsidRPr="00844EC7" w:rsidRDefault="00956E45" w:rsidP="00956E45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326" w:type="dxa"/>
            <w:shd w:val="clear" w:color="auto" w:fill="auto"/>
            <w:vAlign w:val="center"/>
          </w:tcPr>
          <w:p w14:paraId="749D3630" w14:textId="77777777" w:rsidR="00956E45" w:rsidRPr="00844EC7" w:rsidRDefault="00956E45" w:rsidP="00956E45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295" w:type="dxa"/>
            <w:shd w:val="clear" w:color="auto" w:fill="auto"/>
            <w:vAlign w:val="center"/>
          </w:tcPr>
          <w:p w14:paraId="4E34C872" w14:textId="77777777" w:rsidR="00956E45" w:rsidRPr="00844EC7" w:rsidRDefault="00956E45" w:rsidP="00956E45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235" w:type="dxa"/>
            <w:shd w:val="clear" w:color="auto" w:fill="auto"/>
            <w:vAlign w:val="center"/>
          </w:tcPr>
          <w:p w14:paraId="59FAA4BD" w14:textId="77777777" w:rsidR="00956E45" w:rsidRPr="00844EC7" w:rsidRDefault="00956E45" w:rsidP="00956E45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271" w:type="dxa"/>
            <w:shd w:val="clear" w:color="auto" w:fill="auto"/>
            <w:vAlign w:val="center"/>
          </w:tcPr>
          <w:p w14:paraId="7F8ED301" w14:textId="77777777" w:rsidR="00956E45" w:rsidRPr="00844EC7" w:rsidRDefault="00956E45" w:rsidP="00956E45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14:paraId="2541C03B" w14:textId="77777777" w:rsidR="00956E45" w:rsidRPr="00844EC7" w:rsidRDefault="00956E45" w:rsidP="00956E45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295" w:type="dxa"/>
            <w:shd w:val="clear" w:color="auto" w:fill="auto"/>
            <w:vAlign w:val="center"/>
          </w:tcPr>
          <w:p w14:paraId="66785C71" w14:textId="77777777" w:rsidR="00956E45" w:rsidRPr="00844EC7" w:rsidRDefault="00956E45" w:rsidP="00956E45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235" w:type="dxa"/>
            <w:shd w:val="clear" w:color="auto" w:fill="auto"/>
            <w:vAlign w:val="center"/>
          </w:tcPr>
          <w:p w14:paraId="327F400E" w14:textId="77777777" w:rsidR="00956E45" w:rsidRPr="00844EC7" w:rsidRDefault="00956E45" w:rsidP="00956E45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295" w:type="dxa"/>
            <w:shd w:val="clear" w:color="auto" w:fill="auto"/>
            <w:vAlign w:val="center"/>
          </w:tcPr>
          <w:p w14:paraId="56C92D3B" w14:textId="77777777" w:rsidR="00956E45" w:rsidRPr="00844EC7" w:rsidRDefault="00956E45" w:rsidP="00956E45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239" w:type="dxa"/>
            <w:shd w:val="clear" w:color="auto" w:fill="auto"/>
            <w:vAlign w:val="center"/>
          </w:tcPr>
          <w:p w14:paraId="7ED90998" w14:textId="77777777" w:rsidR="00956E45" w:rsidRPr="00844EC7" w:rsidRDefault="00956E45" w:rsidP="00956E45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295" w:type="dxa"/>
            <w:shd w:val="clear" w:color="auto" w:fill="auto"/>
            <w:vAlign w:val="center"/>
          </w:tcPr>
          <w:p w14:paraId="67521243" w14:textId="77777777" w:rsidR="00956E45" w:rsidRPr="00844EC7" w:rsidRDefault="00956E45" w:rsidP="00956E45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9392E5" w14:textId="74370BBE" w:rsidR="00956E45" w:rsidRPr="000056EC" w:rsidRDefault="00956E45" w:rsidP="003C46C9">
            <w:pPr>
              <w:tabs>
                <w:tab w:val="decimal" w:pos="1116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(749,822)</w:t>
            </w:r>
          </w:p>
        </w:tc>
        <w:tc>
          <w:tcPr>
            <w:tcW w:w="295" w:type="dxa"/>
            <w:shd w:val="clear" w:color="auto" w:fill="auto"/>
            <w:vAlign w:val="center"/>
          </w:tcPr>
          <w:p w14:paraId="02772D04" w14:textId="77777777" w:rsidR="00956E45" w:rsidRPr="00451E6D" w:rsidRDefault="00956E45" w:rsidP="00956E45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325" w:type="dxa"/>
            <w:shd w:val="clear" w:color="auto" w:fill="auto"/>
            <w:vAlign w:val="center"/>
          </w:tcPr>
          <w:p w14:paraId="3106B36B" w14:textId="7717E2B3" w:rsidR="00956E45" w:rsidRPr="00504FD8" w:rsidRDefault="00956E45" w:rsidP="00956E45">
            <w:pPr>
              <w:tabs>
                <w:tab w:val="decimal" w:pos="1110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(746,202)</w:t>
            </w:r>
          </w:p>
        </w:tc>
      </w:tr>
      <w:tr w:rsidR="00956E45" w:rsidRPr="00504FD8" w14:paraId="73569C1D" w14:textId="77777777" w:rsidTr="000056EC">
        <w:trPr>
          <w:trHeight w:val="58"/>
        </w:trPr>
        <w:tc>
          <w:tcPr>
            <w:tcW w:w="2787" w:type="dxa"/>
            <w:shd w:val="clear" w:color="auto" w:fill="auto"/>
            <w:vAlign w:val="center"/>
          </w:tcPr>
          <w:p w14:paraId="3F698B87" w14:textId="597F7D4A" w:rsidR="00956E45" w:rsidRPr="00FF0171" w:rsidRDefault="00956E45" w:rsidP="00956E45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44EC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กำไรก่อนภาษีเงินได้สำหรับ</w:t>
            </w:r>
            <w:r w:rsidRPr="00844EC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งวด</w:t>
            </w:r>
          </w:p>
        </w:tc>
        <w:tc>
          <w:tcPr>
            <w:tcW w:w="1259" w:type="dxa"/>
            <w:shd w:val="clear" w:color="auto" w:fill="auto"/>
            <w:vAlign w:val="center"/>
          </w:tcPr>
          <w:p w14:paraId="4F1A9588" w14:textId="77777777" w:rsidR="00956E45" w:rsidRPr="00844EC7" w:rsidRDefault="00956E45" w:rsidP="00956E45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color w:val="000000"/>
                <w:lang w:val="en-US"/>
              </w:rPr>
            </w:pPr>
          </w:p>
        </w:tc>
        <w:tc>
          <w:tcPr>
            <w:tcW w:w="293" w:type="dxa"/>
            <w:shd w:val="clear" w:color="auto" w:fill="auto"/>
            <w:vAlign w:val="center"/>
          </w:tcPr>
          <w:p w14:paraId="49E753EE" w14:textId="77777777" w:rsidR="00956E45" w:rsidRPr="00844EC7" w:rsidRDefault="00956E45" w:rsidP="00956E45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326" w:type="dxa"/>
            <w:shd w:val="clear" w:color="auto" w:fill="auto"/>
            <w:vAlign w:val="center"/>
          </w:tcPr>
          <w:p w14:paraId="4A8B9CEA" w14:textId="77777777" w:rsidR="00956E45" w:rsidRPr="00844EC7" w:rsidRDefault="00956E45" w:rsidP="00956E45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295" w:type="dxa"/>
            <w:shd w:val="clear" w:color="auto" w:fill="auto"/>
            <w:vAlign w:val="center"/>
          </w:tcPr>
          <w:p w14:paraId="690F9379" w14:textId="77777777" w:rsidR="00956E45" w:rsidRPr="00844EC7" w:rsidRDefault="00956E45" w:rsidP="00956E45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235" w:type="dxa"/>
            <w:shd w:val="clear" w:color="auto" w:fill="auto"/>
            <w:vAlign w:val="center"/>
          </w:tcPr>
          <w:p w14:paraId="15997A54" w14:textId="77777777" w:rsidR="00956E45" w:rsidRPr="00844EC7" w:rsidRDefault="00956E45" w:rsidP="00956E45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271" w:type="dxa"/>
            <w:shd w:val="clear" w:color="auto" w:fill="auto"/>
            <w:vAlign w:val="center"/>
          </w:tcPr>
          <w:p w14:paraId="3BF6952C" w14:textId="77777777" w:rsidR="00956E45" w:rsidRPr="00844EC7" w:rsidRDefault="00956E45" w:rsidP="00956E45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14:paraId="7DC59CB6" w14:textId="77777777" w:rsidR="00956E45" w:rsidRPr="00844EC7" w:rsidRDefault="00956E45" w:rsidP="00956E45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295" w:type="dxa"/>
            <w:shd w:val="clear" w:color="auto" w:fill="auto"/>
            <w:vAlign w:val="center"/>
          </w:tcPr>
          <w:p w14:paraId="2119E941" w14:textId="77777777" w:rsidR="00956E45" w:rsidRPr="00844EC7" w:rsidRDefault="00956E45" w:rsidP="00956E45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235" w:type="dxa"/>
            <w:shd w:val="clear" w:color="auto" w:fill="auto"/>
            <w:vAlign w:val="center"/>
          </w:tcPr>
          <w:p w14:paraId="7A163542" w14:textId="77777777" w:rsidR="00956E45" w:rsidRPr="00844EC7" w:rsidRDefault="00956E45" w:rsidP="00956E45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295" w:type="dxa"/>
            <w:shd w:val="clear" w:color="auto" w:fill="auto"/>
            <w:vAlign w:val="center"/>
          </w:tcPr>
          <w:p w14:paraId="41060C3A" w14:textId="77777777" w:rsidR="00956E45" w:rsidRPr="00844EC7" w:rsidRDefault="00956E45" w:rsidP="00956E45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239" w:type="dxa"/>
            <w:shd w:val="clear" w:color="auto" w:fill="auto"/>
            <w:vAlign w:val="center"/>
          </w:tcPr>
          <w:p w14:paraId="200FF29A" w14:textId="77777777" w:rsidR="00956E45" w:rsidRPr="00844EC7" w:rsidRDefault="00956E45" w:rsidP="00956E45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295" w:type="dxa"/>
            <w:shd w:val="clear" w:color="auto" w:fill="auto"/>
            <w:vAlign w:val="center"/>
          </w:tcPr>
          <w:p w14:paraId="1EDAB625" w14:textId="77777777" w:rsidR="00956E45" w:rsidRPr="00844EC7" w:rsidRDefault="00956E45" w:rsidP="00956E45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3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78A65C2" w14:textId="16085F4F" w:rsidR="00956E45" w:rsidRPr="000056EC" w:rsidRDefault="00956E45" w:rsidP="00956E45">
            <w:pPr>
              <w:tabs>
                <w:tab w:val="decimal" w:pos="1116"/>
              </w:tabs>
              <w:spacing w:line="240" w:lineRule="atLeast"/>
              <w:ind w:left="-112" w:right="-8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2,841,238</w:t>
            </w:r>
          </w:p>
        </w:tc>
        <w:tc>
          <w:tcPr>
            <w:tcW w:w="295" w:type="dxa"/>
            <w:shd w:val="clear" w:color="auto" w:fill="auto"/>
            <w:vAlign w:val="center"/>
          </w:tcPr>
          <w:p w14:paraId="236EA5C9" w14:textId="77777777" w:rsidR="00956E45" w:rsidRPr="00451E6D" w:rsidRDefault="00956E45" w:rsidP="00956E45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3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6DACF7B" w14:textId="23BEBF14" w:rsidR="00956E45" w:rsidRPr="001F0583" w:rsidRDefault="00956E45" w:rsidP="00956E45">
            <w:pPr>
              <w:tabs>
                <w:tab w:val="decimal" w:pos="1110"/>
              </w:tabs>
              <w:spacing w:line="240" w:lineRule="atLeast"/>
              <w:ind w:left="-112" w:right="-8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2,266,809</w:t>
            </w:r>
          </w:p>
        </w:tc>
      </w:tr>
    </w:tbl>
    <w:p w14:paraId="62C8CF06" w14:textId="3164B42C" w:rsidR="009647A7" w:rsidRDefault="009647A7" w:rsidP="00C21040">
      <w:pPr>
        <w:spacing w:line="240" w:lineRule="auto"/>
        <w:ind w:right="389"/>
        <w:jc w:val="both"/>
        <w:rPr>
          <w:rFonts w:ascii="Angsana New" w:hAnsi="Angsana New"/>
          <w:b/>
          <w:bCs/>
          <w:sz w:val="20"/>
          <w:szCs w:val="20"/>
        </w:rPr>
      </w:pPr>
    </w:p>
    <w:p w14:paraId="2A125217" w14:textId="68CDD569" w:rsidR="00FF0171" w:rsidRPr="005C5069" w:rsidRDefault="00FF0171" w:rsidP="00AD5237">
      <w:pPr>
        <w:ind w:right="-450"/>
        <w:jc w:val="thaiDistribute"/>
        <w:rPr>
          <w:rFonts w:ascii="Angsana New" w:hAnsi="Angsana New"/>
          <w:sz w:val="30"/>
          <w:szCs w:val="30"/>
        </w:rPr>
      </w:pPr>
      <w:r w:rsidRPr="00774E0A">
        <w:rPr>
          <w:rFonts w:ascii="Angsana New" w:hAnsi="Angsana New"/>
          <w:spacing w:val="4"/>
          <w:sz w:val="30"/>
          <w:szCs w:val="30"/>
          <w:cs/>
        </w:rPr>
        <w:t>กลุ่มบริษัทดำเนินธุรกิจในประเทศ ทั้งนี้กลุ่มบริษัทไม่มีรายได้จากต่างประเทศหรือสินทรัพย์ในต่างประเทศที่มีสาระสำคัญ</w:t>
      </w:r>
      <w:r>
        <w:rPr>
          <w:rFonts w:ascii="Angsana New" w:hAnsi="Angsana New"/>
          <w:spacing w:val="4"/>
          <w:sz w:val="30"/>
          <w:szCs w:val="30"/>
        </w:rPr>
        <w:t xml:space="preserve"> </w:t>
      </w:r>
      <w:r w:rsidRPr="00774E0A">
        <w:rPr>
          <w:rFonts w:ascii="Angsana New" w:hAnsi="Angsana New"/>
          <w:spacing w:val="4"/>
          <w:sz w:val="30"/>
          <w:szCs w:val="30"/>
          <w:cs/>
        </w:rPr>
        <w:t>และจังหวะเวลาในการรับรู้</w:t>
      </w:r>
      <w:r w:rsidRPr="00774E0A">
        <w:rPr>
          <w:rFonts w:ascii="Angsana New" w:hAnsi="Angsana New"/>
          <w:sz w:val="30"/>
          <w:szCs w:val="30"/>
          <w:cs/>
        </w:rPr>
        <w:t>รายได้ของกลุ่มบริษัท</w:t>
      </w:r>
      <w:r>
        <w:rPr>
          <w:rFonts w:ascii="Angsana New" w:hAnsi="Angsana New" w:hint="cs"/>
          <w:sz w:val="30"/>
          <w:szCs w:val="30"/>
          <w:cs/>
        </w:rPr>
        <w:t>เป็นแบบ</w:t>
      </w:r>
      <w:r w:rsidRPr="00774E0A">
        <w:rPr>
          <w:rFonts w:ascii="Angsana New" w:hAnsi="Angsana New"/>
          <w:sz w:val="30"/>
          <w:szCs w:val="30"/>
          <w:cs/>
        </w:rPr>
        <w:t xml:space="preserve"> ณ เวลาใดเวลาหนึ่ง</w:t>
      </w:r>
    </w:p>
    <w:p w14:paraId="4050DBB5" w14:textId="77777777" w:rsidR="00FC7D90" w:rsidRPr="00774E0A" w:rsidRDefault="00FC7D90" w:rsidP="00C21040">
      <w:pPr>
        <w:rPr>
          <w:rFonts w:ascii="Angsana New" w:hAnsi="Angsana New"/>
          <w:sz w:val="30"/>
          <w:szCs w:val="30"/>
        </w:rPr>
      </w:pPr>
    </w:p>
    <w:p w14:paraId="79097568" w14:textId="77777777" w:rsidR="00FC7D90" w:rsidRDefault="00FC7D90" w:rsidP="00C21040">
      <w:pPr>
        <w:rPr>
          <w:lang w:val="en-US"/>
        </w:rPr>
        <w:sectPr w:rsidR="00FC7D90" w:rsidSect="000056EC">
          <w:headerReference w:type="default" r:id="rId18"/>
          <w:footerReference w:type="default" r:id="rId19"/>
          <w:pgSz w:w="16834" w:h="11909" w:orient="landscape" w:code="9"/>
          <w:pgMar w:top="1166" w:right="1267" w:bottom="1152" w:left="1166" w:header="706" w:footer="706" w:gutter="0"/>
          <w:cols w:space="737"/>
          <w:docGrid w:linePitch="360"/>
        </w:sectPr>
      </w:pPr>
    </w:p>
    <w:tbl>
      <w:tblPr>
        <w:tblW w:w="9182" w:type="dxa"/>
        <w:tblInd w:w="450" w:type="dxa"/>
        <w:tblLook w:val="04A0" w:firstRow="1" w:lastRow="0" w:firstColumn="1" w:lastColumn="0" w:noHBand="0" w:noVBand="1"/>
      </w:tblPr>
      <w:tblGrid>
        <w:gridCol w:w="4828"/>
        <w:gridCol w:w="804"/>
        <w:gridCol w:w="268"/>
        <w:gridCol w:w="1512"/>
        <w:gridCol w:w="268"/>
        <w:gridCol w:w="1502"/>
      </w:tblGrid>
      <w:tr w:rsidR="00FF0171" w:rsidRPr="00A518AA" w14:paraId="08183A80" w14:textId="77777777" w:rsidTr="00985677">
        <w:tc>
          <w:tcPr>
            <w:tcW w:w="4828" w:type="dxa"/>
            <w:shd w:val="clear" w:color="auto" w:fill="auto"/>
          </w:tcPr>
          <w:p w14:paraId="59BD9C03" w14:textId="77777777" w:rsidR="00FF0171" w:rsidRPr="00A518AA" w:rsidRDefault="00FF0171" w:rsidP="00A518AA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4" w:type="dxa"/>
            <w:shd w:val="clear" w:color="auto" w:fill="auto"/>
          </w:tcPr>
          <w:p w14:paraId="5A16FFAC" w14:textId="77777777" w:rsidR="00FF0171" w:rsidRPr="00A518AA" w:rsidRDefault="00FF0171" w:rsidP="00A518AA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3F5B487E" w14:textId="77777777" w:rsidR="00FF0171" w:rsidRPr="00A518AA" w:rsidRDefault="00FF0171" w:rsidP="00A518AA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82" w:type="dxa"/>
            <w:gridSpan w:val="3"/>
            <w:shd w:val="clear" w:color="auto" w:fill="auto"/>
          </w:tcPr>
          <w:p w14:paraId="2BF8EFE7" w14:textId="77777777" w:rsidR="00FF0171" w:rsidRPr="00A518AA" w:rsidRDefault="00FF0171" w:rsidP="00A518A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18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F0171" w:rsidRPr="00A518AA" w14:paraId="65ECEBE8" w14:textId="77777777" w:rsidTr="00985677">
        <w:tc>
          <w:tcPr>
            <w:tcW w:w="4828" w:type="dxa"/>
            <w:shd w:val="clear" w:color="auto" w:fill="auto"/>
          </w:tcPr>
          <w:p w14:paraId="24890237" w14:textId="77777777" w:rsidR="00FF0171" w:rsidRPr="00A518AA" w:rsidRDefault="00FF0171" w:rsidP="00A518AA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4" w:type="dxa"/>
            <w:shd w:val="clear" w:color="auto" w:fill="auto"/>
          </w:tcPr>
          <w:p w14:paraId="3726B6EC" w14:textId="77777777" w:rsidR="00FF0171" w:rsidRPr="00A518AA" w:rsidRDefault="00FF0171" w:rsidP="00A518AA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63444563" w14:textId="77777777" w:rsidR="00FF0171" w:rsidRPr="00A518AA" w:rsidRDefault="00FF0171" w:rsidP="00A518AA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82" w:type="dxa"/>
            <w:gridSpan w:val="3"/>
            <w:shd w:val="clear" w:color="auto" w:fill="auto"/>
          </w:tcPr>
          <w:p w14:paraId="4D26D602" w14:textId="77777777" w:rsidR="00FF0171" w:rsidRPr="00A518AA" w:rsidRDefault="00FF0171" w:rsidP="00A518A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518A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กำไร</w:t>
            </w:r>
            <w:r w:rsidRPr="00A518A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A518A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(ขาดทุน)</w:t>
            </w:r>
            <w:r w:rsidRPr="00A518A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A518A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ตามส่วนงาน</w:t>
            </w:r>
            <w:r w:rsidRPr="00A518A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br/>
              <w:t>ก่อนหักภาษีที่รายงาน</w:t>
            </w:r>
          </w:p>
        </w:tc>
      </w:tr>
      <w:tr w:rsidR="00985677" w:rsidRPr="00A518AA" w14:paraId="0E67DEC5" w14:textId="77777777" w:rsidTr="00985677">
        <w:tc>
          <w:tcPr>
            <w:tcW w:w="4828" w:type="dxa"/>
            <w:shd w:val="clear" w:color="auto" w:fill="auto"/>
          </w:tcPr>
          <w:p w14:paraId="4D2313AC" w14:textId="35BCD4C1" w:rsidR="00985677" w:rsidRPr="00A518AA" w:rsidRDefault="00985677" w:rsidP="00985677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34C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33154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FB34C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="00CE42F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804" w:type="dxa"/>
            <w:shd w:val="clear" w:color="auto" w:fill="auto"/>
          </w:tcPr>
          <w:p w14:paraId="55B69901" w14:textId="77777777" w:rsidR="00985677" w:rsidRPr="00A518AA" w:rsidRDefault="00985677" w:rsidP="00985677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5918AE4D" w14:textId="77777777" w:rsidR="00985677" w:rsidRPr="00A518AA" w:rsidRDefault="00985677" w:rsidP="00985677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2" w:type="dxa"/>
            <w:shd w:val="clear" w:color="auto" w:fill="auto"/>
          </w:tcPr>
          <w:p w14:paraId="22E3B23E" w14:textId="223D4D02" w:rsidR="00985677" w:rsidRPr="00A518AA" w:rsidRDefault="00985677" w:rsidP="00985677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518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68" w:type="dxa"/>
            <w:shd w:val="clear" w:color="auto" w:fill="auto"/>
          </w:tcPr>
          <w:p w14:paraId="1439A814" w14:textId="77777777" w:rsidR="00985677" w:rsidRPr="00A518AA" w:rsidRDefault="00985677" w:rsidP="0098567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shd w:val="clear" w:color="auto" w:fill="auto"/>
          </w:tcPr>
          <w:p w14:paraId="02F1B98C" w14:textId="78612C9A" w:rsidR="00985677" w:rsidRPr="00A518AA" w:rsidRDefault="00985677" w:rsidP="00985677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18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</w:tr>
      <w:tr w:rsidR="00985677" w:rsidRPr="00A518AA" w14:paraId="0D16D095" w14:textId="77777777" w:rsidTr="00985677">
        <w:tc>
          <w:tcPr>
            <w:tcW w:w="4828" w:type="dxa"/>
            <w:shd w:val="clear" w:color="auto" w:fill="auto"/>
          </w:tcPr>
          <w:p w14:paraId="41D9D3CE" w14:textId="77777777" w:rsidR="00985677" w:rsidRPr="00A518AA" w:rsidRDefault="00985677" w:rsidP="00985677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4" w:type="dxa"/>
            <w:shd w:val="clear" w:color="auto" w:fill="auto"/>
          </w:tcPr>
          <w:p w14:paraId="5C9F6512" w14:textId="77777777" w:rsidR="00985677" w:rsidRPr="00A518AA" w:rsidRDefault="00985677" w:rsidP="00985677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69F53835" w14:textId="77777777" w:rsidR="00985677" w:rsidRPr="00A518AA" w:rsidRDefault="00985677" w:rsidP="00985677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82" w:type="dxa"/>
            <w:gridSpan w:val="3"/>
            <w:shd w:val="clear" w:color="auto" w:fill="auto"/>
          </w:tcPr>
          <w:p w14:paraId="7F7A2CD4" w14:textId="77777777" w:rsidR="00985677" w:rsidRPr="00A518AA" w:rsidRDefault="00985677" w:rsidP="00985677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518A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</w:t>
            </w:r>
            <w:r w:rsidRPr="00A518AA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7174F6" w:rsidRPr="00A518AA" w14:paraId="25481871" w14:textId="77777777" w:rsidTr="00985677">
        <w:tc>
          <w:tcPr>
            <w:tcW w:w="4828" w:type="dxa"/>
            <w:shd w:val="clear" w:color="auto" w:fill="auto"/>
            <w:vAlign w:val="center"/>
          </w:tcPr>
          <w:p w14:paraId="3F4C9881" w14:textId="77777777" w:rsidR="007174F6" w:rsidRPr="00A518AA" w:rsidRDefault="007174F6" w:rsidP="007174F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18AA">
              <w:rPr>
                <w:rFonts w:asciiTheme="majorBidi" w:hAnsiTheme="majorBidi" w:cstheme="majorBidi"/>
                <w:sz w:val="30"/>
                <w:szCs w:val="30"/>
                <w:cs/>
              </w:rPr>
              <w:t>พลังงานและสาธารณูปโภค</w:t>
            </w:r>
          </w:p>
        </w:tc>
        <w:tc>
          <w:tcPr>
            <w:tcW w:w="804" w:type="dxa"/>
            <w:shd w:val="clear" w:color="auto" w:fill="auto"/>
          </w:tcPr>
          <w:p w14:paraId="7883656D" w14:textId="77777777" w:rsidR="007174F6" w:rsidRPr="00A518AA" w:rsidRDefault="007174F6" w:rsidP="007174F6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63D6FB42" w14:textId="77777777" w:rsidR="007174F6" w:rsidRPr="00A518AA" w:rsidRDefault="007174F6" w:rsidP="007174F6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2" w:type="dxa"/>
            <w:shd w:val="clear" w:color="auto" w:fill="auto"/>
          </w:tcPr>
          <w:p w14:paraId="49720C23" w14:textId="699584EF" w:rsidR="007174F6" w:rsidRPr="00A518AA" w:rsidRDefault="007174F6" w:rsidP="007174F6">
            <w:pPr>
              <w:tabs>
                <w:tab w:val="decimal" w:pos="1230"/>
              </w:tabs>
              <w:spacing w:line="240" w:lineRule="auto"/>
              <w:ind w:left="-115" w:right="-270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2,846,458</w:t>
            </w:r>
          </w:p>
        </w:tc>
        <w:tc>
          <w:tcPr>
            <w:tcW w:w="268" w:type="dxa"/>
            <w:shd w:val="clear" w:color="auto" w:fill="auto"/>
          </w:tcPr>
          <w:p w14:paraId="3748698A" w14:textId="77777777" w:rsidR="007174F6" w:rsidRPr="00A518AA" w:rsidRDefault="007174F6" w:rsidP="007174F6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shd w:val="clear" w:color="auto" w:fill="auto"/>
          </w:tcPr>
          <w:p w14:paraId="7005B044" w14:textId="148680D8" w:rsidR="007174F6" w:rsidRPr="00A518AA" w:rsidRDefault="007174F6" w:rsidP="007174F6">
            <w:pPr>
              <w:tabs>
                <w:tab w:val="decimal" w:pos="1210"/>
              </w:tabs>
              <w:spacing w:line="240" w:lineRule="auto"/>
              <w:ind w:left="-115" w:right="-270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2,250,049</w:t>
            </w:r>
          </w:p>
        </w:tc>
      </w:tr>
      <w:tr w:rsidR="007174F6" w:rsidRPr="00A518AA" w14:paraId="1B40B213" w14:textId="77777777" w:rsidTr="00985677">
        <w:tc>
          <w:tcPr>
            <w:tcW w:w="4828" w:type="dxa"/>
            <w:shd w:val="clear" w:color="auto" w:fill="auto"/>
            <w:vAlign w:val="center"/>
          </w:tcPr>
          <w:p w14:paraId="59DE64B7" w14:textId="77777777" w:rsidR="007174F6" w:rsidRPr="00A518AA" w:rsidRDefault="007174F6" w:rsidP="007174F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18AA">
              <w:rPr>
                <w:rFonts w:asciiTheme="majorBidi" w:hAnsiTheme="majorBidi" w:cstheme="majorBidi"/>
                <w:sz w:val="30"/>
                <w:szCs w:val="30"/>
                <w:cs/>
              </w:rPr>
              <w:t>สถานีบริการน้ำมันและแก๊ส</w:t>
            </w:r>
          </w:p>
        </w:tc>
        <w:tc>
          <w:tcPr>
            <w:tcW w:w="804" w:type="dxa"/>
            <w:shd w:val="clear" w:color="auto" w:fill="auto"/>
          </w:tcPr>
          <w:p w14:paraId="43CAAD20" w14:textId="77777777" w:rsidR="007174F6" w:rsidRPr="00A518AA" w:rsidRDefault="007174F6" w:rsidP="007174F6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51608D00" w14:textId="77777777" w:rsidR="007174F6" w:rsidRPr="00A518AA" w:rsidRDefault="007174F6" w:rsidP="007174F6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2" w:type="dxa"/>
            <w:shd w:val="clear" w:color="auto" w:fill="auto"/>
          </w:tcPr>
          <w:p w14:paraId="000E13D1" w14:textId="71FDA5B5" w:rsidR="007174F6" w:rsidRPr="00A518AA" w:rsidRDefault="007174F6" w:rsidP="007174F6">
            <w:pPr>
              <w:tabs>
                <w:tab w:val="decimal" w:pos="1230"/>
              </w:tabs>
              <w:spacing w:line="240" w:lineRule="auto"/>
              <w:ind w:left="-115" w:right="-270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(5,220)</w:t>
            </w:r>
          </w:p>
        </w:tc>
        <w:tc>
          <w:tcPr>
            <w:tcW w:w="268" w:type="dxa"/>
            <w:shd w:val="clear" w:color="auto" w:fill="auto"/>
          </w:tcPr>
          <w:p w14:paraId="371AF219" w14:textId="77777777" w:rsidR="007174F6" w:rsidRPr="00A518AA" w:rsidRDefault="007174F6" w:rsidP="007174F6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shd w:val="clear" w:color="auto" w:fill="auto"/>
          </w:tcPr>
          <w:p w14:paraId="1FC67344" w14:textId="1561A064" w:rsidR="007174F6" w:rsidRPr="00A518AA" w:rsidRDefault="007174F6" w:rsidP="007174F6">
            <w:pPr>
              <w:tabs>
                <w:tab w:val="decimal" w:pos="1210"/>
              </w:tabs>
              <w:spacing w:line="240" w:lineRule="auto"/>
              <w:ind w:left="-115" w:right="-270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16,760</w:t>
            </w:r>
          </w:p>
        </w:tc>
      </w:tr>
      <w:tr w:rsidR="007174F6" w:rsidRPr="00A518AA" w14:paraId="79B38F1A" w14:textId="77777777" w:rsidTr="00985677">
        <w:tc>
          <w:tcPr>
            <w:tcW w:w="4828" w:type="dxa"/>
            <w:shd w:val="clear" w:color="auto" w:fill="auto"/>
          </w:tcPr>
          <w:p w14:paraId="1BFC497D" w14:textId="77777777" w:rsidR="007174F6" w:rsidRPr="00A518AA" w:rsidRDefault="007174F6" w:rsidP="007174F6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A518A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804" w:type="dxa"/>
            <w:shd w:val="clear" w:color="auto" w:fill="auto"/>
          </w:tcPr>
          <w:p w14:paraId="389BF7EF" w14:textId="77777777" w:rsidR="007174F6" w:rsidRPr="00A518AA" w:rsidRDefault="007174F6" w:rsidP="007174F6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52835627" w14:textId="77777777" w:rsidR="007174F6" w:rsidRPr="00A518AA" w:rsidRDefault="007174F6" w:rsidP="007174F6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138CF734" w14:textId="513E1A8A" w:rsidR="007174F6" w:rsidRPr="00A518AA" w:rsidRDefault="007174F6" w:rsidP="007174F6">
            <w:pPr>
              <w:tabs>
                <w:tab w:val="decimal" w:pos="1230"/>
              </w:tabs>
              <w:spacing w:line="240" w:lineRule="auto"/>
              <w:ind w:left="-115" w:right="-27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2,841,238</w:t>
            </w:r>
          </w:p>
        </w:tc>
        <w:tc>
          <w:tcPr>
            <w:tcW w:w="268" w:type="dxa"/>
            <w:shd w:val="clear" w:color="auto" w:fill="auto"/>
          </w:tcPr>
          <w:p w14:paraId="21F441FC" w14:textId="77777777" w:rsidR="007174F6" w:rsidRPr="00A518AA" w:rsidRDefault="007174F6" w:rsidP="007174F6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2" w:type="dxa"/>
            <w:tcBorders>
              <w:top w:val="single" w:sz="4" w:space="0" w:color="auto"/>
            </w:tcBorders>
            <w:shd w:val="clear" w:color="auto" w:fill="auto"/>
          </w:tcPr>
          <w:p w14:paraId="32942DF3" w14:textId="4DE978C6" w:rsidR="007174F6" w:rsidRPr="00A518AA" w:rsidRDefault="007174F6" w:rsidP="007174F6">
            <w:pPr>
              <w:tabs>
                <w:tab w:val="decimal" w:pos="1210"/>
              </w:tabs>
              <w:spacing w:line="240" w:lineRule="auto"/>
              <w:ind w:left="-115" w:right="-27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2,266,809</w:t>
            </w:r>
          </w:p>
        </w:tc>
      </w:tr>
      <w:tr w:rsidR="007174F6" w:rsidRPr="00A518AA" w14:paraId="1ABC1C86" w14:textId="77777777" w:rsidTr="00985677">
        <w:tc>
          <w:tcPr>
            <w:tcW w:w="4828" w:type="dxa"/>
            <w:shd w:val="clear" w:color="auto" w:fill="auto"/>
            <w:vAlign w:val="center"/>
          </w:tcPr>
          <w:p w14:paraId="7885D1C0" w14:textId="77777777" w:rsidR="007174F6" w:rsidRPr="00A518AA" w:rsidRDefault="007174F6" w:rsidP="007174F6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518AA">
              <w:rPr>
                <w:rFonts w:ascii="Angsana New" w:hAnsi="Angsana New"/>
                <w:sz w:val="30"/>
                <w:szCs w:val="30"/>
                <w:cs/>
                <w:lang w:val="en-US"/>
              </w:rPr>
              <w:t>ตัดรายการ</w:t>
            </w:r>
            <w:r w:rsidRPr="00A518AA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A518AA">
              <w:rPr>
                <w:rFonts w:ascii="Angsana New" w:hAnsi="Angsana New"/>
                <w:sz w:val="30"/>
                <w:szCs w:val="30"/>
                <w:cs/>
                <w:lang w:val="en-US"/>
              </w:rPr>
              <w:t>(กำไร) ขาดทุนระหว่างส่วนงาน</w:t>
            </w:r>
          </w:p>
        </w:tc>
        <w:tc>
          <w:tcPr>
            <w:tcW w:w="804" w:type="dxa"/>
            <w:shd w:val="clear" w:color="auto" w:fill="auto"/>
          </w:tcPr>
          <w:p w14:paraId="40CCB5F3" w14:textId="77777777" w:rsidR="007174F6" w:rsidRPr="00A518AA" w:rsidRDefault="007174F6" w:rsidP="007174F6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086D0738" w14:textId="77777777" w:rsidR="007174F6" w:rsidRPr="00A518AA" w:rsidRDefault="007174F6" w:rsidP="007174F6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2" w:type="dxa"/>
            <w:shd w:val="clear" w:color="auto" w:fill="auto"/>
          </w:tcPr>
          <w:p w14:paraId="59BA9DF3" w14:textId="363F1D7C" w:rsidR="007174F6" w:rsidRPr="00A518AA" w:rsidRDefault="007174F6" w:rsidP="007174F6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  <w:shd w:val="clear" w:color="auto" w:fill="auto"/>
          </w:tcPr>
          <w:p w14:paraId="674A4C5D" w14:textId="77777777" w:rsidR="007174F6" w:rsidRPr="00A518AA" w:rsidRDefault="007174F6" w:rsidP="007174F6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shd w:val="clear" w:color="auto" w:fill="auto"/>
          </w:tcPr>
          <w:p w14:paraId="28608ADE" w14:textId="5BAC3B74" w:rsidR="007174F6" w:rsidRPr="00A518AA" w:rsidRDefault="007174F6" w:rsidP="007174F6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174F6" w:rsidRPr="00A518AA" w14:paraId="2963CF92" w14:textId="77777777" w:rsidTr="00985677">
        <w:trPr>
          <w:trHeight w:val="415"/>
        </w:trPr>
        <w:tc>
          <w:tcPr>
            <w:tcW w:w="4828" w:type="dxa"/>
            <w:shd w:val="clear" w:color="auto" w:fill="auto"/>
          </w:tcPr>
          <w:p w14:paraId="3D9F0B29" w14:textId="417F9099" w:rsidR="007174F6" w:rsidRPr="00A518AA" w:rsidRDefault="007174F6" w:rsidP="007174F6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518A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กำไรก่อนภาษีเงินได้สำหรับงวด</w:t>
            </w:r>
          </w:p>
        </w:tc>
        <w:tc>
          <w:tcPr>
            <w:tcW w:w="804" w:type="dxa"/>
            <w:shd w:val="clear" w:color="auto" w:fill="auto"/>
          </w:tcPr>
          <w:p w14:paraId="197BEC81" w14:textId="77777777" w:rsidR="007174F6" w:rsidRPr="00A518AA" w:rsidRDefault="007174F6" w:rsidP="007174F6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422CC4B7" w14:textId="77777777" w:rsidR="007174F6" w:rsidRPr="00A518AA" w:rsidRDefault="007174F6" w:rsidP="007174F6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836EA1" w14:textId="1C1882E8" w:rsidR="007174F6" w:rsidRPr="00A518AA" w:rsidRDefault="007174F6" w:rsidP="007174F6">
            <w:pPr>
              <w:tabs>
                <w:tab w:val="decimal" w:pos="1230"/>
              </w:tabs>
              <w:spacing w:line="240" w:lineRule="auto"/>
              <w:ind w:left="-115" w:right="-27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2,841,238</w:t>
            </w:r>
          </w:p>
        </w:tc>
        <w:tc>
          <w:tcPr>
            <w:tcW w:w="268" w:type="dxa"/>
            <w:shd w:val="clear" w:color="auto" w:fill="auto"/>
          </w:tcPr>
          <w:p w14:paraId="2F3801A3" w14:textId="77777777" w:rsidR="007174F6" w:rsidRPr="00A518AA" w:rsidRDefault="007174F6" w:rsidP="007174F6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A39A51" w14:textId="18CD4FF4" w:rsidR="007174F6" w:rsidRPr="00A518AA" w:rsidRDefault="007174F6" w:rsidP="007174F6">
            <w:pPr>
              <w:tabs>
                <w:tab w:val="decimal" w:pos="1210"/>
              </w:tabs>
              <w:spacing w:line="240" w:lineRule="auto"/>
              <w:ind w:left="-115" w:right="-27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2,266,809</w:t>
            </w:r>
          </w:p>
        </w:tc>
      </w:tr>
    </w:tbl>
    <w:p w14:paraId="0E9FC4F6" w14:textId="77777777" w:rsidR="00FF0171" w:rsidRPr="000056EC" w:rsidRDefault="00FF0171" w:rsidP="00A518AA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7AEA21FF" w14:textId="48F0CDB3" w:rsidR="005A69E3" w:rsidRPr="00A518AA" w:rsidRDefault="005A69E3" w:rsidP="00A518AA">
      <w:pPr>
        <w:pStyle w:val="Heading2"/>
        <w:keepLines w:val="0"/>
        <w:numPr>
          <w:ilvl w:val="1"/>
          <w:numId w:val="6"/>
        </w:numPr>
        <w:shd w:val="clear" w:color="auto" w:fill="FFFFFF"/>
        <w:tabs>
          <w:tab w:val="clear" w:pos="504"/>
        </w:tabs>
        <w:spacing w:after="0" w:line="240" w:lineRule="auto"/>
        <w:ind w:left="540" w:right="191" w:hanging="540"/>
        <w:rPr>
          <w:rFonts w:ascii="Angsana New" w:hAnsi="Angsana New"/>
          <w:sz w:val="30"/>
          <w:szCs w:val="30"/>
        </w:rPr>
      </w:pPr>
      <w:r w:rsidRPr="00A518AA">
        <w:rPr>
          <w:rFonts w:ascii="Angsana New" w:hAnsi="Angsana New" w:hint="cs"/>
          <w:sz w:val="30"/>
          <w:szCs w:val="30"/>
          <w:cs/>
        </w:rPr>
        <w:t>ข้อมูลเกี่ยวกับฐานะการเงินตามส่วนงานที่รายงาน</w:t>
      </w:r>
    </w:p>
    <w:p w14:paraId="0327205D" w14:textId="36FE612B" w:rsidR="001B3E66" w:rsidRPr="000056EC" w:rsidRDefault="001B3E66" w:rsidP="00A518AA">
      <w:pPr>
        <w:pStyle w:val="Bo-Blankline"/>
        <w:rPr>
          <w:sz w:val="30"/>
          <w:szCs w:val="30"/>
        </w:rPr>
      </w:pPr>
    </w:p>
    <w:tbl>
      <w:tblPr>
        <w:tblW w:w="9184" w:type="dxa"/>
        <w:tblInd w:w="450" w:type="dxa"/>
        <w:tblLook w:val="04A0" w:firstRow="1" w:lastRow="0" w:firstColumn="1" w:lastColumn="0" w:noHBand="0" w:noVBand="1"/>
      </w:tblPr>
      <w:tblGrid>
        <w:gridCol w:w="4770"/>
        <w:gridCol w:w="810"/>
        <w:gridCol w:w="270"/>
        <w:gridCol w:w="1530"/>
        <w:gridCol w:w="234"/>
        <w:gridCol w:w="1570"/>
      </w:tblGrid>
      <w:tr w:rsidR="00A857CC" w:rsidRPr="00A518AA" w14:paraId="440583A7" w14:textId="77777777" w:rsidTr="00BB4D00">
        <w:tc>
          <w:tcPr>
            <w:tcW w:w="4770" w:type="dxa"/>
            <w:shd w:val="clear" w:color="auto" w:fill="auto"/>
          </w:tcPr>
          <w:p w14:paraId="673FAF1B" w14:textId="77777777" w:rsidR="00A857CC" w:rsidRPr="00A518AA" w:rsidRDefault="00A857CC" w:rsidP="00A518AA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112D8936" w14:textId="77777777" w:rsidR="00A857CC" w:rsidRPr="00A518AA" w:rsidRDefault="00A857CC" w:rsidP="00A518AA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AF58D66" w14:textId="77777777" w:rsidR="00A857CC" w:rsidRPr="00A518AA" w:rsidRDefault="00A857CC" w:rsidP="00A518AA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34" w:type="dxa"/>
            <w:gridSpan w:val="3"/>
            <w:shd w:val="clear" w:color="auto" w:fill="auto"/>
          </w:tcPr>
          <w:p w14:paraId="593E3F0C" w14:textId="77777777" w:rsidR="00A857CC" w:rsidRPr="00A518AA" w:rsidRDefault="00A857CC" w:rsidP="00A518AA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518A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สินทรัพย์ส่วนงาน</w:t>
            </w:r>
          </w:p>
        </w:tc>
      </w:tr>
      <w:tr w:rsidR="00A857CC" w:rsidRPr="00A518AA" w14:paraId="39256E12" w14:textId="77777777" w:rsidTr="00BB4D00">
        <w:trPr>
          <w:trHeight w:val="317"/>
        </w:trPr>
        <w:tc>
          <w:tcPr>
            <w:tcW w:w="4770" w:type="dxa"/>
            <w:shd w:val="clear" w:color="auto" w:fill="auto"/>
          </w:tcPr>
          <w:p w14:paraId="229884C5" w14:textId="77777777" w:rsidR="00A857CC" w:rsidRPr="00A518AA" w:rsidRDefault="00A857CC" w:rsidP="00A518AA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502A5102" w14:textId="77777777" w:rsidR="00A857CC" w:rsidRPr="00A518AA" w:rsidRDefault="00A857CC" w:rsidP="00A518AA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2729298" w14:textId="77777777" w:rsidR="00A857CC" w:rsidRPr="00A518AA" w:rsidRDefault="00A857CC" w:rsidP="00A518AA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006E9508" w14:textId="6420B2B4" w:rsidR="00A857CC" w:rsidRPr="00A518AA" w:rsidRDefault="00985677" w:rsidP="00A518AA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="00A857CC" w:rsidRPr="00A518AA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CE42F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34" w:type="dxa"/>
            <w:shd w:val="clear" w:color="auto" w:fill="auto"/>
          </w:tcPr>
          <w:p w14:paraId="2D581626" w14:textId="77777777" w:rsidR="00A857CC" w:rsidRPr="00A518AA" w:rsidRDefault="00A857CC" w:rsidP="00A518AA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0" w:type="dxa"/>
            <w:shd w:val="clear" w:color="auto" w:fill="auto"/>
          </w:tcPr>
          <w:p w14:paraId="275669CC" w14:textId="77777777" w:rsidR="00A857CC" w:rsidRPr="00A518AA" w:rsidRDefault="00A857CC" w:rsidP="00A518AA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18AA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A518A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A857CC" w:rsidRPr="00A518AA" w14:paraId="6D751FF5" w14:textId="77777777" w:rsidTr="00BB4D00">
        <w:trPr>
          <w:trHeight w:val="317"/>
        </w:trPr>
        <w:tc>
          <w:tcPr>
            <w:tcW w:w="4770" w:type="dxa"/>
            <w:shd w:val="clear" w:color="auto" w:fill="auto"/>
          </w:tcPr>
          <w:p w14:paraId="6BFC7826" w14:textId="77777777" w:rsidR="00A857CC" w:rsidRPr="00A518AA" w:rsidRDefault="00A857CC" w:rsidP="00A518AA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4F9A369A" w14:textId="77777777" w:rsidR="00A857CC" w:rsidRPr="00A518AA" w:rsidRDefault="00A857CC" w:rsidP="00A518AA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A2D81E4" w14:textId="77777777" w:rsidR="00A857CC" w:rsidRPr="00A518AA" w:rsidRDefault="00A857CC" w:rsidP="00A518AA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6EDD00C3" w14:textId="77777777" w:rsidR="00A857CC" w:rsidRPr="00A518AA" w:rsidRDefault="00A857CC" w:rsidP="00A518AA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18AA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34" w:type="dxa"/>
            <w:shd w:val="clear" w:color="auto" w:fill="auto"/>
          </w:tcPr>
          <w:p w14:paraId="2F731920" w14:textId="77777777" w:rsidR="00A857CC" w:rsidRPr="00A518AA" w:rsidRDefault="00A857CC" w:rsidP="00A518AA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0" w:type="dxa"/>
            <w:shd w:val="clear" w:color="auto" w:fill="auto"/>
          </w:tcPr>
          <w:p w14:paraId="6D97A3D5" w14:textId="77777777" w:rsidR="00A857CC" w:rsidRPr="00A518AA" w:rsidRDefault="00A857CC" w:rsidP="00A518AA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18AA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</w:tr>
      <w:tr w:rsidR="00A857CC" w:rsidRPr="00A518AA" w14:paraId="2BC98F6D" w14:textId="77777777" w:rsidTr="00BB4D00">
        <w:tc>
          <w:tcPr>
            <w:tcW w:w="4770" w:type="dxa"/>
            <w:shd w:val="clear" w:color="auto" w:fill="auto"/>
          </w:tcPr>
          <w:p w14:paraId="4157E454" w14:textId="77777777" w:rsidR="00A857CC" w:rsidRPr="00A518AA" w:rsidRDefault="00A857CC" w:rsidP="00A518AA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63DF3AC3" w14:textId="77777777" w:rsidR="00A857CC" w:rsidRPr="00A518AA" w:rsidRDefault="00A857CC" w:rsidP="00A518AA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5DE394A" w14:textId="77777777" w:rsidR="00A857CC" w:rsidRPr="00A518AA" w:rsidRDefault="00A857CC" w:rsidP="00A518AA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34" w:type="dxa"/>
            <w:gridSpan w:val="3"/>
            <w:shd w:val="clear" w:color="auto" w:fill="auto"/>
          </w:tcPr>
          <w:p w14:paraId="39487552" w14:textId="77777777" w:rsidR="00A857CC" w:rsidRPr="00A518AA" w:rsidRDefault="00A857CC" w:rsidP="00A518AA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518AA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</w:t>
            </w:r>
            <w:r w:rsidRPr="00A518AA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192347" w:rsidRPr="00A518AA" w14:paraId="57B5E31D" w14:textId="77777777" w:rsidTr="004F3A62">
        <w:tc>
          <w:tcPr>
            <w:tcW w:w="4770" w:type="dxa"/>
            <w:shd w:val="clear" w:color="auto" w:fill="auto"/>
            <w:vAlign w:val="center"/>
          </w:tcPr>
          <w:p w14:paraId="6E900AC2" w14:textId="77777777" w:rsidR="00192347" w:rsidRPr="00A518AA" w:rsidRDefault="00192347" w:rsidP="0019234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518AA">
              <w:rPr>
                <w:rFonts w:ascii="Angsana New" w:hAnsi="Angsana New" w:hint="cs"/>
                <w:sz w:val="30"/>
                <w:szCs w:val="30"/>
                <w:cs/>
              </w:rPr>
              <w:t>พลังงานและสาธารณูปโภค</w:t>
            </w:r>
          </w:p>
        </w:tc>
        <w:tc>
          <w:tcPr>
            <w:tcW w:w="810" w:type="dxa"/>
            <w:shd w:val="clear" w:color="auto" w:fill="auto"/>
          </w:tcPr>
          <w:p w14:paraId="26F99D3A" w14:textId="77777777" w:rsidR="00192347" w:rsidRPr="00A518AA" w:rsidRDefault="00192347" w:rsidP="00192347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1119183" w14:textId="77777777" w:rsidR="00192347" w:rsidRPr="00A518AA" w:rsidRDefault="00192347" w:rsidP="00192347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2A082775" w14:textId="7A852F87" w:rsidR="00192347" w:rsidRPr="00A518AA" w:rsidRDefault="00192347" w:rsidP="00192347">
            <w:pPr>
              <w:tabs>
                <w:tab w:val="decimal" w:pos="1240"/>
              </w:tabs>
              <w:spacing w:line="240" w:lineRule="auto"/>
              <w:ind w:left="-115" w:right="-270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</w:t>
            </w:r>
            <w:r w:rsidRPr="00A518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223</w:t>
            </w:r>
            <w:r w:rsidRPr="00A518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343</w:t>
            </w:r>
          </w:p>
        </w:tc>
        <w:tc>
          <w:tcPr>
            <w:tcW w:w="234" w:type="dxa"/>
            <w:shd w:val="clear" w:color="auto" w:fill="auto"/>
          </w:tcPr>
          <w:p w14:paraId="15DE7751" w14:textId="77777777" w:rsidR="00192347" w:rsidRPr="00A518AA" w:rsidRDefault="00192347" w:rsidP="00192347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0" w:type="dxa"/>
            <w:shd w:val="clear" w:color="auto" w:fill="auto"/>
            <w:vAlign w:val="center"/>
          </w:tcPr>
          <w:p w14:paraId="129420AA" w14:textId="77777777" w:rsidR="00192347" w:rsidRPr="00A518AA" w:rsidRDefault="00192347" w:rsidP="00192347">
            <w:pPr>
              <w:tabs>
                <w:tab w:val="decimal" w:pos="128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18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46,493,705</w:t>
            </w:r>
          </w:p>
        </w:tc>
      </w:tr>
      <w:tr w:rsidR="00192347" w:rsidRPr="00A518AA" w14:paraId="39810740" w14:textId="77777777" w:rsidTr="004F3A62">
        <w:tc>
          <w:tcPr>
            <w:tcW w:w="4770" w:type="dxa"/>
            <w:shd w:val="clear" w:color="auto" w:fill="auto"/>
            <w:vAlign w:val="center"/>
          </w:tcPr>
          <w:p w14:paraId="77D6A2B4" w14:textId="77777777" w:rsidR="00192347" w:rsidRPr="00A518AA" w:rsidRDefault="00192347" w:rsidP="0019234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518AA">
              <w:rPr>
                <w:rFonts w:ascii="Angsana New" w:hAnsi="Angsana New" w:hint="cs"/>
                <w:sz w:val="30"/>
                <w:szCs w:val="30"/>
                <w:cs/>
              </w:rPr>
              <w:t>สถานีบริการน้ำมันและแก๊ส</w:t>
            </w:r>
          </w:p>
        </w:tc>
        <w:tc>
          <w:tcPr>
            <w:tcW w:w="810" w:type="dxa"/>
            <w:shd w:val="clear" w:color="auto" w:fill="auto"/>
          </w:tcPr>
          <w:p w14:paraId="002CC510" w14:textId="77777777" w:rsidR="00192347" w:rsidRPr="00A518AA" w:rsidRDefault="00192347" w:rsidP="00192347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090990E" w14:textId="77777777" w:rsidR="00192347" w:rsidRPr="00A518AA" w:rsidRDefault="00192347" w:rsidP="00192347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564C884D" w14:textId="7981DD66" w:rsidR="00192347" w:rsidRPr="00A518AA" w:rsidRDefault="00192347" w:rsidP="00192347">
            <w:pPr>
              <w:tabs>
                <w:tab w:val="decimal" w:pos="1240"/>
              </w:tabs>
              <w:spacing w:line="240" w:lineRule="auto"/>
              <w:ind w:left="-115" w:right="-270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518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A518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727</w:t>
            </w:r>
          </w:p>
        </w:tc>
        <w:tc>
          <w:tcPr>
            <w:tcW w:w="234" w:type="dxa"/>
            <w:shd w:val="clear" w:color="auto" w:fill="auto"/>
          </w:tcPr>
          <w:p w14:paraId="5115CE82" w14:textId="77777777" w:rsidR="00192347" w:rsidRPr="00A518AA" w:rsidRDefault="00192347" w:rsidP="00192347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0" w:type="dxa"/>
            <w:shd w:val="clear" w:color="auto" w:fill="auto"/>
            <w:vAlign w:val="center"/>
          </w:tcPr>
          <w:p w14:paraId="4CA03794" w14:textId="77777777" w:rsidR="00192347" w:rsidRPr="00A518AA" w:rsidRDefault="00192347" w:rsidP="00192347">
            <w:pPr>
              <w:tabs>
                <w:tab w:val="decimal" w:pos="128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18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77,590</w:t>
            </w:r>
          </w:p>
        </w:tc>
      </w:tr>
      <w:tr w:rsidR="00192347" w:rsidRPr="00A518AA" w14:paraId="1DE5843F" w14:textId="77777777" w:rsidTr="004F3A62">
        <w:tc>
          <w:tcPr>
            <w:tcW w:w="4770" w:type="dxa"/>
            <w:shd w:val="clear" w:color="auto" w:fill="auto"/>
          </w:tcPr>
          <w:p w14:paraId="25FFFDF7" w14:textId="77777777" w:rsidR="00192347" w:rsidRPr="00A518AA" w:rsidRDefault="00192347" w:rsidP="00192347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68BEACCB" w14:textId="77777777" w:rsidR="00192347" w:rsidRPr="00A518AA" w:rsidRDefault="00192347" w:rsidP="00192347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5F7CD32" w14:textId="77777777" w:rsidR="00192347" w:rsidRPr="00A518AA" w:rsidRDefault="00192347" w:rsidP="00192347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87F51E" w14:textId="64F015CD" w:rsidR="00192347" w:rsidRPr="00A518AA" w:rsidRDefault="00192347" w:rsidP="00192347">
            <w:pPr>
              <w:tabs>
                <w:tab w:val="decimal" w:pos="1240"/>
              </w:tabs>
              <w:spacing w:line="240" w:lineRule="auto"/>
              <w:ind w:left="-115" w:right="-27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51</w:t>
            </w:r>
            <w:r w:rsidRPr="00A518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295</w:t>
            </w:r>
            <w:r w:rsidRPr="00A518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070</w:t>
            </w:r>
          </w:p>
        </w:tc>
        <w:tc>
          <w:tcPr>
            <w:tcW w:w="234" w:type="dxa"/>
            <w:shd w:val="clear" w:color="auto" w:fill="auto"/>
          </w:tcPr>
          <w:p w14:paraId="00D366C7" w14:textId="77777777" w:rsidR="00192347" w:rsidRPr="00A518AA" w:rsidRDefault="00192347" w:rsidP="00192347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1AA2D4" w14:textId="77777777" w:rsidR="00192347" w:rsidRPr="00A518AA" w:rsidRDefault="00192347" w:rsidP="00192347">
            <w:pPr>
              <w:tabs>
                <w:tab w:val="decimal" w:pos="128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518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46,571,295</w:t>
            </w:r>
          </w:p>
        </w:tc>
      </w:tr>
      <w:tr w:rsidR="00192347" w:rsidRPr="00A518AA" w14:paraId="3F443051" w14:textId="77777777" w:rsidTr="004F3A62">
        <w:tc>
          <w:tcPr>
            <w:tcW w:w="4770" w:type="dxa"/>
            <w:shd w:val="clear" w:color="auto" w:fill="auto"/>
          </w:tcPr>
          <w:p w14:paraId="090F330A" w14:textId="77777777" w:rsidR="00192347" w:rsidRPr="00A518AA" w:rsidRDefault="00192347" w:rsidP="00192347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518AA">
              <w:rPr>
                <w:rFonts w:ascii="Angsana New" w:hAnsi="Angsana New" w:hint="cs"/>
                <w:sz w:val="30"/>
                <w:szCs w:val="30"/>
                <w:cs/>
              </w:rPr>
              <w:t>สินทรัพย์ที่ไม่ได้ปันส่วน</w:t>
            </w:r>
          </w:p>
        </w:tc>
        <w:tc>
          <w:tcPr>
            <w:tcW w:w="810" w:type="dxa"/>
            <w:shd w:val="clear" w:color="auto" w:fill="auto"/>
          </w:tcPr>
          <w:p w14:paraId="2725CB6B" w14:textId="77777777" w:rsidR="00192347" w:rsidRPr="00A518AA" w:rsidRDefault="00192347" w:rsidP="00192347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FF997F8" w14:textId="77777777" w:rsidR="00192347" w:rsidRPr="00A518AA" w:rsidRDefault="00192347" w:rsidP="00192347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47E59A" w14:textId="01BFB57D" w:rsidR="00192347" w:rsidRPr="00A518AA" w:rsidRDefault="00192347" w:rsidP="00192347">
            <w:pPr>
              <w:tabs>
                <w:tab w:val="decimal" w:pos="1240"/>
              </w:tabs>
              <w:spacing w:line="240" w:lineRule="auto"/>
              <w:ind w:left="-115" w:right="-270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A518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012</w:t>
            </w:r>
            <w:r w:rsidRPr="00A518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348</w:t>
            </w:r>
          </w:p>
        </w:tc>
        <w:tc>
          <w:tcPr>
            <w:tcW w:w="234" w:type="dxa"/>
            <w:shd w:val="clear" w:color="auto" w:fill="auto"/>
          </w:tcPr>
          <w:p w14:paraId="42401CFC" w14:textId="77777777" w:rsidR="00192347" w:rsidRPr="00A518AA" w:rsidRDefault="00192347" w:rsidP="00192347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A4D9CC" w14:textId="77777777" w:rsidR="00192347" w:rsidRPr="00A518AA" w:rsidRDefault="00192347" w:rsidP="00192347">
            <w:pPr>
              <w:tabs>
                <w:tab w:val="decimal" w:pos="128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18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4,008,078</w:t>
            </w:r>
          </w:p>
        </w:tc>
      </w:tr>
      <w:tr w:rsidR="00192347" w:rsidRPr="00A518AA" w14:paraId="5C5B93B5" w14:textId="77777777" w:rsidTr="00BB4D00">
        <w:tc>
          <w:tcPr>
            <w:tcW w:w="4770" w:type="dxa"/>
            <w:shd w:val="clear" w:color="auto" w:fill="auto"/>
          </w:tcPr>
          <w:p w14:paraId="35FE58A9" w14:textId="77777777" w:rsidR="00192347" w:rsidRPr="00A518AA" w:rsidRDefault="00192347" w:rsidP="00192347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518A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สินทรัพย์รวม</w:t>
            </w:r>
          </w:p>
        </w:tc>
        <w:tc>
          <w:tcPr>
            <w:tcW w:w="810" w:type="dxa"/>
            <w:shd w:val="clear" w:color="auto" w:fill="auto"/>
          </w:tcPr>
          <w:p w14:paraId="799C1EF0" w14:textId="77777777" w:rsidR="00192347" w:rsidRPr="00A518AA" w:rsidRDefault="00192347" w:rsidP="00192347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55BCB54" w14:textId="77777777" w:rsidR="00192347" w:rsidRPr="00A518AA" w:rsidRDefault="00192347" w:rsidP="00192347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D945651" w14:textId="4992B26D" w:rsidR="00192347" w:rsidRPr="00A518AA" w:rsidRDefault="00192347" w:rsidP="00192347">
            <w:pPr>
              <w:tabs>
                <w:tab w:val="decimal" w:pos="1240"/>
              </w:tabs>
              <w:spacing w:line="240" w:lineRule="auto"/>
              <w:ind w:left="-115" w:right="-27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A518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  <w:r w:rsidRPr="00A518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307</w:t>
            </w:r>
            <w:r w:rsidRPr="00A518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418</w:t>
            </w:r>
          </w:p>
        </w:tc>
        <w:tc>
          <w:tcPr>
            <w:tcW w:w="234" w:type="dxa"/>
            <w:shd w:val="clear" w:color="auto" w:fill="auto"/>
          </w:tcPr>
          <w:p w14:paraId="1EC0448F" w14:textId="77777777" w:rsidR="00192347" w:rsidRPr="00A518AA" w:rsidRDefault="00192347" w:rsidP="00192347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112E156" w14:textId="77777777" w:rsidR="00192347" w:rsidRPr="00A518AA" w:rsidRDefault="00192347" w:rsidP="00192347">
            <w:pPr>
              <w:tabs>
                <w:tab w:val="decimal" w:pos="128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518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50,579,373</w:t>
            </w:r>
          </w:p>
        </w:tc>
      </w:tr>
    </w:tbl>
    <w:p w14:paraId="282A0CAE" w14:textId="728843B7" w:rsidR="000056EC" w:rsidRDefault="000056EC" w:rsidP="00A518AA">
      <w:pPr>
        <w:pStyle w:val="Caption"/>
        <w:numPr>
          <w:ilvl w:val="0"/>
          <w:numId w:val="0"/>
        </w:numPr>
        <w:ind w:left="567"/>
        <w:rPr>
          <w:sz w:val="24"/>
          <w:szCs w:val="24"/>
        </w:rPr>
      </w:pPr>
    </w:p>
    <w:p w14:paraId="709AB106" w14:textId="77777777" w:rsidR="000056EC" w:rsidRDefault="000056EC" w:rsidP="000056EC">
      <w:pPr>
        <w:pStyle w:val="Caption"/>
        <w:numPr>
          <w:ilvl w:val="0"/>
          <w:numId w:val="0"/>
        </w:numPr>
        <w:ind w:left="567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br w:type="page"/>
      </w:r>
    </w:p>
    <w:p w14:paraId="3AFAA421" w14:textId="478A0B82" w:rsidR="00834296" w:rsidRDefault="00834296" w:rsidP="006E00CD">
      <w:pPr>
        <w:pStyle w:val="Caption"/>
        <w:ind w:left="567" w:hanging="567"/>
      </w:pPr>
      <w:r>
        <w:rPr>
          <w:rFonts w:hint="cs"/>
          <w:cs/>
        </w:rPr>
        <w:lastRenderedPageBreak/>
        <w:t>ภาษีเงินได้</w:t>
      </w:r>
    </w:p>
    <w:p w14:paraId="15E85232" w14:textId="0CA60516" w:rsidR="00834296" w:rsidRPr="00834296" w:rsidRDefault="00834296" w:rsidP="00834296">
      <w:pPr>
        <w:tabs>
          <w:tab w:val="decimal" w:pos="9360"/>
        </w:tabs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77DDF4F8" w14:textId="5E19065A" w:rsidR="00120D08" w:rsidRDefault="00834296" w:rsidP="00120D08">
      <w:pPr>
        <w:pStyle w:val="Ang15"/>
        <w:rPr>
          <w:lang w:val="en-US"/>
        </w:rPr>
      </w:pPr>
      <w:r w:rsidRPr="00AE0BB7">
        <w:rPr>
          <w:cs/>
          <w:lang w:val="en-US"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ภาษีเงินได้ของงวดระหว่างกาล อัตราภาษีเงินได้ที่</w:t>
      </w:r>
      <w:r w:rsidRPr="00AE0BB7">
        <w:rPr>
          <w:spacing w:val="-2"/>
          <w:cs/>
          <w:lang w:val="en-US"/>
        </w:rPr>
        <w:t>แท้จริงรวมของกลุ่มบริษัทและบริษัทในการดำเนินงานต่อเนื่องเป็นระยะเวลา</w:t>
      </w:r>
      <w:r w:rsidR="00C147AD">
        <w:rPr>
          <w:rFonts w:hint="cs"/>
          <w:spacing w:val="-2"/>
          <w:cs/>
          <w:lang w:val="en-US"/>
        </w:rPr>
        <w:t>เก้า</w:t>
      </w:r>
      <w:r w:rsidRPr="00AE0BB7">
        <w:rPr>
          <w:spacing w:val="-2"/>
          <w:cs/>
          <w:lang w:val="en-US"/>
        </w:rPr>
        <w:t xml:space="preserve">เดือนสิ้นสุดวันที่ </w:t>
      </w:r>
      <w:r>
        <w:rPr>
          <w:spacing w:val="-2"/>
          <w:lang w:val="en-US"/>
        </w:rPr>
        <w:t xml:space="preserve">30 </w:t>
      </w:r>
      <w:r w:rsidR="00C147AD">
        <w:rPr>
          <w:rFonts w:hint="cs"/>
          <w:spacing w:val="-2"/>
          <w:cs/>
          <w:lang w:val="en-US"/>
        </w:rPr>
        <w:t>กันยายน</w:t>
      </w:r>
      <w:r w:rsidRPr="00AE0BB7">
        <w:rPr>
          <w:spacing w:val="-2"/>
          <w:cs/>
          <w:lang w:val="en-US"/>
        </w:rPr>
        <w:t xml:space="preserve"> </w:t>
      </w:r>
      <w:r w:rsidRPr="00AE0BB7">
        <w:rPr>
          <w:spacing w:val="-2"/>
          <w:lang w:val="en-US"/>
        </w:rPr>
        <w:t>256</w:t>
      </w:r>
      <w:r>
        <w:rPr>
          <w:spacing w:val="-2"/>
          <w:lang w:val="en-US"/>
        </w:rPr>
        <w:t>6</w:t>
      </w:r>
      <w:r w:rsidRPr="00AE0BB7">
        <w:rPr>
          <w:spacing w:val="-2"/>
          <w:lang w:val="en-US"/>
        </w:rPr>
        <w:t xml:space="preserve"> </w:t>
      </w:r>
      <w:r w:rsidRPr="00AE0BB7">
        <w:rPr>
          <w:cs/>
          <w:lang w:val="en-US"/>
        </w:rPr>
        <w:t>คือร้อยละ</w:t>
      </w:r>
      <w:r w:rsidR="00ED0D48">
        <w:rPr>
          <w:lang w:val="en-US"/>
        </w:rPr>
        <w:t xml:space="preserve"> </w:t>
      </w:r>
      <w:r w:rsidR="00B265FB">
        <w:rPr>
          <w:lang w:val="en-US"/>
        </w:rPr>
        <w:t>0.7</w:t>
      </w:r>
      <w:r w:rsidRPr="00AE0BB7">
        <w:rPr>
          <w:cs/>
          <w:lang w:val="en-US"/>
        </w:rPr>
        <w:t xml:space="preserve"> และ </w:t>
      </w:r>
      <w:r w:rsidR="00B265FB">
        <w:rPr>
          <w:lang w:val="en-US"/>
        </w:rPr>
        <w:t>0.7</w:t>
      </w:r>
      <w:r>
        <w:rPr>
          <w:lang w:val="en-US"/>
        </w:rPr>
        <w:t xml:space="preserve"> </w:t>
      </w:r>
      <w:r w:rsidRPr="00AE0BB7">
        <w:rPr>
          <w:cs/>
          <w:lang w:val="en-US"/>
        </w:rPr>
        <w:t xml:space="preserve">ตามลำดับ </w:t>
      </w:r>
      <w:r w:rsidRPr="00A9302F">
        <w:rPr>
          <w:i/>
          <w:iCs/>
          <w:cs/>
          <w:lang w:val="en-US"/>
        </w:rPr>
        <w:t>(</w:t>
      </w:r>
      <w:r>
        <w:rPr>
          <w:i/>
          <w:iCs/>
          <w:lang w:val="en-US"/>
        </w:rPr>
        <w:t>30</w:t>
      </w:r>
      <w:r>
        <w:rPr>
          <w:rFonts w:hint="cs"/>
          <w:i/>
          <w:iCs/>
          <w:cs/>
          <w:lang w:val="en-US"/>
        </w:rPr>
        <w:t xml:space="preserve"> </w:t>
      </w:r>
      <w:r w:rsidR="00331545">
        <w:rPr>
          <w:rFonts w:hint="cs"/>
          <w:i/>
          <w:iCs/>
          <w:cs/>
          <w:lang w:val="en-US"/>
        </w:rPr>
        <w:t>กันยายน</w:t>
      </w:r>
      <w:r w:rsidRPr="00A9302F">
        <w:rPr>
          <w:i/>
          <w:iCs/>
          <w:cs/>
          <w:lang w:val="en-US"/>
        </w:rPr>
        <w:t xml:space="preserve"> </w:t>
      </w:r>
      <w:r w:rsidRPr="00A9302F">
        <w:rPr>
          <w:i/>
          <w:iCs/>
          <w:lang w:val="en-US"/>
        </w:rPr>
        <w:t>256</w:t>
      </w:r>
      <w:r>
        <w:rPr>
          <w:i/>
          <w:iCs/>
          <w:lang w:val="en-US"/>
        </w:rPr>
        <w:t>5</w:t>
      </w:r>
      <w:r w:rsidRPr="00A9302F">
        <w:rPr>
          <w:i/>
          <w:iCs/>
          <w:lang w:val="en-US"/>
        </w:rPr>
        <w:t xml:space="preserve">: </w:t>
      </w:r>
      <w:r w:rsidRPr="00A9302F">
        <w:rPr>
          <w:i/>
          <w:iCs/>
          <w:cs/>
          <w:lang w:val="en-US"/>
        </w:rPr>
        <w:t xml:space="preserve">ร้อยละ </w:t>
      </w:r>
      <w:r w:rsidR="0045476D">
        <w:rPr>
          <w:i/>
          <w:iCs/>
          <w:lang w:val="en-US"/>
        </w:rPr>
        <w:t>0.</w:t>
      </w:r>
      <w:r w:rsidR="00331545">
        <w:rPr>
          <w:i/>
          <w:iCs/>
          <w:lang w:val="en-US"/>
        </w:rPr>
        <w:t>8</w:t>
      </w:r>
      <w:r w:rsidRPr="00A9302F">
        <w:rPr>
          <w:i/>
          <w:iCs/>
          <w:cs/>
          <w:lang w:val="en-US"/>
        </w:rPr>
        <w:t xml:space="preserve"> และ </w:t>
      </w:r>
      <w:r w:rsidR="0045476D">
        <w:rPr>
          <w:i/>
          <w:iCs/>
          <w:lang w:val="en-US"/>
        </w:rPr>
        <w:t>0.</w:t>
      </w:r>
      <w:r w:rsidR="00331545">
        <w:rPr>
          <w:i/>
          <w:iCs/>
          <w:lang w:val="en-US"/>
        </w:rPr>
        <w:t>8</w:t>
      </w:r>
      <w:r w:rsidRPr="00A9302F">
        <w:rPr>
          <w:i/>
          <w:iCs/>
          <w:cs/>
          <w:lang w:val="en-US"/>
        </w:rPr>
        <w:t xml:space="preserve"> ตามลำดับ)</w:t>
      </w:r>
      <w:r w:rsidRPr="00AE0BB7">
        <w:rPr>
          <w:cs/>
          <w:lang w:val="en-US"/>
        </w:rPr>
        <w:t xml:space="preserve"> การเปลี่ยนแปลงในอัตราภาษีเงินได้ที่แท้จริงมีสาเหตุหลักจา</w:t>
      </w:r>
      <w:r w:rsidR="00120D08">
        <w:rPr>
          <w:rFonts w:hint="cs"/>
          <w:cs/>
          <w:lang w:val="en-US"/>
        </w:rPr>
        <w:t>ก</w:t>
      </w:r>
      <w:r w:rsidR="00ED0D48">
        <w:rPr>
          <w:rFonts w:hint="cs"/>
          <w:cs/>
          <w:lang w:val="en-US"/>
        </w:rPr>
        <w:t xml:space="preserve">สิทธิพิเศษทางภาษีภายใต้พระราชกฤษฎีกาฉบับที่ </w:t>
      </w:r>
      <w:r w:rsidR="00ED0D48">
        <w:rPr>
          <w:lang w:val="en-US"/>
        </w:rPr>
        <w:t xml:space="preserve">604 </w:t>
      </w:r>
      <w:r w:rsidR="00ED0D48">
        <w:rPr>
          <w:rFonts w:hint="cs"/>
          <w:cs/>
          <w:lang w:val="en-US"/>
        </w:rPr>
        <w:t xml:space="preserve">และฉบับที่ </w:t>
      </w:r>
      <w:r w:rsidR="00ED0D48">
        <w:rPr>
          <w:lang w:val="en-US"/>
        </w:rPr>
        <w:t>642</w:t>
      </w:r>
      <w:r w:rsidR="00ED0D48">
        <w:rPr>
          <w:rFonts w:hint="cs"/>
          <w:cs/>
          <w:lang w:val="en-US"/>
        </w:rPr>
        <w:t xml:space="preserve"> และรายจ่ายที่มีสิทธิหักได้เพิ่มขึ้น</w:t>
      </w:r>
      <w:r w:rsidR="00120D08">
        <w:rPr>
          <w:lang w:val="en-US"/>
        </w:rPr>
        <w:t xml:space="preserve"> </w:t>
      </w:r>
    </w:p>
    <w:p w14:paraId="599FD86A" w14:textId="77777777" w:rsidR="00120D08" w:rsidRPr="00834296" w:rsidRDefault="00120D08" w:rsidP="00120D08">
      <w:pPr>
        <w:pStyle w:val="Ang15"/>
        <w:ind w:left="0"/>
        <w:rPr>
          <w:lang w:val="en-US"/>
        </w:rPr>
      </w:pPr>
    </w:p>
    <w:p w14:paraId="2E84BDA0" w14:textId="20DF8B95" w:rsidR="00581076" w:rsidRDefault="00DD66D2" w:rsidP="006E00CD">
      <w:pPr>
        <w:pStyle w:val="Caption"/>
        <w:ind w:left="567" w:hanging="567"/>
      </w:pPr>
      <w:r>
        <w:rPr>
          <w:rFonts w:hint="cs"/>
          <w:cs/>
        </w:rPr>
        <w:t>เงินปันผล</w:t>
      </w:r>
    </w:p>
    <w:p w14:paraId="1664EA77" w14:textId="77777777" w:rsidR="0056153A" w:rsidRPr="0056153A" w:rsidRDefault="0056153A" w:rsidP="0056153A">
      <w:pPr>
        <w:rPr>
          <w:lang w:val="en-US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30"/>
        <w:gridCol w:w="1800"/>
        <w:gridCol w:w="1800"/>
        <w:gridCol w:w="1260"/>
        <w:gridCol w:w="990"/>
      </w:tblGrid>
      <w:tr w:rsidR="002D667E" w14:paraId="010B4C30" w14:textId="77777777" w:rsidTr="002D667E">
        <w:trPr>
          <w:tblHeader/>
        </w:trPr>
        <w:tc>
          <w:tcPr>
            <w:tcW w:w="3330" w:type="dxa"/>
            <w:vAlign w:val="bottom"/>
          </w:tcPr>
          <w:p w14:paraId="61ED96EE" w14:textId="77777777" w:rsidR="002D667E" w:rsidRDefault="002D66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  <w:vAlign w:val="bottom"/>
            <w:hideMark/>
          </w:tcPr>
          <w:p w14:paraId="72C41029" w14:textId="77777777" w:rsidR="002D667E" w:rsidRPr="0056153A" w:rsidRDefault="002D667E" w:rsidP="00561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6153A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วันที่อนุมัติ</w:t>
            </w:r>
          </w:p>
        </w:tc>
        <w:tc>
          <w:tcPr>
            <w:tcW w:w="1800" w:type="dxa"/>
            <w:vAlign w:val="bottom"/>
            <w:hideMark/>
          </w:tcPr>
          <w:p w14:paraId="66ACDDB8" w14:textId="77777777" w:rsidR="002D667E" w:rsidRPr="0056153A" w:rsidRDefault="002D667E" w:rsidP="00561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45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6153A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กำหนดจ่าย</w:t>
            </w:r>
          </w:p>
        </w:tc>
        <w:tc>
          <w:tcPr>
            <w:tcW w:w="1260" w:type="dxa"/>
            <w:vAlign w:val="bottom"/>
            <w:hideMark/>
          </w:tcPr>
          <w:p w14:paraId="10C2BA2F" w14:textId="77777777" w:rsidR="002D667E" w:rsidRPr="0056153A" w:rsidRDefault="002D667E" w:rsidP="00561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45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56153A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อัตราต่อหุ้น</w:t>
            </w:r>
          </w:p>
        </w:tc>
        <w:tc>
          <w:tcPr>
            <w:tcW w:w="990" w:type="dxa"/>
            <w:vAlign w:val="bottom"/>
            <w:hideMark/>
          </w:tcPr>
          <w:p w14:paraId="0FE937B8" w14:textId="77777777" w:rsidR="002D667E" w:rsidRPr="0056153A" w:rsidRDefault="002D667E" w:rsidP="00561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0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56153A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จำนวนเงิน</w:t>
            </w:r>
          </w:p>
        </w:tc>
      </w:tr>
      <w:tr w:rsidR="002D667E" w14:paraId="72FD145F" w14:textId="77777777" w:rsidTr="002D667E">
        <w:trPr>
          <w:tblHeader/>
        </w:trPr>
        <w:tc>
          <w:tcPr>
            <w:tcW w:w="3330" w:type="dxa"/>
          </w:tcPr>
          <w:p w14:paraId="297685B6" w14:textId="77777777" w:rsidR="002D667E" w:rsidRDefault="002D66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</w:tcPr>
          <w:p w14:paraId="42F45A67" w14:textId="77777777" w:rsidR="002D667E" w:rsidRDefault="002D667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0" w:type="dxa"/>
          </w:tcPr>
          <w:p w14:paraId="333D0B1B" w14:textId="77777777" w:rsidR="002D667E" w:rsidRDefault="002D66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260" w:type="dxa"/>
            <w:hideMark/>
          </w:tcPr>
          <w:p w14:paraId="47DFD955" w14:textId="77777777" w:rsidR="002D667E" w:rsidRPr="0056153A" w:rsidRDefault="002D667E" w:rsidP="00561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/>
              </w:rPr>
            </w:pPr>
            <w:r w:rsidRPr="0056153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  <w:tc>
          <w:tcPr>
            <w:tcW w:w="990" w:type="dxa"/>
            <w:hideMark/>
          </w:tcPr>
          <w:p w14:paraId="5ABF2BB8" w14:textId="77777777" w:rsidR="002D667E" w:rsidRPr="0056153A" w:rsidRDefault="002D667E" w:rsidP="0056153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/>
              </w:rPr>
            </w:pPr>
            <w:r w:rsidRPr="0056153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/>
              </w:rPr>
              <w:t>(ล้านบาท)</w:t>
            </w:r>
          </w:p>
        </w:tc>
      </w:tr>
      <w:tr w:rsidR="002D667E" w14:paraId="5854DC06" w14:textId="77777777" w:rsidTr="002D667E">
        <w:tc>
          <w:tcPr>
            <w:tcW w:w="3330" w:type="dxa"/>
            <w:hideMark/>
          </w:tcPr>
          <w:p w14:paraId="72037B3E" w14:textId="4DDC18B8" w:rsidR="002D667E" w:rsidRPr="0056153A" w:rsidRDefault="002D667E" w:rsidP="0056153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6" w:right="-10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56153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256</w:t>
            </w:r>
            <w:r w:rsidRPr="0056153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800" w:type="dxa"/>
          </w:tcPr>
          <w:p w14:paraId="0A9BE7BF" w14:textId="77777777" w:rsidR="002D667E" w:rsidRDefault="002D66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shd w:val="clear" w:color="auto" w:fill="D9D9D9" w:themeFill="background1" w:themeFillShade="D9"/>
                <w:cs/>
              </w:rPr>
            </w:pPr>
          </w:p>
        </w:tc>
        <w:tc>
          <w:tcPr>
            <w:tcW w:w="1800" w:type="dxa"/>
          </w:tcPr>
          <w:p w14:paraId="1A16455C" w14:textId="77777777" w:rsidR="002D667E" w:rsidRDefault="002D66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4"/>
                <w:szCs w:val="24"/>
                <w:shd w:val="clear" w:color="auto" w:fill="D9D9D9" w:themeFill="background1" w:themeFillShade="D9"/>
              </w:rPr>
            </w:pPr>
          </w:p>
        </w:tc>
        <w:tc>
          <w:tcPr>
            <w:tcW w:w="1260" w:type="dxa"/>
          </w:tcPr>
          <w:p w14:paraId="636F8C06" w14:textId="77777777" w:rsidR="002D667E" w:rsidRDefault="002D66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BE76D31" w14:textId="77777777" w:rsidR="002D667E" w:rsidRDefault="002D667E">
            <w:pPr>
              <w:tabs>
                <w:tab w:val="clear" w:pos="227"/>
                <w:tab w:val="clear" w:pos="454"/>
                <w:tab w:val="decimal" w:pos="42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D667E" w14:paraId="6159EB3B" w14:textId="77777777" w:rsidTr="00985677">
        <w:tc>
          <w:tcPr>
            <w:tcW w:w="3330" w:type="dxa"/>
            <w:hideMark/>
          </w:tcPr>
          <w:p w14:paraId="4A89A93F" w14:textId="4CE3B0DE" w:rsidR="002D667E" w:rsidRPr="0056153A" w:rsidRDefault="002D667E" w:rsidP="00561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6153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เงินปันผลระหว่างกาลปี </w:t>
            </w:r>
            <w:r w:rsidRPr="0056153A">
              <w:rPr>
                <w:rFonts w:ascii="Angsana New" w:hAnsi="Angsana New" w:cs="Angsana New" w:hint="cs"/>
                <w:sz w:val="30"/>
                <w:szCs w:val="30"/>
              </w:rPr>
              <w:t>2565</w:t>
            </w:r>
          </w:p>
        </w:tc>
        <w:tc>
          <w:tcPr>
            <w:tcW w:w="1800" w:type="dxa"/>
            <w:hideMark/>
          </w:tcPr>
          <w:p w14:paraId="1E2EB247" w14:textId="5A28954D" w:rsidR="002D667E" w:rsidRPr="0056153A" w:rsidRDefault="002D667E" w:rsidP="00E768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6153A">
              <w:rPr>
                <w:rFonts w:ascii="Angsana New" w:hAnsi="Angsana New" w:cs="Angsana New"/>
                <w:sz w:val="30"/>
                <w:szCs w:val="30"/>
              </w:rPr>
              <w:t xml:space="preserve">26 </w:t>
            </w:r>
            <w:r w:rsidRPr="0056153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มกราคม </w:t>
            </w:r>
            <w:r w:rsidRPr="0056153A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800" w:type="dxa"/>
          </w:tcPr>
          <w:p w14:paraId="0079FFD9" w14:textId="2ABEF9CD" w:rsidR="002D667E" w:rsidRPr="0056153A" w:rsidRDefault="002D667E" w:rsidP="00EE196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23 </w:t>
            </w:r>
            <w:r w:rsidRPr="0056153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กุมภาพันธ์ </w:t>
            </w:r>
            <w:r w:rsidRPr="0056153A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260" w:type="dxa"/>
          </w:tcPr>
          <w:p w14:paraId="6358E832" w14:textId="7AFED9CC" w:rsidR="002D667E" w:rsidRPr="00C51B0F" w:rsidRDefault="00D833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0.09</w:t>
            </w:r>
          </w:p>
        </w:tc>
        <w:tc>
          <w:tcPr>
            <w:tcW w:w="990" w:type="dxa"/>
          </w:tcPr>
          <w:p w14:paraId="32C2418F" w14:textId="61FA1FFE" w:rsidR="002D667E" w:rsidRPr="00EE196E" w:rsidRDefault="00D8332A" w:rsidP="00D17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15" w:right="-2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756</w:t>
            </w:r>
          </w:p>
        </w:tc>
      </w:tr>
      <w:tr w:rsidR="005A21A1" w14:paraId="2C64DBBA" w14:textId="77777777" w:rsidTr="00985677">
        <w:tc>
          <w:tcPr>
            <w:tcW w:w="3330" w:type="dxa"/>
          </w:tcPr>
          <w:p w14:paraId="17A5F1E3" w14:textId="5E857D7C" w:rsidR="005A21A1" w:rsidRPr="00CC68E7" w:rsidRDefault="00CC68E7" w:rsidP="0056153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C68E7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="00BE0F1D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ประจำ</w:t>
            </w:r>
            <w:r w:rsidRPr="00CC68E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 </w:t>
            </w:r>
            <w:r w:rsidRPr="00CC68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800" w:type="dxa"/>
          </w:tcPr>
          <w:p w14:paraId="543D4637" w14:textId="1E673B20" w:rsidR="005A21A1" w:rsidRPr="00CC68E7" w:rsidRDefault="00CC68E7" w:rsidP="00E76867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C68E7">
              <w:rPr>
                <w:rFonts w:asciiTheme="majorBidi" w:hAnsiTheme="majorBidi" w:cstheme="majorBidi"/>
                <w:sz w:val="30"/>
                <w:szCs w:val="30"/>
              </w:rPr>
              <w:t xml:space="preserve">20 </w:t>
            </w:r>
            <w:r w:rsidRPr="00CC68E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CC68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800" w:type="dxa"/>
          </w:tcPr>
          <w:p w14:paraId="4DBB8106" w14:textId="65468E96" w:rsidR="005A21A1" w:rsidRPr="00CC68E7" w:rsidRDefault="00CC68E7" w:rsidP="00CC68E7">
            <w:pPr>
              <w:tabs>
                <w:tab w:val="clear" w:pos="1644"/>
                <w:tab w:val="clear" w:pos="1871"/>
                <w:tab w:val="left" w:pos="720"/>
              </w:tabs>
              <w:spacing w:line="240" w:lineRule="auto"/>
              <w:ind w:left="-114" w:right="-193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C68E7">
              <w:rPr>
                <w:rFonts w:asciiTheme="majorBidi" w:hAnsiTheme="majorBidi" w:cstheme="majorBidi"/>
                <w:sz w:val="30"/>
                <w:szCs w:val="30"/>
              </w:rPr>
              <w:t xml:space="preserve">11 </w:t>
            </w:r>
            <w:r w:rsidRPr="00CC68E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Pr="00CC68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260" w:type="dxa"/>
          </w:tcPr>
          <w:p w14:paraId="2D51A33D" w14:textId="76AF2D4B" w:rsidR="005A21A1" w:rsidRPr="00CC68E7" w:rsidRDefault="00D8332A">
            <w:pPr>
              <w:tabs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0.03</w:t>
            </w:r>
          </w:p>
        </w:tc>
        <w:tc>
          <w:tcPr>
            <w:tcW w:w="990" w:type="dxa"/>
          </w:tcPr>
          <w:p w14:paraId="2FF02FC1" w14:textId="18DB476E" w:rsidR="005A21A1" w:rsidRPr="00CC68E7" w:rsidRDefault="00D8332A" w:rsidP="00CC6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15" w:right="-2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252</w:t>
            </w:r>
          </w:p>
        </w:tc>
      </w:tr>
      <w:tr w:rsidR="00557B0B" w14:paraId="641FEE42" w14:textId="77777777" w:rsidTr="002D667E">
        <w:tc>
          <w:tcPr>
            <w:tcW w:w="3330" w:type="dxa"/>
          </w:tcPr>
          <w:p w14:paraId="68C04C19" w14:textId="4194A3F5" w:rsidR="00557B0B" w:rsidRPr="00557B0B" w:rsidRDefault="00557B0B" w:rsidP="00557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56153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เงินปันผลระหว่างกาลปี </w:t>
            </w:r>
            <w:r w:rsidRPr="0056153A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557B0B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800" w:type="dxa"/>
          </w:tcPr>
          <w:p w14:paraId="34344901" w14:textId="048F35B2" w:rsidR="00557B0B" w:rsidRPr="00557B0B" w:rsidRDefault="00557B0B" w:rsidP="00557B0B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7B0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557B0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สิงหาคม </w:t>
            </w:r>
            <w:r w:rsidRPr="00557B0B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800" w:type="dxa"/>
          </w:tcPr>
          <w:p w14:paraId="54E170BF" w14:textId="583DB91D" w:rsidR="00557B0B" w:rsidRDefault="00557B0B" w:rsidP="00557B0B">
            <w:pPr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  <w:r w:rsidRPr="00557B0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  <w:r w:rsidRPr="00557B0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557B0B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260" w:type="dxa"/>
          </w:tcPr>
          <w:p w14:paraId="67AF30DE" w14:textId="21332717" w:rsidR="00557B0B" w:rsidRPr="00557B0B" w:rsidRDefault="00557B0B" w:rsidP="00557B0B">
            <w:pPr>
              <w:tabs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0.12</w:t>
            </w:r>
          </w:p>
        </w:tc>
        <w:tc>
          <w:tcPr>
            <w:tcW w:w="990" w:type="dxa"/>
          </w:tcPr>
          <w:p w14:paraId="46F29A8D" w14:textId="2E97265B" w:rsidR="00557B0B" w:rsidRPr="00EE196E" w:rsidRDefault="00557B0B" w:rsidP="00557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15" w:right="-27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1,008</w:t>
            </w:r>
          </w:p>
        </w:tc>
      </w:tr>
      <w:tr w:rsidR="00557B0B" w14:paraId="14073967" w14:textId="77777777" w:rsidTr="002D667E">
        <w:tc>
          <w:tcPr>
            <w:tcW w:w="3330" w:type="dxa"/>
          </w:tcPr>
          <w:p w14:paraId="107AA5FD" w14:textId="77777777" w:rsidR="00557B0B" w:rsidRPr="0056153A" w:rsidRDefault="00557B0B" w:rsidP="0056153A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4C3E8505" w14:textId="77777777" w:rsidR="00557B0B" w:rsidRPr="0056153A" w:rsidRDefault="00557B0B" w:rsidP="00E76867">
            <w:pPr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1581EDCE" w14:textId="77777777" w:rsidR="00557B0B" w:rsidRDefault="00557B0B" w:rsidP="00EE196E">
            <w:pPr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48CBB46" w14:textId="77777777" w:rsidR="00557B0B" w:rsidRPr="00C51B0F" w:rsidRDefault="00557B0B">
            <w:pPr>
              <w:tabs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5F93231" w14:textId="77777777" w:rsidR="00557B0B" w:rsidRPr="00EE196E" w:rsidRDefault="00557B0B" w:rsidP="00D177A6">
            <w:pPr>
              <w:tabs>
                <w:tab w:val="decimal" w:pos="787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D667E" w14:paraId="4B78081E" w14:textId="77777777" w:rsidTr="002D667E">
        <w:tc>
          <w:tcPr>
            <w:tcW w:w="3330" w:type="dxa"/>
            <w:hideMark/>
          </w:tcPr>
          <w:p w14:paraId="5D97DF25" w14:textId="1F0CEAF7" w:rsidR="002D667E" w:rsidRPr="006E3A4A" w:rsidRDefault="002D66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6" w:right="-10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C51B0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256</w:t>
            </w:r>
            <w:r w:rsidRPr="00C51B0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800" w:type="dxa"/>
          </w:tcPr>
          <w:p w14:paraId="26586FED" w14:textId="77777777" w:rsidR="002D667E" w:rsidRDefault="002D667E" w:rsidP="00E768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6"/>
              <w:jc w:val="center"/>
              <w:rPr>
                <w:rFonts w:ascii="Angsana New" w:hAnsi="Angsana New" w:cs="Angsana New"/>
                <w:sz w:val="24"/>
                <w:szCs w:val="24"/>
                <w:shd w:val="clear" w:color="auto" w:fill="D9D9D9" w:themeFill="background1" w:themeFillShade="D9"/>
                <w:cs/>
              </w:rPr>
            </w:pPr>
          </w:p>
        </w:tc>
        <w:tc>
          <w:tcPr>
            <w:tcW w:w="1800" w:type="dxa"/>
          </w:tcPr>
          <w:p w14:paraId="29CA96A3" w14:textId="77777777" w:rsidR="002D667E" w:rsidRDefault="002D66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4"/>
                <w:szCs w:val="24"/>
                <w:shd w:val="clear" w:color="auto" w:fill="D9D9D9" w:themeFill="background1" w:themeFillShade="D9"/>
              </w:rPr>
            </w:pPr>
          </w:p>
        </w:tc>
        <w:tc>
          <w:tcPr>
            <w:tcW w:w="1260" w:type="dxa"/>
          </w:tcPr>
          <w:p w14:paraId="5C01C640" w14:textId="77777777" w:rsidR="002D667E" w:rsidRPr="00C51B0F" w:rsidRDefault="002D66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18C391F" w14:textId="77777777" w:rsidR="002D667E" w:rsidRDefault="002D667E" w:rsidP="00D177A6">
            <w:pPr>
              <w:tabs>
                <w:tab w:val="clear" w:pos="227"/>
                <w:tab w:val="clear" w:pos="454"/>
                <w:tab w:val="clear" w:pos="680"/>
                <w:tab w:val="decimal" w:pos="429"/>
                <w:tab w:val="decimal" w:pos="787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46F73" w:rsidRPr="00E76867" w14:paraId="3CEEF7AE" w14:textId="77777777" w:rsidTr="00985677">
        <w:tc>
          <w:tcPr>
            <w:tcW w:w="3330" w:type="dxa"/>
            <w:shd w:val="clear" w:color="auto" w:fill="auto"/>
            <w:hideMark/>
          </w:tcPr>
          <w:p w14:paraId="56DC4708" w14:textId="6CAB3D5A" w:rsidR="00A46F73" w:rsidRPr="00C51B0F" w:rsidRDefault="00A46F73" w:rsidP="00A46F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6" w:right="-145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lang w:val="en-US"/>
              </w:rPr>
            </w:pPr>
            <w:r w:rsidRPr="0056153A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ประจำปี</w:t>
            </w:r>
            <w:r w:rsidRPr="0056153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56153A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1800" w:type="dxa"/>
            <w:hideMark/>
          </w:tcPr>
          <w:p w14:paraId="5B9DD978" w14:textId="0460C581" w:rsidR="00A46F73" w:rsidRPr="00C51B0F" w:rsidRDefault="00A46F73" w:rsidP="00A46F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1B0F">
              <w:rPr>
                <w:rFonts w:ascii="Angsana New" w:hAnsi="Angsana New" w:cs="Angsana New"/>
                <w:sz w:val="30"/>
                <w:szCs w:val="30"/>
              </w:rPr>
              <w:t xml:space="preserve">19 </w:t>
            </w:r>
            <w:r w:rsidRPr="00C51B0F">
              <w:rPr>
                <w:rFonts w:ascii="Angsana New" w:hAnsi="Angsana New" w:cs="Angsana New" w:hint="cs"/>
                <w:sz w:val="30"/>
                <w:szCs w:val="30"/>
                <w:cs/>
              </w:rPr>
              <w:t>เมษายน</w:t>
            </w:r>
            <w:r w:rsidRPr="00C51B0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C51B0F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800" w:type="dxa"/>
            <w:hideMark/>
          </w:tcPr>
          <w:p w14:paraId="51ACA915" w14:textId="46603845" w:rsidR="00A46F73" w:rsidRPr="00C51B0F" w:rsidRDefault="00A46F73" w:rsidP="00A46F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12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พฤษภาคม</w:t>
            </w:r>
            <w:r w:rsidRPr="00C51B0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C51B0F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260" w:type="dxa"/>
          </w:tcPr>
          <w:p w14:paraId="67DF7852" w14:textId="52D6DC8B" w:rsidR="00A46F73" w:rsidRPr="00C51B0F" w:rsidRDefault="00A46F73" w:rsidP="00A46F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0.13</w:t>
            </w:r>
          </w:p>
        </w:tc>
        <w:tc>
          <w:tcPr>
            <w:tcW w:w="990" w:type="dxa"/>
          </w:tcPr>
          <w:p w14:paraId="45D2A41E" w14:textId="17D7B457" w:rsidR="00A46F73" w:rsidRPr="00EE196E" w:rsidRDefault="00A46F73" w:rsidP="00A46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15" w:right="-2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1,092</w:t>
            </w:r>
          </w:p>
        </w:tc>
      </w:tr>
      <w:tr w:rsidR="00A46F73" w:rsidRPr="00AB302E" w14:paraId="1996BAA3" w14:textId="77777777" w:rsidTr="002D667E">
        <w:tc>
          <w:tcPr>
            <w:tcW w:w="3330" w:type="dxa"/>
            <w:shd w:val="clear" w:color="auto" w:fill="auto"/>
          </w:tcPr>
          <w:p w14:paraId="7F9B83E3" w14:textId="650BA71F" w:rsidR="00A46F73" w:rsidRDefault="00A46F73" w:rsidP="00A46F73">
            <w:pPr>
              <w:tabs>
                <w:tab w:val="left" w:pos="720"/>
              </w:tabs>
              <w:spacing w:line="240" w:lineRule="auto"/>
              <w:ind w:left="-16" w:right="-145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cs/>
              </w:rPr>
            </w:pPr>
            <w:r w:rsidRPr="0056153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เงินปันผลระหว่างกาลปี </w:t>
            </w:r>
            <w:r w:rsidRPr="0056153A">
              <w:rPr>
                <w:rFonts w:ascii="Angsana New" w:hAnsi="Angsana New" w:cs="Angsana New" w:hint="cs"/>
                <w:sz w:val="30"/>
                <w:szCs w:val="30"/>
              </w:rPr>
              <w:t>2565</w:t>
            </w:r>
          </w:p>
        </w:tc>
        <w:tc>
          <w:tcPr>
            <w:tcW w:w="1800" w:type="dxa"/>
          </w:tcPr>
          <w:p w14:paraId="0C1F9E11" w14:textId="13303217" w:rsidR="00A46F73" w:rsidRPr="00C51B0F" w:rsidRDefault="00A46F73" w:rsidP="00A46F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51B0F">
              <w:rPr>
                <w:rFonts w:ascii="Angsana New" w:hAnsi="Angsana New" w:cs="Angsana New"/>
                <w:sz w:val="30"/>
                <w:szCs w:val="30"/>
              </w:rPr>
              <w:t xml:space="preserve">26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สิงหาคม</w:t>
            </w:r>
            <w:r w:rsidRPr="00C51B0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C51B0F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800" w:type="dxa"/>
          </w:tcPr>
          <w:p w14:paraId="33FFBCBB" w14:textId="142C6120" w:rsidR="00A46F73" w:rsidRPr="00EE196E" w:rsidRDefault="00A46F73" w:rsidP="00A46F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23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  <w:r w:rsidRPr="00C51B0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C51B0F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EE196E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260" w:type="dxa"/>
          </w:tcPr>
          <w:p w14:paraId="74F82181" w14:textId="492E1A0A" w:rsidR="00A46F73" w:rsidRPr="00C51B0F" w:rsidRDefault="00A46F73" w:rsidP="00A46F73">
            <w:pPr>
              <w:tabs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0.12</w:t>
            </w:r>
          </w:p>
        </w:tc>
        <w:tc>
          <w:tcPr>
            <w:tcW w:w="990" w:type="dxa"/>
          </w:tcPr>
          <w:p w14:paraId="680B6E63" w14:textId="08A9C076" w:rsidR="00A46F73" w:rsidRPr="00EE196E" w:rsidRDefault="00A46F73" w:rsidP="00A46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15" w:right="-27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1,008</w:t>
            </w:r>
          </w:p>
        </w:tc>
      </w:tr>
    </w:tbl>
    <w:p w14:paraId="0A1ABB7F" w14:textId="77777777" w:rsidR="0056153A" w:rsidRPr="00220FAA" w:rsidRDefault="0056153A" w:rsidP="0056153A">
      <w:pPr>
        <w:pStyle w:val="Bo-Blankline"/>
        <w:ind w:left="0"/>
        <w:rPr>
          <w:sz w:val="30"/>
          <w:szCs w:val="30"/>
          <w:lang w:val="en-US"/>
        </w:rPr>
      </w:pPr>
    </w:p>
    <w:p w14:paraId="52AF824D" w14:textId="1CB8BFCD" w:rsidR="00A95E68" w:rsidRPr="00AE0BB7" w:rsidRDefault="00A95E68" w:rsidP="00565380">
      <w:pPr>
        <w:pStyle w:val="Caption"/>
        <w:ind w:left="567" w:hanging="567"/>
        <w:rPr>
          <w:rFonts w:asciiTheme="majorBidi" w:hAnsiTheme="majorBidi"/>
        </w:rPr>
      </w:pPr>
      <w:r w:rsidRPr="00AE0BB7">
        <w:rPr>
          <w:rFonts w:asciiTheme="majorBidi" w:hAnsiTheme="majorBidi"/>
          <w:cs/>
        </w:rPr>
        <w:t>เครื่องมือทางการเงิน</w:t>
      </w:r>
    </w:p>
    <w:p w14:paraId="3D2D10B8" w14:textId="77777777" w:rsidR="00A518AA" w:rsidRDefault="00A518AA" w:rsidP="00A95E68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0E0B2B8A" w14:textId="72E458BC" w:rsidR="00A95E68" w:rsidRPr="00AE0BB7" w:rsidRDefault="00A95E68" w:rsidP="00A95E68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  <w:r w:rsidRPr="00AE0BB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มูลค่าตามบัญชีและ</w:t>
      </w:r>
      <w:r w:rsidRPr="00AE0BB7">
        <w:rPr>
          <w:rFonts w:asciiTheme="majorBidi" w:hAnsiTheme="majorBidi"/>
          <w:b/>
          <w:bCs/>
          <w:i/>
          <w:iCs/>
          <w:sz w:val="30"/>
          <w:szCs w:val="30"/>
          <w:cs/>
        </w:rPr>
        <w:t>มูลค่ายุติธรรม</w:t>
      </w:r>
      <w:r w:rsidRPr="00AE0BB7">
        <w:rPr>
          <w:rFonts w:asciiTheme="majorBidi" w:hAnsiTheme="majorBidi"/>
          <w:b/>
          <w:bCs/>
          <w:sz w:val="30"/>
          <w:szCs w:val="30"/>
        </w:rPr>
        <w:t xml:space="preserve"> </w:t>
      </w:r>
    </w:p>
    <w:p w14:paraId="4697C621" w14:textId="77777777" w:rsidR="00A518AA" w:rsidRPr="000056EC" w:rsidRDefault="00A518AA" w:rsidP="007D6448">
      <w:pPr>
        <w:pStyle w:val="block"/>
        <w:spacing w:after="0" w:line="240" w:lineRule="atLeast"/>
        <w:ind w:left="540" w:right="-39"/>
        <w:jc w:val="thaiDistribute"/>
        <w:rPr>
          <w:rFonts w:asciiTheme="majorBidi" w:hAnsiTheme="majorBidi"/>
          <w:sz w:val="30"/>
          <w:szCs w:val="30"/>
        </w:rPr>
      </w:pPr>
    </w:p>
    <w:p w14:paraId="015D1A99" w14:textId="542911AC" w:rsidR="007D6448" w:rsidRDefault="00A95E68" w:rsidP="007D6448">
      <w:pPr>
        <w:pStyle w:val="block"/>
        <w:spacing w:after="0" w:line="240" w:lineRule="atLeast"/>
        <w:ind w:left="540" w:right="-39"/>
        <w:jc w:val="thaiDistribute"/>
        <w:rPr>
          <w:rFonts w:asciiTheme="majorBidi" w:hAnsiTheme="majorBidi"/>
          <w:sz w:val="30"/>
          <w:szCs w:val="30"/>
        </w:rPr>
      </w:pPr>
      <w:r w:rsidRPr="00203012">
        <w:rPr>
          <w:rFonts w:asciiTheme="majorBidi" w:hAnsi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</w:t>
      </w:r>
      <w:r w:rsidR="00F0475C">
        <w:rPr>
          <w:rFonts w:asciiTheme="majorBidi" w:hAnsiTheme="majorBidi" w:hint="cs"/>
          <w:sz w:val="30"/>
          <w:szCs w:val="30"/>
          <w:cs/>
        </w:rPr>
        <w:t>วัดมูลค่าด้วยราคาทุนตัดจำหน่าย</w:t>
      </w:r>
      <w:r w:rsidRPr="00203012">
        <w:rPr>
          <w:rFonts w:asciiTheme="majorBidi" w:hAnsiTheme="majorBidi"/>
          <w:sz w:val="30"/>
          <w:szCs w:val="30"/>
          <w:cs/>
        </w:rPr>
        <w:t>หากมูลค่าตามบัญชีใกล้เคียงกับมูลค่ายุติธรรมอย่างสมเหตุสมผล</w:t>
      </w:r>
    </w:p>
    <w:p w14:paraId="7548F716" w14:textId="77777777" w:rsidR="00DA74F1" w:rsidRDefault="00DA74F1" w:rsidP="007D6448">
      <w:pPr>
        <w:pStyle w:val="block"/>
        <w:spacing w:after="0" w:line="240" w:lineRule="atLeast"/>
        <w:ind w:left="540" w:right="-39"/>
        <w:jc w:val="thaiDistribute"/>
        <w:rPr>
          <w:rFonts w:asciiTheme="majorBidi" w:hAnsiTheme="majorBidi"/>
          <w:sz w:val="30"/>
          <w:szCs w:val="30"/>
        </w:rPr>
      </w:pPr>
    </w:p>
    <w:p w14:paraId="15A580AD" w14:textId="77777777" w:rsidR="00DA74F1" w:rsidRDefault="00DA74F1" w:rsidP="007D6448">
      <w:pPr>
        <w:pStyle w:val="block"/>
        <w:spacing w:after="0" w:line="240" w:lineRule="atLeast"/>
        <w:ind w:left="540" w:right="-39"/>
        <w:jc w:val="thaiDistribute"/>
        <w:rPr>
          <w:rFonts w:asciiTheme="majorBidi" w:hAnsiTheme="majorBidi"/>
          <w:sz w:val="30"/>
          <w:szCs w:val="30"/>
        </w:rPr>
      </w:pPr>
    </w:p>
    <w:p w14:paraId="30E88E36" w14:textId="0B3BF152" w:rsidR="00DA74F1" w:rsidRDefault="00DA74F1" w:rsidP="007D6448">
      <w:pPr>
        <w:pStyle w:val="block"/>
        <w:spacing w:after="0" w:line="240" w:lineRule="atLeast"/>
        <w:ind w:left="540" w:right="-39"/>
        <w:jc w:val="thaiDistribute"/>
        <w:rPr>
          <w:rFonts w:asciiTheme="majorBidi" w:hAnsiTheme="majorBidi"/>
          <w:sz w:val="30"/>
          <w:szCs w:val="30"/>
          <w:cs/>
        </w:rPr>
        <w:sectPr w:rsidR="00DA74F1" w:rsidSect="00C21040">
          <w:headerReference w:type="default" r:id="rId20"/>
          <w:footerReference w:type="default" r:id="rId21"/>
          <w:pgSz w:w="11909" w:h="16834" w:code="9"/>
          <w:pgMar w:top="691" w:right="1152" w:bottom="720" w:left="1166" w:header="706" w:footer="706" w:gutter="0"/>
          <w:cols w:space="737"/>
          <w:docGrid w:linePitch="360"/>
        </w:sectPr>
      </w:pPr>
    </w:p>
    <w:tbl>
      <w:tblPr>
        <w:tblW w:w="1476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330"/>
        <w:gridCol w:w="900"/>
        <w:gridCol w:w="1620"/>
        <w:gridCol w:w="270"/>
        <w:gridCol w:w="1530"/>
        <w:gridCol w:w="270"/>
        <w:gridCol w:w="1530"/>
        <w:gridCol w:w="270"/>
        <w:gridCol w:w="1080"/>
        <w:gridCol w:w="270"/>
        <w:gridCol w:w="1080"/>
        <w:gridCol w:w="270"/>
        <w:gridCol w:w="990"/>
        <w:gridCol w:w="270"/>
        <w:gridCol w:w="1080"/>
      </w:tblGrid>
      <w:tr w:rsidR="008E711A" w:rsidRPr="00731B95" w14:paraId="76B8F338" w14:textId="77777777" w:rsidTr="0079213A">
        <w:trPr>
          <w:trHeight w:val="261"/>
        </w:trPr>
        <w:tc>
          <w:tcPr>
            <w:tcW w:w="3330" w:type="dxa"/>
            <w:shd w:val="clear" w:color="auto" w:fill="auto"/>
            <w:vAlign w:val="bottom"/>
          </w:tcPr>
          <w:p w14:paraId="3989F774" w14:textId="77777777" w:rsidR="008E711A" w:rsidRPr="00EC0235" w:rsidRDefault="008E711A">
            <w:pPr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00" w:type="dxa"/>
            <w:shd w:val="clear" w:color="auto" w:fill="auto"/>
          </w:tcPr>
          <w:p w14:paraId="7CE6E658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530" w:type="dxa"/>
            <w:gridSpan w:val="13"/>
            <w:shd w:val="clear" w:color="auto" w:fill="auto"/>
            <w:vAlign w:val="bottom"/>
          </w:tcPr>
          <w:p w14:paraId="411FA991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EC02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8E711A" w:rsidRPr="00731B95" w14:paraId="0AA827D9" w14:textId="77777777" w:rsidTr="0079213A">
        <w:trPr>
          <w:trHeight w:val="261"/>
        </w:trPr>
        <w:tc>
          <w:tcPr>
            <w:tcW w:w="3330" w:type="dxa"/>
            <w:shd w:val="clear" w:color="auto" w:fill="auto"/>
            <w:vAlign w:val="bottom"/>
          </w:tcPr>
          <w:p w14:paraId="3057997D" w14:textId="77777777" w:rsidR="008E711A" w:rsidRPr="00EC0235" w:rsidRDefault="008E711A">
            <w:pPr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00" w:type="dxa"/>
            <w:shd w:val="clear" w:color="auto" w:fill="auto"/>
          </w:tcPr>
          <w:p w14:paraId="2BA82ADA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220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80A9E3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02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70" w:type="dxa"/>
            <w:shd w:val="clear" w:color="auto" w:fill="auto"/>
          </w:tcPr>
          <w:p w14:paraId="7C02483F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040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9A908B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02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8E711A" w:rsidRPr="00731B95" w14:paraId="2FCD2A14" w14:textId="77777777" w:rsidTr="0079213A">
        <w:trPr>
          <w:trHeight w:val="1441"/>
        </w:trPr>
        <w:tc>
          <w:tcPr>
            <w:tcW w:w="3330" w:type="dxa"/>
            <w:shd w:val="clear" w:color="auto" w:fill="auto"/>
            <w:vAlign w:val="bottom"/>
          </w:tcPr>
          <w:p w14:paraId="700D7357" w14:textId="7412D2C1" w:rsidR="008E711A" w:rsidRPr="00EC0235" w:rsidRDefault="008E711A">
            <w:pPr>
              <w:ind w:left="-20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4F0EC3B2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4765D82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  <w:p w14:paraId="4BEDEF89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  <w:p w14:paraId="020B342A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EC023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DCD720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6D358C04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49586E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D24436" w14:textId="77777777" w:rsidR="008E711A" w:rsidRPr="00EC0235" w:rsidRDefault="008E711A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8F93B2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14:paraId="222209D4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EDFCEA7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EC023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C02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3B079ED5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E6513C4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EC023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C02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76B41D7E" w14:textId="77777777" w:rsidR="008E711A" w:rsidRPr="00EC0235" w:rsidRDefault="008E711A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6DC5C10" w14:textId="77777777" w:rsidR="008E711A" w:rsidRPr="00EC0235" w:rsidRDefault="008E711A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EC023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C02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7EC4C439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DA8CCFF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8E711A" w:rsidRPr="00731B95" w14:paraId="1BE2A85D" w14:textId="77777777" w:rsidTr="0079213A">
        <w:trPr>
          <w:trHeight w:val="333"/>
        </w:trPr>
        <w:tc>
          <w:tcPr>
            <w:tcW w:w="3330" w:type="dxa"/>
            <w:shd w:val="clear" w:color="auto" w:fill="auto"/>
            <w:vAlign w:val="bottom"/>
          </w:tcPr>
          <w:p w14:paraId="6CD41A21" w14:textId="77777777" w:rsidR="008E711A" w:rsidRPr="00EC0235" w:rsidRDefault="008E711A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1FFB4E2A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530" w:type="dxa"/>
            <w:gridSpan w:val="13"/>
            <w:shd w:val="clear" w:color="auto" w:fill="auto"/>
            <w:vAlign w:val="bottom"/>
          </w:tcPr>
          <w:p w14:paraId="06F26393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023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E711A" w:rsidRPr="00731B95" w14:paraId="14CE369B" w14:textId="77777777" w:rsidTr="0079213A">
        <w:trPr>
          <w:trHeight w:val="333"/>
        </w:trPr>
        <w:tc>
          <w:tcPr>
            <w:tcW w:w="3330" w:type="dxa"/>
            <w:shd w:val="clear" w:color="auto" w:fill="auto"/>
            <w:vAlign w:val="bottom"/>
          </w:tcPr>
          <w:p w14:paraId="6161C6D5" w14:textId="491AE60B" w:rsidR="008E711A" w:rsidRPr="00EC0235" w:rsidRDefault="008E711A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3</w:t>
            </w:r>
            <w:r w:rsidR="0098567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 xml:space="preserve"> </w:t>
            </w:r>
            <w:r w:rsidR="00C147AD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กันยายน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 </w:t>
            </w:r>
            <w:r w:rsidRPr="00EC023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6</w:t>
            </w:r>
          </w:p>
        </w:tc>
        <w:tc>
          <w:tcPr>
            <w:tcW w:w="900" w:type="dxa"/>
            <w:shd w:val="clear" w:color="auto" w:fill="auto"/>
          </w:tcPr>
          <w:p w14:paraId="7F15CB6B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530" w:type="dxa"/>
            <w:gridSpan w:val="13"/>
            <w:shd w:val="clear" w:color="auto" w:fill="auto"/>
            <w:vAlign w:val="bottom"/>
          </w:tcPr>
          <w:p w14:paraId="0229B33F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8E711A" w:rsidRPr="00731B95" w14:paraId="05E377DA" w14:textId="77777777" w:rsidTr="0079213A">
        <w:trPr>
          <w:trHeight w:val="261"/>
        </w:trPr>
        <w:tc>
          <w:tcPr>
            <w:tcW w:w="3330" w:type="dxa"/>
            <w:shd w:val="clear" w:color="auto" w:fill="auto"/>
          </w:tcPr>
          <w:p w14:paraId="46118D0F" w14:textId="77777777" w:rsidR="008E711A" w:rsidRPr="00EC0235" w:rsidRDefault="008E711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EC023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900" w:type="dxa"/>
            <w:shd w:val="clear" w:color="auto" w:fill="auto"/>
          </w:tcPr>
          <w:p w14:paraId="2A5D647F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5BE53321" w14:textId="1AFA5F23" w:rsidR="008E711A" w:rsidRPr="00DD66D2" w:rsidRDefault="008E711A" w:rsidP="00DD66D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2E74E69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7EB7C850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B8CB1C7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0F8D14DC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265EF40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B982DFD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828FE2D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7ABF831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B5D1C3B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E10F89E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C1EC8E6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40DF100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E711A" w:rsidRPr="00731B95" w14:paraId="49A590C9" w14:textId="77777777" w:rsidTr="0079213A">
        <w:trPr>
          <w:trHeight w:val="261"/>
        </w:trPr>
        <w:tc>
          <w:tcPr>
            <w:tcW w:w="3330" w:type="dxa"/>
            <w:shd w:val="clear" w:color="auto" w:fill="auto"/>
          </w:tcPr>
          <w:p w14:paraId="02799A6D" w14:textId="77777777" w:rsidR="008E711A" w:rsidRPr="00EC0235" w:rsidRDefault="008E711A">
            <w:pPr>
              <w:ind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02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00" w:type="dxa"/>
            <w:shd w:val="clear" w:color="auto" w:fill="auto"/>
          </w:tcPr>
          <w:p w14:paraId="0E25EBDE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shd w:val="clear" w:color="auto" w:fill="auto"/>
          </w:tcPr>
          <w:p w14:paraId="5FD653D4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C5AD4FE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03A9DA1C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62122BD" w14:textId="77777777" w:rsidR="008E711A" w:rsidRPr="00EC0235" w:rsidRDefault="008E711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603E79D6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7D4E407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D3CBFDB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E98E9D5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B4F6FD7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1824E52" w14:textId="77777777" w:rsidR="008E711A" w:rsidRPr="00EC0235" w:rsidRDefault="008E711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F0350A4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D398DE7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405B2B4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D66D2" w:rsidRPr="00731B95" w14:paraId="2F8633E0" w14:textId="77777777" w:rsidTr="0079213A">
        <w:trPr>
          <w:trHeight w:val="261"/>
        </w:trPr>
        <w:tc>
          <w:tcPr>
            <w:tcW w:w="3330" w:type="dxa"/>
            <w:shd w:val="clear" w:color="auto" w:fill="auto"/>
          </w:tcPr>
          <w:p w14:paraId="6FB05059" w14:textId="77777777" w:rsidR="00DD66D2" w:rsidRPr="00EC0235" w:rsidRDefault="00DD66D2" w:rsidP="00DD66D2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900" w:type="dxa"/>
            <w:shd w:val="clear" w:color="auto" w:fill="auto"/>
          </w:tcPr>
          <w:p w14:paraId="5A0764A9" w14:textId="3E903043" w:rsidR="00DD66D2" w:rsidRPr="00EC0235" w:rsidRDefault="00DD66D2" w:rsidP="00DD66D2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68AD8AD2" w14:textId="2E8B78B1" w:rsidR="00DD66D2" w:rsidRPr="00EC0235" w:rsidRDefault="006E48FA" w:rsidP="006E48FA">
            <w:pPr>
              <w:pStyle w:val="acctfourfigures"/>
              <w:tabs>
                <w:tab w:val="clear" w:pos="765"/>
                <w:tab w:val="decimal" w:pos="1402"/>
              </w:tabs>
              <w:spacing w:line="240" w:lineRule="atLeast"/>
              <w:ind w:left="-43" w:right="-20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1,411,996</w:t>
            </w:r>
          </w:p>
        </w:tc>
        <w:tc>
          <w:tcPr>
            <w:tcW w:w="270" w:type="dxa"/>
            <w:shd w:val="clear" w:color="auto" w:fill="auto"/>
          </w:tcPr>
          <w:p w14:paraId="64B39BEA" w14:textId="77777777" w:rsidR="00DD66D2" w:rsidRPr="00EC0235" w:rsidRDefault="00DD66D2" w:rsidP="00DD66D2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597142FD" w14:textId="37A1DB71" w:rsidR="00DD66D2" w:rsidRPr="00AC27DF" w:rsidRDefault="006E48FA" w:rsidP="001E758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923BBB9" w14:textId="77777777" w:rsidR="00DD66D2" w:rsidRPr="00EC0235" w:rsidRDefault="00DD66D2" w:rsidP="00DD66D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1AE5A3EB" w14:textId="3451F1C8" w:rsidR="00DD66D2" w:rsidRPr="00EC0235" w:rsidRDefault="006E48FA" w:rsidP="00DD66D2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1,411,996</w:t>
            </w:r>
          </w:p>
        </w:tc>
        <w:tc>
          <w:tcPr>
            <w:tcW w:w="270" w:type="dxa"/>
            <w:shd w:val="clear" w:color="auto" w:fill="auto"/>
          </w:tcPr>
          <w:p w14:paraId="76CE1D93" w14:textId="77777777" w:rsidR="00DD66D2" w:rsidRPr="00EC0235" w:rsidRDefault="00DD66D2" w:rsidP="00DD66D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C517AE0" w14:textId="46B55C6C" w:rsidR="00DD66D2" w:rsidRPr="00A91BCC" w:rsidRDefault="006E48FA" w:rsidP="00002BD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CE3C18F" w14:textId="77777777" w:rsidR="00DD66D2" w:rsidRPr="00EC0235" w:rsidRDefault="00DD66D2" w:rsidP="00DD66D2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8857128" w14:textId="3BDBC1AD" w:rsidR="00DD66D2" w:rsidRPr="00A91BCC" w:rsidRDefault="006E48FA" w:rsidP="00A91BCC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E48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1,411,996</w:t>
            </w:r>
          </w:p>
        </w:tc>
        <w:tc>
          <w:tcPr>
            <w:tcW w:w="270" w:type="dxa"/>
            <w:shd w:val="clear" w:color="auto" w:fill="auto"/>
          </w:tcPr>
          <w:p w14:paraId="0252B5B8" w14:textId="77777777" w:rsidR="00DD66D2" w:rsidRPr="00EC0235" w:rsidRDefault="00DD66D2" w:rsidP="00DD66D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A12116F" w14:textId="1CE1D1F9" w:rsidR="00DD66D2" w:rsidRPr="00EC0235" w:rsidRDefault="00F46DDE" w:rsidP="00002BD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233B501" w14:textId="77777777" w:rsidR="00DD66D2" w:rsidRPr="00EC0235" w:rsidRDefault="00DD66D2" w:rsidP="00DD66D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4B3C47F" w14:textId="61259287" w:rsidR="00DD66D2" w:rsidRPr="00EC0235" w:rsidRDefault="006E48FA" w:rsidP="00DD66D2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E48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1,411,996</w:t>
            </w:r>
          </w:p>
        </w:tc>
      </w:tr>
      <w:tr w:rsidR="00DD66D2" w:rsidRPr="00731B95" w14:paraId="5D4129B0" w14:textId="77777777" w:rsidTr="0079213A">
        <w:trPr>
          <w:trHeight w:val="261"/>
        </w:trPr>
        <w:tc>
          <w:tcPr>
            <w:tcW w:w="3330" w:type="dxa"/>
            <w:shd w:val="clear" w:color="auto" w:fill="auto"/>
          </w:tcPr>
          <w:p w14:paraId="4A80D60A" w14:textId="77777777" w:rsidR="00DD66D2" w:rsidRPr="00EC0235" w:rsidRDefault="00DD66D2" w:rsidP="00DD66D2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02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00" w:type="dxa"/>
            <w:shd w:val="clear" w:color="auto" w:fill="auto"/>
          </w:tcPr>
          <w:p w14:paraId="4BA02A47" w14:textId="77777777" w:rsidR="00DD66D2" w:rsidRPr="00EC0235" w:rsidRDefault="00DD66D2" w:rsidP="00DD66D2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5A82CE2B" w14:textId="77777777" w:rsidR="00DD66D2" w:rsidRPr="00EC0235" w:rsidRDefault="00DD66D2" w:rsidP="00D61A96">
            <w:pPr>
              <w:pStyle w:val="acctfourfigures"/>
              <w:tabs>
                <w:tab w:val="clear" w:pos="765"/>
                <w:tab w:val="decimal" w:pos="1402"/>
              </w:tabs>
              <w:spacing w:line="240" w:lineRule="atLeast"/>
              <w:ind w:left="-43" w:right="-2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72C226F" w14:textId="77777777" w:rsidR="00DD66D2" w:rsidRPr="00EC0235" w:rsidRDefault="00DD66D2" w:rsidP="00DD66D2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2331DBDC" w14:textId="77777777" w:rsidR="00DD66D2" w:rsidRPr="00EC0235" w:rsidRDefault="00DD66D2" w:rsidP="00DD66D2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ACC511A" w14:textId="77777777" w:rsidR="00DD66D2" w:rsidRPr="00EC0235" w:rsidRDefault="00DD66D2" w:rsidP="00DD66D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1B50258B" w14:textId="77777777" w:rsidR="00DD66D2" w:rsidRPr="00EC0235" w:rsidRDefault="00DD66D2" w:rsidP="00DD66D2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CBD09D4" w14:textId="77777777" w:rsidR="00DD66D2" w:rsidRPr="00EC0235" w:rsidRDefault="00DD66D2" w:rsidP="00DD66D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B2EFD08" w14:textId="77777777" w:rsidR="00DD66D2" w:rsidRPr="00EC0235" w:rsidRDefault="00DD66D2" w:rsidP="00DD66D2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4ADEEDA" w14:textId="77777777" w:rsidR="00DD66D2" w:rsidRPr="00EC0235" w:rsidRDefault="00DD66D2" w:rsidP="00DD66D2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FB0FDF4" w14:textId="77777777" w:rsidR="00DD66D2" w:rsidRPr="00EC0235" w:rsidRDefault="00DD66D2" w:rsidP="00DD66D2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40B74E6" w14:textId="77777777" w:rsidR="00DD66D2" w:rsidRPr="00EC0235" w:rsidRDefault="00DD66D2" w:rsidP="00DD66D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6906DAD" w14:textId="77777777" w:rsidR="00DD66D2" w:rsidRPr="00EC0235" w:rsidRDefault="00DD66D2" w:rsidP="00DD66D2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DCC62AF" w14:textId="77777777" w:rsidR="00DD66D2" w:rsidRPr="00EC0235" w:rsidRDefault="00DD66D2" w:rsidP="00DD66D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4F2AF70" w14:textId="77777777" w:rsidR="00DD66D2" w:rsidRPr="00EC0235" w:rsidRDefault="00DD66D2" w:rsidP="00DD66D2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DD66D2" w:rsidRPr="00731B95" w14:paraId="2CC88279" w14:textId="77777777" w:rsidTr="00761D6E">
        <w:trPr>
          <w:trHeight w:val="261"/>
        </w:trPr>
        <w:tc>
          <w:tcPr>
            <w:tcW w:w="3330" w:type="dxa"/>
            <w:shd w:val="clear" w:color="auto" w:fill="auto"/>
          </w:tcPr>
          <w:p w14:paraId="27E92226" w14:textId="77777777" w:rsidR="00DD66D2" w:rsidRPr="00EC0235" w:rsidRDefault="00DD66D2" w:rsidP="00DD66D2">
            <w:pPr>
              <w:ind w:left="166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900" w:type="dxa"/>
            <w:shd w:val="clear" w:color="auto" w:fill="auto"/>
          </w:tcPr>
          <w:p w14:paraId="35CFE425" w14:textId="77777777" w:rsidR="00DD66D2" w:rsidRPr="00EC0235" w:rsidRDefault="00DD66D2" w:rsidP="00DD66D2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03703F34" w14:textId="28F9FB44" w:rsidR="00DD66D2" w:rsidRPr="00EC0235" w:rsidRDefault="006E48FA" w:rsidP="001E758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435669E" w14:textId="77777777" w:rsidR="00DD66D2" w:rsidRPr="00EC0235" w:rsidRDefault="00DD66D2" w:rsidP="00DD66D2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0FAE5BC5" w14:textId="1E10E650" w:rsidR="00DD66D2" w:rsidRPr="00EC0235" w:rsidRDefault="006E48FA" w:rsidP="006E48FA">
            <w:pPr>
              <w:pStyle w:val="acctfourfigures"/>
              <w:tabs>
                <w:tab w:val="clear" w:pos="765"/>
                <w:tab w:val="decimal" w:pos="1316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486,8</w:t>
            </w:r>
            <w:r w:rsidR="0062537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2F035A07" w14:textId="13F63853" w:rsidR="00DD66D2" w:rsidRPr="00EC0235" w:rsidRDefault="00DD66D2" w:rsidP="00DD66D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2EA180A2" w14:textId="4F991FC8" w:rsidR="00DD66D2" w:rsidRPr="00EC0235" w:rsidRDefault="006E48FA" w:rsidP="00DD66D2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486,8</w:t>
            </w:r>
            <w:r w:rsidR="0062537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04D08246" w14:textId="77777777" w:rsidR="00DD66D2" w:rsidRPr="00EC0235" w:rsidRDefault="00DD66D2" w:rsidP="00DD66D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E226C7A" w14:textId="36A7821D" w:rsidR="00DD66D2" w:rsidRPr="00EC0235" w:rsidRDefault="006E48FA" w:rsidP="00002BD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9A8753D" w14:textId="77777777" w:rsidR="00DD66D2" w:rsidRPr="00EC0235" w:rsidRDefault="00DD66D2" w:rsidP="00DD66D2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EA674BB" w14:textId="16DDD884" w:rsidR="00DD66D2" w:rsidRPr="006E48FA" w:rsidRDefault="00D331C6" w:rsidP="00D331C6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426,590</w:t>
            </w:r>
          </w:p>
        </w:tc>
        <w:tc>
          <w:tcPr>
            <w:tcW w:w="270" w:type="dxa"/>
            <w:shd w:val="clear" w:color="auto" w:fill="auto"/>
          </w:tcPr>
          <w:p w14:paraId="02D92665" w14:textId="77777777" w:rsidR="00DD66D2" w:rsidRPr="00EC0235" w:rsidRDefault="00DD66D2" w:rsidP="00DD66D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FA298ED" w14:textId="75488F3D" w:rsidR="00DD66D2" w:rsidRPr="00EC0235" w:rsidRDefault="006E48FA" w:rsidP="00002BD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BD1AAB1" w14:textId="77777777" w:rsidR="00DD66D2" w:rsidRPr="00EC0235" w:rsidRDefault="00DD66D2" w:rsidP="00DD66D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58E3D0A" w14:textId="2CD57481" w:rsidR="00DD66D2" w:rsidRPr="00EC0235" w:rsidRDefault="00D331C6" w:rsidP="00D331C6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426,590</w:t>
            </w:r>
          </w:p>
        </w:tc>
      </w:tr>
      <w:tr w:rsidR="00DD66D2" w:rsidRPr="00731B95" w14:paraId="3E8533C1" w14:textId="77777777" w:rsidTr="001D34B4">
        <w:trPr>
          <w:trHeight w:val="261"/>
        </w:trPr>
        <w:tc>
          <w:tcPr>
            <w:tcW w:w="3330" w:type="dxa"/>
            <w:shd w:val="clear" w:color="auto" w:fill="auto"/>
          </w:tcPr>
          <w:p w14:paraId="23422DA2" w14:textId="77777777" w:rsidR="00DD66D2" w:rsidRPr="00EC0235" w:rsidRDefault="00DD66D2" w:rsidP="00DD66D2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02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900" w:type="dxa"/>
            <w:shd w:val="clear" w:color="auto" w:fill="auto"/>
          </w:tcPr>
          <w:p w14:paraId="3CDD52E1" w14:textId="77777777" w:rsidR="00DD66D2" w:rsidRPr="00EC0235" w:rsidRDefault="00DD66D2" w:rsidP="00DD66D2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C14FF7" w14:textId="03540E8A" w:rsidR="00DD66D2" w:rsidRPr="006E48FA" w:rsidRDefault="006E48FA" w:rsidP="00D61A96">
            <w:pPr>
              <w:pStyle w:val="acctfourfigures"/>
              <w:tabs>
                <w:tab w:val="clear" w:pos="765"/>
                <w:tab w:val="decimal" w:pos="1402"/>
              </w:tabs>
              <w:spacing w:line="240" w:lineRule="atLeast"/>
              <w:ind w:left="-43" w:right="-2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E48F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1,411,996</w:t>
            </w:r>
          </w:p>
        </w:tc>
        <w:tc>
          <w:tcPr>
            <w:tcW w:w="270" w:type="dxa"/>
            <w:shd w:val="clear" w:color="auto" w:fill="auto"/>
          </w:tcPr>
          <w:p w14:paraId="4025827C" w14:textId="77777777" w:rsidR="00DD66D2" w:rsidRPr="00EC0235" w:rsidRDefault="00DD66D2" w:rsidP="00DD66D2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0B9B05" w14:textId="034C5FEA" w:rsidR="00DD66D2" w:rsidRPr="006E48FA" w:rsidRDefault="006E48FA" w:rsidP="00DD66D2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E48F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486,8</w:t>
            </w:r>
            <w:r w:rsidR="0062537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Pr="006E48F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2A471610" w14:textId="77777777" w:rsidR="00DD66D2" w:rsidRPr="00EC0235" w:rsidRDefault="00DD66D2" w:rsidP="00DD66D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263869" w14:textId="064C12BF" w:rsidR="00DD66D2" w:rsidRPr="006E48FA" w:rsidRDefault="006E48FA" w:rsidP="00DD66D2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E48F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1,898,807</w:t>
            </w:r>
          </w:p>
        </w:tc>
        <w:tc>
          <w:tcPr>
            <w:tcW w:w="270" w:type="dxa"/>
            <w:shd w:val="clear" w:color="auto" w:fill="auto"/>
          </w:tcPr>
          <w:p w14:paraId="494ECA64" w14:textId="77777777" w:rsidR="00DD66D2" w:rsidRPr="00EC0235" w:rsidRDefault="00DD66D2" w:rsidP="00DD66D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EB74BA5" w14:textId="77777777" w:rsidR="00DD66D2" w:rsidRPr="00EC0235" w:rsidRDefault="00DD66D2" w:rsidP="00DD66D2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8DDF9AC" w14:textId="77777777" w:rsidR="00DD66D2" w:rsidRPr="00EC0235" w:rsidRDefault="00DD66D2" w:rsidP="00DD66D2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6BFF15C" w14:textId="77777777" w:rsidR="00DD66D2" w:rsidRPr="00EC0235" w:rsidRDefault="00DD66D2" w:rsidP="00DD66D2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C9B20E6" w14:textId="77777777" w:rsidR="00DD66D2" w:rsidRPr="00EC0235" w:rsidRDefault="00DD66D2" w:rsidP="00DD66D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64A0685" w14:textId="77777777" w:rsidR="00DD66D2" w:rsidRPr="00EC0235" w:rsidRDefault="00DD66D2" w:rsidP="00DD66D2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0E91CE6" w14:textId="77777777" w:rsidR="00DD66D2" w:rsidRPr="00EC0235" w:rsidRDefault="00DD66D2" w:rsidP="00DD66D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A064B57" w14:textId="77777777" w:rsidR="00DD66D2" w:rsidRPr="00EC0235" w:rsidRDefault="00DD66D2" w:rsidP="00DD66D2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D66D2" w:rsidRPr="00731B95" w14:paraId="4214EFE1" w14:textId="77777777" w:rsidTr="0079213A">
        <w:trPr>
          <w:trHeight w:val="168"/>
        </w:trPr>
        <w:tc>
          <w:tcPr>
            <w:tcW w:w="3330" w:type="dxa"/>
            <w:shd w:val="clear" w:color="auto" w:fill="auto"/>
          </w:tcPr>
          <w:p w14:paraId="171F4337" w14:textId="77777777" w:rsidR="00DD66D2" w:rsidRPr="00EC0235" w:rsidRDefault="00DD66D2" w:rsidP="00DD66D2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25624F20" w14:textId="77777777" w:rsidR="00DD66D2" w:rsidRPr="00EC0235" w:rsidRDefault="00DD66D2" w:rsidP="00DD66D2">
            <w:pPr>
              <w:pStyle w:val="acctfourfigures"/>
              <w:tabs>
                <w:tab w:val="clear" w:pos="765"/>
                <w:tab w:val="decimal" w:pos="140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shd w:val="clear" w:color="auto" w:fill="auto"/>
          </w:tcPr>
          <w:p w14:paraId="478256AA" w14:textId="77777777" w:rsidR="00DD66D2" w:rsidRPr="00EC0235" w:rsidRDefault="00DD66D2" w:rsidP="00DD66D2">
            <w:pPr>
              <w:pStyle w:val="acctfourfigures"/>
              <w:tabs>
                <w:tab w:val="clear" w:pos="76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E43A201" w14:textId="77777777" w:rsidR="00DD66D2" w:rsidRPr="00EC0235" w:rsidRDefault="00DD66D2" w:rsidP="00DD66D2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</w:tcPr>
          <w:p w14:paraId="33AAEFEF" w14:textId="77777777" w:rsidR="00DD66D2" w:rsidRPr="00EC0235" w:rsidRDefault="00DD66D2" w:rsidP="00DD66D2">
            <w:pPr>
              <w:pStyle w:val="acctfourfigures"/>
              <w:tabs>
                <w:tab w:val="clear" w:pos="765"/>
                <w:tab w:val="decimal" w:pos="1240"/>
                <w:tab w:val="decimal" w:pos="14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FC36922" w14:textId="77777777" w:rsidR="00DD66D2" w:rsidRPr="00EC0235" w:rsidRDefault="00DD66D2" w:rsidP="00DD66D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</w:tcPr>
          <w:p w14:paraId="46A517DD" w14:textId="77777777" w:rsidR="00DD66D2" w:rsidRPr="00EC0235" w:rsidRDefault="00DD66D2" w:rsidP="00DD66D2">
            <w:pPr>
              <w:pStyle w:val="acctfourfigures"/>
              <w:tabs>
                <w:tab w:val="clear" w:pos="765"/>
                <w:tab w:val="decimal" w:pos="59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691634F" w14:textId="77777777" w:rsidR="00DD66D2" w:rsidRPr="00EC0235" w:rsidRDefault="00DD66D2" w:rsidP="00DD66D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29BA85D" w14:textId="77777777" w:rsidR="00DD66D2" w:rsidRPr="00EC0235" w:rsidRDefault="00DD66D2" w:rsidP="00DD66D2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896C962" w14:textId="77777777" w:rsidR="00DD66D2" w:rsidRPr="00EC0235" w:rsidRDefault="00DD66D2" w:rsidP="00DD66D2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BB88707" w14:textId="77777777" w:rsidR="00DD66D2" w:rsidRPr="00EC0235" w:rsidRDefault="00DD66D2" w:rsidP="00DD66D2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120C387" w14:textId="77777777" w:rsidR="00DD66D2" w:rsidRPr="00EC0235" w:rsidRDefault="00DD66D2" w:rsidP="00DD66D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0F9DD6C" w14:textId="77777777" w:rsidR="00DD66D2" w:rsidRPr="00EC0235" w:rsidRDefault="00DD66D2" w:rsidP="00DD66D2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CB047BC" w14:textId="77777777" w:rsidR="00DD66D2" w:rsidRPr="00EC0235" w:rsidRDefault="00DD66D2" w:rsidP="00DD66D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1BCC66D" w14:textId="77777777" w:rsidR="00DD66D2" w:rsidRPr="00EC0235" w:rsidRDefault="00DD66D2" w:rsidP="00DD66D2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D66D2" w:rsidRPr="00731B95" w14:paraId="5A70E401" w14:textId="77777777" w:rsidTr="0079213A">
        <w:trPr>
          <w:trHeight w:val="261"/>
        </w:trPr>
        <w:tc>
          <w:tcPr>
            <w:tcW w:w="3330" w:type="dxa"/>
            <w:shd w:val="clear" w:color="auto" w:fill="auto"/>
          </w:tcPr>
          <w:p w14:paraId="384371FE" w14:textId="77777777" w:rsidR="00DD66D2" w:rsidRPr="00EC0235" w:rsidRDefault="00DD66D2" w:rsidP="00DD66D2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ar-SA"/>
              </w:rPr>
            </w:pPr>
            <w:r w:rsidRPr="00EC023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900" w:type="dxa"/>
            <w:shd w:val="clear" w:color="auto" w:fill="auto"/>
          </w:tcPr>
          <w:p w14:paraId="0E78F34B" w14:textId="77777777" w:rsidR="00DD66D2" w:rsidRPr="00EC0235" w:rsidRDefault="00DD66D2" w:rsidP="00DD66D2">
            <w:pPr>
              <w:pStyle w:val="acctfourfigures"/>
              <w:tabs>
                <w:tab w:val="clear" w:pos="765"/>
                <w:tab w:val="decimal" w:pos="149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511A4BCD" w14:textId="77777777" w:rsidR="00DD66D2" w:rsidRPr="00EC0235" w:rsidRDefault="00DD66D2" w:rsidP="00DD66D2">
            <w:pPr>
              <w:pStyle w:val="acctfourfigures"/>
              <w:tabs>
                <w:tab w:val="clear" w:pos="765"/>
                <w:tab w:val="decimal" w:pos="14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8DAE337" w14:textId="77777777" w:rsidR="00DD66D2" w:rsidRPr="00EC0235" w:rsidRDefault="00DD66D2" w:rsidP="00DD66D2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004BBCD4" w14:textId="77777777" w:rsidR="00DD66D2" w:rsidRPr="00EC0235" w:rsidRDefault="00DD66D2" w:rsidP="00DD66D2">
            <w:pPr>
              <w:pStyle w:val="acctfourfigures"/>
              <w:tabs>
                <w:tab w:val="clear" w:pos="765"/>
                <w:tab w:val="decimal" w:pos="1240"/>
                <w:tab w:val="decimal" w:pos="14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497D0A0" w14:textId="77777777" w:rsidR="00DD66D2" w:rsidRPr="00EC0235" w:rsidRDefault="00DD66D2" w:rsidP="00DD66D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7F2B927E" w14:textId="77777777" w:rsidR="00DD66D2" w:rsidRPr="00EC0235" w:rsidRDefault="00DD66D2" w:rsidP="00DD66D2">
            <w:pPr>
              <w:pStyle w:val="acctfourfigures"/>
              <w:tabs>
                <w:tab w:val="clear" w:pos="765"/>
                <w:tab w:val="decimal" w:pos="59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59FEA7A" w14:textId="77777777" w:rsidR="00DD66D2" w:rsidRPr="00EC0235" w:rsidRDefault="00DD66D2" w:rsidP="00DD66D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2F32A28" w14:textId="77777777" w:rsidR="00DD66D2" w:rsidRPr="00EC0235" w:rsidRDefault="00DD66D2" w:rsidP="00DD66D2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5A50038" w14:textId="77777777" w:rsidR="00DD66D2" w:rsidRPr="00EC0235" w:rsidRDefault="00DD66D2" w:rsidP="00DD66D2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6064D52" w14:textId="77777777" w:rsidR="00DD66D2" w:rsidRPr="00EC0235" w:rsidRDefault="00DD66D2" w:rsidP="00DD66D2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AD1089F" w14:textId="77777777" w:rsidR="00DD66D2" w:rsidRPr="00EC0235" w:rsidRDefault="00DD66D2" w:rsidP="00DD66D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044A0B2" w14:textId="77777777" w:rsidR="00DD66D2" w:rsidRPr="00EC0235" w:rsidRDefault="00DD66D2" w:rsidP="00DD66D2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3D5737A" w14:textId="77777777" w:rsidR="00DD66D2" w:rsidRPr="00EC0235" w:rsidRDefault="00DD66D2" w:rsidP="00DD66D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EBBEC9C" w14:textId="77777777" w:rsidR="00DD66D2" w:rsidRPr="00EC0235" w:rsidRDefault="00DD66D2" w:rsidP="00DD66D2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C27DF" w:rsidRPr="00731B95" w14:paraId="6C6173D3" w14:textId="77777777" w:rsidTr="00761D6E">
        <w:trPr>
          <w:trHeight w:val="261"/>
        </w:trPr>
        <w:tc>
          <w:tcPr>
            <w:tcW w:w="3330" w:type="dxa"/>
            <w:shd w:val="clear" w:color="auto" w:fill="auto"/>
          </w:tcPr>
          <w:p w14:paraId="37E7D135" w14:textId="77777777" w:rsidR="00AC27DF" w:rsidRPr="00EC0235" w:rsidRDefault="00AC27DF" w:rsidP="00AC27DF">
            <w:pPr>
              <w:ind w:left="156" w:right="-90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900" w:type="dxa"/>
            <w:shd w:val="clear" w:color="auto" w:fill="auto"/>
          </w:tcPr>
          <w:p w14:paraId="5351A5BC" w14:textId="1C7F6930" w:rsidR="00AC27DF" w:rsidRPr="00EC0235" w:rsidRDefault="00AC27DF" w:rsidP="00AC27DF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6</w:t>
            </w:r>
          </w:p>
        </w:tc>
        <w:tc>
          <w:tcPr>
            <w:tcW w:w="1620" w:type="dxa"/>
            <w:shd w:val="clear" w:color="auto" w:fill="auto"/>
          </w:tcPr>
          <w:p w14:paraId="7E500212" w14:textId="63FCD2E7" w:rsidR="00AC27DF" w:rsidRPr="00EC0235" w:rsidRDefault="006C1195" w:rsidP="001E758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E6C7881" w14:textId="77777777" w:rsidR="00AC27DF" w:rsidRPr="00EC0235" w:rsidRDefault="00AC27DF" w:rsidP="00AC27DF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0257D265" w14:textId="01CD64D1" w:rsidR="00AC27DF" w:rsidRPr="00EC0235" w:rsidRDefault="006C1195" w:rsidP="00AC27DF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21,936,600</w:t>
            </w:r>
          </w:p>
        </w:tc>
        <w:tc>
          <w:tcPr>
            <w:tcW w:w="270" w:type="dxa"/>
            <w:shd w:val="clear" w:color="auto" w:fill="auto"/>
          </w:tcPr>
          <w:p w14:paraId="7E2F24E2" w14:textId="77777777" w:rsidR="00AC27DF" w:rsidRPr="00EC0235" w:rsidRDefault="00AC27DF" w:rsidP="00AC27D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71A6FB25" w14:textId="4095E825" w:rsidR="00AC27DF" w:rsidRPr="00EC0235" w:rsidRDefault="006C1195" w:rsidP="00AC27DF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21,936,600</w:t>
            </w:r>
          </w:p>
        </w:tc>
        <w:tc>
          <w:tcPr>
            <w:tcW w:w="270" w:type="dxa"/>
            <w:shd w:val="clear" w:color="auto" w:fill="auto"/>
          </w:tcPr>
          <w:p w14:paraId="2DFDB3C0" w14:textId="77777777" w:rsidR="00AC27DF" w:rsidRPr="00EC0235" w:rsidRDefault="00AC27DF" w:rsidP="00AC27D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8E5A995" w14:textId="56462E4C" w:rsidR="00AC27DF" w:rsidRPr="00EC0235" w:rsidRDefault="005E4189" w:rsidP="00002BD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DA7BB5B" w14:textId="10B1E32F" w:rsidR="00AC27DF" w:rsidRPr="00EC0235" w:rsidRDefault="00AC27DF" w:rsidP="00AC27D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6CB6035" w14:textId="1733D806" w:rsidR="00AC27DF" w:rsidRPr="00EC0235" w:rsidRDefault="005E4189" w:rsidP="00EF335E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21,743,107</w:t>
            </w:r>
          </w:p>
        </w:tc>
        <w:tc>
          <w:tcPr>
            <w:tcW w:w="270" w:type="dxa"/>
            <w:shd w:val="clear" w:color="auto" w:fill="auto"/>
          </w:tcPr>
          <w:p w14:paraId="0336BC68" w14:textId="77777777" w:rsidR="00AC27DF" w:rsidRPr="00EC0235" w:rsidRDefault="00AC27DF" w:rsidP="00AC27D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5E68B84" w14:textId="3AF32E81" w:rsidR="00AC27DF" w:rsidRPr="00EC0235" w:rsidRDefault="005E4189" w:rsidP="00002BD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8832776" w14:textId="77777777" w:rsidR="00AC27DF" w:rsidRPr="00EC0235" w:rsidRDefault="00AC27DF" w:rsidP="00AC27D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A8DC8E9" w14:textId="52A97C83" w:rsidR="00AC27DF" w:rsidRPr="00EC0235" w:rsidRDefault="005E4189" w:rsidP="00EF335E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21,743,107</w:t>
            </w:r>
          </w:p>
        </w:tc>
      </w:tr>
      <w:tr w:rsidR="00AC27DF" w:rsidRPr="00731B95" w14:paraId="29FC0637" w14:textId="77777777" w:rsidTr="0079213A">
        <w:trPr>
          <w:trHeight w:val="261"/>
        </w:trPr>
        <w:tc>
          <w:tcPr>
            <w:tcW w:w="3330" w:type="dxa"/>
            <w:shd w:val="clear" w:color="auto" w:fill="auto"/>
          </w:tcPr>
          <w:p w14:paraId="71A5560B" w14:textId="77777777" w:rsidR="00AC27DF" w:rsidRPr="00EC0235" w:rsidRDefault="00AC27DF" w:rsidP="00AC27DF">
            <w:pPr>
              <w:ind w:left="-22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02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900" w:type="dxa"/>
            <w:shd w:val="clear" w:color="auto" w:fill="auto"/>
          </w:tcPr>
          <w:p w14:paraId="6EE2CF84" w14:textId="77777777" w:rsidR="00AC27DF" w:rsidRPr="00EC0235" w:rsidRDefault="00AC27DF" w:rsidP="00AC27DF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3FEDF9" w14:textId="2CFFF341" w:rsidR="00AC27DF" w:rsidRPr="00957B83" w:rsidRDefault="006C1195" w:rsidP="001E758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57B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599160A" w14:textId="77777777" w:rsidR="00AC27DF" w:rsidRPr="00EC0235" w:rsidRDefault="00AC27DF" w:rsidP="00AC27DF">
            <w:pPr>
              <w:pStyle w:val="acctfourfigures"/>
              <w:tabs>
                <w:tab w:val="clear" w:pos="76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EF5A66" w14:textId="314FAFE7" w:rsidR="00AC27DF" w:rsidRPr="006C1195" w:rsidRDefault="006C1195" w:rsidP="00AC27DF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C119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21,936,600</w:t>
            </w:r>
          </w:p>
        </w:tc>
        <w:tc>
          <w:tcPr>
            <w:tcW w:w="270" w:type="dxa"/>
            <w:shd w:val="clear" w:color="auto" w:fill="auto"/>
          </w:tcPr>
          <w:p w14:paraId="256BA996" w14:textId="77777777" w:rsidR="00AC27DF" w:rsidRPr="000E7636" w:rsidRDefault="00AC27DF" w:rsidP="00AC27DF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55B19D" w14:textId="15A39B9F" w:rsidR="00AC27DF" w:rsidRPr="006C1195" w:rsidRDefault="006C1195" w:rsidP="00AC27DF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C119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21,936,600</w:t>
            </w:r>
          </w:p>
        </w:tc>
        <w:tc>
          <w:tcPr>
            <w:tcW w:w="270" w:type="dxa"/>
            <w:shd w:val="clear" w:color="auto" w:fill="auto"/>
          </w:tcPr>
          <w:p w14:paraId="288BB0E0" w14:textId="77777777" w:rsidR="00AC27DF" w:rsidRPr="00EC0235" w:rsidRDefault="00AC27DF" w:rsidP="00AC27DF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20D36E0" w14:textId="77777777" w:rsidR="00AC27DF" w:rsidRPr="00EC0235" w:rsidRDefault="00AC27DF" w:rsidP="00AC27DF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FFEFD61" w14:textId="77777777" w:rsidR="00AC27DF" w:rsidRPr="00EC0235" w:rsidRDefault="00AC27DF" w:rsidP="00AC27DF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44B2917" w14:textId="77777777" w:rsidR="00AC27DF" w:rsidRPr="00EC0235" w:rsidRDefault="00AC27DF" w:rsidP="00AC27DF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2740956" w14:textId="77777777" w:rsidR="00AC27DF" w:rsidRPr="00EC0235" w:rsidRDefault="00AC27DF" w:rsidP="00AC27DF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896E1A3" w14:textId="77777777" w:rsidR="00AC27DF" w:rsidRPr="00EC0235" w:rsidRDefault="00AC27DF" w:rsidP="00AC27DF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F5B094D" w14:textId="77777777" w:rsidR="00AC27DF" w:rsidRPr="00EC0235" w:rsidRDefault="00AC27DF" w:rsidP="00AC27DF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28095B4" w14:textId="77777777" w:rsidR="00AC27DF" w:rsidRPr="00EC0235" w:rsidRDefault="00AC27DF" w:rsidP="00AC27DF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327F71E1" w14:textId="2713496B" w:rsidR="008E711A" w:rsidRDefault="008E711A"/>
    <w:p w14:paraId="29F4586D" w14:textId="54FB0074" w:rsidR="008E711A" w:rsidRDefault="008E711A"/>
    <w:p w14:paraId="3C4D43D9" w14:textId="77777777" w:rsidR="008E711A" w:rsidRDefault="008E711A"/>
    <w:p w14:paraId="63E0D69D" w14:textId="43963C8C" w:rsidR="008E711A" w:rsidRDefault="008E711A"/>
    <w:tbl>
      <w:tblPr>
        <w:tblW w:w="1476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330"/>
        <w:gridCol w:w="900"/>
        <w:gridCol w:w="1620"/>
        <w:gridCol w:w="270"/>
        <w:gridCol w:w="1530"/>
        <w:gridCol w:w="270"/>
        <w:gridCol w:w="1530"/>
        <w:gridCol w:w="270"/>
        <w:gridCol w:w="1080"/>
        <w:gridCol w:w="270"/>
        <w:gridCol w:w="1080"/>
        <w:gridCol w:w="270"/>
        <w:gridCol w:w="990"/>
        <w:gridCol w:w="270"/>
        <w:gridCol w:w="1080"/>
      </w:tblGrid>
      <w:tr w:rsidR="008E711A" w:rsidRPr="00EC0235" w14:paraId="54779FFB" w14:textId="77777777" w:rsidTr="0079213A">
        <w:trPr>
          <w:trHeight w:val="261"/>
        </w:trPr>
        <w:tc>
          <w:tcPr>
            <w:tcW w:w="3330" w:type="dxa"/>
            <w:shd w:val="clear" w:color="auto" w:fill="auto"/>
            <w:vAlign w:val="bottom"/>
          </w:tcPr>
          <w:p w14:paraId="1DA7A3D0" w14:textId="77777777" w:rsidR="008E711A" w:rsidRPr="00EC0235" w:rsidRDefault="008E711A">
            <w:pPr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00" w:type="dxa"/>
            <w:shd w:val="clear" w:color="auto" w:fill="auto"/>
          </w:tcPr>
          <w:p w14:paraId="43442801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530" w:type="dxa"/>
            <w:gridSpan w:val="13"/>
            <w:shd w:val="clear" w:color="auto" w:fill="auto"/>
            <w:vAlign w:val="bottom"/>
          </w:tcPr>
          <w:p w14:paraId="28BF7852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EC02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8E711A" w:rsidRPr="00EC0235" w14:paraId="11B8F1B8" w14:textId="77777777" w:rsidTr="0079213A">
        <w:trPr>
          <w:trHeight w:val="261"/>
        </w:trPr>
        <w:tc>
          <w:tcPr>
            <w:tcW w:w="3330" w:type="dxa"/>
            <w:shd w:val="clear" w:color="auto" w:fill="auto"/>
            <w:vAlign w:val="bottom"/>
          </w:tcPr>
          <w:p w14:paraId="0C4130E3" w14:textId="77777777" w:rsidR="008E711A" w:rsidRPr="00EC0235" w:rsidRDefault="008E711A">
            <w:pPr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00" w:type="dxa"/>
            <w:shd w:val="clear" w:color="auto" w:fill="auto"/>
          </w:tcPr>
          <w:p w14:paraId="3BFD19A1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220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CD12EC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02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70" w:type="dxa"/>
            <w:shd w:val="clear" w:color="auto" w:fill="auto"/>
          </w:tcPr>
          <w:p w14:paraId="115BD4FC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040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0674BB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02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8E711A" w:rsidRPr="00EC0235" w14:paraId="51007EE2" w14:textId="77777777" w:rsidTr="0079213A">
        <w:trPr>
          <w:trHeight w:val="1441"/>
        </w:trPr>
        <w:tc>
          <w:tcPr>
            <w:tcW w:w="3330" w:type="dxa"/>
            <w:shd w:val="clear" w:color="auto" w:fill="auto"/>
            <w:vAlign w:val="bottom"/>
          </w:tcPr>
          <w:p w14:paraId="7F1DD3C4" w14:textId="77777777" w:rsidR="008E711A" w:rsidRPr="00EC0235" w:rsidRDefault="008E711A">
            <w:pPr>
              <w:ind w:left="-20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365201B0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3177D9B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  <w:p w14:paraId="373A4D6B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  <w:p w14:paraId="52B8DEDC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EC023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4A785D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58F8447A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67DB1B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4D6C07" w14:textId="77777777" w:rsidR="008E711A" w:rsidRPr="00EC0235" w:rsidRDefault="008E711A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3644DA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14:paraId="23FC1FDC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A5F0B66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EC023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C02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4B44FEAD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0EB1CA6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EC023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C02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46B6D210" w14:textId="77777777" w:rsidR="008E711A" w:rsidRPr="00EC0235" w:rsidRDefault="008E711A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EA58DC5" w14:textId="77777777" w:rsidR="008E711A" w:rsidRPr="00EC0235" w:rsidRDefault="008E711A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EC023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C02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603CB63A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427AC0F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8E711A" w:rsidRPr="00EC0235" w14:paraId="7E436AC7" w14:textId="77777777" w:rsidTr="0079213A">
        <w:trPr>
          <w:trHeight w:val="333"/>
        </w:trPr>
        <w:tc>
          <w:tcPr>
            <w:tcW w:w="3330" w:type="dxa"/>
            <w:shd w:val="clear" w:color="auto" w:fill="auto"/>
            <w:vAlign w:val="bottom"/>
          </w:tcPr>
          <w:p w14:paraId="1B10903A" w14:textId="77777777" w:rsidR="008E711A" w:rsidRPr="00EC0235" w:rsidRDefault="008E711A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6579B8AA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530" w:type="dxa"/>
            <w:gridSpan w:val="13"/>
            <w:shd w:val="clear" w:color="auto" w:fill="auto"/>
            <w:vAlign w:val="bottom"/>
          </w:tcPr>
          <w:p w14:paraId="09AE496C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023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E711A" w:rsidRPr="00EC0235" w14:paraId="33E1FC2D" w14:textId="77777777" w:rsidTr="0079213A">
        <w:trPr>
          <w:trHeight w:val="333"/>
        </w:trPr>
        <w:tc>
          <w:tcPr>
            <w:tcW w:w="3330" w:type="dxa"/>
            <w:shd w:val="clear" w:color="auto" w:fill="auto"/>
            <w:vAlign w:val="bottom"/>
          </w:tcPr>
          <w:p w14:paraId="7B645D7C" w14:textId="0C41BFA4" w:rsidR="008E711A" w:rsidRPr="00EC0235" w:rsidRDefault="008E711A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EC023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5</w:t>
            </w:r>
          </w:p>
        </w:tc>
        <w:tc>
          <w:tcPr>
            <w:tcW w:w="900" w:type="dxa"/>
            <w:shd w:val="clear" w:color="auto" w:fill="auto"/>
          </w:tcPr>
          <w:p w14:paraId="54634E5D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530" w:type="dxa"/>
            <w:gridSpan w:val="13"/>
            <w:shd w:val="clear" w:color="auto" w:fill="auto"/>
            <w:vAlign w:val="bottom"/>
          </w:tcPr>
          <w:p w14:paraId="00C22A6B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8E711A" w:rsidRPr="00EC0235" w14:paraId="0A17619D" w14:textId="77777777" w:rsidTr="0079213A">
        <w:trPr>
          <w:trHeight w:val="261"/>
        </w:trPr>
        <w:tc>
          <w:tcPr>
            <w:tcW w:w="3330" w:type="dxa"/>
            <w:shd w:val="clear" w:color="auto" w:fill="auto"/>
          </w:tcPr>
          <w:p w14:paraId="7F9411C0" w14:textId="77777777" w:rsidR="008E711A" w:rsidRPr="00EC0235" w:rsidRDefault="008E711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EC023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900" w:type="dxa"/>
            <w:shd w:val="clear" w:color="auto" w:fill="auto"/>
          </w:tcPr>
          <w:p w14:paraId="6E7A026C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59BBE1A5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7CC4CE3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13AE610E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3CE1F98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359EC4F7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6F6FACB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C000706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81A63BE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77165E4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45E8497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9116780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BBC80C1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9A42B20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E711A" w:rsidRPr="00EC0235" w14:paraId="37324D24" w14:textId="77777777" w:rsidTr="0079213A">
        <w:trPr>
          <w:trHeight w:val="261"/>
        </w:trPr>
        <w:tc>
          <w:tcPr>
            <w:tcW w:w="3330" w:type="dxa"/>
            <w:shd w:val="clear" w:color="auto" w:fill="auto"/>
          </w:tcPr>
          <w:p w14:paraId="3E088898" w14:textId="77777777" w:rsidR="008E711A" w:rsidRPr="00EC0235" w:rsidRDefault="008E711A">
            <w:pPr>
              <w:ind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02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00" w:type="dxa"/>
            <w:shd w:val="clear" w:color="auto" w:fill="auto"/>
          </w:tcPr>
          <w:p w14:paraId="686D10C6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shd w:val="clear" w:color="auto" w:fill="auto"/>
          </w:tcPr>
          <w:p w14:paraId="3B2968CD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EA65764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0E7365C8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C1463F2" w14:textId="77777777" w:rsidR="008E711A" w:rsidRPr="00EC0235" w:rsidRDefault="008E711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354B4741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3F96AB2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27EFF96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D1FFDED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F5D3E2B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726E5FE" w14:textId="77777777" w:rsidR="008E711A" w:rsidRPr="00EC0235" w:rsidRDefault="008E711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A520A1A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85A7690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1835A76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E711A" w:rsidRPr="00EC0235" w14:paraId="2D75754F" w14:textId="77777777" w:rsidTr="0079213A">
        <w:trPr>
          <w:trHeight w:val="261"/>
        </w:trPr>
        <w:tc>
          <w:tcPr>
            <w:tcW w:w="3330" w:type="dxa"/>
            <w:shd w:val="clear" w:color="auto" w:fill="auto"/>
          </w:tcPr>
          <w:p w14:paraId="1FC6239D" w14:textId="77777777" w:rsidR="008E711A" w:rsidRPr="00EC0235" w:rsidRDefault="008E711A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900" w:type="dxa"/>
            <w:shd w:val="clear" w:color="auto" w:fill="auto"/>
          </w:tcPr>
          <w:p w14:paraId="0F510718" w14:textId="60A9BF9F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3289DB04" w14:textId="77777777" w:rsidR="008E711A" w:rsidRPr="00EC0235" w:rsidRDefault="008E711A">
            <w:pPr>
              <w:pStyle w:val="acctfourfigures"/>
              <w:tabs>
                <w:tab w:val="clear" w:pos="765"/>
                <w:tab w:val="left" w:pos="700"/>
              </w:tabs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DA4043D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4843858E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185,030</w:t>
            </w:r>
          </w:p>
        </w:tc>
        <w:tc>
          <w:tcPr>
            <w:tcW w:w="270" w:type="dxa"/>
            <w:shd w:val="clear" w:color="auto" w:fill="auto"/>
          </w:tcPr>
          <w:p w14:paraId="616779EB" w14:textId="77777777" w:rsidR="008E711A" w:rsidRPr="00EC0235" w:rsidRDefault="008E711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59BD0456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185,030</w:t>
            </w:r>
          </w:p>
        </w:tc>
        <w:tc>
          <w:tcPr>
            <w:tcW w:w="270" w:type="dxa"/>
            <w:shd w:val="clear" w:color="auto" w:fill="auto"/>
          </w:tcPr>
          <w:p w14:paraId="435C3A86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43DF401" w14:textId="77777777" w:rsidR="008E711A" w:rsidRPr="00EC0235" w:rsidRDefault="008E711A">
            <w:pPr>
              <w:ind w:left="-14"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7C6B597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D31128F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185,088</w:t>
            </w:r>
          </w:p>
        </w:tc>
        <w:tc>
          <w:tcPr>
            <w:tcW w:w="270" w:type="dxa"/>
            <w:shd w:val="clear" w:color="auto" w:fill="auto"/>
          </w:tcPr>
          <w:p w14:paraId="1EA1D457" w14:textId="77777777" w:rsidR="008E711A" w:rsidRPr="00EC0235" w:rsidRDefault="008E711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15BBFA8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7D476C1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CDCCB71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185,088</w:t>
            </w:r>
          </w:p>
        </w:tc>
      </w:tr>
      <w:tr w:rsidR="008E711A" w:rsidRPr="00EC0235" w14:paraId="33B52BE9" w14:textId="77777777" w:rsidTr="0079213A">
        <w:trPr>
          <w:trHeight w:val="261"/>
        </w:trPr>
        <w:tc>
          <w:tcPr>
            <w:tcW w:w="3330" w:type="dxa"/>
            <w:shd w:val="clear" w:color="auto" w:fill="auto"/>
          </w:tcPr>
          <w:p w14:paraId="0E222793" w14:textId="77777777" w:rsidR="008E711A" w:rsidRPr="00EC0235" w:rsidRDefault="008E711A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02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00" w:type="dxa"/>
            <w:shd w:val="clear" w:color="auto" w:fill="auto"/>
          </w:tcPr>
          <w:p w14:paraId="4F54FE01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0AA150C5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9A45853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60DD6249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8106735" w14:textId="77777777" w:rsidR="008E711A" w:rsidRPr="00EC0235" w:rsidRDefault="008E711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18542A2F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FE2FCF3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20EF919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37739FB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FF81C70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C67CEBF" w14:textId="77777777" w:rsidR="008E711A" w:rsidRPr="00EC0235" w:rsidRDefault="008E711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5738254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B5B9D9E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4BA8CB7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8E711A" w:rsidRPr="00EC0235" w14:paraId="54172E74" w14:textId="77777777" w:rsidTr="0079213A">
        <w:trPr>
          <w:trHeight w:val="261"/>
        </w:trPr>
        <w:tc>
          <w:tcPr>
            <w:tcW w:w="3330" w:type="dxa"/>
            <w:shd w:val="clear" w:color="auto" w:fill="auto"/>
          </w:tcPr>
          <w:p w14:paraId="486264FB" w14:textId="77777777" w:rsidR="008E711A" w:rsidRPr="00EC0235" w:rsidRDefault="008E711A">
            <w:pPr>
              <w:ind w:left="166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900" w:type="dxa"/>
            <w:shd w:val="clear" w:color="auto" w:fill="auto"/>
          </w:tcPr>
          <w:p w14:paraId="01C8DB23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118B7B0D" w14:textId="77777777" w:rsidR="008E711A" w:rsidRPr="00EC0235" w:rsidRDefault="008E711A">
            <w:pPr>
              <w:pStyle w:val="acctfourfigures"/>
              <w:tabs>
                <w:tab w:val="clear" w:pos="765"/>
                <w:tab w:val="left" w:pos="700"/>
              </w:tabs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EFC5115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20BF5551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486,173</w:t>
            </w:r>
          </w:p>
        </w:tc>
        <w:tc>
          <w:tcPr>
            <w:tcW w:w="270" w:type="dxa"/>
            <w:shd w:val="clear" w:color="auto" w:fill="auto"/>
          </w:tcPr>
          <w:p w14:paraId="6738D13A" w14:textId="77777777" w:rsidR="008E711A" w:rsidRPr="00EC0235" w:rsidRDefault="008E711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09BF7EE2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486,173</w:t>
            </w:r>
          </w:p>
        </w:tc>
        <w:tc>
          <w:tcPr>
            <w:tcW w:w="270" w:type="dxa"/>
            <w:shd w:val="clear" w:color="auto" w:fill="auto"/>
          </w:tcPr>
          <w:p w14:paraId="12734B4B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C1C2FA5" w14:textId="77777777" w:rsidR="008E711A" w:rsidRPr="00EC0235" w:rsidRDefault="008E711A">
            <w:pPr>
              <w:ind w:left="-14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05CBE03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0F23050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439,598</w:t>
            </w:r>
          </w:p>
        </w:tc>
        <w:tc>
          <w:tcPr>
            <w:tcW w:w="270" w:type="dxa"/>
            <w:shd w:val="clear" w:color="auto" w:fill="auto"/>
          </w:tcPr>
          <w:p w14:paraId="763441E1" w14:textId="77777777" w:rsidR="008E711A" w:rsidRPr="00EC0235" w:rsidRDefault="008E711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DD04641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A240CA5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405F865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439,598</w:t>
            </w:r>
          </w:p>
        </w:tc>
      </w:tr>
      <w:tr w:rsidR="008E711A" w:rsidRPr="00EC0235" w14:paraId="2F0182D8" w14:textId="77777777" w:rsidTr="0079213A">
        <w:trPr>
          <w:trHeight w:val="261"/>
        </w:trPr>
        <w:tc>
          <w:tcPr>
            <w:tcW w:w="3330" w:type="dxa"/>
            <w:shd w:val="clear" w:color="auto" w:fill="auto"/>
          </w:tcPr>
          <w:p w14:paraId="185E0A56" w14:textId="77777777" w:rsidR="008E711A" w:rsidRPr="00EC0235" w:rsidRDefault="008E711A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02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900" w:type="dxa"/>
            <w:shd w:val="clear" w:color="auto" w:fill="auto"/>
          </w:tcPr>
          <w:p w14:paraId="6ABF31D2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E7486A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AD1DF67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74448B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671,203</w:t>
            </w:r>
          </w:p>
        </w:tc>
        <w:tc>
          <w:tcPr>
            <w:tcW w:w="270" w:type="dxa"/>
            <w:shd w:val="clear" w:color="auto" w:fill="auto"/>
          </w:tcPr>
          <w:p w14:paraId="07763EF9" w14:textId="77777777" w:rsidR="008E711A" w:rsidRPr="00EC0235" w:rsidRDefault="008E711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5A8BF5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671,203</w:t>
            </w:r>
          </w:p>
        </w:tc>
        <w:tc>
          <w:tcPr>
            <w:tcW w:w="270" w:type="dxa"/>
            <w:shd w:val="clear" w:color="auto" w:fill="auto"/>
          </w:tcPr>
          <w:p w14:paraId="52B80F81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A37B3C2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5F808E5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77A16ED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1CE64DB" w14:textId="77777777" w:rsidR="008E711A" w:rsidRPr="00EC0235" w:rsidRDefault="008E711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5FFE878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586254E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651E66C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E711A" w:rsidRPr="00EC0235" w14:paraId="69708F58" w14:textId="77777777" w:rsidTr="0079213A">
        <w:trPr>
          <w:trHeight w:val="168"/>
        </w:trPr>
        <w:tc>
          <w:tcPr>
            <w:tcW w:w="3330" w:type="dxa"/>
            <w:shd w:val="clear" w:color="auto" w:fill="auto"/>
          </w:tcPr>
          <w:p w14:paraId="6805687D" w14:textId="77777777" w:rsidR="008E711A" w:rsidRPr="00EC0235" w:rsidRDefault="008E711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32868350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140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shd w:val="clear" w:color="auto" w:fill="auto"/>
          </w:tcPr>
          <w:p w14:paraId="6D687039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AA62494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</w:tcPr>
          <w:p w14:paraId="32D634EE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1240"/>
                <w:tab w:val="decimal" w:pos="14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EB96F44" w14:textId="77777777" w:rsidR="008E711A" w:rsidRPr="00EC0235" w:rsidRDefault="008E711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</w:tcPr>
          <w:p w14:paraId="0AEE779F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59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96FC229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F788FF6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F37ADF3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6193E75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17E0005" w14:textId="77777777" w:rsidR="008E711A" w:rsidRPr="00EC0235" w:rsidRDefault="008E711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9D3A0DA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6CE8749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C28EF49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E711A" w:rsidRPr="00EC0235" w14:paraId="1BAB380C" w14:textId="77777777" w:rsidTr="0079213A">
        <w:trPr>
          <w:trHeight w:val="261"/>
        </w:trPr>
        <w:tc>
          <w:tcPr>
            <w:tcW w:w="3330" w:type="dxa"/>
            <w:shd w:val="clear" w:color="auto" w:fill="auto"/>
          </w:tcPr>
          <w:p w14:paraId="1E381C48" w14:textId="77777777" w:rsidR="008E711A" w:rsidRPr="00EC0235" w:rsidRDefault="008E711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ar-SA"/>
              </w:rPr>
            </w:pPr>
            <w:r w:rsidRPr="00EC023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900" w:type="dxa"/>
            <w:shd w:val="clear" w:color="auto" w:fill="auto"/>
          </w:tcPr>
          <w:p w14:paraId="69A1AC8D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149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7A65987A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14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69778CF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1C0253AD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1240"/>
                <w:tab w:val="decimal" w:pos="14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050C959" w14:textId="77777777" w:rsidR="008E711A" w:rsidRPr="00EC0235" w:rsidRDefault="008E711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56492955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59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FC37F17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9EF6DB3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150256D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AB87F51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2F93386" w14:textId="77777777" w:rsidR="008E711A" w:rsidRPr="00EC0235" w:rsidRDefault="008E711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D3A6123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3AD642A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DE8810A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E711A" w:rsidRPr="00EC0235" w14:paraId="1DF9378D" w14:textId="77777777" w:rsidTr="0079213A">
        <w:trPr>
          <w:trHeight w:val="261"/>
        </w:trPr>
        <w:tc>
          <w:tcPr>
            <w:tcW w:w="3330" w:type="dxa"/>
            <w:shd w:val="clear" w:color="auto" w:fill="auto"/>
          </w:tcPr>
          <w:p w14:paraId="1291EEEB" w14:textId="77777777" w:rsidR="008E711A" w:rsidRPr="00EC0235" w:rsidRDefault="008E711A">
            <w:pPr>
              <w:ind w:left="156" w:right="-90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900" w:type="dxa"/>
            <w:shd w:val="clear" w:color="auto" w:fill="auto"/>
          </w:tcPr>
          <w:p w14:paraId="03875696" w14:textId="7B96BBA6" w:rsidR="008E711A" w:rsidRPr="00EC0235" w:rsidRDefault="00313112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 w:rsidRPr="00392FEF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6</w:t>
            </w:r>
          </w:p>
        </w:tc>
        <w:tc>
          <w:tcPr>
            <w:tcW w:w="1620" w:type="dxa"/>
            <w:shd w:val="clear" w:color="auto" w:fill="auto"/>
          </w:tcPr>
          <w:p w14:paraId="7A116838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8D8213C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667FBC0F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16,216,600</w:t>
            </w:r>
          </w:p>
        </w:tc>
        <w:tc>
          <w:tcPr>
            <w:tcW w:w="270" w:type="dxa"/>
            <w:shd w:val="clear" w:color="auto" w:fill="auto"/>
          </w:tcPr>
          <w:p w14:paraId="4D5E6D4E" w14:textId="77777777" w:rsidR="008E711A" w:rsidRPr="00EC0235" w:rsidRDefault="008E711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3A942BB8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16,216,600</w:t>
            </w:r>
          </w:p>
        </w:tc>
        <w:tc>
          <w:tcPr>
            <w:tcW w:w="270" w:type="dxa"/>
            <w:shd w:val="clear" w:color="auto" w:fill="auto"/>
          </w:tcPr>
          <w:p w14:paraId="615DF846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D0A8BBD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89FCA98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52C09A7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16,177,195</w:t>
            </w:r>
          </w:p>
        </w:tc>
        <w:tc>
          <w:tcPr>
            <w:tcW w:w="270" w:type="dxa"/>
            <w:shd w:val="clear" w:color="auto" w:fill="auto"/>
          </w:tcPr>
          <w:p w14:paraId="757B1CBD" w14:textId="77777777" w:rsidR="008E711A" w:rsidRPr="00EC0235" w:rsidRDefault="008E711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F0A6D08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E0594D0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72ABF49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16,177,195</w:t>
            </w:r>
          </w:p>
        </w:tc>
      </w:tr>
      <w:tr w:rsidR="008E711A" w:rsidRPr="00EC0235" w14:paraId="42826F97" w14:textId="77777777" w:rsidTr="0079213A">
        <w:trPr>
          <w:trHeight w:val="261"/>
        </w:trPr>
        <w:tc>
          <w:tcPr>
            <w:tcW w:w="3330" w:type="dxa"/>
            <w:shd w:val="clear" w:color="auto" w:fill="auto"/>
          </w:tcPr>
          <w:p w14:paraId="7CD4E281" w14:textId="77777777" w:rsidR="008E711A" w:rsidRPr="00EC0235" w:rsidRDefault="008E711A">
            <w:pPr>
              <w:ind w:left="-22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02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900" w:type="dxa"/>
            <w:shd w:val="clear" w:color="auto" w:fill="auto"/>
          </w:tcPr>
          <w:p w14:paraId="0E02573E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D99A0D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8F7A4DC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7C7858" w14:textId="77777777" w:rsidR="008E711A" w:rsidRPr="000E7636" w:rsidRDefault="008E711A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E763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16,216,600</w:t>
            </w:r>
          </w:p>
        </w:tc>
        <w:tc>
          <w:tcPr>
            <w:tcW w:w="270" w:type="dxa"/>
            <w:shd w:val="clear" w:color="auto" w:fill="auto"/>
          </w:tcPr>
          <w:p w14:paraId="55219B70" w14:textId="77777777" w:rsidR="008E711A" w:rsidRPr="000E7636" w:rsidRDefault="008E711A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54FEDE" w14:textId="77777777" w:rsidR="008E711A" w:rsidRPr="000E7636" w:rsidRDefault="008E711A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E763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16,216,600</w:t>
            </w:r>
          </w:p>
        </w:tc>
        <w:tc>
          <w:tcPr>
            <w:tcW w:w="270" w:type="dxa"/>
            <w:shd w:val="clear" w:color="auto" w:fill="auto"/>
          </w:tcPr>
          <w:p w14:paraId="28C242B2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F857B69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EDC2F53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0108E98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63B3867" w14:textId="77777777" w:rsidR="008E711A" w:rsidRPr="00EC0235" w:rsidRDefault="008E711A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8EFC9CB" w14:textId="77777777" w:rsidR="008E711A" w:rsidRPr="00EC0235" w:rsidRDefault="008E711A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21D4CB0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913AA8B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4F752E93" w14:textId="77777777" w:rsidR="0079213A" w:rsidRDefault="0079213A">
      <w:pPr>
        <w:spacing w:line="240" w:lineRule="auto"/>
      </w:pPr>
    </w:p>
    <w:p w14:paraId="598CFAFC" w14:textId="202BE822" w:rsidR="00933BB6" w:rsidRDefault="00933BB6">
      <w:pPr>
        <w:spacing w:line="240" w:lineRule="auto"/>
      </w:pPr>
      <w:r>
        <w:br w:type="page"/>
      </w:r>
    </w:p>
    <w:tbl>
      <w:tblPr>
        <w:tblW w:w="1476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330"/>
        <w:gridCol w:w="901"/>
        <w:gridCol w:w="1621"/>
        <w:gridCol w:w="270"/>
        <w:gridCol w:w="1531"/>
        <w:gridCol w:w="270"/>
        <w:gridCol w:w="1531"/>
        <w:gridCol w:w="270"/>
        <w:gridCol w:w="1081"/>
        <w:gridCol w:w="270"/>
        <w:gridCol w:w="1081"/>
        <w:gridCol w:w="270"/>
        <w:gridCol w:w="991"/>
        <w:gridCol w:w="270"/>
        <w:gridCol w:w="1081"/>
      </w:tblGrid>
      <w:tr w:rsidR="0079213A" w:rsidRPr="00731B95" w14:paraId="4B1F1AA7" w14:textId="77777777" w:rsidTr="0079213A">
        <w:trPr>
          <w:trHeight w:val="261"/>
        </w:trPr>
        <w:tc>
          <w:tcPr>
            <w:tcW w:w="3330" w:type="dxa"/>
            <w:shd w:val="clear" w:color="auto" w:fill="auto"/>
            <w:vAlign w:val="bottom"/>
          </w:tcPr>
          <w:p w14:paraId="60F45EFB" w14:textId="77777777" w:rsidR="0079213A" w:rsidRPr="003F1166" w:rsidRDefault="0079213A">
            <w:pPr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01" w:type="dxa"/>
            <w:shd w:val="clear" w:color="auto" w:fill="auto"/>
          </w:tcPr>
          <w:p w14:paraId="19ECA950" w14:textId="77777777" w:rsidR="0079213A" w:rsidRPr="003F1166" w:rsidRDefault="0079213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537" w:type="dxa"/>
            <w:gridSpan w:val="13"/>
            <w:shd w:val="clear" w:color="auto" w:fill="auto"/>
            <w:vAlign w:val="bottom"/>
          </w:tcPr>
          <w:p w14:paraId="27282BA5" w14:textId="77777777" w:rsidR="0079213A" w:rsidRPr="003F1166" w:rsidRDefault="0079213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3F11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9213A" w:rsidRPr="00731B95" w14:paraId="79A7325D" w14:textId="77777777" w:rsidTr="0079213A">
        <w:trPr>
          <w:trHeight w:val="261"/>
        </w:trPr>
        <w:tc>
          <w:tcPr>
            <w:tcW w:w="3330" w:type="dxa"/>
            <w:shd w:val="clear" w:color="auto" w:fill="auto"/>
            <w:vAlign w:val="bottom"/>
          </w:tcPr>
          <w:p w14:paraId="034E5DFA" w14:textId="77777777" w:rsidR="0079213A" w:rsidRPr="003F1166" w:rsidRDefault="0079213A">
            <w:pPr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01" w:type="dxa"/>
            <w:shd w:val="clear" w:color="auto" w:fill="auto"/>
          </w:tcPr>
          <w:p w14:paraId="7077E31C" w14:textId="77777777" w:rsidR="0079213A" w:rsidRPr="003F1166" w:rsidRDefault="0079213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223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509838" w14:textId="77777777" w:rsidR="0079213A" w:rsidRPr="003F1166" w:rsidRDefault="0079213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11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70" w:type="dxa"/>
            <w:shd w:val="clear" w:color="auto" w:fill="auto"/>
          </w:tcPr>
          <w:p w14:paraId="28EC6E3E" w14:textId="77777777" w:rsidR="0079213A" w:rsidRPr="003F1166" w:rsidRDefault="0079213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044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4E0875" w14:textId="77777777" w:rsidR="0079213A" w:rsidRPr="003F1166" w:rsidRDefault="0079213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11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79213A" w:rsidRPr="00731B95" w14:paraId="2CCB5CEF" w14:textId="77777777" w:rsidTr="0079213A">
        <w:trPr>
          <w:trHeight w:val="1441"/>
        </w:trPr>
        <w:tc>
          <w:tcPr>
            <w:tcW w:w="3330" w:type="dxa"/>
            <w:shd w:val="clear" w:color="auto" w:fill="auto"/>
            <w:vAlign w:val="bottom"/>
          </w:tcPr>
          <w:p w14:paraId="1E440D07" w14:textId="7C2A5004" w:rsidR="0079213A" w:rsidRPr="003F1166" w:rsidRDefault="0079213A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01" w:type="dxa"/>
            <w:shd w:val="clear" w:color="auto" w:fill="auto"/>
          </w:tcPr>
          <w:p w14:paraId="33B4871B" w14:textId="77777777" w:rsidR="0079213A" w:rsidRPr="003F1166" w:rsidRDefault="0079213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FAFEE2D" w14:textId="77777777" w:rsidR="0079213A" w:rsidRPr="003F1166" w:rsidRDefault="0079213A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  <w:p w14:paraId="0B51063F" w14:textId="77777777" w:rsidR="0079213A" w:rsidRPr="003F1166" w:rsidRDefault="0079213A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  <w:p w14:paraId="3E6966D1" w14:textId="77777777" w:rsidR="0079213A" w:rsidRPr="003F1166" w:rsidRDefault="0079213A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3F116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6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9A4826" w14:textId="77777777" w:rsidR="0079213A" w:rsidRPr="003F1166" w:rsidRDefault="0079213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F1166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75CECD0B" w14:textId="77777777" w:rsidR="0079213A" w:rsidRPr="003F1166" w:rsidRDefault="0079213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9D06ED" w14:textId="77777777" w:rsidR="0079213A" w:rsidRPr="003F1166" w:rsidRDefault="0079213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1166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1F632D" w14:textId="77777777" w:rsidR="0079213A" w:rsidRPr="003F1166" w:rsidRDefault="0079213A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2C8E37" w14:textId="77777777" w:rsidR="0079213A" w:rsidRPr="003F1166" w:rsidRDefault="0079213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116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14:paraId="735897CA" w14:textId="77777777" w:rsidR="0079213A" w:rsidRPr="003F1166" w:rsidRDefault="0079213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28C408FC" w14:textId="77777777" w:rsidR="0079213A" w:rsidRPr="003F1166" w:rsidRDefault="0079213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1166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3F116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F116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039974E8" w14:textId="77777777" w:rsidR="0079213A" w:rsidRPr="003F1166" w:rsidRDefault="0079213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31269517" w14:textId="77777777" w:rsidR="0079213A" w:rsidRPr="003F1166" w:rsidRDefault="0079213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1166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3F116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F116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30325EA9" w14:textId="77777777" w:rsidR="0079213A" w:rsidRPr="003F1166" w:rsidRDefault="0079213A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176641EE" w14:textId="77777777" w:rsidR="0079213A" w:rsidRPr="003F1166" w:rsidRDefault="0079213A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1166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3F116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F116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48FBF458" w14:textId="77777777" w:rsidR="0079213A" w:rsidRPr="003F1166" w:rsidRDefault="0079213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04D9A63E" w14:textId="77777777" w:rsidR="0079213A" w:rsidRPr="003F1166" w:rsidRDefault="0079213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116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79213A" w:rsidRPr="00731B95" w14:paraId="57DF7C17" w14:textId="77777777" w:rsidTr="0079213A">
        <w:trPr>
          <w:trHeight w:val="333"/>
        </w:trPr>
        <w:tc>
          <w:tcPr>
            <w:tcW w:w="3330" w:type="dxa"/>
            <w:shd w:val="clear" w:color="auto" w:fill="auto"/>
            <w:vAlign w:val="bottom"/>
          </w:tcPr>
          <w:p w14:paraId="10B91073" w14:textId="77777777" w:rsidR="0079213A" w:rsidRPr="003F1166" w:rsidRDefault="0079213A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1" w:type="dxa"/>
            <w:shd w:val="clear" w:color="auto" w:fill="auto"/>
          </w:tcPr>
          <w:p w14:paraId="26B8B42A" w14:textId="77777777" w:rsidR="0079213A" w:rsidRPr="003F1166" w:rsidRDefault="0079213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537" w:type="dxa"/>
            <w:gridSpan w:val="13"/>
            <w:shd w:val="clear" w:color="auto" w:fill="auto"/>
            <w:vAlign w:val="bottom"/>
          </w:tcPr>
          <w:p w14:paraId="16E4856E" w14:textId="77777777" w:rsidR="0079213A" w:rsidRPr="003F1166" w:rsidRDefault="0079213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116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9213A" w:rsidRPr="00731B95" w14:paraId="10086EBD" w14:textId="77777777" w:rsidTr="0079213A">
        <w:trPr>
          <w:trHeight w:val="333"/>
        </w:trPr>
        <w:tc>
          <w:tcPr>
            <w:tcW w:w="3330" w:type="dxa"/>
            <w:shd w:val="clear" w:color="auto" w:fill="auto"/>
            <w:vAlign w:val="bottom"/>
          </w:tcPr>
          <w:p w14:paraId="33A861DC" w14:textId="35E3B2A4" w:rsidR="0079213A" w:rsidRPr="003F1166" w:rsidRDefault="0079213A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3F116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3F116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</w:t>
            </w:r>
            <w:r w:rsidR="0098567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0</w:t>
            </w:r>
            <w:r w:rsidRPr="003F116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C147AD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3F116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6</w:t>
            </w:r>
          </w:p>
        </w:tc>
        <w:tc>
          <w:tcPr>
            <w:tcW w:w="901" w:type="dxa"/>
            <w:shd w:val="clear" w:color="auto" w:fill="auto"/>
          </w:tcPr>
          <w:p w14:paraId="5DBF1727" w14:textId="77777777" w:rsidR="0079213A" w:rsidRPr="003F1166" w:rsidRDefault="0079213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537" w:type="dxa"/>
            <w:gridSpan w:val="13"/>
            <w:shd w:val="clear" w:color="auto" w:fill="auto"/>
            <w:vAlign w:val="bottom"/>
          </w:tcPr>
          <w:p w14:paraId="06E81208" w14:textId="77777777" w:rsidR="0079213A" w:rsidRPr="003F1166" w:rsidRDefault="0079213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79213A" w:rsidRPr="00731B95" w14:paraId="0176CFE9" w14:textId="77777777" w:rsidTr="0079213A">
        <w:trPr>
          <w:trHeight w:val="261"/>
        </w:trPr>
        <w:tc>
          <w:tcPr>
            <w:tcW w:w="3330" w:type="dxa"/>
            <w:shd w:val="clear" w:color="auto" w:fill="auto"/>
          </w:tcPr>
          <w:p w14:paraId="2E8CF41F" w14:textId="77777777" w:rsidR="0079213A" w:rsidRPr="003F1166" w:rsidRDefault="0079213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3F116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901" w:type="dxa"/>
            <w:shd w:val="clear" w:color="auto" w:fill="auto"/>
          </w:tcPr>
          <w:p w14:paraId="707E0A39" w14:textId="77777777" w:rsidR="0079213A" w:rsidRPr="003F1166" w:rsidRDefault="0079213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1" w:type="dxa"/>
            <w:shd w:val="clear" w:color="auto" w:fill="auto"/>
          </w:tcPr>
          <w:p w14:paraId="2E5B190E" w14:textId="6B2B846F" w:rsidR="0079213A" w:rsidRPr="003F1166" w:rsidRDefault="0079213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7DCFABC" w14:textId="77777777" w:rsidR="0079213A" w:rsidRPr="003F1166" w:rsidRDefault="0079213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  <w:shd w:val="clear" w:color="auto" w:fill="auto"/>
          </w:tcPr>
          <w:p w14:paraId="738BF787" w14:textId="77777777" w:rsidR="0079213A" w:rsidRPr="003F1166" w:rsidRDefault="0079213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BA3F259" w14:textId="77777777" w:rsidR="0079213A" w:rsidRPr="003F1166" w:rsidRDefault="0079213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  <w:shd w:val="clear" w:color="auto" w:fill="auto"/>
          </w:tcPr>
          <w:p w14:paraId="3B95275C" w14:textId="77777777" w:rsidR="0079213A" w:rsidRPr="003F1166" w:rsidRDefault="0079213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413C4E5" w14:textId="77777777" w:rsidR="0079213A" w:rsidRPr="003F1166" w:rsidRDefault="0079213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6575622D" w14:textId="77777777" w:rsidR="0079213A" w:rsidRPr="003F1166" w:rsidRDefault="0079213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3444225" w14:textId="77777777" w:rsidR="0079213A" w:rsidRPr="003F1166" w:rsidRDefault="0079213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4CAA7190" w14:textId="77777777" w:rsidR="0079213A" w:rsidRPr="003F1166" w:rsidRDefault="0079213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1D37F46" w14:textId="77777777" w:rsidR="0079213A" w:rsidRPr="003F1166" w:rsidRDefault="0079213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  <w:shd w:val="clear" w:color="auto" w:fill="auto"/>
          </w:tcPr>
          <w:p w14:paraId="69C671BA" w14:textId="77777777" w:rsidR="0079213A" w:rsidRPr="003F1166" w:rsidRDefault="0079213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D05C97A" w14:textId="77777777" w:rsidR="0079213A" w:rsidRPr="003F1166" w:rsidRDefault="0079213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620F5683" w14:textId="77777777" w:rsidR="0079213A" w:rsidRPr="003F1166" w:rsidRDefault="0079213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9213A" w:rsidRPr="00731B95" w14:paraId="05B3F549" w14:textId="77777777" w:rsidTr="0079213A">
        <w:trPr>
          <w:trHeight w:val="261"/>
        </w:trPr>
        <w:tc>
          <w:tcPr>
            <w:tcW w:w="3330" w:type="dxa"/>
            <w:shd w:val="clear" w:color="auto" w:fill="auto"/>
          </w:tcPr>
          <w:p w14:paraId="4612DBD6" w14:textId="77777777" w:rsidR="0079213A" w:rsidRPr="003F1166" w:rsidRDefault="0079213A">
            <w:pPr>
              <w:ind w:left="-14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11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01" w:type="dxa"/>
            <w:shd w:val="clear" w:color="auto" w:fill="auto"/>
          </w:tcPr>
          <w:p w14:paraId="5C887171" w14:textId="77777777" w:rsidR="0079213A" w:rsidRPr="003F1166" w:rsidRDefault="0079213A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621" w:type="dxa"/>
            <w:shd w:val="clear" w:color="auto" w:fill="auto"/>
          </w:tcPr>
          <w:p w14:paraId="7974D30A" w14:textId="77777777" w:rsidR="0079213A" w:rsidRPr="003F1166" w:rsidRDefault="0079213A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1D1226B" w14:textId="77777777" w:rsidR="0079213A" w:rsidRPr="003F1166" w:rsidRDefault="0079213A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  <w:shd w:val="clear" w:color="auto" w:fill="auto"/>
          </w:tcPr>
          <w:p w14:paraId="1F22190C" w14:textId="77777777" w:rsidR="0079213A" w:rsidRPr="003F1166" w:rsidRDefault="0079213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A27A158" w14:textId="77777777" w:rsidR="0079213A" w:rsidRPr="003F1166" w:rsidRDefault="0079213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  <w:shd w:val="clear" w:color="auto" w:fill="auto"/>
          </w:tcPr>
          <w:p w14:paraId="5D65B1D1" w14:textId="77777777" w:rsidR="0079213A" w:rsidRPr="003F1166" w:rsidRDefault="0079213A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1637AB7" w14:textId="77777777" w:rsidR="0079213A" w:rsidRPr="003F1166" w:rsidRDefault="0079213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00678584" w14:textId="77777777" w:rsidR="0079213A" w:rsidRPr="003F1166" w:rsidRDefault="0079213A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E79D3ED" w14:textId="77777777" w:rsidR="0079213A" w:rsidRPr="003F1166" w:rsidRDefault="0079213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42C3DCB4" w14:textId="77777777" w:rsidR="0079213A" w:rsidRPr="003F1166" w:rsidRDefault="0079213A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EF6B0B1" w14:textId="77777777" w:rsidR="0079213A" w:rsidRPr="003F1166" w:rsidRDefault="0079213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  <w:shd w:val="clear" w:color="auto" w:fill="auto"/>
          </w:tcPr>
          <w:p w14:paraId="08E56533" w14:textId="77777777" w:rsidR="0079213A" w:rsidRPr="003F1166" w:rsidRDefault="0079213A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3680268" w14:textId="77777777" w:rsidR="0079213A" w:rsidRPr="003F1166" w:rsidRDefault="0079213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2831486B" w14:textId="77777777" w:rsidR="0079213A" w:rsidRPr="003F1166" w:rsidRDefault="0079213A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8234C" w:rsidRPr="00731B95" w14:paraId="14B2EABC" w14:textId="77777777" w:rsidTr="0079213A">
        <w:trPr>
          <w:trHeight w:val="261"/>
        </w:trPr>
        <w:tc>
          <w:tcPr>
            <w:tcW w:w="3330" w:type="dxa"/>
            <w:shd w:val="clear" w:color="auto" w:fill="auto"/>
          </w:tcPr>
          <w:p w14:paraId="63D59EC6" w14:textId="77777777" w:rsidR="00C8234C" w:rsidRPr="003F1166" w:rsidRDefault="00C8234C" w:rsidP="00C8234C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1166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901" w:type="dxa"/>
            <w:shd w:val="clear" w:color="auto" w:fill="auto"/>
          </w:tcPr>
          <w:p w14:paraId="1539070C" w14:textId="6B291B63" w:rsidR="00C8234C" w:rsidRPr="003F1166" w:rsidRDefault="00C8234C" w:rsidP="00C8234C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621" w:type="dxa"/>
            <w:shd w:val="clear" w:color="auto" w:fill="auto"/>
          </w:tcPr>
          <w:p w14:paraId="47D0072A" w14:textId="4E950C44" w:rsidR="00C8234C" w:rsidRPr="00F311EA" w:rsidRDefault="00C8234C" w:rsidP="00C8234C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1,411,996</w:t>
            </w:r>
          </w:p>
        </w:tc>
        <w:tc>
          <w:tcPr>
            <w:tcW w:w="270" w:type="dxa"/>
            <w:shd w:val="clear" w:color="auto" w:fill="auto"/>
          </w:tcPr>
          <w:p w14:paraId="12AFABC1" w14:textId="77777777" w:rsidR="00C8234C" w:rsidRPr="003F1166" w:rsidRDefault="00C8234C" w:rsidP="00C8234C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  <w:shd w:val="clear" w:color="auto" w:fill="auto"/>
          </w:tcPr>
          <w:p w14:paraId="785CC840" w14:textId="176BB2D4" w:rsidR="00C8234C" w:rsidRPr="00795C11" w:rsidRDefault="00C8234C" w:rsidP="00C8234C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A7B47D9" w14:textId="77777777" w:rsidR="00C8234C" w:rsidRPr="003F1166" w:rsidRDefault="00C8234C" w:rsidP="00C8234C">
            <w:pPr>
              <w:tabs>
                <w:tab w:val="decimal" w:pos="595"/>
              </w:tabs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  <w:shd w:val="clear" w:color="auto" w:fill="auto"/>
          </w:tcPr>
          <w:p w14:paraId="06800868" w14:textId="3C4637EA" w:rsidR="00C8234C" w:rsidRPr="00F311EA" w:rsidRDefault="00C8234C" w:rsidP="00C8234C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1,411,996</w:t>
            </w:r>
          </w:p>
        </w:tc>
        <w:tc>
          <w:tcPr>
            <w:tcW w:w="270" w:type="dxa"/>
            <w:shd w:val="clear" w:color="auto" w:fill="auto"/>
          </w:tcPr>
          <w:p w14:paraId="78CF3693" w14:textId="77777777" w:rsidR="00C8234C" w:rsidRPr="003F1166" w:rsidRDefault="00C8234C" w:rsidP="00C8234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406D9977" w14:textId="2E5AA9ED" w:rsidR="00C8234C" w:rsidRPr="003F1166" w:rsidRDefault="00C8234C" w:rsidP="00C8234C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7A55202" w14:textId="77777777" w:rsidR="00C8234C" w:rsidRPr="003F1166" w:rsidRDefault="00C8234C" w:rsidP="00C8234C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2C47E028" w14:textId="1C14B166" w:rsidR="00C8234C" w:rsidRPr="003F1166" w:rsidRDefault="00C8234C" w:rsidP="00C8234C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1,411,996</w:t>
            </w:r>
          </w:p>
        </w:tc>
        <w:tc>
          <w:tcPr>
            <w:tcW w:w="270" w:type="dxa"/>
            <w:shd w:val="clear" w:color="auto" w:fill="auto"/>
          </w:tcPr>
          <w:p w14:paraId="5C6F38AB" w14:textId="77777777" w:rsidR="00C8234C" w:rsidRPr="003F1166" w:rsidRDefault="00C8234C" w:rsidP="00C8234C">
            <w:pPr>
              <w:tabs>
                <w:tab w:val="decimal" w:pos="595"/>
              </w:tabs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  <w:shd w:val="clear" w:color="auto" w:fill="auto"/>
          </w:tcPr>
          <w:p w14:paraId="31DDE5AB" w14:textId="5EF4E626" w:rsidR="00C8234C" w:rsidRPr="003F1166" w:rsidRDefault="003023E9" w:rsidP="00C8234C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8C09A07" w14:textId="77777777" w:rsidR="00C8234C" w:rsidRPr="003F1166" w:rsidRDefault="00C8234C" w:rsidP="00C8234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7FE1CE43" w14:textId="30F45C8F" w:rsidR="00C8234C" w:rsidRPr="003F1166" w:rsidRDefault="00C8234C" w:rsidP="00C8234C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1,411,996</w:t>
            </w:r>
          </w:p>
        </w:tc>
      </w:tr>
      <w:tr w:rsidR="00C8234C" w:rsidRPr="00731B95" w14:paraId="2805F802" w14:textId="77777777" w:rsidTr="0079213A">
        <w:trPr>
          <w:trHeight w:val="261"/>
        </w:trPr>
        <w:tc>
          <w:tcPr>
            <w:tcW w:w="3330" w:type="dxa"/>
            <w:shd w:val="clear" w:color="auto" w:fill="auto"/>
          </w:tcPr>
          <w:p w14:paraId="2EE3F4A8" w14:textId="77777777" w:rsidR="00C8234C" w:rsidRPr="003F1166" w:rsidRDefault="00C8234C" w:rsidP="00C8234C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11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01" w:type="dxa"/>
            <w:shd w:val="clear" w:color="auto" w:fill="auto"/>
          </w:tcPr>
          <w:p w14:paraId="7A2D9A02" w14:textId="77777777" w:rsidR="00C8234C" w:rsidRPr="003F1166" w:rsidRDefault="00C8234C" w:rsidP="00C8234C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621" w:type="dxa"/>
            <w:shd w:val="clear" w:color="auto" w:fill="auto"/>
          </w:tcPr>
          <w:p w14:paraId="427A3BC8" w14:textId="77777777" w:rsidR="00C8234C" w:rsidRPr="000E7636" w:rsidRDefault="00C8234C" w:rsidP="00C8234C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65447A3" w14:textId="77777777" w:rsidR="00C8234C" w:rsidRPr="003F1166" w:rsidRDefault="00C8234C" w:rsidP="00C8234C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1" w:type="dxa"/>
            <w:shd w:val="clear" w:color="auto" w:fill="auto"/>
          </w:tcPr>
          <w:p w14:paraId="4A4D2C34" w14:textId="77777777" w:rsidR="00C8234C" w:rsidRPr="003F1166" w:rsidRDefault="00C8234C" w:rsidP="00C8234C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DA5A7A0" w14:textId="77777777" w:rsidR="00C8234C" w:rsidRPr="003F1166" w:rsidRDefault="00C8234C" w:rsidP="00C8234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1" w:type="dxa"/>
            <w:shd w:val="clear" w:color="auto" w:fill="auto"/>
          </w:tcPr>
          <w:p w14:paraId="271C6BB6" w14:textId="77777777" w:rsidR="00C8234C" w:rsidRPr="00F311EA" w:rsidRDefault="00C8234C" w:rsidP="00C8234C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85CDCA5" w14:textId="77777777" w:rsidR="00C8234C" w:rsidRPr="003F1166" w:rsidRDefault="00C8234C" w:rsidP="00C8234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6D8949E8" w14:textId="77777777" w:rsidR="00C8234C" w:rsidRPr="003F1166" w:rsidRDefault="00C8234C" w:rsidP="00C8234C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6E52A50" w14:textId="77777777" w:rsidR="00C8234C" w:rsidRPr="003F1166" w:rsidRDefault="00C8234C" w:rsidP="00C8234C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60952197" w14:textId="77777777" w:rsidR="00C8234C" w:rsidRPr="003F1166" w:rsidRDefault="00C8234C" w:rsidP="00C8234C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4369896" w14:textId="77777777" w:rsidR="00C8234C" w:rsidRPr="003F1166" w:rsidRDefault="00C8234C" w:rsidP="00C8234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  <w:shd w:val="clear" w:color="auto" w:fill="auto"/>
          </w:tcPr>
          <w:p w14:paraId="4D88A090" w14:textId="77777777" w:rsidR="00C8234C" w:rsidRPr="003F1166" w:rsidRDefault="00C8234C" w:rsidP="00C8234C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D8487A3" w14:textId="77777777" w:rsidR="00C8234C" w:rsidRPr="003F1166" w:rsidRDefault="00C8234C" w:rsidP="00C8234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30542B18" w14:textId="77777777" w:rsidR="00C8234C" w:rsidRPr="003F1166" w:rsidRDefault="00C8234C" w:rsidP="00C8234C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8234C" w:rsidRPr="00731B95" w14:paraId="0FB84DE9" w14:textId="77777777" w:rsidTr="00761D6E">
        <w:trPr>
          <w:trHeight w:val="261"/>
        </w:trPr>
        <w:tc>
          <w:tcPr>
            <w:tcW w:w="3330" w:type="dxa"/>
            <w:shd w:val="clear" w:color="auto" w:fill="auto"/>
          </w:tcPr>
          <w:p w14:paraId="080838BA" w14:textId="77777777" w:rsidR="00C8234C" w:rsidRPr="003F1166" w:rsidRDefault="00C8234C" w:rsidP="00C8234C">
            <w:pPr>
              <w:ind w:left="155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1166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901" w:type="dxa"/>
            <w:shd w:val="clear" w:color="auto" w:fill="auto"/>
          </w:tcPr>
          <w:p w14:paraId="3E74DC6F" w14:textId="77777777" w:rsidR="00C8234C" w:rsidRPr="003F1166" w:rsidRDefault="00C8234C" w:rsidP="00C8234C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621" w:type="dxa"/>
            <w:tcBorders>
              <w:bottom w:val="single" w:sz="4" w:space="0" w:color="auto"/>
            </w:tcBorders>
            <w:shd w:val="clear" w:color="auto" w:fill="auto"/>
          </w:tcPr>
          <w:p w14:paraId="24397640" w14:textId="19B82F02" w:rsidR="00C8234C" w:rsidRPr="003F1166" w:rsidRDefault="00C8234C" w:rsidP="00C8234C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B7A4C9E" w14:textId="77777777" w:rsidR="00C8234C" w:rsidRPr="003F1166" w:rsidRDefault="00C8234C" w:rsidP="00C8234C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</w:tcPr>
          <w:p w14:paraId="2DDA1B4C" w14:textId="37614513" w:rsidR="00C8234C" w:rsidRPr="003F1166" w:rsidRDefault="00C8234C" w:rsidP="00C8234C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0701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486,811</w:t>
            </w:r>
          </w:p>
        </w:tc>
        <w:tc>
          <w:tcPr>
            <w:tcW w:w="270" w:type="dxa"/>
            <w:shd w:val="clear" w:color="auto" w:fill="auto"/>
          </w:tcPr>
          <w:p w14:paraId="2355FA8B" w14:textId="77777777" w:rsidR="00C8234C" w:rsidRPr="003F1166" w:rsidRDefault="00C8234C" w:rsidP="00C8234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</w:tcPr>
          <w:p w14:paraId="3479685C" w14:textId="5EE85EF9" w:rsidR="00C8234C" w:rsidRPr="00F311EA" w:rsidRDefault="00C8234C" w:rsidP="00C8234C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0701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486,811</w:t>
            </w:r>
          </w:p>
        </w:tc>
        <w:tc>
          <w:tcPr>
            <w:tcW w:w="270" w:type="dxa"/>
            <w:shd w:val="clear" w:color="auto" w:fill="auto"/>
          </w:tcPr>
          <w:p w14:paraId="30A55E4D" w14:textId="77777777" w:rsidR="00C8234C" w:rsidRPr="003F1166" w:rsidRDefault="00C8234C" w:rsidP="00C8234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531F7162" w14:textId="6735A82F" w:rsidR="00C8234C" w:rsidRPr="003F1166" w:rsidRDefault="00C8234C" w:rsidP="00C8234C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84DAC64" w14:textId="77777777" w:rsidR="00C8234C" w:rsidRPr="003F1166" w:rsidRDefault="00C8234C" w:rsidP="00C8234C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56DB78D4" w14:textId="658644F5" w:rsidR="00C8234C" w:rsidRPr="003F1166" w:rsidRDefault="00D331C6" w:rsidP="00D331C6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426,590</w:t>
            </w:r>
          </w:p>
        </w:tc>
        <w:tc>
          <w:tcPr>
            <w:tcW w:w="270" w:type="dxa"/>
            <w:shd w:val="clear" w:color="auto" w:fill="auto"/>
          </w:tcPr>
          <w:p w14:paraId="3CB74AA3" w14:textId="77777777" w:rsidR="00C8234C" w:rsidRPr="003F1166" w:rsidRDefault="00C8234C" w:rsidP="00C8234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  <w:shd w:val="clear" w:color="auto" w:fill="auto"/>
          </w:tcPr>
          <w:p w14:paraId="5EB71F16" w14:textId="37FC23C4" w:rsidR="00C8234C" w:rsidRPr="003F1166" w:rsidRDefault="003023E9" w:rsidP="00C8234C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23080F6" w14:textId="77777777" w:rsidR="00C8234C" w:rsidRPr="003F1166" w:rsidRDefault="00C8234C" w:rsidP="00C8234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09D01B69" w14:textId="392912A0" w:rsidR="00C8234C" w:rsidRPr="003F1166" w:rsidRDefault="00D331C6" w:rsidP="00D331C6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426,590</w:t>
            </w:r>
          </w:p>
        </w:tc>
      </w:tr>
      <w:tr w:rsidR="00C8234C" w:rsidRPr="00731B95" w14:paraId="00B740D1" w14:textId="77777777" w:rsidTr="00D31C9A">
        <w:trPr>
          <w:trHeight w:val="261"/>
        </w:trPr>
        <w:tc>
          <w:tcPr>
            <w:tcW w:w="3330" w:type="dxa"/>
            <w:shd w:val="clear" w:color="auto" w:fill="auto"/>
          </w:tcPr>
          <w:p w14:paraId="2C91910D" w14:textId="77777777" w:rsidR="00C8234C" w:rsidRPr="003F1166" w:rsidRDefault="00C8234C" w:rsidP="00C8234C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11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901" w:type="dxa"/>
            <w:shd w:val="clear" w:color="auto" w:fill="auto"/>
          </w:tcPr>
          <w:p w14:paraId="67767C68" w14:textId="77777777" w:rsidR="00C8234C" w:rsidRPr="003F1166" w:rsidRDefault="00C8234C" w:rsidP="00C8234C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6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8F9612" w14:textId="0C49555A" w:rsidR="00C8234C" w:rsidRPr="00F311EA" w:rsidRDefault="00C8234C" w:rsidP="00C8234C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0701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1,411,996</w:t>
            </w:r>
          </w:p>
        </w:tc>
        <w:tc>
          <w:tcPr>
            <w:tcW w:w="270" w:type="dxa"/>
            <w:shd w:val="clear" w:color="auto" w:fill="auto"/>
          </w:tcPr>
          <w:p w14:paraId="6A7D06C7" w14:textId="77777777" w:rsidR="00C8234C" w:rsidRPr="003F1166" w:rsidRDefault="00C8234C" w:rsidP="00C8234C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7A031E" w14:textId="1390722B" w:rsidR="00C8234C" w:rsidRPr="003F1166" w:rsidRDefault="00C8234C" w:rsidP="00C8234C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0701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486,811</w:t>
            </w:r>
          </w:p>
        </w:tc>
        <w:tc>
          <w:tcPr>
            <w:tcW w:w="270" w:type="dxa"/>
            <w:shd w:val="clear" w:color="auto" w:fill="auto"/>
          </w:tcPr>
          <w:p w14:paraId="38D67548" w14:textId="77777777" w:rsidR="00C8234C" w:rsidRPr="003F1166" w:rsidRDefault="00C8234C" w:rsidP="00C8234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5E2DC4" w14:textId="539BB0AB" w:rsidR="00C8234C" w:rsidRPr="003F1166" w:rsidRDefault="00C8234C" w:rsidP="00C8234C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1,898,807</w:t>
            </w:r>
          </w:p>
        </w:tc>
        <w:tc>
          <w:tcPr>
            <w:tcW w:w="270" w:type="dxa"/>
            <w:shd w:val="clear" w:color="auto" w:fill="auto"/>
          </w:tcPr>
          <w:p w14:paraId="360E6D2E" w14:textId="77777777" w:rsidR="00C8234C" w:rsidRPr="003F1166" w:rsidRDefault="00C8234C" w:rsidP="00C8234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627F414B" w14:textId="77777777" w:rsidR="00C8234C" w:rsidRPr="003F1166" w:rsidRDefault="00C8234C" w:rsidP="00C8234C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6F8D44E" w14:textId="77777777" w:rsidR="00C8234C" w:rsidRPr="003F1166" w:rsidRDefault="00C8234C" w:rsidP="00C8234C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52F58A0E" w14:textId="77777777" w:rsidR="00C8234C" w:rsidRPr="003F1166" w:rsidRDefault="00C8234C" w:rsidP="00C8234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0BE0D22" w14:textId="77777777" w:rsidR="00C8234C" w:rsidRPr="003F1166" w:rsidRDefault="00C8234C" w:rsidP="00C8234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  <w:shd w:val="clear" w:color="auto" w:fill="auto"/>
          </w:tcPr>
          <w:p w14:paraId="060AA739" w14:textId="77777777" w:rsidR="00C8234C" w:rsidRPr="003F1166" w:rsidRDefault="00C8234C" w:rsidP="00C8234C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1BDEF53" w14:textId="77777777" w:rsidR="00C8234C" w:rsidRPr="003F1166" w:rsidRDefault="00C8234C" w:rsidP="00C8234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4E933724" w14:textId="77777777" w:rsidR="00C8234C" w:rsidRPr="003F1166" w:rsidRDefault="00C8234C" w:rsidP="00C8234C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8234C" w:rsidRPr="00731B95" w14:paraId="7F4AB2E3" w14:textId="77777777" w:rsidTr="0079213A">
        <w:trPr>
          <w:trHeight w:val="26"/>
        </w:trPr>
        <w:tc>
          <w:tcPr>
            <w:tcW w:w="3330" w:type="dxa"/>
            <w:shd w:val="clear" w:color="auto" w:fill="auto"/>
          </w:tcPr>
          <w:p w14:paraId="113E3226" w14:textId="77777777" w:rsidR="00C8234C" w:rsidRPr="003F1166" w:rsidRDefault="00C8234C" w:rsidP="00C8234C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1" w:type="dxa"/>
            <w:shd w:val="clear" w:color="auto" w:fill="auto"/>
          </w:tcPr>
          <w:p w14:paraId="1A169355" w14:textId="77777777" w:rsidR="00C8234C" w:rsidRPr="003F1166" w:rsidRDefault="00C8234C" w:rsidP="00C8234C">
            <w:pPr>
              <w:pStyle w:val="acctfourfigures"/>
              <w:tabs>
                <w:tab w:val="clear" w:pos="765"/>
                <w:tab w:val="decimal" w:pos="140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621" w:type="dxa"/>
            <w:tcBorders>
              <w:top w:val="double" w:sz="4" w:space="0" w:color="auto"/>
            </w:tcBorders>
            <w:shd w:val="clear" w:color="auto" w:fill="auto"/>
          </w:tcPr>
          <w:p w14:paraId="6F1ED358" w14:textId="77777777" w:rsidR="00C8234C" w:rsidRPr="003F1166" w:rsidRDefault="00C8234C" w:rsidP="00C8234C">
            <w:pPr>
              <w:pStyle w:val="acctfourfigures"/>
              <w:tabs>
                <w:tab w:val="clear" w:pos="765"/>
                <w:tab w:val="decimal" w:pos="1240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C9EC6A7" w14:textId="77777777" w:rsidR="00C8234C" w:rsidRPr="003F1166" w:rsidRDefault="00C8234C" w:rsidP="00C8234C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double" w:sz="4" w:space="0" w:color="auto"/>
            </w:tcBorders>
            <w:shd w:val="clear" w:color="auto" w:fill="auto"/>
          </w:tcPr>
          <w:p w14:paraId="4237B149" w14:textId="77777777" w:rsidR="00C8234C" w:rsidRPr="003F1166" w:rsidRDefault="00C8234C" w:rsidP="00C8234C">
            <w:pPr>
              <w:pStyle w:val="acctfourfigures"/>
              <w:tabs>
                <w:tab w:val="clear" w:pos="765"/>
                <w:tab w:val="decimal" w:pos="14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D991555" w14:textId="77777777" w:rsidR="00C8234C" w:rsidRPr="003F1166" w:rsidRDefault="00C8234C" w:rsidP="00C8234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double" w:sz="4" w:space="0" w:color="auto"/>
            </w:tcBorders>
            <w:shd w:val="clear" w:color="auto" w:fill="auto"/>
          </w:tcPr>
          <w:p w14:paraId="24D45996" w14:textId="77777777" w:rsidR="00C8234C" w:rsidRPr="003F1166" w:rsidRDefault="00C8234C" w:rsidP="00C8234C">
            <w:pPr>
              <w:pStyle w:val="acctfourfigures"/>
              <w:tabs>
                <w:tab w:val="clear" w:pos="765"/>
                <w:tab w:val="decimal" w:pos="59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17DA524" w14:textId="77777777" w:rsidR="00C8234C" w:rsidRPr="003F1166" w:rsidRDefault="00C8234C" w:rsidP="00C8234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4C34FACB" w14:textId="77777777" w:rsidR="00C8234C" w:rsidRPr="003F1166" w:rsidRDefault="00C8234C" w:rsidP="00C8234C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78617BD" w14:textId="77777777" w:rsidR="00C8234C" w:rsidRPr="003F1166" w:rsidRDefault="00C8234C" w:rsidP="00C8234C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5E49725E" w14:textId="77777777" w:rsidR="00C8234C" w:rsidRPr="003F1166" w:rsidRDefault="00C8234C" w:rsidP="00C8234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2B56FA4" w14:textId="77777777" w:rsidR="00C8234C" w:rsidRPr="003F1166" w:rsidRDefault="00C8234C" w:rsidP="00C8234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  <w:shd w:val="clear" w:color="auto" w:fill="auto"/>
          </w:tcPr>
          <w:p w14:paraId="4588CB35" w14:textId="77777777" w:rsidR="00C8234C" w:rsidRPr="003F1166" w:rsidRDefault="00C8234C" w:rsidP="00C8234C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BE887EC" w14:textId="77777777" w:rsidR="00C8234C" w:rsidRPr="003F1166" w:rsidRDefault="00C8234C" w:rsidP="00C8234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12B33025" w14:textId="77777777" w:rsidR="00C8234C" w:rsidRPr="003F1166" w:rsidRDefault="00C8234C" w:rsidP="00C8234C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8234C" w:rsidRPr="00731B95" w14:paraId="38FEB0B8" w14:textId="77777777" w:rsidTr="0079213A">
        <w:trPr>
          <w:trHeight w:val="261"/>
        </w:trPr>
        <w:tc>
          <w:tcPr>
            <w:tcW w:w="3330" w:type="dxa"/>
            <w:shd w:val="clear" w:color="auto" w:fill="auto"/>
          </w:tcPr>
          <w:p w14:paraId="6FBD9830" w14:textId="77777777" w:rsidR="00C8234C" w:rsidRPr="003F1166" w:rsidRDefault="00C8234C" w:rsidP="00C8234C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ar-SA"/>
              </w:rPr>
            </w:pPr>
            <w:r w:rsidRPr="003F116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901" w:type="dxa"/>
            <w:shd w:val="clear" w:color="auto" w:fill="auto"/>
          </w:tcPr>
          <w:p w14:paraId="57844EAA" w14:textId="77777777" w:rsidR="00C8234C" w:rsidRPr="003F1166" w:rsidRDefault="00C8234C" w:rsidP="00C8234C">
            <w:pPr>
              <w:pStyle w:val="acctfourfigures"/>
              <w:tabs>
                <w:tab w:val="clear" w:pos="765"/>
                <w:tab w:val="decimal" w:pos="149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621" w:type="dxa"/>
            <w:shd w:val="clear" w:color="auto" w:fill="auto"/>
          </w:tcPr>
          <w:p w14:paraId="09CAB8E3" w14:textId="77777777" w:rsidR="00C8234C" w:rsidRPr="003F1166" w:rsidRDefault="00C8234C" w:rsidP="00C8234C">
            <w:pPr>
              <w:pStyle w:val="acctfourfigures"/>
              <w:tabs>
                <w:tab w:val="clear" w:pos="765"/>
                <w:tab w:val="decimal" w:pos="1240"/>
                <w:tab w:val="decimal" w:pos="14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12389DF" w14:textId="77777777" w:rsidR="00C8234C" w:rsidRPr="003F1166" w:rsidRDefault="00C8234C" w:rsidP="00C8234C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  <w:shd w:val="clear" w:color="auto" w:fill="auto"/>
          </w:tcPr>
          <w:p w14:paraId="0B6D0CB4" w14:textId="77777777" w:rsidR="00C8234C" w:rsidRPr="003F1166" w:rsidRDefault="00C8234C" w:rsidP="00C8234C">
            <w:pPr>
              <w:pStyle w:val="acctfourfigures"/>
              <w:tabs>
                <w:tab w:val="clear" w:pos="765"/>
                <w:tab w:val="decimal" w:pos="14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18CFCF3" w14:textId="77777777" w:rsidR="00C8234C" w:rsidRPr="003F1166" w:rsidRDefault="00C8234C" w:rsidP="00C8234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  <w:shd w:val="clear" w:color="auto" w:fill="auto"/>
          </w:tcPr>
          <w:p w14:paraId="48D0F2E2" w14:textId="77777777" w:rsidR="00C8234C" w:rsidRPr="003F1166" w:rsidRDefault="00C8234C" w:rsidP="00C8234C">
            <w:pPr>
              <w:pStyle w:val="acctfourfigures"/>
              <w:tabs>
                <w:tab w:val="clear" w:pos="765"/>
                <w:tab w:val="decimal" w:pos="59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302A4A4" w14:textId="77777777" w:rsidR="00C8234C" w:rsidRPr="003F1166" w:rsidRDefault="00C8234C" w:rsidP="00C8234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6772E791" w14:textId="77777777" w:rsidR="00C8234C" w:rsidRPr="003F1166" w:rsidRDefault="00C8234C" w:rsidP="00C8234C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E2A8429" w14:textId="77777777" w:rsidR="00C8234C" w:rsidRPr="003F1166" w:rsidRDefault="00C8234C" w:rsidP="00C8234C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001CF49C" w14:textId="77777777" w:rsidR="00C8234C" w:rsidRPr="003F1166" w:rsidRDefault="00C8234C" w:rsidP="00C8234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1E0C4BC" w14:textId="77777777" w:rsidR="00C8234C" w:rsidRPr="003F1166" w:rsidRDefault="00C8234C" w:rsidP="00C8234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  <w:shd w:val="clear" w:color="auto" w:fill="auto"/>
          </w:tcPr>
          <w:p w14:paraId="56E845C0" w14:textId="77777777" w:rsidR="00C8234C" w:rsidRPr="003F1166" w:rsidRDefault="00C8234C" w:rsidP="00C8234C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7C8BCBB" w14:textId="77777777" w:rsidR="00C8234C" w:rsidRPr="003F1166" w:rsidRDefault="00C8234C" w:rsidP="00C8234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5AFD0D93" w14:textId="77777777" w:rsidR="00C8234C" w:rsidRPr="003F1166" w:rsidRDefault="00C8234C" w:rsidP="00C8234C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8234C" w:rsidRPr="00731B95" w14:paraId="43F060DE" w14:textId="77777777" w:rsidTr="00761D6E">
        <w:trPr>
          <w:trHeight w:val="261"/>
        </w:trPr>
        <w:tc>
          <w:tcPr>
            <w:tcW w:w="3330" w:type="dxa"/>
            <w:shd w:val="clear" w:color="auto" w:fill="auto"/>
          </w:tcPr>
          <w:p w14:paraId="1DCE6766" w14:textId="77777777" w:rsidR="00C8234C" w:rsidRPr="003F1166" w:rsidRDefault="00C8234C" w:rsidP="00C8234C">
            <w:pPr>
              <w:ind w:left="156" w:right="-90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3F1166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901" w:type="dxa"/>
            <w:shd w:val="clear" w:color="auto" w:fill="auto"/>
          </w:tcPr>
          <w:p w14:paraId="126184C1" w14:textId="44D3BB8C" w:rsidR="00C8234C" w:rsidRPr="003F1166" w:rsidRDefault="00C8234C" w:rsidP="00C8234C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 w:rsidRPr="004903AE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1621" w:type="dxa"/>
            <w:shd w:val="clear" w:color="auto" w:fill="auto"/>
          </w:tcPr>
          <w:p w14:paraId="422EABA4" w14:textId="68D42058" w:rsidR="00C8234C" w:rsidRPr="003F1166" w:rsidRDefault="00C8234C" w:rsidP="00C8234C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37B9004" w14:textId="77777777" w:rsidR="00C8234C" w:rsidRPr="003F1166" w:rsidRDefault="00C8234C" w:rsidP="00C8234C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  <w:shd w:val="clear" w:color="auto" w:fill="auto"/>
          </w:tcPr>
          <w:p w14:paraId="0650B057" w14:textId="3A2734D8" w:rsidR="00C8234C" w:rsidRPr="003F1166" w:rsidRDefault="00C8234C" w:rsidP="00C8234C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22,218,600</w:t>
            </w:r>
          </w:p>
        </w:tc>
        <w:tc>
          <w:tcPr>
            <w:tcW w:w="270" w:type="dxa"/>
            <w:shd w:val="clear" w:color="auto" w:fill="auto"/>
          </w:tcPr>
          <w:p w14:paraId="6089A6A3" w14:textId="77777777" w:rsidR="00C8234C" w:rsidRPr="003F1166" w:rsidRDefault="00C8234C" w:rsidP="00C8234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  <w:shd w:val="clear" w:color="auto" w:fill="auto"/>
          </w:tcPr>
          <w:p w14:paraId="1BCA9B6D" w14:textId="061A7777" w:rsidR="00C8234C" w:rsidRPr="003F1166" w:rsidRDefault="00C8234C" w:rsidP="00C8234C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22,218,600</w:t>
            </w:r>
          </w:p>
        </w:tc>
        <w:tc>
          <w:tcPr>
            <w:tcW w:w="270" w:type="dxa"/>
            <w:shd w:val="clear" w:color="auto" w:fill="auto"/>
          </w:tcPr>
          <w:p w14:paraId="46B960C4" w14:textId="77777777" w:rsidR="00C8234C" w:rsidRPr="003F1166" w:rsidRDefault="00C8234C" w:rsidP="00C8234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50C21392" w14:textId="10821108" w:rsidR="00C8234C" w:rsidRPr="003F1166" w:rsidRDefault="00C8234C" w:rsidP="00C8234C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075B61C" w14:textId="77777777" w:rsidR="00C8234C" w:rsidRPr="003F1166" w:rsidRDefault="00C8234C" w:rsidP="00C8234C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7ED8237D" w14:textId="0D273749" w:rsidR="00C8234C" w:rsidRPr="003F1166" w:rsidRDefault="00C8234C" w:rsidP="00C8234C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22,022,725</w:t>
            </w:r>
          </w:p>
        </w:tc>
        <w:tc>
          <w:tcPr>
            <w:tcW w:w="270" w:type="dxa"/>
            <w:shd w:val="clear" w:color="auto" w:fill="auto"/>
          </w:tcPr>
          <w:p w14:paraId="44D67203" w14:textId="77777777" w:rsidR="00C8234C" w:rsidRPr="003F1166" w:rsidRDefault="00C8234C" w:rsidP="00C8234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  <w:shd w:val="clear" w:color="auto" w:fill="auto"/>
          </w:tcPr>
          <w:p w14:paraId="71E0C3D0" w14:textId="6B5BB358" w:rsidR="00C8234C" w:rsidRPr="003F1166" w:rsidRDefault="003023E9" w:rsidP="00C8234C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6C503E3" w14:textId="77777777" w:rsidR="00C8234C" w:rsidRPr="003F1166" w:rsidRDefault="00C8234C" w:rsidP="00C8234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5F330915" w14:textId="45A84B13" w:rsidR="00C8234C" w:rsidRPr="003F1166" w:rsidRDefault="00C8234C" w:rsidP="00C8234C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22,022,725</w:t>
            </w:r>
          </w:p>
        </w:tc>
      </w:tr>
      <w:tr w:rsidR="00C8234C" w:rsidRPr="00731B95" w14:paraId="69316753" w14:textId="77777777" w:rsidTr="0079213A">
        <w:trPr>
          <w:trHeight w:val="261"/>
        </w:trPr>
        <w:tc>
          <w:tcPr>
            <w:tcW w:w="3330" w:type="dxa"/>
            <w:shd w:val="clear" w:color="auto" w:fill="auto"/>
          </w:tcPr>
          <w:p w14:paraId="77C0F03F" w14:textId="77777777" w:rsidR="00C8234C" w:rsidRPr="003F1166" w:rsidRDefault="00C8234C" w:rsidP="00C8234C">
            <w:pPr>
              <w:ind w:left="-22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11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901" w:type="dxa"/>
            <w:shd w:val="clear" w:color="auto" w:fill="auto"/>
          </w:tcPr>
          <w:p w14:paraId="3FCDABA7" w14:textId="77777777" w:rsidR="00C8234C" w:rsidRPr="003F1166" w:rsidRDefault="00C8234C" w:rsidP="00C8234C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3F0ECB" w14:textId="2CE9B1E7" w:rsidR="00C8234C" w:rsidRPr="003F1166" w:rsidRDefault="00C8234C" w:rsidP="00C8234C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E275585" w14:textId="77777777" w:rsidR="00C8234C" w:rsidRPr="003F1166" w:rsidRDefault="00C8234C" w:rsidP="00C8234C">
            <w:pPr>
              <w:pStyle w:val="acctfourfigures"/>
              <w:tabs>
                <w:tab w:val="clear" w:pos="76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0885A3" w14:textId="4D8F1B63" w:rsidR="00C8234C" w:rsidRPr="003F1166" w:rsidRDefault="00C8234C" w:rsidP="00C8234C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E3AC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22,218,600</w:t>
            </w:r>
          </w:p>
        </w:tc>
        <w:tc>
          <w:tcPr>
            <w:tcW w:w="270" w:type="dxa"/>
            <w:shd w:val="clear" w:color="auto" w:fill="auto"/>
          </w:tcPr>
          <w:p w14:paraId="6FFBB280" w14:textId="77777777" w:rsidR="00C8234C" w:rsidRPr="003F1166" w:rsidRDefault="00C8234C" w:rsidP="00C8234C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FBD51C" w14:textId="6F615328" w:rsidR="00C8234C" w:rsidRPr="003F1166" w:rsidRDefault="00C8234C" w:rsidP="00C8234C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E3AC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22,218,600</w:t>
            </w:r>
          </w:p>
        </w:tc>
        <w:tc>
          <w:tcPr>
            <w:tcW w:w="270" w:type="dxa"/>
            <w:shd w:val="clear" w:color="auto" w:fill="auto"/>
          </w:tcPr>
          <w:p w14:paraId="492B4958" w14:textId="77777777" w:rsidR="00C8234C" w:rsidRPr="003F1166" w:rsidRDefault="00C8234C" w:rsidP="00C8234C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1CA99B53" w14:textId="77777777" w:rsidR="00C8234C" w:rsidRPr="003F1166" w:rsidRDefault="00C8234C" w:rsidP="00C8234C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1B87746" w14:textId="77777777" w:rsidR="00C8234C" w:rsidRPr="003F1166" w:rsidRDefault="00C8234C" w:rsidP="00C8234C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0CC49425" w14:textId="77777777" w:rsidR="00C8234C" w:rsidRPr="003F1166" w:rsidRDefault="00C8234C" w:rsidP="00C8234C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C740F81" w14:textId="77777777" w:rsidR="00C8234C" w:rsidRPr="003F1166" w:rsidRDefault="00C8234C" w:rsidP="00C8234C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  <w:shd w:val="clear" w:color="auto" w:fill="auto"/>
          </w:tcPr>
          <w:p w14:paraId="3B83AD51" w14:textId="77777777" w:rsidR="00C8234C" w:rsidRPr="003F1166" w:rsidRDefault="00C8234C" w:rsidP="00C8234C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59CD42B" w14:textId="77777777" w:rsidR="00C8234C" w:rsidRPr="003F1166" w:rsidRDefault="00C8234C" w:rsidP="00C8234C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2C8443FF" w14:textId="77777777" w:rsidR="00C8234C" w:rsidRPr="003F1166" w:rsidRDefault="00C8234C" w:rsidP="00C8234C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5A3E5A70" w14:textId="12213DD6" w:rsidR="0079213A" w:rsidRDefault="0079213A"/>
    <w:p w14:paraId="204E07EC" w14:textId="6C929FA8" w:rsidR="00007314" w:rsidRDefault="00007314">
      <w:pPr>
        <w:spacing w:line="240" w:lineRule="auto"/>
      </w:pPr>
      <w:r>
        <w:br w:type="page"/>
      </w:r>
    </w:p>
    <w:tbl>
      <w:tblPr>
        <w:tblW w:w="1476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330"/>
        <w:gridCol w:w="901"/>
        <w:gridCol w:w="1621"/>
        <w:gridCol w:w="270"/>
        <w:gridCol w:w="1531"/>
        <w:gridCol w:w="270"/>
        <w:gridCol w:w="1531"/>
        <w:gridCol w:w="270"/>
        <w:gridCol w:w="1081"/>
        <w:gridCol w:w="270"/>
        <w:gridCol w:w="1081"/>
        <w:gridCol w:w="270"/>
        <w:gridCol w:w="991"/>
        <w:gridCol w:w="270"/>
        <w:gridCol w:w="1081"/>
      </w:tblGrid>
      <w:tr w:rsidR="00007314" w:rsidRPr="00731B95" w14:paraId="13313C10" w14:textId="77777777">
        <w:trPr>
          <w:trHeight w:val="261"/>
        </w:trPr>
        <w:tc>
          <w:tcPr>
            <w:tcW w:w="3330" w:type="dxa"/>
            <w:shd w:val="clear" w:color="auto" w:fill="auto"/>
            <w:vAlign w:val="bottom"/>
          </w:tcPr>
          <w:p w14:paraId="12C745CD" w14:textId="77777777" w:rsidR="00007314" w:rsidRPr="003F1166" w:rsidRDefault="00007314">
            <w:pPr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01" w:type="dxa"/>
            <w:shd w:val="clear" w:color="auto" w:fill="auto"/>
          </w:tcPr>
          <w:p w14:paraId="01CD7AA1" w14:textId="77777777" w:rsidR="00007314" w:rsidRPr="003F1166" w:rsidRDefault="0000731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537" w:type="dxa"/>
            <w:gridSpan w:val="13"/>
            <w:shd w:val="clear" w:color="auto" w:fill="auto"/>
            <w:vAlign w:val="bottom"/>
          </w:tcPr>
          <w:p w14:paraId="42E62BF5" w14:textId="77777777" w:rsidR="00007314" w:rsidRPr="003F1166" w:rsidRDefault="0000731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3F11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07314" w:rsidRPr="00731B95" w14:paraId="2E90C9CB" w14:textId="77777777">
        <w:trPr>
          <w:trHeight w:val="261"/>
        </w:trPr>
        <w:tc>
          <w:tcPr>
            <w:tcW w:w="3330" w:type="dxa"/>
            <w:shd w:val="clear" w:color="auto" w:fill="auto"/>
            <w:vAlign w:val="bottom"/>
          </w:tcPr>
          <w:p w14:paraId="62D9E510" w14:textId="77777777" w:rsidR="00007314" w:rsidRPr="003F1166" w:rsidRDefault="00007314">
            <w:pPr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01" w:type="dxa"/>
            <w:shd w:val="clear" w:color="auto" w:fill="auto"/>
          </w:tcPr>
          <w:p w14:paraId="5C3579F1" w14:textId="77777777" w:rsidR="00007314" w:rsidRPr="003F1166" w:rsidRDefault="0000731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223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93F84F" w14:textId="77777777" w:rsidR="00007314" w:rsidRPr="003F1166" w:rsidRDefault="0000731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11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70" w:type="dxa"/>
            <w:shd w:val="clear" w:color="auto" w:fill="auto"/>
          </w:tcPr>
          <w:p w14:paraId="69A9956F" w14:textId="77777777" w:rsidR="00007314" w:rsidRPr="003F1166" w:rsidRDefault="0000731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044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D6C002" w14:textId="77777777" w:rsidR="00007314" w:rsidRPr="003F1166" w:rsidRDefault="0000731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11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007314" w:rsidRPr="00731B95" w14:paraId="7AEFFBD8" w14:textId="77777777">
        <w:trPr>
          <w:trHeight w:val="1441"/>
        </w:trPr>
        <w:tc>
          <w:tcPr>
            <w:tcW w:w="3330" w:type="dxa"/>
            <w:shd w:val="clear" w:color="auto" w:fill="auto"/>
            <w:vAlign w:val="bottom"/>
          </w:tcPr>
          <w:p w14:paraId="039A4C03" w14:textId="77777777" w:rsidR="00007314" w:rsidRPr="003F1166" w:rsidRDefault="00007314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01" w:type="dxa"/>
            <w:shd w:val="clear" w:color="auto" w:fill="auto"/>
          </w:tcPr>
          <w:p w14:paraId="5162CBB5" w14:textId="77777777" w:rsidR="00007314" w:rsidRPr="003F1166" w:rsidRDefault="0000731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62DB692" w14:textId="77777777" w:rsidR="00007314" w:rsidRPr="003F1166" w:rsidRDefault="0000731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  <w:p w14:paraId="32C1D462" w14:textId="77777777" w:rsidR="00007314" w:rsidRPr="003F1166" w:rsidRDefault="0000731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  <w:p w14:paraId="50FD892B" w14:textId="77777777" w:rsidR="00007314" w:rsidRPr="003F1166" w:rsidRDefault="0000731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D331C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6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842119" w14:textId="77777777" w:rsidR="00007314" w:rsidRPr="003F1166" w:rsidRDefault="0000731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F1166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4CF673D4" w14:textId="77777777" w:rsidR="00007314" w:rsidRPr="003F1166" w:rsidRDefault="0000731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C66B40" w14:textId="77777777" w:rsidR="00007314" w:rsidRPr="003F1166" w:rsidRDefault="0000731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1166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0D4AEB" w14:textId="77777777" w:rsidR="00007314" w:rsidRPr="003F1166" w:rsidRDefault="00007314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FFFCF3" w14:textId="77777777" w:rsidR="00007314" w:rsidRPr="003F1166" w:rsidRDefault="0000731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116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14:paraId="3797DF7A" w14:textId="77777777" w:rsidR="00007314" w:rsidRPr="003F1166" w:rsidRDefault="0000731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5865260F" w14:textId="77777777" w:rsidR="00007314" w:rsidRPr="003F1166" w:rsidRDefault="0000731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1166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3F116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F116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3B71E604" w14:textId="77777777" w:rsidR="00007314" w:rsidRPr="003F1166" w:rsidRDefault="0000731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1B91F5C1" w14:textId="77777777" w:rsidR="00007314" w:rsidRPr="003F1166" w:rsidRDefault="0000731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1166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3F116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F116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498DBFD5" w14:textId="77777777" w:rsidR="00007314" w:rsidRPr="003F1166" w:rsidRDefault="00007314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5E053C99" w14:textId="77777777" w:rsidR="00007314" w:rsidRPr="003F1166" w:rsidRDefault="00007314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1166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3F116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F116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09F29AD8" w14:textId="77777777" w:rsidR="00007314" w:rsidRPr="003F1166" w:rsidRDefault="0000731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3B2AFB1B" w14:textId="77777777" w:rsidR="00007314" w:rsidRPr="003F1166" w:rsidRDefault="0000731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116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007314" w:rsidRPr="00731B95" w14:paraId="6AB3E6F9" w14:textId="77777777">
        <w:trPr>
          <w:trHeight w:val="333"/>
        </w:trPr>
        <w:tc>
          <w:tcPr>
            <w:tcW w:w="3330" w:type="dxa"/>
            <w:shd w:val="clear" w:color="auto" w:fill="auto"/>
            <w:vAlign w:val="bottom"/>
          </w:tcPr>
          <w:p w14:paraId="639D80C8" w14:textId="77777777" w:rsidR="00007314" w:rsidRPr="003F1166" w:rsidRDefault="00007314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1" w:type="dxa"/>
            <w:shd w:val="clear" w:color="auto" w:fill="auto"/>
          </w:tcPr>
          <w:p w14:paraId="2C62677A" w14:textId="77777777" w:rsidR="00007314" w:rsidRPr="003F1166" w:rsidRDefault="0000731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537" w:type="dxa"/>
            <w:gridSpan w:val="13"/>
            <w:shd w:val="clear" w:color="auto" w:fill="auto"/>
            <w:vAlign w:val="bottom"/>
          </w:tcPr>
          <w:p w14:paraId="56287F99" w14:textId="77777777" w:rsidR="00007314" w:rsidRPr="003F1166" w:rsidRDefault="0000731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116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07314" w:rsidRPr="00731B95" w14:paraId="132171E6" w14:textId="77777777">
        <w:trPr>
          <w:trHeight w:val="333"/>
        </w:trPr>
        <w:tc>
          <w:tcPr>
            <w:tcW w:w="3330" w:type="dxa"/>
            <w:shd w:val="clear" w:color="auto" w:fill="auto"/>
            <w:vAlign w:val="bottom"/>
          </w:tcPr>
          <w:p w14:paraId="12B0C8DC" w14:textId="16D31E6C" w:rsidR="00007314" w:rsidRPr="003F1166" w:rsidRDefault="00007314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EC023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5</w:t>
            </w:r>
          </w:p>
        </w:tc>
        <w:tc>
          <w:tcPr>
            <w:tcW w:w="901" w:type="dxa"/>
            <w:shd w:val="clear" w:color="auto" w:fill="auto"/>
          </w:tcPr>
          <w:p w14:paraId="231650B4" w14:textId="77777777" w:rsidR="00007314" w:rsidRPr="003F1166" w:rsidRDefault="0000731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537" w:type="dxa"/>
            <w:gridSpan w:val="13"/>
            <w:shd w:val="clear" w:color="auto" w:fill="auto"/>
            <w:vAlign w:val="bottom"/>
          </w:tcPr>
          <w:p w14:paraId="2A22C662" w14:textId="77777777" w:rsidR="00007314" w:rsidRPr="003F1166" w:rsidRDefault="0000731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007314" w:rsidRPr="00731B95" w14:paraId="6889200C" w14:textId="77777777">
        <w:trPr>
          <w:trHeight w:val="261"/>
        </w:trPr>
        <w:tc>
          <w:tcPr>
            <w:tcW w:w="3330" w:type="dxa"/>
            <w:shd w:val="clear" w:color="auto" w:fill="auto"/>
          </w:tcPr>
          <w:p w14:paraId="051B454C" w14:textId="77777777" w:rsidR="00007314" w:rsidRPr="003F1166" w:rsidRDefault="0000731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3F116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901" w:type="dxa"/>
            <w:shd w:val="clear" w:color="auto" w:fill="auto"/>
          </w:tcPr>
          <w:p w14:paraId="023E25B1" w14:textId="77777777" w:rsidR="00007314" w:rsidRPr="003F1166" w:rsidRDefault="0000731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1" w:type="dxa"/>
            <w:shd w:val="clear" w:color="auto" w:fill="auto"/>
          </w:tcPr>
          <w:p w14:paraId="2538A9CE" w14:textId="77777777" w:rsidR="00007314" w:rsidRPr="003F1166" w:rsidRDefault="0000731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9D707A7" w14:textId="77777777" w:rsidR="00007314" w:rsidRPr="003F1166" w:rsidRDefault="0000731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  <w:shd w:val="clear" w:color="auto" w:fill="auto"/>
          </w:tcPr>
          <w:p w14:paraId="194D448C" w14:textId="77777777" w:rsidR="00007314" w:rsidRPr="003F1166" w:rsidRDefault="000073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44B6F26" w14:textId="77777777" w:rsidR="00007314" w:rsidRPr="003F1166" w:rsidRDefault="000073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  <w:shd w:val="clear" w:color="auto" w:fill="auto"/>
          </w:tcPr>
          <w:p w14:paraId="1CF3D8CD" w14:textId="77777777" w:rsidR="00007314" w:rsidRPr="003F1166" w:rsidRDefault="000073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1D0FBB3" w14:textId="77777777" w:rsidR="00007314" w:rsidRPr="003F1166" w:rsidRDefault="000073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5954E9F4" w14:textId="77777777" w:rsidR="00007314" w:rsidRPr="003F1166" w:rsidRDefault="000073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9A00D02" w14:textId="77777777" w:rsidR="00007314" w:rsidRPr="003F1166" w:rsidRDefault="000073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7C1FD79F" w14:textId="77777777" w:rsidR="00007314" w:rsidRPr="003F1166" w:rsidRDefault="000073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C9FDD0E" w14:textId="77777777" w:rsidR="00007314" w:rsidRPr="003F1166" w:rsidRDefault="000073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  <w:shd w:val="clear" w:color="auto" w:fill="auto"/>
          </w:tcPr>
          <w:p w14:paraId="4BF04A50" w14:textId="77777777" w:rsidR="00007314" w:rsidRPr="003F1166" w:rsidRDefault="000073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C5FAC03" w14:textId="77777777" w:rsidR="00007314" w:rsidRPr="003F1166" w:rsidRDefault="000073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5D56DDD5" w14:textId="77777777" w:rsidR="00007314" w:rsidRPr="003F1166" w:rsidRDefault="000073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07314" w:rsidRPr="00731B95" w14:paraId="3E88BA14" w14:textId="77777777">
        <w:trPr>
          <w:trHeight w:val="261"/>
        </w:trPr>
        <w:tc>
          <w:tcPr>
            <w:tcW w:w="3330" w:type="dxa"/>
            <w:shd w:val="clear" w:color="auto" w:fill="auto"/>
          </w:tcPr>
          <w:p w14:paraId="6F9F6D3C" w14:textId="77777777" w:rsidR="00007314" w:rsidRPr="003F1166" w:rsidRDefault="00007314">
            <w:pPr>
              <w:ind w:left="-14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11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01" w:type="dxa"/>
            <w:shd w:val="clear" w:color="auto" w:fill="auto"/>
          </w:tcPr>
          <w:p w14:paraId="522E80D2" w14:textId="77777777" w:rsidR="00007314" w:rsidRPr="003F1166" w:rsidRDefault="0000731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621" w:type="dxa"/>
            <w:shd w:val="clear" w:color="auto" w:fill="auto"/>
          </w:tcPr>
          <w:p w14:paraId="5D10D307" w14:textId="77777777" w:rsidR="00007314" w:rsidRPr="003F1166" w:rsidRDefault="00007314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97C8C1B" w14:textId="77777777" w:rsidR="00007314" w:rsidRPr="003F1166" w:rsidRDefault="00007314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  <w:shd w:val="clear" w:color="auto" w:fill="auto"/>
          </w:tcPr>
          <w:p w14:paraId="6A17DC78" w14:textId="77777777" w:rsidR="00007314" w:rsidRPr="003F1166" w:rsidRDefault="0000731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071E0AE" w14:textId="77777777" w:rsidR="00007314" w:rsidRPr="003F1166" w:rsidRDefault="0000731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  <w:shd w:val="clear" w:color="auto" w:fill="auto"/>
          </w:tcPr>
          <w:p w14:paraId="1BC53B12" w14:textId="77777777" w:rsidR="00007314" w:rsidRPr="003F1166" w:rsidRDefault="00007314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877DC6E" w14:textId="77777777" w:rsidR="00007314" w:rsidRPr="003F1166" w:rsidRDefault="000073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29505F53" w14:textId="77777777" w:rsidR="00007314" w:rsidRPr="003F1166" w:rsidRDefault="0000731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B65B445" w14:textId="77777777" w:rsidR="00007314" w:rsidRPr="003F1166" w:rsidRDefault="0000731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57C1689F" w14:textId="77777777" w:rsidR="00007314" w:rsidRPr="003F1166" w:rsidRDefault="0000731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1D78663" w14:textId="77777777" w:rsidR="00007314" w:rsidRPr="003F1166" w:rsidRDefault="0000731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  <w:shd w:val="clear" w:color="auto" w:fill="auto"/>
          </w:tcPr>
          <w:p w14:paraId="344B49A6" w14:textId="77777777" w:rsidR="00007314" w:rsidRPr="003F1166" w:rsidRDefault="0000731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7553C4C" w14:textId="77777777" w:rsidR="00007314" w:rsidRPr="003F1166" w:rsidRDefault="000073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2BF70507" w14:textId="77777777" w:rsidR="00007314" w:rsidRPr="003F1166" w:rsidRDefault="0000731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07314" w:rsidRPr="00731B95" w14:paraId="478D084A" w14:textId="77777777">
        <w:trPr>
          <w:trHeight w:val="261"/>
        </w:trPr>
        <w:tc>
          <w:tcPr>
            <w:tcW w:w="3330" w:type="dxa"/>
            <w:shd w:val="clear" w:color="auto" w:fill="auto"/>
          </w:tcPr>
          <w:p w14:paraId="1E57779F" w14:textId="77777777" w:rsidR="00007314" w:rsidRPr="003F1166" w:rsidRDefault="00007314" w:rsidP="00007314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1166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901" w:type="dxa"/>
            <w:shd w:val="clear" w:color="auto" w:fill="auto"/>
          </w:tcPr>
          <w:p w14:paraId="1C94C6E3" w14:textId="09CECB58" w:rsidR="00007314" w:rsidRPr="003F1166" w:rsidRDefault="00007314" w:rsidP="0000731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621" w:type="dxa"/>
            <w:shd w:val="clear" w:color="auto" w:fill="auto"/>
          </w:tcPr>
          <w:p w14:paraId="129EA7D1" w14:textId="252ED8EE" w:rsidR="00007314" w:rsidRPr="003F1166" w:rsidRDefault="00007314" w:rsidP="0000731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E763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B98BCFD" w14:textId="77777777" w:rsidR="00007314" w:rsidRPr="003F1166" w:rsidRDefault="00007314" w:rsidP="00007314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  <w:shd w:val="clear" w:color="auto" w:fill="auto"/>
          </w:tcPr>
          <w:p w14:paraId="5D971B5D" w14:textId="1144E081" w:rsidR="00007314" w:rsidRPr="003F1166" w:rsidRDefault="00007314" w:rsidP="00007314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5,017</w:t>
            </w:r>
          </w:p>
        </w:tc>
        <w:tc>
          <w:tcPr>
            <w:tcW w:w="270" w:type="dxa"/>
            <w:shd w:val="clear" w:color="auto" w:fill="auto"/>
          </w:tcPr>
          <w:p w14:paraId="09019688" w14:textId="77777777" w:rsidR="00007314" w:rsidRPr="003F1166" w:rsidRDefault="00007314" w:rsidP="0000731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  <w:shd w:val="clear" w:color="auto" w:fill="auto"/>
          </w:tcPr>
          <w:p w14:paraId="1CF8876C" w14:textId="1A6577A1" w:rsidR="00007314" w:rsidRPr="003F1166" w:rsidRDefault="00007314" w:rsidP="00007314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5,017</w:t>
            </w:r>
          </w:p>
        </w:tc>
        <w:tc>
          <w:tcPr>
            <w:tcW w:w="270" w:type="dxa"/>
            <w:shd w:val="clear" w:color="auto" w:fill="auto"/>
          </w:tcPr>
          <w:p w14:paraId="056FED90" w14:textId="77777777" w:rsidR="00007314" w:rsidRPr="003F1166" w:rsidRDefault="00007314" w:rsidP="000073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31F9710D" w14:textId="41AB08E5" w:rsidR="00007314" w:rsidRPr="003F1166" w:rsidRDefault="00007314" w:rsidP="0000731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972BAFE" w14:textId="77777777" w:rsidR="00007314" w:rsidRPr="003F1166" w:rsidRDefault="00007314" w:rsidP="0000731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517C6FC0" w14:textId="598115E0" w:rsidR="00007314" w:rsidRPr="003F1166" w:rsidRDefault="00007314" w:rsidP="0000731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5,045</w:t>
            </w:r>
          </w:p>
        </w:tc>
        <w:tc>
          <w:tcPr>
            <w:tcW w:w="270" w:type="dxa"/>
            <w:shd w:val="clear" w:color="auto" w:fill="auto"/>
          </w:tcPr>
          <w:p w14:paraId="2DD7EB8C" w14:textId="77777777" w:rsidR="00007314" w:rsidRPr="003F1166" w:rsidRDefault="00007314" w:rsidP="0000731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  <w:shd w:val="clear" w:color="auto" w:fill="auto"/>
          </w:tcPr>
          <w:p w14:paraId="4F7428AF" w14:textId="483126AA" w:rsidR="00007314" w:rsidRPr="003F1166" w:rsidRDefault="00007314" w:rsidP="0000731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6499EB6" w14:textId="77777777" w:rsidR="00007314" w:rsidRPr="003F1166" w:rsidRDefault="00007314" w:rsidP="000073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415A7D7D" w14:textId="20A51E01" w:rsidR="00007314" w:rsidRPr="003F1166" w:rsidRDefault="00007314" w:rsidP="0000731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5,045</w:t>
            </w:r>
          </w:p>
        </w:tc>
      </w:tr>
      <w:tr w:rsidR="00007314" w:rsidRPr="00731B95" w14:paraId="5BFEB8A9" w14:textId="77777777">
        <w:trPr>
          <w:trHeight w:val="261"/>
        </w:trPr>
        <w:tc>
          <w:tcPr>
            <w:tcW w:w="3330" w:type="dxa"/>
            <w:shd w:val="clear" w:color="auto" w:fill="auto"/>
          </w:tcPr>
          <w:p w14:paraId="0883DD99" w14:textId="77777777" w:rsidR="00007314" w:rsidRPr="003F1166" w:rsidRDefault="00007314" w:rsidP="00007314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11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01" w:type="dxa"/>
            <w:shd w:val="clear" w:color="auto" w:fill="auto"/>
          </w:tcPr>
          <w:p w14:paraId="45D8DA79" w14:textId="77777777" w:rsidR="00007314" w:rsidRPr="003F1166" w:rsidRDefault="00007314" w:rsidP="00007314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621" w:type="dxa"/>
            <w:shd w:val="clear" w:color="auto" w:fill="auto"/>
          </w:tcPr>
          <w:p w14:paraId="2B422E06" w14:textId="77777777" w:rsidR="00007314" w:rsidRPr="000E7636" w:rsidRDefault="00007314" w:rsidP="0000731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4EC5C65" w14:textId="77777777" w:rsidR="00007314" w:rsidRPr="003F1166" w:rsidRDefault="00007314" w:rsidP="00007314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1" w:type="dxa"/>
            <w:shd w:val="clear" w:color="auto" w:fill="auto"/>
          </w:tcPr>
          <w:p w14:paraId="1AA15BB8" w14:textId="77777777" w:rsidR="00007314" w:rsidRPr="003F1166" w:rsidRDefault="00007314" w:rsidP="00007314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B487132" w14:textId="77777777" w:rsidR="00007314" w:rsidRPr="003F1166" w:rsidRDefault="00007314" w:rsidP="0000731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1" w:type="dxa"/>
            <w:shd w:val="clear" w:color="auto" w:fill="auto"/>
          </w:tcPr>
          <w:p w14:paraId="652B4C5A" w14:textId="77777777" w:rsidR="00007314" w:rsidRPr="003F1166" w:rsidRDefault="00007314" w:rsidP="00007314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91CF395" w14:textId="77777777" w:rsidR="00007314" w:rsidRPr="003F1166" w:rsidRDefault="00007314" w:rsidP="000073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76B981A1" w14:textId="77777777" w:rsidR="00007314" w:rsidRPr="003F1166" w:rsidRDefault="00007314" w:rsidP="0000731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5AEE9E9" w14:textId="77777777" w:rsidR="00007314" w:rsidRPr="003F1166" w:rsidRDefault="00007314" w:rsidP="0000731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62506330" w14:textId="77777777" w:rsidR="00007314" w:rsidRPr="003F1166" w:rsidRDefault="00007314" w:rsidP="00007314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0FA1695" w14:textId="77777777" w:rsidR="00007314" w:rsidRPr="003F1166" w:rsidRDefault="00007314" w:rsidP="0000731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  <w:shd w:val="clear" w:color="auto" w:fill="auto"/>
          </w:tcPr>
          <w:p w14:paraId="55412C6B" w14:textId="77777777" w:rsidR="00007314" w:rsidRPr="003F1166" w:rsidRDefault="00007314" w:rsidP="0000731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051D9FD" w14:textId="77777777" w:rsidR="00007314" w:rsidRPr="003F1166" w:rsidRDefault="00007314" w:rsidP="000073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1F24A5F0" w14:textId="77777777" w:rsidR="00007314" w:rsidRPr="003F1166" w:rsidRDefault="00007314" w:rsidP="0000731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07314" w:rsidRPr="00731B95" w14:paraId="7AC0F445" w14:textId="77777777">
        <w:trPr>
          <w:trHeight w:val="261"/>
        </w:trPr>
        <w:tc>
          <w:tcPr>
            <w:tcW w:w="3330" w:type="dxa"/>
            <w:shd w:val="clear" w:color="auto" w:fill="auto"/>
          </w:tcPr>
          <w:p w14:paraId="55FF0861" w14:textId="77777777" w:rsidR="00007314" w:rsidRPr="003F1166" w:rsidRDefault="00007314" w:rsidP="00007314">
            <w:pPr>
              <w:ind w:left="155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1166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901" w:type="dxa"/>
            <w:shd w:val="clear" w:color="auto" w:fill="auto"/>
          </w:tcPr>
          <w:p w14:paraId="33F15B0A" w14:textId="77777777" w:rsidR="00007314" w:rsidRPr="003F1166" w:rsidRDefault="00007314" w:rsidP="00007314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621" w:type="dxa"/>
            <w:tcBorders>
              <w:bottom w:val="single" w:sz="4" w:space="0" w:color="auto"/>
            </w:tcBorders>
            <w:shd w:val="clear" w:color="auto" w:fill="auto"/>
          </w:tcPr>
          <w:p w14:paraId="4D3E5464" w14:textId="797CC275" w:rsidR="00007314" w:rsidRPr="003F1166" w:rsidRDefault="00007314" w:rsidP="0000731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B385E49" w14:textId="77777777" w:rsidR="00007314" w:rsidRPr="003F1166" w:rsidRDefault="00007314" w:rsidP="00007314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</w:tcPr>
          <w:p w14:paraId="6C860E2D" w14:textId="423D0840" w:rsidR="00007314" w:rsidRPr="003F1166" w:rsidRDefault="00007314" w:rsidP="00007314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486,173</w:t>
            </w:r>
          </w:p>
        </w:tc>
        <w:tc>
          <w:tcPr>
            <w:tcW w:w="270" w:type="dxa"/>
            <w:shd w:val="clear" w:color="auto" w:fill="auto"/>
          </w:tcPr>
          <w:p w14:paraId="6DDAD7B2" w14:textId="77777777" w:rsidR="00007314" w:rsidRPr="003F1166" w:rsidRDefault="00007314" w:rsidP="0000731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</w:tcPr>
          <w:p w14:paraId="7F91B189" w14:textId="3A7261EE" w:rsidR="00007314" w:rsidRPr="003F1166" w:rsidRDefault="00007314" w:rsidP="00007314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486,173</w:t>
            </w:r>
          </w:p>
        </w:tc>
        <w:tc>
          <w:tcPr>
            <w:tcW w:w="270" w:type="dxa"/>
            <w:shd w:val="clear" w:color="auto" w:fill="auto"/>
          </w:tcPr>
          <w:p w14:paraId="1354C7F0" w14:textId="77777777" w:rsidR="00007314" w:rsidRPr="003F1166" w:rsidRDefault="00007314" w:rsidP="000073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3686FCB5" w14:textId="5123C9C4" w:rsidR="00007314" w:rsidRPr="003F1166" w:rsidRDefault="00007314" w:rsidP="0000731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3998045" w14:textId="77777777" w:rsidR="00007314" w:rsidRPr="003F1166" w:rsidRDefault="00007314" w:rsidP="0000731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62DAD312" w14:textId="65004A07" w:rsidR="00007314" w:rsidRPr="003F1166" w:rsidRDefault="00007314" w:rsidP="00007314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439,598</w:t>
            </w:r>
          </w:p>
        </w:tc>
        <w:tc>
          <w:tcPr>
            <w:tcW w:w="270" w:type="dxa"/>
            <w:shd w:val="clear" w:color="auto" w:fill="auto"/>
          </w:tcPr>
          <w:p w14:paraId="7FE04B0D" w14:textId="77777777" w:rsidR="00007314" w:rsidRPr="003F1166" w:rsidRDefault="00007314" w:rsidP="0000731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  <w:shd w:val="clear" w:color="auto" w:fill="auto"/>
          </w:tcPr>
          <w:p w14:paraId="5AAC390B" w14:textId="5724E8FA" w:rsidR="00007314" w:rsidRPr="003F1166" w:rsidRDefault="00007314" w:rsidP="0000731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C1536A3" w14:textId="77777777" w:rsidR="00007314" w:rsidRPr="003F1166" w:rsidRDefault="00007314" w:rsidP="000073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74DDC44F" w14:textId="3E0A9104" w:rsidR="00007314" w:rsidRPr="003F1166" w:rsidRDefault="00007314" w:rsidP="0000731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439,598</w:t>
            </w:r>
          </w:p>
        </w:tc>
      </w:tr>
      <w:tr w:rsidR="00007314" w:rsidRPr="00731B95" w14:paraId="04AD6E56" w14:textId="77777777">
        <w:trPr>
          <w:trHeight w:val="261"/>
        </w:trPr>
        <w:tc>
          <w:tcPr>
            <w:tcW w:w="3330" w:type="dxa"/>
            <w:shd w:val="clear" w:color="auto" w:fill="auto"/>
          </w:tcPr>
          <w:p w14:paraId="5767F8B8" w14:textId="77777777" w:rsidR="00007314" w:rsidRPr="003F1166" w:rsidRDefault="00007314" w:rsidP="00007314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11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901" w:type="dxa"/>
            <w:shd w:val="clear" w:color="auto" w:fill="auto"/>
          </w:tcPr>
          <w:p w14:paraId="4ABD9C36" w14:textId="77777777" w:rsidR="00007314" w:rsidRPr="003F1166" w:rsidRDefault="00007314" w:rsidP="0000731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6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1E96A3" w14:textId="366A2A42" w:rsidR="00007314" w:rsidRPr="003F1166" w:rsidRDefault="00007314" w:rsidP="00007314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B85CEF2" w14:textId="77777777" w:rsidR="00007314" w:rsidRPr="003F1166" w:rsidRDefault="00007314" w:rsidP="00007314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60EAAF" w14:textId="21E3FDB8" w:rsidR="00007314" w:rsidRPr="003F1166" w:rsidRDefault="00007314" w:rsidP="00007314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491,190</w:t>
            </w:r>
          </w:p>
        </w:tc>
        <w:tc>
          <w:tcPr>
            <w:tcW w:w="270" w:type="dxa"/>
            <w:shd w:val="clear" w:color="auto" w:fill="auto"/>
          </w:tcPr>
          <w:p w14:paraId="5C18346F" w14:textId="77777777" w:rsidR="00007314" w:rsidRPr="003F1166" w:rsidRDefault="00007314" w:rsidP="0000731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A05FB7" w14:textId="42894A38" w:rsidR="00007314" w:rsidRPr="003F1166" w:rsidRDefault="00007314" w:rsidP="00007314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491,190</w:t>
            </w:r>
          </w:p>
        </w:tc>
        <w:tc>
          <w:tcPr>
            <w:tcW w:w="270" w:type="dxa"/>
            <w:shd w:val="clear" w:color="auto" w:fill="auto"/>
          </w:tcPr>
          <w:p w14:paraId="4E84BDB4" w14:textId="77777777" w:rsidR="00007314" w:rsidRPr="003F1166" w:rsidRDefault="00007314" w:rsidP="000073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556E9481" w14:textId="77777777" w:rsidR="00007314" w:rsidRPr="003F1166" w:rsidRDefault="00007314" w:rsidP="0000731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E440B35" w14:textId="77777777" w:rsidR="00007314" w:rsidRPr="003F1166" w:rsidRDefault="00007314" w:rsidP="0000731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636EAAC5" w14:textId="77777777" w:rsidR="00007314" w:rsidRPr="003F1166" w:rsidRDefault="00007314" w:rsidP="0000731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79A4273" w14:textId="77777777" w:rsidR="00007314" w:rsidRPr="003F1166" w:rsidRDefault="00007314" w:rsidP="0000731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  <w:shd w:val="clear" w:color="auto" w:fill="auto"/>
          </w:tcPr>
          <w:p w14:paraId="63F40B6B" w14:textId="77777777" w:rsidR="00007314" w:rsidRPr="003F1166" w:rsidRDefault="00007314" w:rsidP="0000731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466F951" w14:textId="77777777" w:rsidR="00007314" w:rsidRPr="003F1166" w:rsidRDefault="00007314" w:rsidP="000073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1D774C0E" w14:textId="77777777" w:rsidR="00007314" w:rsidRPr="003F1166" w:rsidRDefault="00007314" w:rsidP="0000731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07314" w:rsidRPr="00731B95" w14:paraId="6D1B01FB" w14:textId="77777777">
        <w:trPr>
          <w:trHeight w:val="26"/>
        </w:trPr>
        <w:tc>
          <w:tcPr>
            <w:tcW w:w="3330" w:type="dxa"/>
            <w:shd w:val="clear" w:color="auto" w:fill="auto"/>
          </w:tcPr>
          <w:p w14:paraId="0C6E8408" w14:textId="77777777" w:rsidR="00007314" w:rsidRPr="003F1166" w:rsidRDefault="00007314" w:rsidP="0000731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1" w:type="dxa"/>
            <w:shd w:val="clear" w:color="auto" w:fill="auto"/>
          </w:tcPr>
          <w:p w14:paraId="06CBCF85" w14:textId="77777777" w:rsidR="00007314" w:rsidRPr="003F1166" w:rsidRDefault="00007314" w:rsidP="00007314">
            <w:pPr>
              <w:pStyle w:val="acctfourfigures"/>
              <w:tabs>
                <w:tab w:val="clear" w:pos="765"/>
                <w:tab w:val="decimal" w:pos="140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621" w:type="dxa"/>
            <w:tcBorders>
              <w:top w:val="double" w:sz="4" w:space="0" w:color="auto"/>
            </w:tcBorders>
            <w:shd w:val="clear" w:color="auto" w:fill="auto"/>
          </w:tcPr>
          <w:p w14:paraId="53E4E606" w14:textId="77777777" w:rsidR="00007314" w:rsidRPr="003F1166" w:rsidRDefault="00007314" w:rsidP="00007314">
            <w:pPr>
              <w:pStyle w:val="acctfourfigures"/>
              <w:tabs>
                <w:tab w:val="clear" w:pos="765"/>
                <w:tab w:val="decimal" w:pos="1240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F5963AD" w14:textId="77777777" w:rsidR="00007314" w:rsidRPr="003F1166" w:rsidRDefault="00007314" w:rsidP="00007314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double" w:sz="4" w:space="0" w:color="auto"/>
            </w:tcBorders>
            <w:shd w:val="clear" w:color="auto" w:fill="auto"/>
          </w:tcPr>
          <w:p w14:paraId="7351A21C" w14:textId="77777777" w:rsidR="00007314" w:rsidRPr="003F1166" w:rsidRDefault="00007314" w:rsidP="00007314">
            <w:pPr>
              <w:pStyle w:val="acctfourfigures"/>
              <w:tabs>
                <w:tab w:val="clear" w:pos="765"/>
                <w:tab w:val="decimal" w:pos="14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DC50A34" w14:textId="77777777" w:rsidR="00007314" w:rsidRPr="003F1166" w:rsidRDefault="00007314" w:rsidP="0000731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double" w:sz="4" w:space="0" w:color="auto"/>
            </w:tcBorders>
            <w:shd w:val="clear" w:color="auto" w:fill="auto"/>
          </w:tcPr>
          <w:p w14:paraId="2B253473" w14:textId="77777777" w:rsidR="00007314" w:rsidRPr="003F1166" w:rsidRDefault="00007314" w:rsidP="00007314">
            <w:pPr>
              <w:pStyle w:val="acctfourfigures"/>
              <w:tabs>
                <w:tab w:val="clear" w:pos="765"/>
                <w:tab w:val="decimal" w:pos="59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D59E529" w14:textId="77777777" w:rsidR="00007314" w:rsidRPr="003F1166" w:rsidRDefault="00007314" w:rsidP="000073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0CB93761" w14:textId="77777777" w:rsidR="00007314" w:rsidRPr="003F1166" w:rsidRDefault="00007314" w:rsidP="0000731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88E43C7" w14:textId="77777777" w:rsidR="00007314" w:rsidRPr="003F1166" w:rsidRDefault="00007314" w:rsidP="0000731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44CB0455" w14:textId="77777777" w:rsidR="00007314" w:rsidRPr="003F1166" w:rsidRDefault="00007314" w:rsidP="0000731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B71FEF4" w14:textId="77777777" w:rsidR="00007314" w:rsidRPr="003F1166" w:rsidRDefault="00007314" w:rsidP="0000731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  <w:shd w:val="clear" w:color="auto" w:fill="auto"/>
          </w:tcPr>
          <w:p w14:paraId="1F4EBAD2" w14:textId="77777777" w:rsidR="00007314" w:rsidRPr="003F1166" w:rsidRDefault="00007314" w:rsidP="0000731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A61DE83" w14:textId="77777777" w:rsidR="00007314" w:rsidRPr="003F1166" w:rsidRDefault="00007314" w:rsidP="000073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07A2015D" w14:textId="77777777" w:rsidR="00007314" w:rsidRPr="003F1166" w:rsidRDefault="00007314" w:rsidP="0000731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07314" w:rsidRPr="00731B95" w14:paraId="21B72BC1" w14:textId="77777777">
        <w:trPr>
          <w:trHeight w:val="261"/>
        </w:trPr>
        <w:tc>
          <w:tcPr>
            <w:tcW w:w="3330" w:type="dxa"/>
            <w:shd w:val="clear" w:color="auto" w:fill="auto"/>
          </w:tcPr>
          <w:p w14:paraId="4027F90A" w14:textId="77777777" w:rsidR="00007314" w:rsidRPr="003F1166" w:rsidRDefault="00007314" w:rsidP="0000731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ar-SA"/>
              </w:rPr>
            </w:pPr>
            <w:r w:rsidRPr="003F116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901" w:type="dxa"/>
            <w:shd w:val="clear" w:color="auto" w:fill="auto"/>
          </w:tcPr>
          <w:p w14:paraId="5889BC0A" w14:textId="77777777" w:rsidR="00007314" w:rsidRPr="003F1166" w:rsidRDefault="00007314" w:rsidP="00007314">
            <w:pPr>
              <w:pStyle w:val="acctfourfigures"/>
              <w:tabs>
                <w:tab w:val="clear" w:pos="765"/>
                <w:tab w:val="decimal" w:pos="149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621" w:type="dxa"/>
            <w:shd w:val="clear" w:color="auto" w:fill="auto"/>
          </w:tcPr>
          <w:p w14:paraId="36FFA972" w14:textId="77777777" w:rsidR="00007314" w:rsidRPr="003F1166" w:rsidRDefault="00007314" w:rsidP="00007314">
            <w:pPr>
              <w:pStyle w:val="acctfourfigures"/>
              <w:tabs>
                <w:tab w:val="clear" w:pos="765"/>
                <w:tab w:val="decimal" w:pos="1240"/>
                <w:tab w:val="decimal" w:pos="14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9143DC7" w14:textId="77777777" w:rsidR="00007314" w:rsidRPr="003F1166" w:rsidRDefault="00007314" w:rsidP="00007314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  <w:shd w:val="clear" w:color="auto" w:fill="auto"/>
          </w:tcPr>
          <w:p w14:paraId="6892BA15" w14:textId="77777777" w:rsidR="00007314" w:rsidRPr="003F1166" w:rsidRDefault="00007314" w:rsidP="00007314">
            <w:pPr>
              <w:pStyle w:val="acctfourfigures"/>
              <w:tabs>
                <w:tab w:val="clear" w:pos="765"/>
                <w:tab w:val="decimal" w:pos="14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FF999B5" w14:textId="77777777" w:rsidR="00007314" w:rsidRPr="003F1166" w:rsidRDefault="00007314" w:rsidP="0000731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  <w:shd w:val="clear" w:color="auto" w:fill="auto"/>
          </w:tcPr>
          <w:p w14:paraId="058AAC0B" w14:textId="77777777" w:rsidR="00007314" w:rsidRPr="003F1166" w:rsidRDefault="00007314" w:rsidP="00007314">
            <w:pPr>
              <w:pStyle w:val="acctfourfigures"/>
              <w:tabs>
                <w:tab w:val="clear" w:pos="765"/>
                <w:tab w:val="decimal" w:pos="59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3F6DC11" w14:textId="77777777" w:rsidR="00007314" w:rsidRPr="003F1166" w:rsidRDefault="00007314" w:rsidP="000073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20654940" w14:textId="77777777" w:rsidR="00007314" w:rsidRPr="003F1166" w:rsidRDefault="00007314" w:rsidP="0000731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8B7E441" w14:textId="77777777" w:rsidR="00007314" w:rsidRPr="003F1166" w:rsidRDefault="00007314" w:rsidP="0000731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71BC80CE" w14:textId="77777777" w:rsidR="00007314" w:rsidRPr="003F1166" w:rsidRDefault="00007314" w:rsidP="0000731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7A64DF4" w14:textId="77777777" w:rsidR="00007314" w:rsidRPr="003F1166" w:rsidRDefault="00007314" w:rsidP="0000731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  <w:shd w:val="clear" w:color="auto" w:fill="auto"/>
          </w:tcPr>
          <w:p w14:paraId="720971DD" w14:textId="77777777" w:rsidR="00007314" w:rsidRPr="003F1166" w:rsidRDefault="00007314" w:rsidP="0000731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F621E86" w14:textId="77777777" w:rsidR="00007314" w:rsidRPr="003F1166" w:rsidRDefault="00007314" w:rsidP="000073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2239E29B" w14:textId="77777777" w:rsidR="00007314" w:rsidRPr="003F1166" w:rsidRDefault="00007314" w:rsidP="0000731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07314" w:rsidRPr="00731B95" w14:paraId="5DF4D95A" w14:textId="77777777">
        <w:trPr>
          <w:trHeight w:val="261"/>
        </w:trPr>
        <w:tc>
          <w:tcPr>
            <w:tcW w:w="3330" w:type="dxa"/>
            <w:shd w:val="clear" w:color="auto" w:fill="auto"/>
          </w:tcPr>
          <w:p w14:paraId="0B163D9E" w14:textId="77777777" w:rsidR="00007314" w:rsidRPr="003F1166" w:rsidRDefault="00007314" w:rsidP="00007314">
            <w:pPr>
              <w:ind w:left="156" w:right="-90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3F1166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901" w:type="dxa"/>
            <w:shd w:val="clear" w:color="auto" w:fill="auto"/>
          </w:tcPr>
          <w:p w14:paraId="6F469A35" w14:textId="110BDAC8" w:rsidR="00007314" w:rsidRPr="003F1166" w:rsidRDefault="00313112" w:rsidP="0000731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 w:rsidRPr="00D331C6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1621" w:type="dxa"/>
            <w:shd w:val="clear" w:color="auto" w:fill="auto"/>
          </w:tcPr>
          <w:p w14:paraId="0296CBDC" w14:textId="27F12009" w:rsidR="00007314" w:rsidRPr="003F1166" w:rsidRDefault="00007314" w:rsidP="0000731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E1759E9" w14:textId="77777777" w:rsidR="00007314" w:rsidRPr="003F1166" w:rsidRDefault="00007314" w:rsidP="00007314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  <w:shd w:val="clear" w:color="auto" w:fill="auto"/>
          </w:tcPr>
          <w:p w14:paraId="10E1392F" w14:textId="6866BD01" w:rsidR="00007314" w:rsidRPr="003F1166" w:rsidRDefault="00007314" w:rsidP="00007314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16,218,600</w:t>
            </w:r>
          </w:p>
        </w:tc>
        <w:tc>
          <w:tcPr>
            <w:tcW w:w="270" w:type="dxa"/>
            <w:shd w:val="clear" w:color="auto" w:fill="auto"/>
          </w:tcPr>
          <w:p w14:paraId="2B5B7C18" w14:textId="77777777" w:rsidR="00007314" w:rsidRPr="003F1166" w:rsidRDefault="00007314" w:rsidP="0000731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  <w:shd w:val="clear" w:color="auto" w:fill="auto"/>
          </w:tcPr>
          <w:p w14:paraId="6FB46B26" w14:textId="486DB0FF" w:rsidR="00007314" w:rsidRPr="003F1166" w:rsidRDefault="00007314" w:rsidP="00007314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16,218,600</w:t>
            </w:r>
          </w:p>
        </w:tc>
        <w:tc>
          <w:tcPr>
            <w:tcW w:w="270" w:type="dxa"/>
            <w:shd w:val="clear" w:color="auto" w:fill="auto"/>
          </w:tcPr>
          <w:p w14:paraId="777F871D" w14:textId="77777777" w:rsidR="00007314" w:rsidRPr="003F1166" w:rsidRDefault="00007314" w:rsidP="000073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726F5C8B" w14:textId="332BF41D" w:rsidR="00007314" w:rsidRPr="003F1166" w:rsidRDefault="00007314" w:rsidP="0000731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53E27D3" w14:textId="77777777" w:rsidR="00007314" w:rsidRPr="003F1166" w:rsidRDefault="00007314" w:rsidP="0000731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2C8A8FB6" w14:textId="3840CF55" w:rsidR="00007314" w:rsidRPr="003F1166" w:rsidRDefault="00007314" w:rsidP="0000731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16,179,195</w:t>
            </w:r>
          </w:p>
        </w:tc>
        <w:tc>
          <w:tcPr>
            <w:tcW w:w="270" w:type="dxa"/>
            <w:shd w:val="clear" w:color="auto" w:fill="auto"/>
          </w:tcPr>
          <w:p w14:paraId="5AB80C96" w14:textId="77777777" w:rsidR="00007314" w:rsidRPr="003F1166" w:rsidRDefault="00007314" w:rsidP="0000731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  <w:shd w:val="clear" w:color="auto" w:fill="auto"/>
          </w:tcPr>
          <w:p w14:paraId="61C7BDAB" w14:textId="295EBEB5" w:rsidR="00007314" w:rsidRPr="003F1166" w:rsidRDefault="00007314" w:rsidP="0000731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6C42788" w14:textId="77777777" w:rsidR="00007314" w:rsidRPr="003F1166" w:rsidRDefault="00007314" w:rsidP="000073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6E2D6126" w14:textId="32C6DC87" w:rsidR="00007314" w:rsidRPr="003F1166" w:rsidRDefault="00007314" w:rsidP="0000731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16,179,195</w:t>
            </w:r>
          </w:p>
        </w:tc>
      </w:tr>
      <w:tr w:rsidR="00007314" w:rsidRPr="00731B95" w14:paraId="6646BAFC" w14:textId="77777777">
        <w:trPr>
          <w:trHeight w:val="261"/>
        </w:trPr>
        <w:tc>
          <w:tcPr>
            <w:tcW w:w="3330" w:type="dxa"/>
            <w:shd w:val="clear" w:color="auto" w:fill="auto"/>
          </w:tcPr>
          <w:p w14:paraId="154336ED" w14:textId="77777777" w:rsidR="00007314" w:rsidRPr="003F1166" w:rsidRDefault="00007314" w:rsidP="00007314">
            <w:pPr>
              <w:ind w:left="-22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11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901" w:type="dxa"/>
            <w:shd w:val="clear" w:color="auto" w:fill="auto"/>
          </w:tcPr>
          <w:p w14:paraId="4E9EE4C9" w14:textId="77777777" w:rsidR="00007314" w:rsidRPr="003F1166" w:rsidRDefault="00007314" w:rsidP="00007314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BBBFD2" w14:textId="1206F86B" w:rsidR="00007314" w:rsidRPr="003F1166" w:rsidRDefault="00007314" w:rsidP="00007314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DBABC18" w14:textId="77777777" w:rsidR="00007314" w:rsidRPr="003F1166" w:rsidRDefault="00007314" w:rsidP="00007314">
            <w:pPr>
              <w:pStyle w:val="acctfourfigures"/>
              <w:tabs>
                <w:tab w:val="clear" w:pos="76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CED8A1" w14:textId="3074DE63" w:rsidR="00007314" w:rsidRPr="003F1166" w:rsidRDefault="00007314" w:rsidP="00007314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E763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16,21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Pr="000E763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,600</w:t>
            </w:r>
          </w:p>
        </w:tc>
        <w:tc>
          <w:tcPr>
            <w:tcW w:w="270" w:type="dxa"/>
            <w:shd w:val="clear" w:color="auto" w:fill="auto"/>
          </w:tcPr>
          <w:p w14:paraId="3D5998B1" w14:textId="77777777" w:rsidR="00007314" w:rsidRPr="003F1166" w:rsidRDefault="00007314" w:rsidP="00007314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43900C" w14:textId="0E845AAD" w:rsidR="00007314" w:rsidRPr="003F1166" w:rsidRDefault="00007314" w:rsidP="00007314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E763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16,21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Pr="000E763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,600</w:t>
            </w:r>
          </w:p>
        </w:tc>
        <w:tc>
          <w:tcPr>
            <w:tcW w:w="270" w:type="dxa"/>
            <w:shd w:val="clear" w:color="auto" w:fill="auto"/>
          </w:tcPr>
          <w:p w14:paraId="07F9FCB9" w14:textId="77777777" w:rsidR="00007314" w:rsidRPr="003F1166" w:rsidRDefault="00007314" w:rsidP="00007314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1C60E8F3" w14:textId="77777777" w:rsidR="00007314" w:rsidRPr="003F1166" w:rsidRDefault="00007314" w:rsidP="00007314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CD57E67" w14:textId="77777777" w:rsidR="00007314" w:rsidRPr="003F1166" w:rsidRDefault="00007314" w:rsidP="00007314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355F243D" w14:textId="77777777" w:rsidR="00007314" w:rsidRPr="003F1166" w:rsidRDefault="00007314" w:rsidP="00007314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DFE0471" w14:textId="77777777" w:rsidR="00007314" w:rsidRPr="003F1166" w:rsidRDefault="00007314" w:rsidP="00007314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  <w:shd w:val="clear" w:color="auto" w:fill="auto"/>
          </w:tcPr>
          <w:p w14:paraId="34FD1315" w14:textId="77777777" w:rsidR="00007314" w:rsidRPr="003F1166" w:rsidRDefault="00007314" w:rsidP="00007314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BD1D0A9" w14:textId="77777777" w:rsidR="00007314" w:rsidRPr="003F1166" w:rsidRDefault="00007314" w:rsidP="00007314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6B3EE0E6" w14:textId="77777777" w:rsidR="00007314" w:rsidRPr="003F1166" w:rsidRDefault="00007314" w:rsidP="00007314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5003CF57" w14:textId="77777777" w:rsidR="00007314" w:rsidRDefault="00007314"/>
    <w:p w14:paraId="1221A2CF" w14:textId="2C4184A7" w:rsidR="00EC0458" w:rsidRDefault="00EC0458">
      <w:pPr>
        <w:spacing w:line="240" w:lineRule="auto"/>
      </w:pPr>
    </w:p>
    <w:p w14:paraId="29259BEE" w14:textId="77777777" w:rsidR="007D6448" w:rsidRPr="007D6448" w:rsidRDefault="007D6448" w:rsidP="007D6448">
      <w:pPr>
        <w:sectPr w:rsidR="007D6448" w:rsidRPr="007D6448" w:rsidSect="00DC7AC1">
          <w:headerReference w:type="default" r:id="rId22"/>
          <w:footerReference w:type="default" r:id="rId23"/>
          <w:pgSz w:w="16834" w:h="11909" w:orient="landscape" w:code="9"/>
          <w:pgMar w:top="691" w:right="1152" w:bottom="576" w:left="1152" w:header="706" w:footer="706" w:gutter="0"/>
          <w:cols w:space="737"/>
          <w:docGrid w:linePitch="360"/>
        </w:sectPr>
      </w:pPr>
    </w:p>
    <w:p w14:paraId="2439A36F" w14:textId="77777777" w:rsidR="00C152B0" w:rsidRPr="00AE0BB7" w:rsidRDefault="00C152B0" w:rsidP="00C152B0">
      <w:pPr>
        <w:pStyle w:val="Caption"/>
        <w:numPr>
          <w:ilvl w:val="0"/>
          <w:numId w:val="0"/>
        </w:numPr>
        <w:ind w:left="900" w:hanging="360"/>
        <w:rPr>
          <w:i/>
          <w:iCs/>
        </w:rPr>
      </w:pPr>
      <w:r w:rsidRPr="00AE0BB7">
        <w:rPr>
          <w:i/>
          <w:iCs/>
          <w:cs/>
        </w:rPr>
        <w:lastRenderedPageBreak/>
        <w:t>เทคนิคการประเมินมูลค่า</w:t>
      </w:r>
    </w:p>
    <w:p w14:paraId="523F8C6D" w14:textId="77777777" w:rsidR="00627172" w:rsidRPr="00834296" w:rsidRDefault="00627172" w:rsidP="00627172">
      <w:pPr>
        <w:pStyle w:val="Bo-Blankline"/>
        <w:rPr>
          <w:sz w:val="30"/>
          <w:szCs w:val="30"/>
          <w:lang w:val="en-US"/>
        </w:rPr>
      </w:pPr>
    </w:p>
    <w:p w14:paraId="6AFB06CA" w14:textId="77777777" w:rsidR="00C152B0" w:rsidRPr="00AE0BB7" w:rsidRDefault="00C152B0" w:rsidP="00C152B0">
      <w:pPr>
        <w:pStyle w:val="Caption"/>
        <w:numPr>
          <w:ilvl w:val="0"/>
          <w:numId w:val="0"/>
        </w:numPr>
        <w:ind w:left="900" w:hanging="360"/>
        <w:rPr>
          <w:b w:val="0"/>
          <w:bCs w:val="0"/>
        </w:rPr>
      </w:pPr>
      <w:r w:rsidRPr="00AE0BB7">
        <w:rPr>
          <w:b w:val="0"/>
          <w:bCs w:val="0"/>
          <w:cs/>
        </w:rPr>
        <w:t xml:space="preserve">ตารางดังต่อไปนี้แสดงเทคนิคการประเมินมูลค่าที่ใช้ในการวัดมูลค่ายุติธรรมระดับ </w:t>
      </w:r>
      <w:r w:rsidRPr="00AE0BB7">
        <w:rPr>
          <w:b w:val="0"/>
          <w:bCs w:val="0"/>
        </w:rPr>
        <w:t xml:space="preserve">2 </w:t>
      </w:r>
    </w:p>
    <w:p w14:paraId="3B406161" w14:textId="77777777" w:rsidR="00C152B0" w:rsidRPr="00834296" w:rsidRDefault="00C152B0" w:rsidP="00834296">
      <w:pPr>
        <w:pStyle w:val="Bo-Blankline"/>
        <w:rPr>
          <w:sz w:val="30"/>
          <w:szCs w:val="30"/>
          <w:cs/>
          <w:lang w:val="en-US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690"/>
        <w:gridCol w:w="236"/>
        <w:gridCol w:w="5254"/>
      </w:tblGrid>
      <w:tr w:rsidR="00171EAE" w:rsidRPr="002274A4" w14:paraId="4B616E42" w14:textId="77777777" w:rsidTr="00132456">
        <w:trPr>
          <w:tblHeader/>
        </w:trPr>
        <w:tc>
          <w:tcPr>
            <w:tcW w:w="3690" w:type="dxa"/>
            <w:shd w:val="clear" w:color="auto" w:fill="auto"/>
            <w:vAlign w:val="bottom"/>
          </w:tcPr>
          <w:p w14:paraId="390C6B9F" w14:textId="77777777" w:rsidR="00171EAE" w:rsidRPr="000A4973" w:rsidRDefault="00171EAE" w:rsidP="007A7AC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497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ประเภท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C898DA7" w14:textId="77777777" w:rsidR="00171EAE" w:rsidRPr="000A4973" w:rsidRDefault="00171EAE" w:rsidP="007A7AC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254" w:type="dxa"/>
            <w:shd w:val="clear" w:color="auto" w:fill="auto"/>
            <w:vAlign w:val="bottom"/>
          </w:tcPr>
          <w:p w14:paraId="340BFFCF" w14:textId="77777777" w:rsidR="00171EAE" w:rsidRPr="000A4973" w:rsidRDefault="00171EAE" w:rsidP="007A7AC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497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เทคนิคการประเมินมูลค่า</w:t>
            </w:r>
          </w:p>
        </w:tc>
      </w:tr>
      <w:tr w:rsidR="00132456" w:rsidRPr="002274A4" w14:paraId="468F183B" w14:textId="77777777" w:rsidTr="00132456">
        <w:tc>
          <w:tcPr>
            <w:tcW w:w="3690" w:type="dxa"/>
            <w:shd w:val="clear" w:color="auto" w:fill="auto"/>
          </w:tcPr>
          <w:p w14:paraId="603495BE" w14:textId="7D904591" w:rsidR="00132456" w:rsidRPr="006C71CD" w:rsidRDefault="00132456" w:rsidP="007A7AC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70" w:right="65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2456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ตราสารหนี้ที่อยู่ในความต้องการของตลาด</w:t>
            </w:r>
          </w:p>
        </w:tc>
        <w:tc>
          <w:tcPr>
            <w:tcW w:w="236" w:type="dxa"/>
            <w:shd w:val="clear" w:color="auto" w:fill="auto"/>
          </w:tcPr>
          <w:p w14:paraId="5C61846C" w14:textId="77777777" w:rsidR="00132456" w:rsidRPr="000A4973" w:rsidRDefault="00132456" w:rsidP="007A7AC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54" w:type="dxa"/>
            <w:shd w:val="clear" w:color="auto" w:fill="auto"/>
          </w:tcPr>
          <w:p w14:paraId="2421FA61" w14:textId="3A5AEBA9" w:rsidR="00132456" w:rsidRPr="00132456" w:rsidRDefault="00132456" w:rsidP="00132456">
            <w:pPr>
              <w:spacing w:line="240" w:lineRule="atLeast"/>
              <w:ind w:right="-108"/>
              <w:jc w:val="thaiDistribute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132456">
              <w:rPr>
                <w:rFonts w:ascii="Angsana New" w:hAnsi="Angsana New" w:hint="cs"/>
                <w:sz w:val="30"/>
                <w:szCs w:val="30"/>
                <w:cs/>
              </w:rPr>
              <w:t>มูลค่าสินทรัพย์สุทธิ ณ วันที่รายงาน</w:t>
            </w:r>
          </w:p>
        </w:tc>
      </w:tr>
      <w:tr w:rsidR="00171EAE" w:rsidRPr="002274A4" w14:paraId="46A64552" w14:textId="77777777" w:rsidTr="00132456">
        <w:tc>
          <w:tcPr>
            <w:tcW w:w="3690" w:type="dxa"/>
            <w:shd w:val="clear" w:color="auto" w:fill="auto"/>
          </w:tcPr>
          <w:p w14:paraId="73CFAD72" w14:textId="77777777" w:rsidR="00171EAE" w:rsidRPr="007E5879" w:rsidRDefault="00171EAE" w:rsidP="007A7AC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70" w:right="65" w:hanging="270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  <w:r w:rsidRPr="006C71CD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ภาคเอกชน</w:t>
            </w:r>
          </w:p>
        </w:tc>
        <w:tc>
          <w:tcPr>
            <w:tcW w:w="236" w:type="dxa"/>
            <w:shd w:val="clear" w:color="auto" w:fill="auto"/>
          </w:tcPr>
          <w:p w14:paraId="013DD598" w14:textId="77777777" w:rsidR="00171EAE" w:rsidRPr="000A4973" w:rsidRDefault="00171EAE" w:rsidP="007A7AC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54" w:type="dxa"/>
            <w:shd w:val="clear" w:color="auto" w:fill="auto"/>
          </w:tcPr>
          <w:p w14:paraId="3C37E057" w14:textId="77777777" w:rsidR="00171EAE" w:rsidRPr="000A4973" w:rsidRDefault="00171EAE" w:rsidP="007A7AC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7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C71CD">
              <w:rPr>
                <w:rFonts w:asciiTheme="majorBidi" w:hAnsiTheme="majorBidi" w:cstheme="majorBidi"/>
                <w:sz w:val="30"/>
                <w:szCs w:val="30"/>
                <w:cs/>
              </w:rPr>
              <w:t>เส้นอัตราผลตอบแทนพันธบัตรรัฐบาลของสมาคมตลาดตราสารหนี้</w:t>
            </w:r>
            <w:r w:rsidRPr="007E3B51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ไทย (</w:t>
            </w:r>
            <w:r w:rsidRPr="007E3B51">
              <w:rPr>
                <w:rFonts w:asciiTheme="majorBidi" w:hAnsiTheme="majorBidi" w:cstheme="majorBidi"/>
                <w:spacing w:val="-2"/>
                <w:sz w:val="30"/>
                <w:szCs w:val="30"/>
                <w:lang w:val="en-US"/>
              </w:rPr>
              <w:t>Thai Bond Market Association Government Bond Yield Curve)</w:t>
            </w:r>
            <w:r w:rsidRPr="006C71C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ณ วันที่รายงาน</w:t>
            </w:r>
          </w:p>
        </w:tc>
      </w:tr>
      <w:tr w:rsidR="00171EAE" w:rsidRPr="002274A4" w14:paraId="4DD00272" w14:textId="77777777" w:rsidTr="00132456">
        <w:tc>
          <w:tcPr>
            <w:tcW w:w="3690" w:type="dxa"/>
            <w:shd w:val="clear" w:color="auto" w:fill="auto"/>
          </w:tcPr>
          <w:p w14:paraId="58874F20" w14:textId="77777777" w:rsidR="00171EAE" w:rsidRPr="00E50529" w:rsidRDefault="00171EAE" w:rsidP="007A7AC4">
            <w:pPr>
              <w:rPr>
                <w:rFonts w:ascii="Angsana New" w:hAnsi="Angsana New"/>
                <w:sz w:val="30"/>
                <w:szCs w:val="30"/>
              </w:rPr>
            </w:pPr>
            <w:r w:rsidRPr="00D546FD">
              <w:rPr>
                <w:rFonts w:ascii="Angsana New" w:hAnsi="Angsana New" w:hint="cs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236" w:type="dxa"/>
            <w:shd w:val="clear" w:color="auto" w:fill="auto"/>
          </w:tcPr>
          <w:p w14:paraId="59F375D6" w14:textId="77777777" w:rsidR="00171EAE" w:rsidRPr="006C66AD" w:rsidRDefault="00171EAE" w:rsidP="007A7AC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54" w:type="dxa"/>
            <w:shd w:val="clear" w:color="auto" w:fill="auto"/>
          </w:tcPr>
          <w:p w14:paraId="6BFC6C34" w14:textId="77777777" w:rsidR="00171EAE" w:rsidRPr="00E50529" w:rsidRDefault="00171EAE" w:rsidP="007A7AC4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334AB">
              <w:rPr>
                <w:rFonts w:ascii="Angsana New" w:hAnsi="Angsana New"/>
                <w:sz w:val="30"/>
                <w:szCs w:val="30"/>
                <w:cs/>
              </w:rPr>
              <w:t>คำนวณจากแบบจำลองโดยใช้ข้อมูลที่หาได้จากตลาด (</w:t>
            </w:r>
            <w:r w:rsidRPr="00A334AB">
              <w:rPr>
                <w:rFonts w:ascii="Angsana New" w:hAnsi="Angsana New"/>
                <w:sz w:val="30"/>
                <w:szCs w:val="30"/>
                <w:lang w:val="en-US"/>
              </w:rPr>
              <w:t xml:space="preserve">Observable Market Data) </w:t>
            </w:r>
            <w:r w:rsidRPr="00A334AB">
              <w:rPr>
                <w:rFonts w:ascii="Angsana New" w:hAnsi="Angsana New"/>
                <w:sz w:val="30"/>
                <w:szCs w:val="30"/>
                <w:cs/>
                <w:lang w:val="en-US"/>
              </w:rPr>
              <w:t>ปรับด้วยค่าความเสี่ยงด้านเครดิตของคู่ค้าแต่ละราย (ไม่รวมความเสี่ยงด้านเครดิตของกลุ่มบริษัท/บริษัท) และค่าความเสี่ยงด้านอื่น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A334AB">
              <w:rPr>
                <w:rFonts w:ascii="Angsana New" w:hAnsi="Angsana New"/>
                <w:sz w:val="30"/>
                <w:szCs w:val="30"/>
                <w:cs/>
                <w:lang w:val="en-US"/>
              </w:rPr>
              <w:t>ๆ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A334AB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เพื่อสะท้อนมูลค่าที่แท้จริงของตราสารอนุพันธ์</w:t>
            </w:r>
          </w:p>
        </w:tc>
      </w:tr>
    </w:tbl>
    <w:p w14:paraId="04CCA6B3" w14:textId="75C89D62" w:rsidR="00627172" w:rsidRPr="00834296" w:rsidRDefault="00627172" w:rsidP="00834296">
      <w:pPr>
        <w:pStyle w:val="Bo-Blankline"/>
        <w:rPr>
          <w:sz w:val="30"/>
          <w:szCs w:val="30"/>
          <w:lang w:val="en-US"/>
        </w:rPr>
      </w:pPr>
    </w:p>
    <w:p w14:paraId="723C25F0" w14:textId="77777777" w:rsidR="00395870" w:rsidRPr="00395870" w:rsidRDefault="00395870" w:rsidP="00395870">
      <w:pPr>
        <w:pStyle w:val="Caption"/>
        <w:rPr>
          <w:rFonts w:asciiTheme="majorBidi" w:hAnsiTheme="majorBidi" w:cstheme="majorBidi"/>
        </w:rPr>
      </w:pPr>
      <w:r w:rsidRPr="00395870">
        <w:rPr>
          <w:rFonts w:asciiTheme="majorBidi" w:hAnsiTheme="majorBidi"/>
          <w:cs/>
        </w:rPr>
        <w:t>ภาระผูกพันกับบุคคลหรือกิจการที่ไม่เกี่ยวข้องกัน</w:t>
      </w:r>
    </w:p>
    <w:p w14:paraId="0C0685C1" w14:textId="33CB1119" w:rsidR="00BC749C" w:rsidRPr="00834296" w:rsidRDefault="00BC749C" w:rsidP="00D21694">
      <w:pPr>
        <w:pStyle w:val="Bo-Blankline"/>
        <w:rPr>
          <w:sz w:val="30"/>
          <w:szCs w:val="30"/>
          <w:lang w:val="en-US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310"/>
        <w:gridCol w:w="1710"/>
        <w:gridCol w:w="270"/>
        <w:gridCol w:w="1890"/>
      </w:tblGrid>
      <w:tr w:rsidR="00171EAE" w:rsidRPr="00744476" w14:paraId="42BB55B6" w14:textId="77777777" w:rsidTr="007A7AC4">
        <w:trPr>
          <w:tblHeader/>
        </w:trPr>
        <w:tc>
          <w:tcPr>
            <w:tcW w:w="5310" w:type="dxa"/>
            <w:shd w:val="clear" w:color="auto" w:fill="auto"/>
          </w:tcPr>
          <w:p w14:paraId="1A1FCDD1" w14:textId="77777777" w:rsidR="00171EAE" w:rsidRDefault="00171EAE" w:rsidP="007A7AC4">
            <w:pPr>
              <w:spacing w:line="240" w:lineRule="auto"/>
              <w:ind w:right="65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</w:pPr>
          </w:p>
          <w:p w14:paraId="51278106" w14:textId="79740C72" w:rsidR="00171EAE" w:rsidRPr="00171EAE" w:rsidRDefault="00171EAE" w:rsidP="007A7AC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C7456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985677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="0079213A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="00C147AD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กันยายน</w:t>
            </w:r>
            <w:r w:rsidR="0079213A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</w:t>
            </w:r>
            <w:r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79213A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lang w:val="en-US"/>
              </w:rPr>
              <w:t>6</w:t>
            </w:r>
          </w:p>
        </w:tc>
        <w:tc>
          <w:tcPr>
            <w:tcW w:w="1710" w:type="dxa"/>
          </w:tcPr>
          <w:p w14:paraId="738DA290" w14:textId="77777777" w:rsidR="00171EAE" w:rsidRPr="00460798" w:rsidRDefault="00171EAE" w:rsidP="007A7AC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BA250EC" w14:textId="77777777" w:rsidR="00171EAE" w:rsidRPr="001F7F9F" w:rsidRDefault="00171EAE" w:rsidP="007A7AC4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74564">
              <w:rPr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D0722B6" w14:textId="77777777" w:rsidR="00171EAE" w:rsidRPr="001F7F9F" w:rsidRDefault="00171EAE" w:rsidP="007A7AC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55CB63B4" w14:textId="77777777" w:rsidR="00171EAE" w:rsidRPr="00C74564" w:rsidRDefault="00171EAE" w:rsidP="007A7AC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  <w:r w:rsidRPr="00C74564">
              <w:rPr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76BCC415" w14:textId="77777777" w:rsidR="00171EAE" w:rsidRPr="001F7F9F" w:rsidRDefault="00171EAE" w:rsidP="007A7AC4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74564">
              <w:rPr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171EAE" w:rsidRPr="00744476" w14:paraId="532E299B" w14:textId="77777777" w:rsidTr="007A7AC4">
        <w:trPr>
          <w:tblHeader/>
        </w:trPr>
        <w:tc>
          <w:tcPr>
            <w:tcW w:w="5310" w:type="dxa"/>
            <w:shd w:val="clear" w:color="auto" w:fill="auto"/>
          </w:tcPr>
          <w:p w14:paraId="27D3F92A" w14:textId="77777777" w:rsidR="00171EAE" w:rsidRPr="00744476" w:rsidRDefault="00171EAE" w:rsidP="007A7AC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870" w:type="dxa"/>
            <w:gridSpan w:val="3"/>
          </w:tcPr>
          <w:p w14:paraId="0A0A9621" w14:textId="77777777" w:rsidR="00171EAE" w:rsidRPr="00744476" w:rsidRDefault="00171EAE" w:rsidP="007A7AC4">
            <w:pPr>
              <w:tabs>
                <w:tab w:val="left" w:pos="1326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A64A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71EAE" w:rsidRPr="0033434F" w14:paraId="43C19C80" w14:textId="77777777" w:rsidTr="007A7AC4">
        <w:tc>
          <w:tcPr>
            <w:tcW w:w="5310" w:type="dxa"/>
            <w:shd w:val="clear" w:color="auto" w:fill="auto"/>
          </w:tcPr>
          <w:p w14:paraId="2CFF134D" w14:textId="77777777" w:rsidR="00171EAE" w:rsidRPr="005A64AC" w:rsidRDefault="00171EAE" w:rsidP="007A7AC4">
            <w:pPr>
              <w:spacing w:line="240" w:lineRule="auto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A64A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710" w:type="dxa"/>
            <w:shd w:val="clear" w:color="auto" w:fill="auto"/>
          </w:tcPr>
          <w:p w14:paraId="50942B57" w14:textId="77777777" w:rsidR="00171EAE" w:rsidRPr="002B54B1" w:rsidRDefault="00171EAE" w:rsidP="007A7AC4">
            <w:pPr>
              <w:spacing w:line="240" w:lineRule="auto"/>
              <w:ind w:left="522" w:right="-11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F4F958D" w14:textId="77777777" w:rsidR="00171EAE" w:rsidRPr="002B54B1" w:rsidRDefault="00171EAE" w:rsidP="007A7AC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0B29201D" w14:textId="54BAEE72" w:rsidR="00171EAE" w:rsidRPr="002B54B1" w:rsidRDefault="00171EAE" w:rsidP="007A7AC4">
            <w:pPr>
              <w:spacing w:line="240" w:lineRule="auto"/>
              <w:ind w:left="79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71EAE" w:rsidRPr="005A0632" w14:paraId="50E121EE" w14:textId="77777777" w:rsidTr="009013B3">
        <w:tc>
          <w:tcPr>
            <w:tcW w:w="5310" w:type="dxa"/>
            <w:shd w:val="clear" w:color="auto" w:fill="auto"/>
          </w:tcPr>
          <w:p w14:paraId="759DBB87" w14:textId="77777777" w:rsidR="00171EAE" w:rsidRPr="005A64AC" w:rsidRDefault="00171EAE" w:rsidP="007A7AC4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A64AC">
              <w:rPr>
                <w:rFonts w:ascii="Angsana New" w:hAnsi="Angsana New"/>
                <w:sz w:val="30"/>
                <w:szCs w:val="30"/>
                <w:cs/>
              </w:rPr>
              <w:t>สัญญาก่อสร้าง เครื่องจักร</w:t>
            </w:r>
            <w:r w:rsidRPr="005A64A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A64AC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1710" w:type="dxa"/>
            <w:tcBorders>
              <w:bottom w:val="double" w:sz="4" w:space="0" w:color="auto"/>
            </w:tcBorders>
            <w:shd w:val="clear" w:color="auto" w:fill="auto"/>
          </w:tcPr>
          <w:p w14:paraId="3F3032DD" w14:textId="24A71846" w:rsidR="00171EAE" w:rsidRPr="002B54B1" w:rsidRDefault="004259A3" w:rsidP="007A7AC4">
            <w:pPr>
              <w:spacing w:line="240" w:lineRule="auto"/>
              <w:ind w:left="52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8,053</w:t>
            </w:r>
            <w:r w:rsidR="00267B8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,936</w:t>
            </w:r>
          </w:p>
        </w:tc>
        <w:tc>
          <w:tcPr>
            <w:tcW w:w="270" w:type="dxa"/>
            <w:shd w:val="clear" w:color="auto" w:fill="auto"/>
          </w:tcPr>
          <w:p w14:paraId="371C15D6" w14:textId="77777777" w:rsidR="00171EAE" w:rsidRPr="002B54B1" w:rsidRDefault="00171EAE" w:rsidP="007A7AC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bottom w:val="double" w:sz="4" w:space="0" w:color="auto"/>
            </w:tcBorders>
            <w:shd w:val="clear" w:color="auto" w:fill="auto"/>
          </w:tcPr>
          <w:p w14:paraId="4B7E8C82" w14:textId="5DE6A089" w:rsidR="00171EAE" w:rsidRPr="002B54B1" w:rsidRDefault="004259A3" w:rsidP="007A7AC4">
            <w:pPr>
              <w:tabs>
                <w:tab w:val="decimal" w:pos="950"/>
              </w:tabs>
              <w:spacing w:line="240" w:lineRule="auto"/>
              <w:ind w:left="79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8,012</w:t>
            </w:r>
            <w:r w:rsidR="00267B8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,533</w:t>
            </w:r>
          </w:p>
        </w:tc>
      </w:tr>
      <w:tr w:rsidR="00171EAE" w:rsidRPr="00AE0BB7" w14:paraId="27BC12B8" w14:textId="77777777" w:rsidTr="007A7AC4">
        <w:tc>
          <w:tcPr>
            <w:tcW w:w="5310" w:type="dxa"/>
            <w:shd w:val="clear" w:color="auto" w:fill="auto"/>
          </w:tcPr>
          <w:p w14:paraId="67DF84F8" w14:textId="77777777" w:rsidR="00171EAE" w:rsidRPr="00AE0BB7" w:rsidRDefault="00171EAE" w:rsidP="007A7AC4">
            <w:pPr>
              <w:spacing w:line="240" w:lineRule="auto"/>
              <w:ind w:left="270" w:hanging="270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04FD1250" w14:textId="77777777" w:rsidR="00171EAE" w:rsidRPr="002B54B1" w:rsidRDefault="00171EAE" w:rsidP="007A7AC4">
            <w:pPr>
              <w:tabs>
                <w:tab w:val="decimal" w:pos="1062"/>
              </w:tabs>
              <w:spacing w:line="240" w:lineRule="auto"/>
              <w:ind w:left="522"/>
              <w:jc w:val="righ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BB42FF8" w14:textId="77777777" w:rsidR="00171EAE" w:rsidRPr="002B54B1" w:rsidRDefault="00171EAE" w:rsidP="007A7AC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1890" w:type="dxa"/>
            <w:shd w:val="clear" w:color="auto" w:fill="auto"/>
          </w:tcPr>
          <w:p w14:paraId="4AA1440A" w14:textId="77777777" w:rsidR="00171EAE" w:rsidRPr="002B54B1" w:rsidRDefault="00171EAE" w:rsidP="007A7AC4">
            <w:pPr>
              <w:spacing w:line="240" w:lineRule="auto"/>
              <w:ind w:left="792"/>
              <w:jc w:val="righ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</w:tr>
      <w:tr w:rsidR="00171EAE" w:rsidRPr="0033434F" w14:paraId="5BD6DF3C" w14:textId="77777777" w:rsidTr="007A7AC4">
        <w:tc>
          <w:tcPr>
            <w:tcW w:w="5310" w:type="dxa"/>
            <w:shd w:val="clear" w:color="auto" w:fill="auto"/>
          </w:tcPr>
          <w:p w14:paraId="7526E393" w14:textId="77777777" w:rsidR="00171EAE" w:rsidRPr="005A64AC" w:rsidRDefault="00171EAE" w:rsidP="007A7AC4">
            <w:pPr>
              <w:spacing w:line="240" w:lineRule="auto"/>
              <w:ind w:left="270" w:hanging="27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A64A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 ๆ</w:t>
            </w:r>
          </w:p>
        </w:tc>
        <w:tc>
          <w:tcPr>
            <w:tcW w:w="1710" w:type="dxa"/>
            <w:shd w:val="clear" w:color="auto" w:fill="auto"/>
          </w:tcPr>
          <w:p w14:paraId="6FF56A39" w14:textId="5C6A29F9" w:rsidR="00171EAE" w:rsidRPr="002B54B1" w:rsidRDefault="00171EAE" w:rsidP="007A7AC4">
            <w:pPr>
              <w:tabs>
                <w:tab w:val="decimal" w:pos="1062"/>
              </w:tabs>
              <w:spacing w:line="240" w:lineRule="auto"/>
              <w:ind w:left="52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4F8F53C" w14:textId="77777777" w:rsidR="00171EAE" w:rsidRPr="002B54B1" w:rsidRDefault="00171EAE" w:rsidP="007A7AC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4DE4C142" w14:textId="11EB80DE" w:rsidR="00171EAE" w:rsidRPr="002B54B1" w:rsidRDefault="00171EAE" w:rsidP="007A7AC4">
            <w:pPr>
              <w:spacing w:line="240" w:lineRule="auto"/>
              <w:ind w:left="79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259A3" w:rsidRPr="00B00DEA" w14:paraId="26956FFA" w14:textId="77777777" w:rsidTr="00D12584">
        <w:tc>
          <w:tcPr>
            <w:tcW w:w="5310" w:type="dxa"/>
            <w:shd w:val="clear" w:color="auto" w:fill="auto"/>
          </w:tcPr>
          <w:p w14:paraId="5D3EEDF7" w14:textId="77777777" w:rsidR="004259A3" w:rsidRPr="00A91138" w:rsidRDefault="004259A3" w:rsidP="004259A3">
            <w:pPr>
              <w:spacing w:line="240" w:lineRule="auto"/>
              <w:ind w:left="270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A91138">
              <w:rPr>
                <w:rFonts w:ascii="Angsana New" w:hAnsi="Angsana New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1710" w:type="dxa"/>
            <w:shd w:val="clear" w:color="auto" w:fill="auto"/>
          </w:tcPr>
          <w:p w14:paraId="523C0F85" w14:textId="62276FE4" w:rsidR="004259A3" w:rsidRPr="002B54B1" w:rsidRDefault="004259A3" w:rsidP="004259A3">
            <w:pPr>
              <w:tabs>
                <w:tab w:val="decimal" w:pos="958"/>
              </w:tabs>
              <w:spacing w:line="240" w:lineRule="auto"/>
              <w:ind w:left="79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700</w:t>
            </w:r>
          </w:p>
        </w:tc>
        <w:tc>
          <w:tcPr>
            <w:tcW w:w="270" w:type="dxa"/>
            <w:shd w:val="clear" w:color="auto" w:fill="auto"/>
          </w:tcPr>
          <w:p w14:paraId="652C45A5" w14:textId="77777777" w:rsidR="004259A3" w:rsidRPr="002B54B1" w:rsidRDefault="004259A3" w:rsidP="004259A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6E78AD18" w14:textId="1D8AACFE" w:rsidR="004259A3" w:rsidRPr="002B54B1" w:rsidRDefault="004259A3" w:rsidP="004259A3">
            <w:pPr>
              <w:tabs>
                <w:tab w:val="decimal" w:pos="958"/>
              </w:tabs>
              <w:spacing w:line="240" w:lineRule="auto"/>
              <w:ind w:left="79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700</w:t>
            </w:r>
          </w:p>
        </w:tc>
      </w:tr>
      <w:tr w:rsidR="004259A3" w:rsidRPr="0033434F" w14:paraId="5C05C84A" w14:textId="77777777" w:rsidTr="00D12584">
        <w:tc>
          <w:tcPr>
            <w:tcW w:w="5310" w:type="dxa"/>
            <w:shd w:val="clear" w:color="auto" w:fill="auto"/>
          </w:tcPr>
          <w:p w14:paraId="4DF57FD8" w14:textId="77777777" w:rsidR="004259A3" w:rsidRPr="005A64AC" w:rsidRDefault="004259A3" w:rsidP="004259A3">
            <w:pPr>
              <w:spacing w:line="240" w:lineRule="auto"/>
              <w:ind w:left="270" w:hanging="27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A64AC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5E3659E2" w14:textId="1BF2609C" w:rsidR="004259A3" w:rsidRPr="002B54B1" w:rsidRDefault="004259A3" w:rsidP="004259A3">
            <w:pPr>
              <w:tabs>
                <w:tab w:val="decimal" w:pos="958"/>
              </w:tabs>
              <w:spacing w:line="240" w:lineRule="auto"/>
              <w:ind w:left="79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522,107</w:t>
            </w:r>
          </w:p>
        </w:tc>
        <w:tc>
          <w:tcPr>
            <w:tcW w:w="270" w:type="dxa"/>
            <w:shd w:val="clear" w:color="auto" w:fill="auto"/>
          </w:tcPr>
          <w:p w14:paraId="662319D4" w14:textId="77777777" w:rsidR="004259A3" w:rsidRPr="002B54B1" w:rsidRDefault="004259A3" w:rsidP="004259A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6BA2B4FA" w14:textId="6C1B5986" w:rsidR="004259A3" w:rsidRPr="002B54B1" w:rsidRDefault="004259A3" w:rsidP="004259A3">
            <w:pPr>
              <w:tabs>
                <w:tab w:val="decimal" w:pos="958"/>
              </w:tabs>
              <w:spacing w:line="240" w:lineRule="auto"/>
              <w:ind w:left="79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522,107</w:t>
            </w:r>
          </w:p>
        </w:tc>
      </w:tr>
      <w:tr w:rsidR="004259A3" w:rsidRPr="005A0632" w14:paraId="1277A252" w14:textId="77777777" w:rsidTr="00D12584">
        <w:trPr>
          <w:trHeight w:val="451"/>
        </w:trPr>
        <w:tc>
          <w:tcPr>
            <w:tcW w:w="5310" w:type="dxa"/>
            <w:shd w:val="clear" w:color="auto" w:fill="auto"/>
            <w:vAlign w:val="bottom"/>
          </w:tcPr>
          <w:p w14:paraId="64E1A742" w14:textId="77777777" w:rsidR="004259A3" w:rsidRPr="005A64AC" w:rsidRDefault="004259A3" w:rsidP="004259A3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A64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DA69CA" w14:textId="740C801C" w:rsidR="004259A3" w:rsidRPr="002B54B1" w:rsidRDefault="004259A3" w:rsidP="004259A3">
            <w:pPr>
              <w:tabs>
                <w:tab w:val="decimal" w:pos="958"/>
              </w:tabs>
              <w:spacing w:line="240" w:lineRule="auto"/>
              <w:ind w:left="79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522,807</w:t>
            </w:r>
          </w:p>
        </w:tc>
        <w:tc>
          <w:tcPr>
            <w:tcW w:w="270" w:type="dxa"/>
            <w:shd w:val="clear" w:color="auto" w:fill="auto"/>
          </w:tcPr>
          <w:p w14:paraId="391949EB" w14:textId="77777777" w:rsidR="004259A3" w:rsidRPr="002B54B1" w:rsidRDefault="004259A3" w:rsidP="004259A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35868E" w14:textId="70464DEE" w:rsidR="004259A3" w:rsidRPr="002B54B1" w:rsidRDefault="004259A3" w:rsidP="004259A3">
            <w:pPr>
              <w:tabs>
                <w:tab w:val="decimal" w:pos="958"/>
              </w:tabs>
              <w:spacing w:line="240" w:lineRule="auto"/>
              <w:ind w:left="79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522,807</w:t>
            </w:r>
          </w:p>
        </w:tc>
      </w:tr>
    </w:tbl>
    <w:p w14:paraId="5C95C978" w14:textId="77777777" w:rsidR="007C1E02" w:rsidRDefault="007C1E02">
      <w:pPr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</w:pPr>
      <w:r>
        <w:rPr>
          <w:i/>
          <w:iCs/>
          <w:cs/>
        </w:rPr>
        <w:br w:type="page"/>
      </w:r>
    </w:p>
    <w:p w14:paraId="190CEF11" w14:textId="46A5AAC9" w:rsidR="00485CD3" w:rsidRPr="00A518AA" w:rsidRDefault="00485CD3" w:rsidP="006C6607">
      <w:pPr>
        <w:pStyle w:val="Caption"/>
        <w:numPr>
          <w:ilvl w:val="0"/>
          <w:numId w:val="0"/>
        </w:numPr>
        <w:ind w:left="900" w:hanging="360"/>
        <w:rPr>
          <w:i/>
          <w:iCs/>
        </w:rPr>
      </w:pPr>
      <w:r w:rsidRPr="00A518AA">
        <w:rPr>
          <w:i/>
          <w:iCs/>
          <w:cs/>
        </w:rPr>
        <w:lastRenderedPageBreak/>
        <w:t>สัญญาซื้อขายไฟฟ้า</w:t>
      </w:r>
    </w:p>
    <w:p w14:paraId="203C1FEB" w14:textId="77777777" w:rsidR="00485CD3" w:rsidRPr="00834296" w:rsidRDefault="00485CD3" w:rsidP="00485CD3">
      <w:pPr>
        <w:pStyle w:val="Bo-Blankline"/>
        <w:rPr>
          <w:sz w:val="30"/>
          <w:szCs w:val="30"/>
          <w:lang w:val="en-US"/>
        </w:rPr>
      </w:pPr>
    </w:p>
    <w:p w14:paraId="3DA12B73" w14:textId="5730BFEA" w:rsidR="00485CD3" w:rsidRPr="00A518AA" w:rsidRDefault="00485CD3" w:rsidP="004A7800">
      <w:pPr>
        <w:spacing w:line="240" w:lineRule="auto"/>
        <w:ind w:left="540" w:right="-39"/>
        <w:jc w:val="thaiDistribute"/>
        <w:rPr>
          <w:rFonts w:asciiTheme="majorBidi" w:hAnsiTheme="majorBidi" w:cstheme="majorBidi"/>
          <w:b/>
          <w:sz w:val="30"/>
          <w:szCs w:val="30"/>
          <w:cs/>
        </w:rPr>
      </w:pPr>
      <w:r w:rsidRPr="00A518AA">
        <w:rPr>
          <w:rFonts w:asciiTheme="majorBidi" w:hAnsiTheme="majorBidi" w:cstheme="majorBidi"/>
          <w:sz w:val="30"/>
          <w:szCs w:val="30"/>
          <w:cs/>
        </w:rPr>
        <w:t>บริษัทได้ทำสัญญาซื้อขายไฟฟ้า</w:t>
      </w:r>
      <w:r w:rsidRPr="00A518AA">
        <w:rPr>
          <w:rFonts w:asciiTheme="majorBidi" w:hAnsiTheme="majorBidi" w:cstheme="majorBidi"/>
          <w:sz w:val="30"/>
          <w:szCs w:val="30"/>
        </w:rPr>
        <w:t xml:space="preserve"> </w:t>
      </w:r>
      <w:r w:rsidRPr="00A518AA">
        <w:rPr>
          <w:rFonts w:asciiTheme="majorBidi" w:hAnsiTheme="majorBidi" w:cstheme="majorBidi"/>
          <w:sz w:val="30"/>
          <w:szCs w:val="30"/>
          <w:cs/>
        </w:rPr>
        <w:t xml:space="preserve">ประเภท </w:t>
      </w:r>
      <w:r w:rsidRPr="00A518AA">
        <w:rPr>
          <w:rFonts w:asciiTheme="majorBidi" w:hAnsiTheme="majorBidi" w:cstheme="majorBidi"/>
          <w:sz w:val="30"/>
          <w:szCs w:val="30"/>
        </w:rPr>
        <w:t xml:space="preserve">Non-Firm </w:t>
      </w:r>
      <w:r w:rsidRPr="00A518AA">
        <w:rPr>
          <w:rFonts w:asciiTheme="majorBidi" w:hAnsiTheme="majorBidi" w:cstheme="majorBidi"/>
          <w:sz w:val="30"/>
          <w:szCs w:val="30"/>
          <w:cs/>
        </w:rPr>
        <w:t>โดยใช้ขยะเป็นเชื้อเพลิงหลัก และความร้อนทิ้งจากกระบวนการผลิตปูนซีเมนต์เป็นเชื้อเพลิงเสริมกับการไฟฟ้าฝ่ายผลิตแห่งประเทศไทย</w:t>
      </w:r>
      <w:r w:rsidRPr="00A518AA">
        <w:rPr>
          <w:rFonts w:asciiTheme="majorBidi" w:hAnsiTheme="majorBidi" w:cstheme="majorBidi"/>
          <w:sz w:val="30"/>
          <w:szCs w:val="30"/>
        </w:rPr>
        <w:t xml:space="preserve"> </w:t>
      </w:r>
      <w:r w:rsidRPr="00A518AA">
        <w:rPr>
          <w:rFonts w:asciiTheme="majorBidi" w:hAnsiTheme="majorBidi" w:cstheme="majorBidi"/>
          <w:spacing w:val="-4"/>
          <w:sz w:val="30"/>
          <w:szCs w:val="30"/>
          <w:cs/>
        </w:rPr>
        <w:t>(</w:t>
      </w:r>
      <w:r w:rsidRPr="00A518AA">
        <w:rPr>
          <w:rFonts w:asciiTheme="majorBidi" w:hAnsiTheme="majorBidi" w:cstheme="majorBidi"/>
          <w:spacing w:val="-4"/>
          <w:sz w:val="30"/>
          <w:szCs w:val="30"/>
        </w:rPr>
        <w:t>“</w:t>
      </w:r>
      <w:r w:rsidRPr="00A518AA">
        <w:rPr>
          <w:rFonts w:asciiTheme="majorBidi" w:hAnsiTheme="majorBidi" w:cstheme="majorBidi"/>
          <w:spacing w:val="-4"/>
          <w:sz w:val="30"/>
          <w:szCs w:val="30"/>
          <w:cs/>
        </w:rPr>
        <w:t>กฟผ.</w:t>
      </w:r>
      <w:r w:rsidRPr="00A518AA">
        <w:rPr>
          <w:rFonts w:asciiTheme="majorBidi" w:hAnsiTheme="majorBidi" w:cstheme="majorBidi"/>
          <w:spacing w:val="-4"/>
          <w:sz w:val="30"/>
          <w:szCs w:val="30"/>
        </w:rPr>
        <w:t>”)</w:t>
      </w:r>
      <w:r w:rsidRPr="00A518AA">
        <w:rPr>
          <w:rFonts w:asciiTheme="majorBidi" w:hAnsiTheme="majorBidi" w:cstheme="majorBidi"/>
          <w:sz w:val="30"/>
          <w:szCs w:val="30"/>
        </w:rPr>
        <w:t xml:space="preserve"> </w:t>
      </w:r>
      <w:r w:rsidRPr="00A518AA">
        <w:rPr>
          <w:rFonts w:asciiTheme="majorBidi" w:hAnsiTheme="majorBidi" w:cstheme="majorBidi"/>
          <w:sz w:val="30"/>
          <w:szCs w:val="30"/>
          <w:cs/>
        </w:rPr>
        <w:t>อายุสัญญานับตั้งแต่เดือนที่บริษัท</w:t>
      </w:r>
      <w:r w:rsidRPr="00A518AA">
        <w:rPr>
          <w:rFonts w:asciiTheme="majorBidi" w:hAnsiTheme="majorBidi" w:cstheme="majorBidi"/>
          <w:spacing w:val="2"/>
          <w:sz w:val="30"/>
          <w:szCs w:val="30"/>
          <w:cs/>
        </w:rPr>
        <w:t xml:space="preserve">ขายไฟฟ้าเป็นระยะเวลา </w:t>
      </w:r>
      <w:r w:rsidR="00E67AC8" w:rsidRPr="00A518AA">
        <w:rPr>
          <w:rFonts w:asciiTheme="majorBidi" w:hAnsiTheme="majorBidi" w:cstheme="majorBidi"/>
          <w:spacing w:val="2"/>
          <w:sz w:val="30"/>
          <w:szCs w:val="30"/>
        </w:rPr>
        <w:t>5</w:t>
      </w:r>
      <w:r w:rsidRPr="00A518AA">
        <w:rPr>
          <w:rFonts w:asciiTheme="majorBidi" w:hAnsiTheme="majorBidi" w:cstheme="majorBidi"/>
          <w:spacing w:val="2"/>
          <w:sz w:val="30"/>
          <w:szCs w:val="30"/>
          <w:cs/>
        </w:rPr>
        <w:t xml:space="preserve"> ปี </w:t>
      </w:r>
      <w:r w:rsidRPr="00A518AA">
        <w:rPr>
          <w:rFonts w:asciiTheme="majorBidi" w:hAnsiTheme="majorBidi" w:cstheme="majorBidi"/>
          <w:b/>
          <w:spacing w:val="2"/>
          <w:sz w:val="30"/>
          <w:szCs w:val="30"/>
          <w:cs/>
        </w:rPr>
        <w:t>และเมื่อสิ้นสุดอายุสัญญาลง หากคู่สัญญาฝ่ายใดประสงค์จะต่ออายุสัญญาออกไปต้องแจ้งเป็นหนังสือล่วงหน้าไม่น้อยกว่า</w:t>
      </w:r>
      <w:r w:rsidRPr="00A518AA">
        <w:rPr>
          <w:rFonts w:asciiTheme="majorBidi" w:hAnsiTheme="majorBidi" w:cstheme="majorBidi"/>
          <w:bCs/>
          <w:spacing w:val="2"/>
          <w:sz w:val="30"/>
          <w:szCs w:val="30"/>
          <w:cs/>
        </w:rPr>
        <w:t xml:space="preserve"> </w:t>
      </w:r>
      <w:r w:rsidR="00E67AC8" w:rsidRPr="00A518AA">
        <w:rPr>
          <w:rFonts w:asciiTheme="majorBidi" w:hAnsiTheme="majorBidi" w:cstheme="majorBidi"/>
          <w:bCs/>
          <w:spacing w:val="2"/>
          <w:sz w:val="30"/>
          <w:szCs w:val="30"/>
        </w:rPr>
        <w:t>3</w:t>
      </w:r>
      <w:r w:rsidRPr="00A518AA">
        <w:rPr>
          <w:rFonts w:asciiTheme="majorBidi" w:hAnsiTheme="majorBidi" w:cstheme="majorBidi"/>
          <w:bCs/>
          <w:spacing w:val="2"/>
          <w:sz w:val="30"/>
          <w:szCs w:val="30"/>
        </w:rPr>
        <w:t>0</w:t>
      </w:r>
      <w:r w:rsidRPr="00A518AA">
        <w:rPr>
          <w:rFonts w:asciiTheme="majorBidi" w:hAnsiTheme="majorBidi" w:cstheme="majorBidi"/>
          <w:b/>
          <w:spacing w:val="2"/>
          <w:sz w:val="30"/>
          <w:szCs w:val="30"/>
        </w:rPr>
        <w:t xml:space="preserve"> </w:t>
      </w:r>
      <w:r w:rsidRPr="00A518AA">
        <w:rPr>
          <w:rFonts w:asciiTheme="majorBidi" w:hAnsiTheme="majorBidi" w:cstheme="majorBidi"/>
          <w:b/>
          <w:spacing w:val="2"/>
          <w:sz w:val="30"/>
          <w:szCs w:val="30"/>
          <w:cs/>
        </w:rPr>
        <w:t xml:space="preserve">วันก่อนครบกำหนดอายุสัญญา และให้สัญญามีอายุต่อไปอีกคราวละ </w:t>
      </w:r>
      <w:r w:rsidR="00E67AC8" w:rsidRPr="00A518AA">
        <w:rPr>
          <w:rFonts w:asciiTheme="majorBidi" w:hAnsiTheme="majorBidi" w:cstheme="majorBidi"/>
          <w:bCs/>
          <w:spacing w:val="2"/>
          <w:sz w:val="30"/>
          <w:szCs w:val="30"/>
        </w:rPr>
        <w:t>5</w:t>
      </w:r>
      <w:r w:rsidRPr="00A518AA">
        <w:rPr>
          <w:rFonts w:asciiTheme="majorBidi" w:hAnsiTheme="majorBidi" w:cstheme="majorBidi"/>
          <w:b/>
          <w:spacing w:val="2"/>
          <w:sz w:val="30"/>
          <w:szCs w:val="30"/>
          <w:cs/>
        </w:rPr>
        <w:t xml:space="preserve"> </w:t>
      </w:r>
      <w:r w:rsidRPr="00A518AA">
        <w:rPr>
          <w:rFonts w:asciiTheme="majorBidi" w:hAnsiTheme="majorBidi" w:cstheme="majorBidi"/>
          <w:b/>
          <w:sz w:val="30"/>
          <w:szCs w:val="30"/>
          <w:cs/>
        </w:rPr>
        <w:t>ปี ตามสัญญาดังกล่าว บริษัทได้รับค่าส่วนเพิ่มราคารับซื้อไฟฟ้า</w:t>
      </w:r>
      <w:r w:rsidRPr="00A518AA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A518AA">
        <w:rPr>
          <w:rFonts w:asciiTheme="majorBidi" w:hAnsiTheme="majorBidi" w:cstheme="majorBidi"/>
          <w:bCs/>
          <w:sz w:val="30"/>
          <w:szCs w:val="30"/>
        </w:rPr>
        <w:t>(Adder)</w:t>
      </w:r>
      <w:r w:rsidRPr="00A518AA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A518AA">
        <w:rPr>
          <w:rFonts w:asciiTheme="majorBidi" w:hAnsiTheme="majorBidi" w:cstheme="majorBidi"/>
          <w:b/>
          <w:sz w:val="30"/>
          <w:szCs w:val="30"/>
          <w:cs/>
        </w:rPr>
        <w:t xml:space="preserve">เป็นระยะเวลา </w:t>
      </w:r>
      <w:r w:rsidR="00E67AC8" w:rsidRPr="00A518AA">
        <w:rPr>
          <w:rFonts w:asciiTheme="majorBidi" w:hAnsiTheme="majorBidi" w:cstheme="majorBidi"/>
          <w:bCs/>
          <w:sz w:val="30"/>
          <w:szCs w:val="30"/>
        </w:rPr>
        <w:t>7</w:t>
      </w:r>
      <w:r w:rsidRPr="00A518AA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A518AA">
        <w:rPr>
          <w:rFonts w:asciiTheme="majorBidi" w:hAnsiTheme="majorBidi" w:cstheme="majorBidi"/>
          <w:b/>
          <w:sz w:val="30"/>
          <w:szCs w:val="30"/>
          <w:cs/>
        </w:rPr>
        <w:t>ปีเพิ่มเติมจากอัตราค่าพลังงานไฟฟ้าพื้นฐานนับจากวันเริ่มต้นซื้อขายไฟฟ้า ทั้งนี้บริษัทต้องปฏิบัติตามเงื่อนไขที่ระบุได้ในสัญญาซื้อขายไฟฟ้า</w:t>
      </w:r>
      <w:r w:rsidRPr="00A518AA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A518AA">
        <w:rPr>
          <w:rFonts w:asciiTheme="majorBidi" w:hAnsiTheme="majorBidi" w:cstheme="majorBidi"/>
          <w:b/>
          <w:sz w:val="30"/>
          <w:szCs w:val="30"/>
          <w:cs/>
        </w:rPr>
        <w:t>ปัจจุบันบริษัทมีสัญญาซื้อขายไฟฟ้ากับการไฟฟ้าฝ่ายผลิตแห่งประเทศไทยดังนี้</w:t>
      </w:r>
    </w:p>
    <w:p w14:paraId="6B0CB3A4" w14:textId="2279AACE" w:rsidR="00485CD3" w:rsidRPr="00834296" w:rsidRDefault="00485CD3" w:rsidP="00485CD3">
      <w:pPr>
        <w:pStyle w:val="Bo-Blankline"/>
        <w:rPr>
          <w:sz w:val="30"/>
          <w:szCs w:val="30"/>
          <w:lang w:val="en-US"/>
        </w:rPr>
      </w:pPr>
    </w:p>
    <w:tbl>
      <w:tblPr>
        <w:tblStyle w:val="PlainTable4"/>
        <w:tblW w:w="9090" w:type="dxa"/>
        <w:tblInd w:w="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5580"/>
        <w:gridCol w:w="1800"/>
        <w:gridCol w:w="1710"/>
      </w:tblGrid>
      <w:tr w:rsidR="002B0B05" w:rsidRPr="00435338" w14:paraId="68E8CA17" w14:textId="77777777" w:rsidTr="00102B1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48672" w14:textId="77777777" w:rsidR="002B0B05" w:rsidRPr="00435338" w:rsidRDefault="002B0B05" w:rsidP="00102B11">
            <w:pPr>
              <w:pStyle w:val="Caption"/>
              <w:numPr>
                <w:ilvl w:val="0"/>
                <w:numId w:val="0"/>
              </w:num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bookmarkStart w:id="4" w:name="_Hlk54966647"/>
            <w:r w:rsidRPr="00435338">
              <w:rPr>
                <w:rFonts w:asciiTheme="majorBidi" w:hAnsiTheme="majorBidi" w:cstheme="majorBidi"/>
                <w:b/>
                <w:bCs/>
                <w:cs/>
              </w:rPr>
              <w:t>สัญญาซื้อขายไฟฟ้า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06922A" w14:textId="77777777" w:rsidR="002B0B05" w:rsidRPr="00435338" w:rsidRDefault="002B0B05" w:rsidP="00102B11">
            <w:pPr>
              <w:pStyle w:val="Caption"/>
              <w:numPr>
                <w:ilvl w:val="0"/>
                <w:numId w:val="0"/>
              </w:num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cs/>
              </w:rPr>
            </w:pPr>
            <w:r w:rsidRPr="00435338">
              <w:rPr>
                <w:rFonts w:asciiTheme="majorBidi" w:hAnsiTheme="majorBidi" w:cstheme="majorBidi"/>
                <w:b/>
                <w:bCs/>
                <w:cs/>
              </w:rPr>
              <w:t>ปริมาณพลังไฟฟ้า</w:t>
            </w:r>
            <w:r>
              <w:rPr>
                <w:rFonts w:asciiTheme="majorBidi" w:hAnsiTheme="majorBidi" w:cstheme="majorBidi"/>
                <w:b/>
                <w:bCs/>
              </w:rPr>
              <w:br/>
            </w:r>
            <w:r w:rsidRPr="00435338">
              <w:rPr>
                <w:rFonts w:asciiTheme="majorBidi" w:hAnsiTheme="majorBidi" w:cstheme="majorBidi"/>
                <w:b/>
                <w:bCs/>
                <w:cs/>
              </w:rPr>
              <w:t>ที่รับซื้อตามสัญญา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222B6C" w14:textId="77777777" w:rsidR="002B0B05" w:rsidRPr="00435338" w:rsidRDefault="002B0B05" w:rsidP="00102B11">
            <w:pPr>
              <w:pStyle w:val="Caption"/>
              <w:numPr>
                <w:ilvl w:val="0"/>
                <w:numId w:val="0"/>
              </w:num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</w:rPr>
            </w:pPr>
            <w:r w:rsidRPr="00435338">
              <w:rPr>
                <w:rFonts w:asciiTheme="majorBidi" w:hAnsiTheme="majorBidi" w:cstheme="majorBidi"/>
                <w:b/>
                <w:bCs/>
                <w:cs/>
              </w:rPr>
              <w:t>วัน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เริ่มต้น</w:t>
            </w:r>
            <w:r>
              <w:rPr>
                <w:rFonts w:asciiTheme="majorBidi" w:hAnsiTheme="majorBidi" w:cstheme="majorBidi"/>
                <w:b/>
                <w:bCs/>
              </w:rPr>
              <w:br/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ซื้อขายไฟฟ้า</w:t>
            </w:r>
          </w:p>
        </w:tc>
      </w:tr>
      <w:tr w:rsidR="002B0B05" w:rsidRPr="00435338" w14:paraId="7A4F6CEF" w14:textId="77777777" w:rsidTr="00102B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80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59DB7EF" w14:textId="77777777" w:rsidR="002B0B05" w:rsidRPr="00435338" w:rsidRDefault="002B0B05" w:rsidP="00102B11">
            <w:pPr>
              <w:pStyle w:val="Caption"/>
              <w:numPr>
                <w:ilvl w:val="0"/>
                <w:numId w:val="0"/>
              </w:numPr>
              <w:jc w:val="left"/>
              <w:rPr>
                <w:rFonts w:asciiTheme="majorBidi" w:hAnsiTheme="majorBidi" w:cstheme="majorBidi"/>
              </w:rPr>
            </w:pPr>
            <w:r w:rsidRPr="00435338">
              <w:rPr>
                <w:rFonts w:asciiTheme="majorBidi" w:hAnsiTheme="majorBidi" w:cstheme="majorBidi"/>
                <w:cs/>
              </w:rPr>
              <w:t>สัญญาฉบับที่</w:t>
            </w:r>
            <w:r w:rsidRPr="00435338">
              <w:rPr>
                <w:rFonts w:asciiTheme="majorBidi" w:hAnsiTheme="majorBidi" w:cstheme="majorBidi"/>
              </w:rPr>
              <w:t xml:space="preserve"> </w:t>
            </w:r>
            <w:r w:rsidRPr="006145CD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 xml:space="preserve"> (</w:t>
            </w:r>
            <w:r w:rsidRPr="006145CD">
              <w:rPr>
                <w:rFonts w:asciiTheme="majorBidi" w:hAnsiTheme="majorBidi" w:cstheme="majorBidi"/>
              </w:rPr>
              <w:t>7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 xml:space="preserve">พฤศจิกายน </w:t>
            </w:r>
            <w:r w:rsidRPr="006145CD">
              <w:rPr>
                <w:rFonts w:asciiTheme="majorBidi" w:hAnsiTheme="majorBidi" w:cstheme="majorBidi"/>
              </w:rPr>
              <w:t>2557</w:t>
            </w:r>
            <w:r>
              <w:rPr>
                <w:rFonts w:asciiTheme="majorBidi" w:hAnsiTheme="majorBidi" w:cstheme="majorBidi"/>
              </w:rPr>
              <w:t xml:space="preserve"> - </w:t>
            </w:r>
            <w:r w:rsidRPr="006145CD">
              <w:rPr>
                <w:rFonts w:asciiTheme="majorBidi" w:hAnsiTheme="majorBidi" w:cstheme="majorBidi"/>
              </w:rPr>
              <w:t>31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 xml:space="preserve">ธันวาคม </w:t>
            </w:r>
            <w:r w:rsidRPr="006145CD">
              <w:rPr>
                <w:rFonts w:asciiTheme="majorBidi" w:hAnsiTheme="majorBidi" w:cstheme="majorBidi"/>
              </w:rPr>
              <w:t>2562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63506" w14:textId="77777777" w:rsidR="002B0B05" w:rsidRPr="004259F7" w:rsidRDefault="002B0B05" w:rsidP="00102B11">
            <w:pPr>
              <w:pStyle w:val="Caption"/>
              <w:numPr>
                <w:ilvl w:val="0"/>
                <w:numId w:val="0"/>
              </w:num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  <w:r w:rsidRPr="006145CD">
              <w:rPr>
                <w:rFonts w:asciiTheme="majorBidi" w:hAnsiTheme="majorBidi" w:cstheme="majorBidi"/>
                <w:b w:val="0"/>
                <w:bCs w:val="0"/>
              </w:rPr>
              <w:t>18</w:t>
            </w:r>
            <w:r w:rsidRPr="00435338">
              <w:rPr>
                <w:rFonts w:asciiTheme="majorBidi" w:hAnsiTheme="majorBidi" w:cstheme="majorBidi"/>
                <w:b w:val="0"/>
                <w:bCs w:val="0"/>
              </w:rPr>
              <w:t xml:space="preserve"> </w:t>
            </w:r>
            <w:r w:rsidRPr="00435338">
              <w:rPr>
                <w:rFonts w:asciiTheme="majorBidi" w:hAnsiTheme="majorBidi" w:cstheme="majorBidi"/>
                <w:b w:val="0"/>
                <w:bCs w:val="0"/>
                <w:cs/>
              </w:rPr>
              <w:t>เมกะวัตต์</w:t>
            </w:r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4D01EB" w14:textId="77777777" w:rsidR="002B0B05" w:rsidRPr="00435338" w:rsidRDefault="002B0B05" w:rsidP="00102B11">
            <w:pPr>
              <w:pStyle w:val="Caption"/>
              <w:numPr>
                <w:ilvl w:val="0"/>
                <w:numId w:val="0"/>
              </w:num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  <w:r w:rsidRPr="006145CD">
              <w:rPr>
                <w:rFonts w:asciiTheme="majorBidi" w:hAnsiTheme="majorBidi" w:cstheme="majorBidi"/>
                <w:b w:val="0"/>
                <w:bCs w:val="0"/>
              </w:rPr>
              <w:t>16</w:t>
            </w:r>
            <w:r w:rsidRPr="00435338">
              <w:rPr>
                <w:rFonts w:asciiTheme="majorBidi" w:hAnsiTheme="majorBidi" w:cstheme="majorBidi"/>
                <w:b w:val="0"/>
                <w:bCs w:val="0"/>
              </w:rPr>
              <w:t xml:space="preserve"> </w:t>
            </w:r>
            <w:r w:rsidRPr="00435338">
              <w:rPr>
                <w:rFonts w:asciiTheme="majorBidi" w:hAnsiTheme="majorBidi" w:cstheme="majorBidi"/>
                <w:b w:val="0"/>
                <w:bCs w:val="0"/>
                <w:cs/>
              </w:rPr>
              <w:t xml:space="preserve">มกราคม </w:t>
            </w:r>
            <w:r w:rsidRPr="006145CD">
              <w:rPr>
                <w:rFonts w:asciiTheme="majorBidi" w:hAnsiTheme="majorBidi" w:cstheme="majorBidi"/>
                <w:b w:val="0"/>
                <w:bCs w:val="0"/>
              </w:rPr>
              <w:t>2558</w:t>
            </w:r>
          </w:p>
        </w:tc>
      </w:tr>
      <w:tr w:rsidR="002B0B05" w:rsidRPr="00435338" w14:paraId="5FDD1F66" w14:textId="77777777" w:rsidTr="00102B1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80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13017D" w14:textId="77777777" w:rsidR="002B0B05" w:rsidRPr="004259F7" w:rsidRDefault="002B0B05" w:rsidP="00102B11">
            <w:pPr>
              <w:pStyle w:val="Caption"/>
              <w:numPr>
                <w:ilvl w:val="0"/>
                <w:numId w:val="0"/>
              </w:numPr>
              <w:tabs>
                <w:tab w:val="left" w:pos="451"/>
                <w:tab w:val="center" w:pos="1236"/>
              </w:tabs>
              <w:jc w:val="left"/>
              <w:rPr>
                <w:rFonts w:asciiTheme="majorBidi" w:hAnsiTheme="majorBidi" w:cstheme="majorBidi"/>
              </w:rPr>
            </w:pPr>
            <w:r w:rsidRPr="00435338">
              <w:rPr>
                <w:rFonts w:asciiTheme="majorBidi" w:hAnsiTheme="majorBidi" w:cstheme="majorBidi"/>
                <w:cs/>
              </w:rPr>
              <w:t>สัญญาฉบับที่</w:t>
            </w:r>
            <w:r w:rsidRPr="00435338">
              <w:rPr>
                <w:rFonts w:asciiTheme="majorBidi" w:hAnsiTheme="majorBidi" w:cstheme="majorBidi"/>
              </w:rPr>
              <w:t xml:space="preserve"> </w:t>
            </w:r>
            <w:r w:rsidRPr="006145CD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 xml:space="preserve"> (</w:t>
            </w:r>
            <w:r>
              <w:rPr>
                <w:rFonts w:asciiTheme="majorBidi" w:hAnsiTheme="majorBidi" w:cstheme="majorBidi" w:hint="cs"/>
                <w:cs/>
              </w:rPr>
              <w:t>ต่อสัญญา)</w:t>
            </w:r>
            <w:r>
              <w:rPr>
                <w:rFonts w:asciiTheme="majorBidi" w:hAnsiTheme="majorBidi" w:cstheme="majorBidi"/>
              </w:rPr>
              <w:t xml:space="preserve"> (</w:t>
            </w:r>
            <w:r w:rsidRPr="006145CD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 xml:space="preserve">มกราคม </w:t>
            </w:r>
            <w:r w:rsidRPr="006145CD">
              <w:rPr>
                <w:rFonts w:asciiTheme="majorBidi" w:hAnsiTheme="majorBidi" w:cstheme="majorBidi"/>
              </w:rPr>
              <w:t>2563</w:t>
            </w:r>
            <w:r>
              <w:rPr>
                <w:rFonts w:asciiTheme="majorBidi" w:hAnsiTheme="majorBidi" w:cstheme="majorBidi"/>
              </w:rPr>
              <w:t xml:space="preserve"> - </w:t>
            </w:r>
            <w:r w:rsidRPr="006145CD">
              <w:rPr>
                <w:rFonts w:asciiTheme="majorBidi" w:hAnsiTheme="majorBidi" w:cstheme="majorBidi"/>
              </w:rPr>
              <w:t>31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 xml:space="preserve">ธันวาคม </w:t>
            </w:r>
            <w:r w:rsidRPr="006145CD">
              <w:rPr>
                <w:rFonts w:asciiTheme="majorBidi" w:hAnsiTheme="majorBidi" w:cstheme="majorBidi"/>
              </w:rPr>
              <w:t>2567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2CEB34" w14:textId="77777777" w:rsidR="002B0B05" w:rsidRDefault="002B0B05" w:rsidP="00102B11">
            <w:pPr>
              <w:pStyle w:val="Caption"/>
              <w:numPr>
                <w:ilvl w:val="0"/>
                <w:numId w:val="0"/>
              </w:num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1710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E481F13" w14:textId="77777777" w:rsidR="002B0B05" w:rsidRPr="004259F7" w:rsidRDefault="002B0B05" w:rsidP="00102B11">
            <w:pPr>
              <w:pStyle w:val="Caption"/>
              <w:numPr>
                <w:ilvl w:val="0"/>
                <w:numId w:val="0"/>
              </w:num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</w:p>
        </w:tc>
      </w:tr>
      <w:tr w:rsidR="002B0B05" w:rsidRPr="00435338" w14:paraId="19F8722F" w14:textId="77777777" w:rsidTr="00102B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80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10A83DE" w14:textId="77777777" w:rsidR="002B0B05" w:rsidRPr="00435338" w:rsidRDefault="002B0B05" w:rsidP="00102B11">
            <w:pPr>
              <w:pStyle w:val="Caption"/>
              <w:numPr>
                <w:ilvl w:val="0"/>
                <w:numId w:val="0"/>
              </w:numPr>
              <w:jc w:val="left"/>
              <w:rPr>
                <w:rFonts w:asciiTheme="majorBidi" w:hAnsiTheme="majorBidi" w:cstheme="majorBidi"/>
              </w:rPr>
            </w:pPr>
            <w:r w:rsidRPr="00435338">
              <w:rPr>
                <w:rFonts w:asciiTheme="majorBidi" w:hAnsiTheme="majorBidi" w:cstheme="majorBidi"/>
                <w:cs/>
              </w:rPr>
              <w:t xml:space="preserve">สัญญาฉบับที่ </w:t>
            </w:r>
            <w:r w:rsidRPr="006145CD">
              <w:rPr>
                <w:rFonts w:asciiTheme="majorBidi" w:hAnsiTheme="majorBidi" w:cstheme="majorBidi"/>
              </w:rPr>
              <w:t>2</w:t>
            </w:r>
            <w:r>
              <w:rPr>
                <w:rFonts w:asciiTheme="majorBidi" w:hAnsiTheme="majorBidi" w:cstheme="majorBidi"/>
              </w:rPr>
              <w:t xml:space="preserve"> (</w:t>
            </w:r>
            <w:r w:rsidRPr="006145CD">
              <w:rPr>
                <w:rFonts w:asciiTheme="majorBidi" w:hAnsiTheme="majorBidi" w:cstheme="majorBidi"/>
              </w:rPr>
              <w:t>13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 xml:space="preserve">พฤศจิกายน </w:t>
            </w:r>
            <w:r w:rsidRPr="006145CD">
              <w:rPr>
                <w:rFonts w:asciiTheme="majorBidi" w:hAnsiTheme="majorBidi" w:cstheme="majorBidi"/>
              </w:rPr>
              <w:t>2556</w:t>
            </w:r>
            <w:r>
              <w:rPr>
                <w:rFonts w:asciiTheme="majorBidi" w:hAnsiTheme="majorBidi" w:cstheme="majorBidi"/>
              </w:rPr>
              <w:t xml:space="preserve"> -</w:t>
            </w:r>
            <w:r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6145CD">
              <w:rPr>
                <w:rFonts w:asciiTheme="majorBidi" w:hAnsiTheme="majorBidi" w:cstheme="majorBidi"/>
              </w:rPr>
              <w:t>31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 xml:space="preserve">กรกฎาคม </w:t>
            </w:r>
            <w:r w:rsidRPr="006145CD">
              <w:rPr>
                <w:rFonts w:asciiTheme="majorBidi" w:hAnsiTheme="majorBidi" w:cstheme="majorBidi"/>
              </w:rPr>
              <w:t>2563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1A022" w14:textId="77777777" w:rsidR="002B0B05" w:rsidRPr="004259F7" w:rsidRDefault="002B0B05" w:rsidP="00102B11">
            <w:pPr>
              <w:pStyle w:val="Caption"/>
              <w:numPr>
                <w:ilvl w:val="0"/>
                <w:numId w:val="0"/>
              </w:num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  <w:r w:rsidRPr="006145CD">
              <w:rPr>
                <w:rFonts w:asciiTheme="majorBidi" w:hAnsiTheme="majorBidi" w:cstheme="majorBidi"/>
                <w:b w:val="0"/>
                <w:bCs w:val="0"/>
              </w:rPr>
              <w:t>55</w:t>
            </w:r>
            <w:r w:rsidRPr="00435338">
              <w:rPr>
                <w:rFonts w:asciiTheme="majorBidi" w:hAnsiTheme="majorBidi" w:cstheme="majorBidi"/>
                <w:b w:val="0"/>
                <w:bCs w:val="0"/>
              </w:rPr>
              <w:t xml:space="preserve"> </w:t>
            </w:r>
            <w:r w:rsidRPr="00435338">
              <w:rPr>
                <w:rFonts w:asciiTheme="majorBidi" w:hAnsiTheme="majorBidi" w:cstheme="majorBidi"/>
                <w:b w:val="0"/>
                <w:bCs w:val="0"/>
                <w:cs/>
              </w:rPr>
              <w:t>เมกะวัตต์</w:t>
            </w:r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1912F0" w14:textId="77777777" w:rsidR="002B0B05" w:rsidRPr="00435338" w:rsidRDefault="002B0B05" w:rsidP="00102B11">
            <w:pPr>
              <w:pStyle w:val="Caption"/>
              <w:numPr>
                <w:ilvl w:val="0"/>
                <w:numId w:val="0"/>
              </w:num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  <w:r w:rsidRPr="006145CD">
              <w:rPr>
                <w:rFonts w:asciiTheme="majorBidi" w:hAnsiTheme="majorBidi" w:cstheme="majorBidi"/>
                <w:b w:val="0"/>
                <w:bCs w:val="0"/>
              </w:rPr>
              <w:t>6</w:t>
            </w:r>
            <w:r w:rsidRPr="00435338">
              <w:rPr>
                <w:rFonts w:asciiTheme="majorBidi" w:hAnsiTheme="majorBidi" w:cstheme="majorBidi"/>
                <w:b w:val="0"/>
                <w:bCs w:val="0"/>
              </w:rPr>
              <w:t xml:space="preserve"> </w:t>
            </w:r>
            <w:r w:rsidRPr="00435338">
              <w:rPr>
                <w:rFonts w:asciiTheme="majorBidi" w:hAnsiTheme="majorBidi" w:cstheme="majorBidi"/>
                <w:b w:val="0"/>
                <w:bCs w:val="0"/>
                <w:cs/>
              </w:rPr>
              <w:t xml:space="preserve">สิงหาคม </w:t>
            </w:r>
            <w:r w:rsidRPr="006145CD">
              <w:rPr>
                <w:rFonts w:asciiTheme="majorBidi" w:hAnsiTheme="majorBidi" w:cstheme="majorBidi"/>
                <w:b w:val="0"/>
                <w:bCs w:val="0"/>
              </w:rPr>
              <w:t>2558</w:t>
            </w:r>
          </w:p>
        </w:tc>
      </w:tr>
      <w:tr w:rsidR="002B0B05" w:rsidRPr="00435338" w14:paraId="4D40252C" w14:textId="77777777" w:rsidTr="0035046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80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412540" w14:textId="77777777" w:rsidR="002B0B05" w:rsidRPr="004259F7" w:rsidRDefault="002B0B05" w:rsidP="00102B11">
            <w:pPr>
              <w:pStyle w:val="Caption"/>
              <w:numPr>
                <w:ilvl w:val="0"/>
                <w:numId w:val="0"/>
              </w:numPr>
              <w:tabs>
                <w:tab w:val="left" w:pos="451"/>
                <w:tab w:val="center" w:pos="1236"/>
              </w:tabs>
              <w:jc w:val="left"/>
              <w:rPr>
                <w:rFonts w:asciiTheme="majorBidi" w:hAnsiTheme="majorBidi" w:cstheme="majorBidi"/>
              </w:rPr>
            </w:pPr>
            <w:r w:rsidRPr="00435338">
              <w:rPr>
                <w:rFonts w:asciiTheme="majorBidi" w:hAnsiTheme="majorBidi" w:cstheme="majorBidi"/>
                <w:cs/>
              </w:rPr>
              <w:t xml:space="preserve">สัญญาฉบับที่ </w:t>
            </w:r>
            <w:r w:rsidRPr="006145CD">
              <w:rPr>
                <w:rFonts w:asciiTheme="majorBidi" w:hAnsiTheme="majorBidi" w:cstheme="majorBidi"/>
              </w:rPr>
              <w:t>2</w:t>
            </w:r>
            <w:r>
              <w:rPr>
                <w:rFonts w:asciiTheme="majorBidi" w:hAnsiTheme="majorBidi" w:cstheme="majorBidi" w:hint="cs"/>
                <w:cs/>
              </w:rPr>
              <w:t xml:space="preserve"> (ต่อสัญญา)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>(</w:t>
            </w:r>
            <w:r w:rsidRPr="006145CD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 xml:space="preserve">สิงหาคม </w:t>
            </w:r>
            <w:r w:rsidRPr="006145CD">
              <w:rPr>
                <w:rFonts w:asciiTheme="majorBidi" w:hAnsiTheme="majorBidi" w:cstheme="majorBidi"/>
              </w:rPr>
              <w:t>2563</w:t>
            </w:r>
            <w:r>
              <w:rPr>
                <w:rFonts w:asciiTheme="majorBidi" w:hAnsiTheme="majorBidi" w:cstheme="majorBidi"/>
              </w:rPr>
              <w:t xml:space="preserve"> -</w:t>
            </w:r>
            <w:r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6145CD">
              <w:rPr>
                <w:rFonts w:asciiTheme="majorBidi" w:hAnsiTheme="majorBidi" w:cstheme="majorBidi"/>
              </w:rPr>
              <w:t>31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 xml:space="preserve">กรกฎาคม </w:t>
            </w:r>
            <w:r w:rsidRPr="006145CD">
              <w:rPr>
                <w:rFonts w:asciiTheme="majorBidi" w:hAnsiTheme="majorBidi" w:cstheme="majorBidi"/>
              </w:rPr>
              <w:t>2568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3F0096" w14:textId="77777777" w:rsidR="002B0B05" w:rsidRDefault="002B0B05" w:rsidP="00102B11">
            <w:pPr>
              <w:pStyle w:val="Caption"/>
              <w:numPr>
                <w:ilvl w:val="0"/>
                <w:numId w:val="0"/>
              </w:num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1710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506498B" w14:textId="77777777" w:rsidR="002B0B05" w:rsidRPr="004259F7" w:rsidRDefault="002B0B05" w:rsidP="00102B11">
            <w:pPr>
              <w:pStyle w:val="Caption"/>
              <w:numPr>
                <w:ilvl w:val="0"/>
                <w:numId w:val="0"/>
              </w:num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</w:p>
        </w:tc>
      </w:tr>
      <w:tr w:rsidR="00C358BD" w:rsidRPr="00435338" w14:paraId="4766D13E" w14:textId="77777777" w:rsidTr="00C358B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0DEF45C" w14:textId="77777777" w:rsidR="00C358BD" w:rsidRPr="00435338" w:rsidRDefault="00C358BD" w:rsidP="00102B11">
            <w:pPr>
              <w:pStyle w:val="Caption"/>
              <w:numPr>
                <w:ilvl w:val="0"/>
                <w:numId w:val="0"/>
              </w:numPr>
              <w:jc w:val="left"/>
              <w:rPr>
                <w:rFonts w:asciiTheme="majorBidi" w:hAnsiTheme="majorBidi" w:cstheme="majorBidi"/>
              </w:rPr>
            </w:pPr>
            <w:r w:rsidRPr="00435338">
              <w:rPr>
                <w:rFonts w:asciiTheme="majorBidi" w:hAnsiTheme="majorBidi" w:cstheme="majorBidi"/>
                <w:cs/>
              </w:rPr>
              <w:t>สัญญาฉบับที่</w:t>
            </w:r>
            <w:r w:rsidRPr="00435338">
              <w:rPr>
                <w:rFonts w:asciiTheme="majorBidi" w:hAnsiTheme="majorBidi" w:cstheme="majorBidi"/>
              </w:rPr>
              <w:t xml:space="preserve"> </w:t>
            </w:r>
            <w:r w:rsidRPr="006145CD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 xml:space="preserve"> (</w:t>
            </w:r>
            <w:r w:rsidRPr="006145CD">
              <w:rPr>
                <w:rFonts w:asciiTheme="majorBidi" w:hAnsiTheme="majorBidi" w:cstheme="majorBidi"/>
              </w:rPr>
              <w:t>17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 xml:space="preserve">สิงหาคม </w:t>
            </w:r>
            <w:r w:rsidRPr="006145CD">
              <w:rPr>
                <w:rFonts w:asciiTheme="majorBidi" w:hAnsiTheme="majorBidi" w:cstheme="majorBidi"/>
              </w:rPr>
              <w:t>2560</w:t>
            </w:r>
            <w:r>
              <w:rPr>
                <w:rFonts w:asciiTheme="majorBidi" w:hAnsiTheme="majorBidi" w:cstheme="majorBidi"/>
              </w:rPr>
              <w:t xml:space="preserve"> - </w:t>
            </w:r>
            <w:r w:rsidRPr="006145CD">
              <w:rPr>
                <w:rFonts w:asciiTheme="majorBidi" w:hAnsiTheme="majorBidi" w:cstheme="majorBidi"/>
              </w:rPr>
              <w:t>31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 xml:space="preserve">มีนาคม </w:t>
            </w:r>
            <w:r w:rsidRPr="006145CD">
              <w:rPr>
                <w:rFonts w:asciiTheme="majorBidi" w:hAnsiTheme="majorBidi" w:cstheme="majorBidi"/>
              </w:rPr>
              <w:t>2566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12C0F" w14:textId="31E517EA" w:rsidR="00C358BD" w:rsidRPr="004259F7" w:rsidRDefault="00C358BD" w:rsidP="00C358BD">
            <w:pPr>
              <w:pStyle w:val="Caption"/>
              <w:numPr>
                <w:ilvl w:val="0"/>
                <w:numId w:val="0"/>
              </w:num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  <w:r w:rsidRPr="006145CD">
              <w:rPr>
                <w:rFonts w:asciiTheme="majorBidi" w:hAnsiTheme="majorBidi" w:cstheme="majorBidi"/>
                <w:b w:val="0"/>
                <w:bCs w:val="0"/>
              </w:rPr>
              <w:t>90</w:t>
            </w:r>
            <w:r w:rsidRPr="00435338">
              <w:rPr>
                <w:rFonts w:asciiTheme="majorBidi" w:hAnsiTheme="majorBidi" w:cstheme="majorBidi"/>
                <w:b w:val="0"/>
                <w:bCs w:val="0"/>
              </w:rPr>
              <w:t xml:space="preserve"> </w:t>
            </w:r>
            <w:r w:rsidRPr="00435338">
              <w:rPr>
                <w:rFonts w:asciiTheme="majorBidi" w:hAnsiTheme="majorBidi" w:cstheme="majorBidi"/>
                <w:b w:val="0"/>
                <w:bCs w:val="0"/>
                <w:cs/>
              </w:rPr>
              <w:t>เมกะวัตต์</w:t>
            </w:r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91435F4" w14:textId="77777777" w:rsidR="00C358BD" w:rsidRPr="00435338" w:rsidRDefault="00C358BD" w:rsidP="00C358BD">
            <w:pPr>
              <w:pStyle w:val="Caption"/>
              <w:numPr>
                <w:ilvl w:val="0"/>
                <w:numId w:val="0"/>
              </w:num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  <w:r w:rsidRPr="006145CD">
              <w:rPr>
                <w:rFonts w:asciiTheme="majorBidi" w:hAnsiTheme="majorBidi" w:cstheme="majorBidi"/>
                <w:b w:val="0"/>
                <w:bCs w:val="0"/>
              </w:rPr>
              <w:t>5</w:t>
            </w:r>
            <w:r w:rsidRPr="00435338">
              <w:rPr>
                <w:rFonts w:asciiTheme="majorBidi" w:hAnsiTheme="majorBidi" w:cstheme="majorBidi"/>
                <w:b w:val="0"/>
                <w:bCs w:val="0"/>
              </w:rPr>
              <w:t xml:space="preserve"> </w:t>
            </w:r>
            <w:r w:rsidRPr="00435338">
              <w:rPr>
                <w:rFonts w:asciiTheme="majorBidi" w:hAnsiTheme="majorBidi" w:cstheme="majorBidi"/>
                <w:b w:val="0"/>
                <w:bCs w:val="0"/>
                <w:cs/>
              </w:rPr>
              <w:t xml:space="preserve">เมษายน </w:t>
            </w:r>
            <w:r w:rsidRPr="006145CD">
              <w:rPr>
                <w:rFonts w:asciiTheme="majorBidi" w:hAnsiTheme="majorBidi" w:cstheme="majorBidi"/>
                <w:b w:val="0"/>
                <w:bCs w:val="0"/>
              </w:rPr>
              <w:t>2561</w:t>
            </w:r>
          </w:p>
        </w:tc>
      </w:tr>
      <w:tr w:rsidR="00C358BD" w:rsidRPr="00435338" w14:paraId="09A56933" w14:textId="77777777" w:rsidTr="00FD6BC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80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FB3D00" w14:textId="3AACE5CB" w:rsidR="00C358BD" w:rsidRPr="00435338" w:rsidRDefault="00C358BD" w:rsidP="00102B11">
            <w:pPr>
              <w:pStyle w:val="Caption"/>
              <w:numPr>
                <w:ilvl w:val="0"/>
                <w:numId w:val="0"/>
              </w:numPr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สัญญาฉบับที่ </w:t>
            </w:r>
            <w:r>
              <w:rPr>
                <w:rFonts w:asciiTheme="majorBidi" w:hAnsiTheme="majorBidi" w:cstheme="majorBidi"/>
              </w:rPr>
              <w:t>3 (</w:t>
            </w:r>
            <w:r>
              <w:rPr>
                <w:rFonts w:asciiTheme="majorBidi" w:hAnsiTheme="majorBidi" w:cstheme="majorBidi" w:hint="cs"/>
                <w:cs/>
              </w:rPr>
              <w:t>ต่อสัญญา</w:t>
            </w:r>
            <w:r>
              <w:rPr>
                <w:rFonts w:asciiTheme="majorBidi" w:hAnsiTheme="majorBidi" w:cstheme="majorBidi"/>
              </w:rPr>
              <w:t>)</w:t>
            </w:r>
            <w:r>
              <w:rPr>
                <w:rFonts w:asciiTheme="majorBidi" w:hAnsiTheme="majorBidi" w:cstheme="majorBidi" w:hint="cs"/>
                <w:cs/>
              </w:rPr>
              <w:t xml:space="preserve"> </w:t>
            </w:r>
            <w:r>
              <w:rPr>
                <w:rFonts w:asciiTheme="majorBidi" w:hAnsiTheme="majorBidi" w:cstheme="majorBidi"/>
              </w:rPr>
              <w:t xml:space="preserve">(1 </w:t>
            </w:r>
            <w:r>
              <w:rPr>
                <w:rFonts w:asciiTheme="majorBidi" w:hAnsiTheme="majorBidi" w:cstheme="majorBidi" w:hint="cs"/>
                <w:cs/>
              </w:rPr>
              <w:t xml:space="preserve">เมษายน </w:t>
            </w:r>
            <w:r>
              <w:rPr>
                <w:rFonts w:asciiTheme="majorBidi" w:hAnsiTheme="majorBidi" w:cstheme="majorBidi"/>
              </w:rPr>
              <w:t xml:space="preserve">2566 </w:t>
            </w:r>
            <w:r w:rsidR="009C3A89">
              <w:rPr>
                <w:rFonts w:asciiTheme="majorBidi" w:hAnsiTheme="majorBidi" w:cstheme="majorBidi"/>
              </w:rPr>
              <w:t>-</w:t>
            </w:r>
            <w:r>
              <w:rPr>
                <w:rFonts w:asciiTheme="majorBidi" w:hAnsiTheme="majorBidi" w:cstheme="majorBidi"/>
              </w:rPr>
              <w:t xml:space="preserve"> </w:t>
            </w:r>
            <w:r w:rsidR="00FD6BCE">
              <w:rPr>
                <w:rFonts w:asciiTheme="majorBidi" w:hAnsiTheme="majorBidi" w:cstheme="majorBidi"/>
              </w:rPr>
              <w:t xml:space="preserve">31 </w:t>
            </w:r>
            <w:r w:rsidR="00FD6BCE">
              <w:rPr>
                <w:rFonts w:asciiTheme="majorBidi" w:hAnsiTheme="majorBidi" w:cstheme="majorBidi" w:hint="cs"/>
                <w:cs/>
              </w:rPr>
              <w:t xml:space="preserve">มีนาคม </w:t>
            </w:r>
            <w:r w:rsidR="00FD6BCE">
              <w:rPr>
                <w:rFonts w:asciiTheme="majorBidi" w:hAnsiTheme="majorBidi" w:cstheme="majorBidi"/>
              </w:rPr>
              <w:t>2571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85FE038" w14:textId="77777777" w:rsidR="00C358BD" w:rsidRPr="006145CD" w:rsidRDefault="00C358BD" w:rsidP="00102B11">
            <w:pPr>
              <w:pStyle w:val="Caption"/>
              <w:numPr>
                <w:ilvl w:val="0"/>
                <w:numId w:val="0"/>
              </w:num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171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00"/>
          </w:tcPr>
          <w:p w14:paraId="1129BF87" w14:textId="77777777" w:rsidR="00C358BD" w:rsidRPr="006145CD" w:rsidRDefault="00C358BD" w:rsidP="00102B11">
            <w:pPr>
              <w:pStyle w:val="Caption"/>
              <w:numPr>
                <w:ilvl w:val="0"/>
                <w:numId w:val="0"/>
              </w:num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</w:p>
        </w:tc>
      </w:tr>
    </w:tbl>
    <w:p w14:paraId="6FF9727C" w14:textId="30BD2637" w:rsidR="00171EAE" w:rsidRPr="00A518AA" w:rsidRDefault="00171EAE" w:rsidP="00A518AA">
      <w:pPr>
        <w:pStyle w:val="Bo-Blankline"/>
        <w:rPr>
          <w:rFonts w:asciiTheme="majorBidi" w:hAnsiTheme="majorBidi" w:cstheme="majorBidi"/>
          <w:sz w:val="30"/>
          <w:szCs w:val="30"/>
        </w:rPr>
      </w:pPr>
    </w:p>
    <w:bookmarkEnd w:id="4"/>
    <w:p w14:paraId="443BBCAD" w14:textId="1AE6CCEA" w:rsidR="00654AEC" w:rsidRPr="00A518AA" w:rsidRDefault="00433C05" w:rsidP="00A518AA">
      <w:pPr>
        <w:pStyle w:val="Caption"/>
      </w:pPr>
      <w:r w:rsidRPr="00A518AA">
        <w:rPr>
          <w:rFonts w:hint="cs"/>
          <w:cs/>
        </w:rPr>
        <w:t>คดีฟ้องร้อง</w:t>
      </w:r>
    </w:p>
    <w:p w14:paraId="4A6E3508" w14:textId="5CD31CA0" w:rsidR="00433C05" w:rsidRPr="00A518AA" w:rsidRDefault="00433C05" w:rsidP="00A518AA">
      <w:pPr>
        <w:pStyle w:val="Bo-Blankline"/>
        <w:rPr>
          <w:sz w:val="30"/>
          <w:szCs w:val="30"/>
          <w:lang w:val="en-US"/>
        </w:rPr>
      </w:pPr>
    </w:p>
    <w:p w14:paraId="2C6C7852" w14:textId="77777777" w:rsidR="002B0B05" w:rsidRPr="00A518AA" w:rsidRDefault="002B0B05" w:rsidP="00A518AA">
      <w:pPr>
        <w:pStyle w:val="Ang15"/>
        <w:rPr>
          <w:rFonts w:asciiTheme="majorBidi" w:hAnsiTheme="majorBidi" w:cstheme="majorBidi"/>
        </w:rPr>
      </w:pPr>
      <w:r w:rsidRPr="00A518AA">
        <w:rPr>
          <w:rFonts w:asciiTheme="majorBidi" w:hAnsiTheme="majorBidi" w:cstheme="majorBidi"/>
          <w:cs/>
        </w:rPr>
        <w:t xml:space="preserve">เมื่อวันที่ </w:t>
      </w:r>
      <w:r w:rsidRPr="00A518AA">
        <w:rPr>
          <w:rFonts w:asciiTheme="majorBidi" w:hAnsiTheme="majorBidi" w:cstheme="majorBidi"/>
          <w:lang w:val="en-US"/>
        </w:rPr>
        <w:t>16</w:t>
      </w:r>
      <w:r w:rsidRPr="00A518AA">
        <w:rPr>
          <w:rFonts w:asciiTheme="majorBidi" w:hAnsiTheme="majorBidi" w:cstheme="majorBidi"/>
        </w:rPr>
        <w:t xml:space="preserve"> </w:t>
      </w:r>
      <w:r w:rsidRPr="00A518AA">
        <w:rPr>
          <w:rFonts w:asciiTheme="majorBidi" w:hAnsiTheme="majorBidi" w:cstheme="majorBidi"/>
          <w:cs/>
        </w:rPr>
        <w:t xml:space="preserve">ธันวาคม </w:t>
      </w:r>
      <w:r w:rsidRPr="00A518AA">
        <w:rPr>
          <w:rFonts w:asciiTheme="majorBidi" w:hAnsiTheme="majorBidi" w:cstheme="majorBidi"/>
          <w:lang w:val="en-US"/>
        </w:rPr>
        <w:t>2562</w:t>
      </w:r>
      <w:r w:rsidRPr="00A518AA">
        <w:rPr>
          <w:rFonts w:asciiTheme="majorBidi" w:hAnsiTheme="majorBidi" w:cstheme="majorBidi"/>
        </w:rPr>
        <w:t xml:space="preserve"> </w:t>
      </w:r>
      <w:r w:rsidRPr="00A518AA">
        <w:rPr>
          <w:rFonts w:asciiTheme="majorBidi" w:hAnsiTheme="majorBidi" w:cstheme="majorBidi"/>
          <w:cs/>
        </w:rPr>
        <w:t xml:space="preserve">เอกชนรวม </w:t>
      </w:r>
      <w:r w:rsidRPr="00A518AA">
        <w:rPr>
          <w:rFonts w:asciiTheme="majorBidi" w:hAnsiTheme="majorBidi" w:cstheme="majorBidi"/>
          <w:lang w:val="en-US"/>
        </w:rPr>
        <w:t>222</w:t>
      </w:r>
      <w:r w:rsidRPr="00A518AA">
        <w:rPr>
          <w:rFonts w:asciiTheme="majorBidi" w:hAnsiTheme="majorBidi" w:cstheme="majorBidi"/>
        </w:rPr>
        <w:t xml:space="preserve"> </w:t>
      </w:r>
      <w:r w:rsidRPr="00A518AA">
        <w:rPr>
          <w:rFonts w:asciiTheme="majorBidi" w:hAnsiTheme="majorBidi" w:cstheme="majorBidi"/>
          <w:cs/>
        </w:rPr>
        <w:t xml:space="preserve">คน ฟ้องคณะกรรมการกำกับกิจการพลังงานกับพวกรวม </w:t>
      </w:r>
      <w:r w:rsidRPr="00A518AA">
        <w:rPr>
          <w:rFonts w:asciiTheme="majorBidi" w:hAnsiTheme="majorBidi" w:cstheme="majorBidi"/>
          <w:lang w:val="en-US"/>
        </w:rPr>
        <w:t>5</w:t>
      </w:r>
      <w:r w:rsidRPr="00A518AA">
        <w:rPr>
          <w:rFonts w:asciiTheme="majorBidi" w:hAnsiTheme="majorBidi" w:cstheme="majorBidi"/>
        </w:rPr>
        <w:t xml:space="preserve"> </w:t>
      </w:r>
      <w:r w:rsidRPr="00A518AA">
        <w:rPr>
          <w:rFonts w:asciiTheme="majorBidi" w:hAnsiTheme="majorBidi" w:cstheme="majorBidi"/>
          <w:cs/>
        </w:rPr>
        <w:t xml:space="preserve">คน โดยบริษัทเป็นผู้ถูกฟ้องที่ </w:t>
      </w:r>
      <w:r w:rsidRPr="00A518AA">
        <w:rPr>
          <w:rFonts w:asciiTheme="majorBidi" w:hAnsiTheme="majorBidi" w:cstheme="majorBidi"/>
          <w:lang w:val="en-US"/>
        </w:rPr>
        <w:t>5</w:t>
      </w:r>
      <w:r w:rsidRPr="00A518AA">
        <w:rPr>
          <w:rFonts w:asciiTheme="majorBidi" w:hAnsiTheme="majorBidi" w:cstheme="majorBidi"/>
        </w:rPr>
        <w:t xml:space="preserve"> </w:t>
      </w:r>
      <w:r w:rsidRPr="00A518AA">
        <w:rPr>
          <w:rFonts w:asciiTheme="majorBidi" w:hAnsiTheme="majorBidi" w:cstheme="majorBidi"/>
          <w:cs/>
        </w:rPr>
        <w:t>ต่อศาลปกครองกลาง โดยขอให้เพิกถอนมติที่ให้ความเห็นชอบรายงานการวิเคราะห์ผลกระทบสิ่งแวดล้อม (</w:t>
      </w:r>
      <w:r w:rsidRPr="00A518AA">
        <w:rPr>
          <w:rFonts w:asciiTheme="majorBidi" w:hAnsiTheme="majorBidi" w:cstheme="majorBidi"/>
        </w:rPr>
        <w:t xml:space="preserve">EHIA) </w:t>
      </w:r>
      <w:r w:rsidRPr="00A518AA">
        <w:rPr>
          <w:rFonts w:asciiTheme="majorBidi" w:hAnsiTheme="majorBidi" w:cstheme="majorBidi"/>
          <w:cs/>
        </w:rPr>
        <w:t xml:space="preserve">ของโครงการโรงไฟฟ้าพลังงานความร้อน ขนาด </w:t>
      </w:r>
      <w:r w:rsidRPr="00A518AA">
        <w:rPr>
          <w:rFonts w:asciiTheme="majorBidi" w:hAnsiTheme="majorBidi" w:cstheme="majorBidi"/>
          <w:lang w:val="en-US"/>
        </w:rPr>
        <w:t>150</w:t>
      </w:r>
      <w:r w:rsidRPr="00A518AA">
        <w:rPr>
          <w:rFonts w:asciiTheme="majorBidi" w:hAnsiTheme="majorBidi" w:cstheme="majorBidi"/>
        </w:rPr>
        <w:t xml:space="preserve"> </w:t>
      </w:r>
      <w:r w:rsidRPr="00A518AA">
        <w:rPr>
          <w:rFonts w:asciiTheme="majorBidi" w:hAnsiTheme="majorBidi" w:cstheme="majorBidi"/>
          <w:cs/>
        </w:rPr>
        <w:t xml:space="preserve">เมกะวัตต์ เพิกถอนความเห็นชอบโครงการโรงไฟฟ้าพลังงานความร้อน ขนาด </w:t>
      </w:r>
      <w:r w:rsidRPr="00A518AA">
        <w:rPr>
          <w:rFonts w:asciiTheme="majorBidi" w:hAnsiTheme="majorBidi" w:cstheme="majorBidi"/>
          <w:lang w:val="en-US"/>
        </w:rPr>
        <w:t>150</w:t>
      </w:r>
      <w:r w:rsidRPr="00A518AA">
        <w:rPr>
          <w:rFonts w:asciiTheme="majorBidi" w:hAnsiTheme="majorBidi" w:cstheme="majorBidi"/>
        </w:rPr>
        <w:t xml:space="preserve"> </w:t>
      </w:r>
      <w:r w:rsidRPr="00A518AA">
        <w:rPr>
          <w:rFonts w:asciiTheme="majorBidi" w:hAnsiTheme="majorBidi" w:cstheme="majorBidi"/>
          <w:cs/>
        </w:rPr>
        <w:t>เมกะวัตต์ และเพิกถอนใบอนุญาตประกอบกิจการผลิตไฟฟ้า รวมทั้งใบอนุญาตประกอบกิจการโรงไฟฟ้า ใบอนุญาตก่อสร้างอาคาร ของบริษัท พร้อมกับยื่นคำร้องขอให้ศาลเดินเผชิญสืบเพื่อกำหนดมาตรการบรรเทาทุกข์ชั่วคราวก่อนพิพากษา โดยขอให้มีคำสั่งให้หยุดเดินระบบผลิตไฟฟ้าไว้ชั่วคราวจนกว่าศาลจะมีคำพิพากษาถึงที่สุด</w:t>
      </w:r>
    </w:p>
    <w:p w14:paraId="5850A779" w14:textId="77777777" w:rsidR="002B0B05" w:rsidRPr="00A518AA" w:rsidRDefault="002B0B05" w:rsidP="00A518AA">
      <w:pPr>
        <w:pStyle w:val="Bo-Blankline"/>
        <w:rPr>
          <w:sz w:val="30"/>
          <w:szCs w:val="30"/>
        </w:rPr>
      </w:pPr>
    </w:p>
    <w:p w14:paraId="00B87037" w14:textId="77777777" w:rsidR="00CC0305" w:rsidRDefault="00CC0305">
      <w:pPr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cs/>
        </w:rPr>
        <w:br w:type="page"/>
      </w:r>
    </w:p>
    <w:p w14:paraId="2935A3F3" w14:textId="0BEF91C9" w:rsidR="002B0B05" w:rsidRPr="00A518AA" w:rsidRDefault="002B0B05" w:rsidP="00A518AA">
      <w:pPr>
        <w:pStyle w:val="Ang15"/>
        <w:rPr>
          <w:rFonts w:asciiTheme="majorBidi" w:hAnsiTheme="majorBidi" w:cstheme="majorBidi"/>
        </w:rPr>
      </w:pPr>
      <w:r w:rsidRPr="00A518AA">
        <w:rPr>
          <w:rFonts w:asciiTheme="majorBidi" w:hAnsiTheme="majorBidi" w:cstheme="majorBidi"/>
          <w:cs/>
        </w:rPr>
        <w:lastRenderedPageBreak/>
        <w:t xml:space="preserve">เมื่อวันที่ </w:t>
      </w:r>
      <w:r w:rsidRPr="00A518AA">
        <w:rPr>
          <w:rFonts w:asciiTheme="majorBidi" w:hAnsiTheme="majorBidi" w:cstheme="majorBidi"/>
          <w:lang w:val="en-US"/>
        </w:rPr>
        <w:t>25</w:t>
      </w:r>
      <w:r w:rsidRPr="00A518AA">
        <w:rPr>
          <w:rFonts w:asciiTheme="majorBidi" w:hAnsiTheme="majorBidi" w:cstheme="majorBidi"/>
        </w:rPr>
        <w:t xml:space="preserve"> </w:t>
      </w:r>
      <w:r w:rsidRPr="00A518AA">
        <w:rPr>
          <w:rFonts w:asciiTheme="majorBidi" w:hAnsiTheme="majorBidi" w:cstheme="majorBidi"/>
          <w:cs/>
        </w:rPr>
        <w:t xml:space="preserve">ธันวาคม </w:t>
      </w:r>
      <w:r w:rsidRPr="00A518AA">
        <w:rPr>
          <w:rFonts w:asciiTheme="majorBidi" w:hAnsiTheme="majorBidi" w:cstheme="majorBidi"/>
          <w:lang w:val="en-US"/>
        </w:rPr>
        <w:t>2562</w:t>
      </w:r>
      <w:r w:rsidRPr="00A518AA">
        <w:rPr>
          <w:rFonts w:asciiTheme="majorBidi" w:hAnsiTheme="majorBidi" w:cstheme="majorBidi"/>
        </w:rPr>
        <w:t xml:space="preserve"> </w:t>
      </w:r>
      <w:r w:rsidRPr="00A518AA">
        <w:rPr>
          <w:rFonts w:asciiTheme="majorBidi" w:hAnsiTheme="majorBidi" w:cstheme="majorBidi"/>
          <w:cs/>
        </w:rPr>
        <w:t xml:space="preserve">ศาลไต่สวนคู่กรณีเพื่อประกอบการพิจารณาคำขอให้ศาลกำหนดมาตรการคุ้มครองบรรเทาทุกข์ชั่วคราว โดยเมื่อวันที่ </w:t>
      </w:r>
      <w:r w:rsidRPr="00A518AA">
        <w:rPr>
          <w:rFonts w:asciiTheme="majorBidi" w:hAnsiTheme="majorBidi" w:cstheme="majorBidi"/>
          <w:lang w:val="en-US"/>
        </w:rPr>
        <w:t>28</w:t>
      </w:r>
      <w:r w:rsidRPr="00A518AA">
        <w:rPr>
          <w:rFonts w:asciiTheme="majorBidi" w:hAnsiTheme="majorBidi" w:cstheme="majorBidi"/>
        </w:rPr>
        <w:t xml:space="preserve"> </w:t>
      </w:r>
      <w:r w:rsidRPr="00A518AA">
        <w:rPr>
          <w:rFonts w:asciiTheme="majorBidi" w:hAnsiTheme="majorBidi" w:cstheme="majorBidi"/>
          <w:cs/>
        </w:rPr>
        <w:t xml:space="preserve">มกราคม </w:t>
      </w:r>
      <w:r w:rsidRPr="00A518AA">
        <w:rPr>
          <w:rFonts w:asciiTheme="majorBidi" w:hAnsiTheme="majorBidi" w:cstheme="majorBidi"/>
          <w:lang w:val="en-US"/>
        </w:rPr>
        <w:t>2563</w:t>
      </w:r>
      <w:r w:rsidRPr="00A518AA">
        <w:rPr>
          <w:rFonts w:asciiTheme="majorBidi" w:hAnsiTheme="majorBidi" w:cstheme="majorBidi"/>
        </w:rPr>
        <w:t xml:space="preserve"> </w:t>
      </w:r>
      <w:r w:rsidRPr="00A518AA">
        <w:rPr>
          <w:rFonts w:asciiTheme="majorBidi" w:hAnsiTheme="majorBidi" w:cstheme="majorBidi"/>
          <w:cs/>
        </w:rPr>
        <w:t>ศาลมีคำสั่งยกคำร้องขอให้ศาลกำหนดมาตรการบรรเทาทุกข์ชั่วคราวดังกล่าว เนื่องจากไม่มีเหตุที่จะรับฟังได้ว่าใบอนุญาตประกอบกิจการไฟฟ้าของบริษัท ไม่ชอบด้วยกฏหมายอย่างไร</w:t>
      </w:r>
    </w:p>
    <w:p w14:paraId="605EC401" w14:textId="77777777" w:rsidR="00CC0305" w:rsidRDefault="00CC0305" w:rsidP="00A518AA">
      <w:pPr>
        <w:spacing w:line="240" w:lineRule="auto"/>
        <w:ind w:left="540"/>
        <w:jc w:val="thaiDistribute"/>
        <w:rPr>
          <w:rFonts w:asciiTheme="majorBidi" w:hAnsiTheme="majorBidi"/>
          <w:spacing w:val="2"/>
          <w:sz w:val="30"/>
          <w:szCs w:val="30"/>
        </w:rPr>
      </w:pPr>
    </w:p>
    <w:p w14:paraId="5CD96733" w14:textId="6FB3D0D1" w:rsidR="002B0B05" w:rsidRPr="00A518AA" w:rsidRDefault="002B0B05" w:rsidP="00A518AA">
      <w:pPr>
        <w:spacing w:line="240" w:lineRule="auto"/>
        <w:ind w:left="540"/>
        <w:jc w:val="thaiDistribute"/>
        <w:rPr>
          <w:rFonts w:asciiTheme="majorBidi" w:hAnsiTheme="majorBidi"/>
          <w:spacing w:val="2"/>
          <w:sz w:val="30"/>
          <w:szCs w:val="30"/>
          <w:lang w:val="en-US"/>
        </w:rPr>
      </w:pPr>
      <w:r w:rsidRPr="00A518AA">
        <w:rPr>
          <w:rFonts w:asciiTheme="majorBidi" w:hAnsiTheme="majorBidi"/>
          <w:spacing w:val="2"/>
          <w:sz w:val="30"/>
          <w:szCs w:val="30"/>
          <w:cs/>
        </w:rPr>
        <w:t xml:space="preserve">ต่อมาเมื่อวันที่ </w:t>
      </w:r>
      <w:r w:rsidRPr="00A518AA">
        <w:rPr>
          <w:rFonts w:asciiTheme="majorBidi" w:hAnsiTheme="majorBidi"/>
          <w:spacing w:val="2"/>
          <w:sz w:val="30"/>
          <w:szCs w:val="30"/>
          <w:lang w:val="en-US"/>
        </w:rPr>
        <w:t>31</w:t>
      </w:r>
      <w:r w:rsidRPr="00A518AA">
        <w:rPr>
          <w:rFonts w:asciiTheme="majorBidi" w:hAnsiTheme="majorBidi"/>
          <w:spacing w:val="2"/>
          <w:sz w:val="30"/>
          <w:szCs w:val="30"/>
          <w:cs/>
        </w:rPr>
        <w:t xml:space="preserve"> มกราคม </w:t>
      </w:r>
      <w:r w:rsidRPr="00A518AA">
        <w:rPr>
          <w:rFonts w:asciiTheme="majorBidi" w:hAnsiTheme="majorBidi"/>
          <w:spacing w:val="2"/>
          <w:sz w:val="30"/>
          <w:szCs w:val="30"/>
          <w:lang w:val="en-US"/>
        </w:rPr>
        <w:t>2563</w:t>
      </w:r>
      <w:r w:rsidRPr="00A518AA">
        <w:rPr>
          <w:rFonts w:asciiTheme="majorBidi" w:hAnsiTheme="majorBidi"/>
          <w:spacing w:val="2"/>
          <w:sz w:val="30"/>
          <w:szCs w:val="30"/>
          <w:cs/>
        </w:rPr>
        <w:t xml:space="preserve"> ศาลมีคำสั่งให้พิจารณาคดีต่อพร้อมกับเรียกให้บริษัททำคำให้การแก้คำฟ้องพร้อมด้วยพยานหลักฐานภายในระยะเวลาที่กำหนด ซึ่งทนายความผู้รับผิดชอบได้จัดทำคำให้การยื่นศาลแล้ว เมื่อวันที่ </w:t>
      </w:r>
      <w:r w:rsidRPr="00A518AA">
        <w:rPr>
          <w:rFonts w:asciiTheme="majorBidi" w:hAnsiTheme="majorBidi"/>
          <w:spacing w:val="2"/>
          <w:sz w:val="30"/>
          <w:szCs w:val="30"/>
          <w:lang w:val="en-US"/>
        </w:rPr>
        <w:t>1</w:t>
      </w:r>
      <w:r w:rsidRPr="00A518AA">
        <w:rPr>
          <w:rFonts w:asciiTheme="majorBidi" w:hAnsiTheme="majorBidi"/>
          <w:spacing w:val="2"/>
          <w:sz w:val="30"/>
          <w:szCs w:val="30"/>
          <w:cs/>
        </w:rPr>
        <w:t xml:space="preserve"> กรกฎาคม </w:t>
      </w:r>
      <w:r w:rsidRPr="00A518AA">
        <w:rPr>
          <w:rFonts w:asciiTheme="majorBidi" w:hAnsiTheme="majorBidi"/>
          <w:spacing w:val="2"/>
          <w:sz w:val="30"/>
          <w:szCs w:val="30"/>
          <w:lang w:val="en-US"/>
        </w:rPr>
        <w:t>2563</w:t>
      </w:r>
      <w:r w:rsidRPr="00A518AA">
        <w:rPr>
          <w:rFonts w:asciiTheme="majorBidi" w:hAnsiTheme="majorBidi"/>
          <w:spacing w:val="2"/>
          <w:sz w:val="30"/>
          <w:szCs w:val="30"/>
          <w:cs/>
        </w:rPr>
        <w:t xml:space="preserve"> </w:t>
      </w:r>
    </w:p>
    <w:p w14:paraId="1B58F5E2" w14:textId="77777777" w:rsidR="002B0B05" w:rsidRPr="00A518AA" w:rsidRDefault="002B0B05" w:rsidP="00A518AA">
      <w:pPr>
        <w:pStyle w:val="Caption"/>
        <w:numPr>
          <w:ilvl w:val="0"/>
          <w:numId w:val="0"/>
        </w:numPr>
        <w:ind w:left="900" w:hanging="360"/>
        <w:rPr>
          <w:b w:val="0"/>
          <w:bCs w:val="0"/>
        </w:rPr>
      </w:pPr>
    </w:p>
    <w:p w14:paraId="3EDD9739" w14:textId="00529382" w:rsidR="002B0B05" w:rsidRPr="00A518AA" w:rsidRDefault="002B0B05" w:rsidP="00B34EAE">
      <w:pPr>
        <w:pStyle w:val="Bo-Blankline"/>
        <w:tabs>
          <w:tab w:val="left" w:pos="540"/>
        </w:tabs>
        <w:rPr>
          <w:sz w:val="30"/>
          <w:szCs w:val="30"/>
          <w:cs/>
          <w:lang w:val="en-US"/>
        </w:rPr>
      </w:pPr>
      <w:r w:rsidRPr="00A518AA">
        <w:rPr>
          <w:rFonts w:hint="cs"/>
          <w:sz w:val="30"/>
          <w:szCs w:val="30"/>
          <w:cs/>
        </w:rPr>
        <w:t xml:space="preserve">เมื่อวันที่ </w:t>
      </w:r>
      <w:r w:rsidRPr="00A518AA">
        <w:rPr>
          <w:sz w:val="30"/>
          <w:szCs w:val="30"/>
          <w:lang w:val="en-US"/>
        </w:rPr>
        <w:t xml:space="preserve">7 </w:t>
      </w:r>
      <w:r w:rsidRPr="00A518AA">
        <w:rPr>
          <w:rFonts w:hint="cs"/>
          <w:sz w:val="30"/>
          <w:szCs w:val="30"/>
          <w:cs/>
          <w:lang w:val="en-US"/>
        </w:rPr>
        <w:t xml:space="preserve">ธันวาคม </w:t>
      </w:r>
      <w:r w:rsidRPr="00A518AA">
        <w:rPr>
          <w:sz w:val="30"/>
          <w:szCs w:val="30"/>
          <w:lang w:val="en-US"/>
        </w:rPr>
        <w:t xml:space="preserve">2563 </w:t>
      </w:r>
      <w:r w:rsidRPr="00A518AA">
        <w:rPr>
          <w:rFonts w:hint="cs"/>
          <w:sz w:val="30"/>
          <w:szCs w:val="30"/>
          <w:cs/>
          <w:lang w:val="en-US"/>
        </w:rPr>
        <w:t xml:space="preserve">ศาลปกครองกลางส่งคำคัดค้านคำให้การผู้ถูกฟ้องคดีที่ </w:t>
      </w:r>
      <w:r w:rsidRPr="00A518AA">
        <w:rPr>
          <w:sz w:val="30"/>
          <w:szCs w:val="30"/>
          <w:lang w:val="en-US"/>
        </w:rPr>
        <w:t xml:space="preserve">5 </w:t>
      </w:r>
      <w:r w:rsidRPr="00A518AA">
        <w:rPr>
          <w:rFonts w:hint="cs"/>
          <w:sz w:val="30"/>
          <w:szCs w:val="30"/>
          <w:cs/>
          <w:lang w:val="en-US"/>
        </w:rPr>
        <w:t>ให้บริษัทเพื่อทำคำให้การเพิ่มเติมยื่นศาลภายในระยะเวลาที่กำหนด ซึ่ง</w:t>
      </w:r>
      <w:r w:rsidR="00E92F93" w:rsidRPr="00A518AA">
        <w:rPr>
          <w:rFonts w:hint="cs"/>
          <w:sz w:val="30"/>
          <w:szCs w:val="30"/>
          <w:cs/>
          <w:lang w:val="en-US"/>
        </w:rPr>
        <w:t xml:space="preserve">บริษัทได้ยื่นคำให้การเพิ่มเติมต่อศาลเมื่อวันที่ </w:t>
      </w:r>
      <w:r w:rsidR="00E92F93" w:rsidRPr="00A518AA">
        <w:rPr>
          <w:sz w:val="30"/>
          <w:szCs w:val="30"/>
          <w:lang w:val="en-US"/>
        </w:rPr>
        <w:t xml:space="preserve">12 </w:t>
      </w:r>
      <w:r w:rsidR="00E92F93" w:rsidRPr="00A518AA">
        <w:rPr>
          <w:rFonts w:hint="cs"/>
          <w:sz w:val="30"/>
          <w:szCs w:val="30"/>
          <w:cs/>
          <w:lang w:val="en-US"/>
        </w:rPr>
        <w:t xml:space="preserve">มีนาคม </w:t>
      </w:r>
      <w:r w:rsidR="00E92F93" w:rsidRPr="00A518AA">
        <w:rPr>
          <w:sz w:val="30"/>
          <w:szCs w:val="30"/>
          <w:lang w:val="en-US"/>
        </w:rPr>
        <w:t xml:space="preserve">2564 </w:t>
      </w:r>
      <w:r w:rsidR="00E92F93" w:rsidRPr="00A518AA">
        <w:rPr>
          <w:rFonts w:hint="cs"/>
          <w:sz w:val="30"/>
          <w:szCs w:val="30"/>
          <w:cs/>
          <w:lang w:val="en-US"/>
        </w:rPr>
        <w:t>แล้ว ขณะนี้อยู่ระหว่างการพิจารณาของศาล</w:t>
      </w:r>
    </w:p>
    <w:p w14:paraId="55FF416B" w14:textId="77777777" w:rsidR="002B0B05" w:rsidRPr="00A518AA" w:rsidRDefault="002B0B05" w:rsidP="00A518AA">
      <w:pPr>
        <w:pStyle w:val="Caption"/>
        <w:numPr>
          <w:ilvl w:val="0"/>
          <w:numId w:val="0"/>
        </w:numPr>
        <w:ind w:left="900" w:hanging="360"/>
        <w:rPr>
          <w:b w:val="0"/>
          <w:bCs w:val="0"/>
        </w:rPr>
      </w:pPr>
    </w:p>
    <w:p w14:paraId="3C7D8C4C" w14:textId="16A2D27E" w:rsidR="002B0B05" w:rsidRPr="00A518AA" w:rsidRDefault="002B0B05" w:rsidP="00A518AA">
      <w:pPr>
        <w:pStyle w:val="Ang15"/>
        <w:rPr>
          <w:rFonts w:asciiTheme="majorBidi" w:hAnsiTheme="majorBidi" w:cstheme="majorBidi"/>
        </w:rPr>
      </w:pPr>
      <w:r w:rsidRPr="00A518AA">
        <w:rPr>
          <w:rFonts w:asciiTheme="majorBidi" w:hAnsiTheme="majorBidi" w:cstheme="majorBidi"/>
          <w:cs/>
        </w:rPr>
        <w:t xml:space="preserve">ที่ปรึกษากฎหมายของบริษัทได้พิจารณาคำฟ้องและเอกสารประกอบคำฟ้องแล้วมีความเห็นว่า บริษัทได้รับใบอนุญาตและดำเนินการก่อสร้างโรงงานไฟฟ้าตามโครงการที่ได้รับอนุญาตจากหน่วยงานของรัฐอย่างถูกต้องโปร่งใส ตามตัวบทกฎหมายและเจ้าพนักงานของรัฐปฏิบัติโดยชอบและสุจริตไม่มีส่วนได้เสียในการออกใบอนุญาต คำฟ้องของผู้ฟ้องคดีไม่เป็นความจริง ในชั้นนี้ เป็นเพียงขั้นตอนที่ต้องจัดทำคำให้การปฏิเสธคำฟ้องตามระยะเวลาที่กฎหมายกำหนด บริษัทมีข้อต่อสู้เพียงพอที่ไม่ต้องรับผิดตามฟ้องแต่อย่างใด ซึ่งขึ้นอยู่กับการพิจารณาของศาลปกครองกลาง นอกจากนี้ บริษัทได้แจ้งความร้องทุกข์กล่าวโทษผู้ฟ้องคดีทั้ง </w:t>
      </w:r>
      <w:r w:rsidRPr="00A518AA">
        <w:rPr>
          <w:rFonts w:asciiTheme="majorBidi" w:hAnsiTheme="majorBidi" w:cstheme="majorBidi"/>
          <w:lang w:val="en-US"/>
        </w:rPr>
        <w:t>222</w:t>
      </w:r>
      <w:r w:rsidRPr="00A518AA">
        <w:rPr>
          <w:rFonts w:asciiTheme="majorBidi" w:hAnsiTheme="majorBidi" w:cstheme="majorBidi"/>
        </w:rPr>
        <w:t xml:space="preserve"> </w:t>
      </w:r>
      <w:r w:rsidRPr="00A518AA">
        <w:rPr>
          <w:rFonts w:asciiTheme="majorBidi" w:hAnsiTheme="majorBidi" w:cstheme="majorBidi"/>
          <w:cs/>
        </w:rPr>
        <w:t>คน ที่สถานีตำรวจภูธร มวกเหล็ก สระบุรี ว่าผู้ฟ้องคดีทั้งหมดกล่าวเท็จในคำฟ้อง ขณะนี้อยู่ระหว่างการสอบสวนข้อเท็จจริงของ พนักงานสอบสวน</w:t>
      </w:r>
    </w:p>
    <w:p w14:paraId="7F71DA3A" w14:textId="4DCDD496" w:rsidR="00EF7EEC" w:rsidRPr="00A518AA" w:rsidRDefault="00EF7EEC" w:rsidP="00A518AA">
      <w:pPr>
        <w:pStyle w:val="Caption"/>
        <w:numPr>
          <w:ilvl w:val="0"/>
          <w:numId w:val="0"/>
        </w:numPr>
        <w:ind w:left="900" w:hanging="360"/>
        <w:rPr>
          <w:b w:val="0"/>
          <w:bCs w:val="0"/>
        </w:rPr>
      </w:pPr>
    </w:p>
    <w:p w14:paraId="6E9A7A22" w14:textId="77777777" w:rsidR="00EF7EEC" w:rsidRPr="00A518AA" w:rsidRDefault="00EF7EEC" w:rsidP="00A518AA">
      <w:pPr>
        <w:pStyle w:val="Caption"/>
      </w:pPr>
      <w:r w:rsidRPr="00A518AA">
        <w:rPr>
          <w:rFonts w:hint="cs"/>
          <w:cs/>
        </w:rPr>
        <w:t>เรื่องอื่น</w:t>
      </w:r>
    </w:p>
    <w:p w14:paraId="374C5E44" w14:textId="77777777" w:rsidR="00EF7EEC" w:rsidRPr="00A518AA" w:rsidRDefault="00EF7EEC" w:rsidP="00A518AA">
      <w:pPr>
        <w:pStyle w:val="Caption"/>
        <w:numPr>
          <w:ilvl w:val="0"/>
          <w:numId w:val="0"/>
        </w:numPr>
        <w:ind w:left="900" w:hanging="360"/>
        <w:rPr>
          <w:b w:val="0"/>
          <w:bCs w:val="0"/>
        </w:rPr>
      </w:pPr>
    </w:p>
    <w:p w14:paraId="0388F7C9" w14:textId="77777777" w:rsidR="00CC0305" w:rsidRDefault="00EF7EEC" w:rsidP="00CC0305">
      <w:pPr>
        <w:pStyle w:val="Bo-Blankline"/>
        <w:numPr>
          <w:ilvl w:val="0"/>
          <w:numId w:val="23"/>
        </w:numPr>
        <w:ind w:left="900"/>
        <w:jc w:val="thaiDistribute"/>
        <w:rPr>
          <w:rFonts w:asciiTheme="majorBidi" w:hAnsiTheme="majorBidi"/>
          <w:spacing w:val="-2"/>
          <w:sz w:val="30"/>
          <w:szCs w:val="30"/>
        </w:rPr>
      </w:pPr>
      <w:r w:rsidRPr="00A518AA">
        <w:rPr>
          <w:rFonts w:asciiTheme="majorBidi" w:hAnsiTheme="majorBidi"/>
          <w:spacing w:val="-2"/>
          <w:sz w:val="30"/>
          <w:szCs w:val="30"/>
          <w:cs/>
        </w:rPr>
        <w:t xml:space="preserve">บริษัทได้ซื้อที่ดิน ณ อำเภอจะนะ จังหวัดสงขลา เพื่อพัฒนาโครงการเมืองต้นแบบ “สามเหลี่ยมมั่นคง มั่งคั่ง ยั่งยืน”ไปสู่เมืองต้นแบบที่ </w:t>
      </w:r>
      <w:r w:rsidRPr="00A518AA">
        <w:rPr>
          <w:rFonts w:asciiTheme="majorBidi" w:hAnsiTheme="majorBidi"/>
          <w:spacing w:val="-2"/>
          <w:sz w:val="30"/>
          <w:szCs w:val="30"/>
        </w:rPr>
        <w:t>4</w:t>
      </w:r>
      <w:r w:rsidRPr="00A518AA">
        <w:rPr>
          <w:rFonts w:asciiTheme="majorBidi" w:hAnsiTheme="majorBidi"/>
          <w:spacing w:val="-2"/>
          <w:sz w:val="30"/>
          <w:szCs w:val="30"/>
          <w:cs/>
        </w:rPr>
        <w:t xml:space="preserve"> อำเภอจะนะ จังหวัดสงขลา ในฐานะเมืองอุตสาหกรรมแห่งอนาคตตามนโยบายของรัฐบาลที่จะพัฒนาและบริหารพื้นที่ชายแดนภาคใต้เพื่อความสงบและมั่นคงของประเทศ โดยคณะรัฐมนตรีเห็นชอบตามที่ศูนย์อำนวยการบริหารจังหวัดชายแดนภายใต้ (“ศอ.บต”) เสนอกำหนดให้พื้นที่อำเภอจะนะ จังหวัดสงขลา เป็นเขตเศรษฐกิจพิเศษภาคใต้เป็นการเฉพาะกิจตามพระราชบัญญัติการบริหารราชการ จัดการชายแดนภาคใต้ พ.ศ. </w:t>
      </w:r>
      <w:r w:rsidRPr="00A518AA">
        <w:rPr>
          <w:rFonts w:asciiTheme="majorBidi" w:hAnsiTheme="majorBidi"/>
          <w:spacing w:val="-2"/>
          <w:sz w:val="30"/>
          <w:szCs w:val="30"/>
        </w:rPr>
        <w:t>2553</w:t>
      </w:r>
      <w:r w:rsidRPr="00A518AA">
        <w:rPr>
          <w:rFonts w:asciiTheme="majorBidi" w:hAnsiTheme="majorBidi"/>
          <w:spacing w:val="-2"/>
          <w:sz w:val="30"/>
          <w:szCs w:val="30"/>
          <w:cs/>
        </w:rPr>
        <w:t xml:space="preserve"> และให้บริษัทเสนอแผนดำเนินการโครงการมูลค่าการลงทุน </w:t>
      </w:r>
      <w:r w:rsidRPr="00A518AA">
        <w:rPr>
          <w:rFonts w:asciiTheme="majorBidi" w:hAnsiTheme="majorBidi"/>
          <w:spacing w:val="-2"/>
          <w:sz w:val="30"/>
          <w:szCs w:val="30"/>
        </w:rPr>
        <w:t>396,000</w:t>
      </w:r>
      <w:r w:rsidRPr="00A518AA">
        <w:rPr>
          <w:rFonts w:asciiTheme="majorBidi" w:hAnsiTheme="majorBidi"/>
          <w:spacing w:val="-2"/>
          <w:sz w:val="30"/>
          <w:szCs w:val="30"/>
          <w:cs/>
        </w:rPr>
        <w:t xml:space="preserve"> ล้านบาท เพื่อให้มีการกระจายความเจริญไปสู่ภูมิภาค สร้างอาชีพแก่ประชาชนในพื้นที่ และเพื่อก่อให้เกิดประโยชน์ทางเศรษฐกิจ </w:t>
      </w:r>
      <w:r w:rsidRPr="00A518AA">
        <w:rPr>
          <w:rFonts w:asciiTheme="majorBidi" w:hAnsiTheme="majorBidi"/>
          <w:spacing w:val="-2"/>
          <w:sz w:val="30"/>
          <w:szCs w:val="30"/>
          <w:cs/>
        </w:rPr>
        <w:lastRenderedPageBreak/>
        <w:t xml:space="preserve">ต่อมาเมื่อวันที่ </w:t>
      </w:r>
      <w:r w:rsidRPr="00A518AA">
        <w:rPr>
          <w:rFonts w:asciiTheme="majorBidi" w:hAnsiTheme="majorBidi"/>
          <w:spacing w:val="-2"/>
          <w:sz w:val="30"/>
          <w:szCs w:val="30"/>
        </w:rPr>
        <w:t>7</w:t>
      </w:r>
      <w:r w:rsidRPr="00A518AA">
        <w:rPr>
          <w:rFonts w:asciiTheme="majorBidi" w:hAnsiTheme="majorBidi"/>
          <w:spacing w:val="-2"/>
          <w:sz w:val="30"/>
          <w:szCs w:val="30"/>
          <w:cs/>
        </w:rPr>
        <w:t xml:space="preserve"> พฤษภาคม </w:t>
      </w:r>
      <w:r w:rsidRPr="00A518AA">
        <w:rPr>
          <w:rFonts w:asciiTheme="majorBidi" w:hAnsiTheme="majorBidi"/>
          <w:spacing w:val="-2"/>
          <w:sz w:val="30"/>
          <w:szCs w:val="30"/>
        </w:rPr>
        <w:t>2562</w:t>
      </w:r>
      <w:r w:rsidRPr="00A518AA">
        <w:rPr>
          <w:rFonts w:asciiTheme="majorBidi" w:hAnsiTheme="majorBidi"/>
          <w:spacing w:val="-2"/>
          <w:sz w:val="30"/>
          <w:szCs w:val="30"/>
          <w:cs/>
        </w:rPr>
        <w:t xml:space="preserve"> คณะรัฐมนตรีได้มีมติเห็นชอบในการพัฒนาโครงการดังกล่าว และให้ ศอ.บต. และหน่วยงานที่เกี่ยวข้องดำเนินการ</w:t>
      </w:r>
    </w:p>
    <w:p w14:paraId="6E9E3656" w14:textId="77777777" w:rsidR="00CC0305" w:rsidRDefault="00CC0305" w:rsidP="00CC0305">
      <w:pPr>
        <w:pStyle w:val="Bo-Blankline"/>
        <w:ind w:left="900"/>
        <w:jc w:val="thaiDistribute"/>
        <w:rPr>
          <w:rFonts w:asciiTheme="majorBidi" w:hAnsiTheme="majorBidi"/>
          <w:spacing w:val="-2"/>
          <w:sz w:val="30"/>
          <w:szCs w:val="30"/>
        </w:rPr>
      </w:pPr>
    </w:p>
    <w:p w14:paraId="6A574902" w14:textId="16B9BD41" w:rsidR="00EF7EEC" w:rsidRPr="00CC0305" w:rsidRDefault="00EF7EEC" w:rsidP="00CC0305">
      <w:pPr>
        <w:pStyle w:val="Bo-Blankline"/>
        <w:ind w:left="900"/>
        <w:jc w:val="thaiDistribute"/>
        <w:rPr>
          <w:rFonts w:asciiTheme="majorBidi" w:hAnsiTheme="majorBidi"/>
          <w:spacing w:val="-2"/>
          <w:sz w:val="30"/>
          <w:szCs w:val="30"/>
        </w:rPr>
      </w:pPr>
      <w:r w:rsidRPr="00CC0305">
        <w:rPr>
          <w:rFonts w:asciiTheme="majorBidi" w:hAnsiTheme="majorBidi"/>
          <w:spacing w:val="-2"/>
          <w:sz w:val="30"/>
          <w:szCs w:val="30"/>
          <w:cs/>
        </w:rPr>
        <w:t xml:space="preserve">เมื่อวันที่ </w:t>
      </w:r>
      <w:r w:rsidRPr="00CC0305">
        <w:rPr>
          <w:rFonts w:asciiTheme="majorBidi" w:hAnsiTheme="majorBidi"/>
          <w:spacing w:val="-2"/>
          <w:sz w:val="30"/>
          <w:szCs w:val="30"/>
        </w:rPr>
        <w:t>6</w:t>
      </w:r>
      <w:r w:rsidRPr="00CC0305">
        <w:rPr>
          <w:rFonts w:asciiTheme="majorBidi" w:hAnsiTheme="majorBidi"/>
          <w:spacing w:val="-2"/>
          <w:sz w:val="30"/>
          <w:szCs w:val="30"/>
          <w:cs/>
        </w:rPr>
        <w:t xml:space="preserve"> มีนาคม </w:t>
      </w:r>
      <w:r w:rsidRPr="00CC0305">
        <w:rPr>
          <w:rFonts w:asciiTheme="majorBidi" w:hAnsiTheme="majorBidi"/>
          <w:spacing w:val="-2"/>
          <w:sz w:val="30"/>
          <w:szCs w:val="30"/>
        </w:rPr>
        <w:t>2563</w:t>
      </w:r>
      <w:r w:rsidRPr="00CC0305">
        <w:rPr>
          <w:rFonts w:asciiTheme="majorBidi" w:hAnsiTheme="majorBidi"/>
          <w:spacing w:val="-2"/>
          <w:sz w:val="30"/>
          <w:szCs w:val="30"/>
          <w:cs/>
        </w:rPr>
        <w:t xml:space="preserve"> ศอ.บต. ได้มีหนังสือถึงบริษัทแจ้งให้บริษัททราบว่า ศอ.บต. ได้เสนอให้คณะกรรมการยุทธศาสตร์ด้านการพัฒนาจังหวัดชายแดนภาคใต้ (“กพต.”) พิจารณาให้ความเห็นชอบด้วยแล้ว ตามการประชุมกพต. ครั้งที่ </w:t>
      </w:r>
      <w:r w:rsidRPr="00CC0305">
        <w:rPr>
          <w:rFonts w:asciiTheme="majorBidi" w:hAnsiTheme="majorBidi"/>
          <w:spacing w:val="-2"/>
          <w:sz w:val="30"/>
          <w:szCs w:val="30"/>
        </w:rPr>
        <w:t>1/2562</w:t>
      </w:r>
      <w:r w:rsidRPr="00CC0305">
        <w:rPr>
          <w:rFonts w:asciiTheme="majorBidi" w:hAnsiTheme="majorBidi"/>
          <w:spacing w:val="-2"/>
          <w:sz w:val="30"/>
          <w:szCs w:val="30"/>
          <w:cs/>
        </w:rPr>
        <w:t xml:space="preserve"> เมื่อวันที่ </w:t>
      </w:r>
      <w:r w:rsidRPr="00CC0305">
        <w:rPr>
          <w:rFonts w:asciiTheme="majorBidi" w:hAnsiTheme="majorBidi"/>
          <w:spacing w:val="-2"/>
          <w:sz w:val="30"/>
          <w:szCs w:val="30"/>
        </w:rPr>
        <w:t>31</w:t>
      </w:r>
      <w:r w:rsidRPr="00CC0305">
        <w:rPr>
          <w:rFonts w:asciiTheme="majorBidi" w:hAnsiTheme="majorBidi"/>
          <w:spacing w:val="-2"/>
          <w:sz w:val="30"/>
          <w:szCs w:val="30"/>
          <w:cs/>
        </w:rPr>
        <w:t xml:space="preserve"> ตุลาคม </w:t>
      </w:r>
      <w:r w:rsidRPr="00CC0305">
        <w:rPr>
          <w:rFonts w:asciiTheme="majorBidi" w:hAnsiTheme="majorBidi"/>
          <w:spacing w:val="-2"/>
          <w:sz w:val="30"/>
          <w:szCs w:val="30"/>
        </w:rPr>
        <w:t>2562</w:t>
      </w:r>
      <w:r w:rsidRPr="00CC0305">
        <w:rPr>
          <w:rFonts w:asciiTheme="majorBidi" w:hAnsiTheme="majorBidi"/>
          <w:spacing w:val="-2"/>
          <w:sz w:val="30"/>
          <w:szCs w:val="30"/>
          <w:cs/>
        </w:rPr>
        <w:t xml:space="preserve"> และเสนอคณะรัฐมนตรีรับทราบและเห็นชอบแล้ว เมื่อวันที่ </w:t>
      </w:r>
      <w:r w:rsidRPr="00CC0305">
        <w:rPr>
          <w:rFonts w:asciiTheme="majorBidi" w:hAnsiTheme="majorBidi"/>
          <w:spacing w:val="-2"/>
          <w:sz w:val="30"/>
          <w:szCs w:val="30"/>
        </w:rPr>
        <w:t>21</w:t>
      </w:r>
      <w:r w:rsidRPr="00CC0305">
        <w:rPr>
          <w:rFonts w:asciiTheme="majorBidi" w:hAnsiTheme="majorBidi"/>
          <w:spacing w:val="-2"/>
          <w:sz w:val="30"/>
          <w:szCs w:val="30"/>
          <w:cs/>
        </w:rPr>
        <w:t xml:space="preserve"> มกราคม </w:t>
      </w:r>
      <w:r w:rsidRPr="00CC0305">
        <w:rPr>
          <w:rFonts w:asciiTheme="majorBidi" w:hAnsiTheme="majorBidi"/>
          <w:spacing w:val="-2"/>
          <w:sz w:val="30"/>
          <w:szCs w:val="30"/>
        </w:rPr>
        <w:t>2563</w:t>
      </w:r>
      <w:r w:rsidR="004C7D16" w:rsidRPr="00CC0305">
        <w:rPr>
          <w:rFonts w:asciiTheme="majorBidi" w:hAnsiTheme="majorBidi"/>
          <w:spacing w:val="-2"/>
          <w:sz w:val="30"/>
          <w:szCs w:val="30"/>
        </w:rPr>
        <w:t xml:space="preserve"> </w:t>
      </w:r>
      <w:r w:rsidRPr="00CC0305">
        <w:rPr>
          <w:rFonts w:asciiTheme="majorBidi" w:hAnsiTheme="majorBidi"/>
          <w:spacing w:val="-2"/>
          <w:sz w:val="30"/>
          <w:szCs w:val="30"/>
          <w:cs/>
        </w:rPr>
        <w:t>ในขณะนี้ ศอ.บต. ได้ประสานให้หน่วยงานที่เกี่ยวข้องกับแผนการลงทุนภาคเอกชน ได้ไปดำเนินการต่อไป อาทิ กรมโยธาธิการและผังเมือง กระทรวงมหาดไทย และองค์การบริหารจังหวัดสงขลา พิจารณาดำเนินการปรับเปลี่ยนผังการใช้ประโยชน์ที่ดิน ให้สอดรับการลงทุนพัฒนาโครงการตามแผนลงทุนเร่งด่วนของเอกชน และกระทรวงพลังงาน พิจารณาสนับสนุนกำลังผลิตไฟฟ้าให้เพียงพอต่อการพัฒนาอุตสาหกรรมในแผนพัฒนากำลังผลิตไฟฟ้าของประเทศ (</w:t>
      </w:r>
      <w:r w:rsidRPr="00CC0305">
        <w:rPr>
          <w:rFonts w:asciiTheme="majorBidi" w:hAnsiTheme="majorBidi"/>
          <w:spacing w:val="-2"/>
          <w:sz w:val="30"/>
          <w:szCs w:val="30"/>
        </w:rPr>
        <w:t xml:space="preserve">Power Development Plan) </w:t>
      </w:r>
      <w:r w:rsidRPr="00CC0305">
        <w:rPr>
          <w:rFonts w:asciiTheme="majorBidi" w:hAnsiTheme="majorBidi"/>
          <w:spacing w:val="-2"/>
          <w:sz w:val="30"/>
          <w:szCs w:val="30"/>
          <w:cs/>
        </w:rPr>
        <w:t xml:space="preserve">ที่จะต้องปรับปรุงใหม่ตามมติคณะรัฐมนตรี (ครม.) ให้หน่วยงานของรัฐ (สำนักงานคณะกรรมการกำกับกิจการพลังงานหรือ กกพ.) อนุมัติให้หน่วยงานของรัฐ (กฟผ.) รับซื้อไฟฟ้าจากภาคเอกชนซึ่งหมายถึงบริษัททีพีไอ โพลีน เพาเวอร์ จำกัด (มหาชน) ซึ่งเป็นผู้ลงทุนในกิจการโรงไฟฟ้า </w:t>
      </w:r>
      <w:r w:rsidRPr="00CC0305">
        <w:rPr>
          <w:rFonts w:asciiTheme="majorBidi" w:hAnsiTheme="majorBidi"/>
          <w:spacing w:val="-2"/>
          <w:sz w:val="30"/>
          <w:szCs w:val="30"/>
        </w:rPr>
        <w:t>3,700</w:t>
      </w:r>
      <w:r w:rsidRPr="00CC0305">
        <w:rPr>
          <w:rFonts w:asciiTheme="majorBidi" w:hAnsiTheme="majorBidi"/>
          <w:spacing w:val="-2"/>
          <w:sz w:val="30"/>
          <w:szCs w:val="30"/>
          <w:cs/>
        </w:rPr>
        <w:t xml:space="preserve"> เมกะวัตต์ ในพื้นที่เมืองต้นแบบอุตสาหกรรมก้าวหน้าแห่งอนาคตที่อนุมัติเปลี่ยนสีพื้นที่จากสีเขียวเป็นสีม่วง ที่ อ.จะนะ จ.สงขลา </w:t>
      </w:r>
      <w:r w:rsidRPr="00CC0305">
        <w:rPr>
          <w:rFonts w:asciiTheme="majorBidi" w:hAnsiTheme="majorBidi"/>
          <w:sz w:val="30"/>
          <w:szCs w:val="30"/>
          <w:cs/>
        </w:rPr>
        <w:t>รวมทั้งมีข้อบังคับให้ภาคเอกชนมีหน้าที่ต้องดำเนินการศึกษาผลกระทบสิ่งแวดล้อม (</w:t>
      </w:r>
      <w:r w:rsidRPr="00CC0305">
        <w:rPr>
          <w:rFonts w:asciiTheme="majorBidi" w:hAnsiTheme="majorBidi"/>
          <w:sz w:val="30"/>
          <w:szCs w:val="30"/>
        </w:rPr>
        <w:t xml:space="preserve">Environment Impact Assessment : EIA) </w:t>
      </w:r>
      <w:r w:rsidRPr="00CC0305">
        <w:rPr>
          <w:rFonts w:asciiTheme="majorBidi" w:hAnsiTheme="majorBidi"/>
          <w:sz w:val="30"/>
          <w:szCs w:val="30"/>
          <w:cs/>
        </w:rPr>
        <w:t>และหรือ การศึกษาผลกระทบสิ่งแวดล้อมและสุขภาพ (</w:t>
      </w:r>
      <w:r w:rsidRPr="00CC0305">
        <w:rPr>
          <w:rFonts w:asciiTheme="majorBidi" w:hAnsiTheme="majorBidi"/>
          <w:sz w:val="30"/>
          <w:szCs w:val="30"/>
        </w:rPr>
        <w:t xml:space="preserve">Environment and Health Impact Assessment : EHIA) </w:t>
      </w:r>
      <w:r w:rsidRPr="00CC0305">
        <w:rPr>
          <w:rFonts w:asciiTheme="majorBidi" w:hAnsiTheme="majorBidi"/>
          <w:sz w:val="30"/>
          <w:szCs w:val="30"/>
          <w:cs/>
        </w:rPr>
        <w:t xml:space="preserve">แล้วแต่กรณี เพื่อให้เกิดการพัฒนาไปพร้อมกันในปี พ.ศ. </w:t>
      </w:r>
      <w:r w:rsidRPr="00CC0305">
        <w:rPr>
          <w:rFonts w:asciiTheme="majorBidi" w:hAnsiTheme="majorBidi"/>
          <w:sz w:val="30"/>
          <w:szCs w:val="30"/>
        </w:rPr>
        <w:t>2564</w:t>
      </w:r>
      <w:r w:rsidRPr="00CC0305">
        <w:rPr>
          <w:rFonts w:asciiTheme="majorBidi" w:hAnsiTheme="majorBidi"/>
          <w:sz w:val="30"/>
          <w:szCs w:val="30"/>
          <w:cs/>
        </w:rPr>
        <w:t xml:space="preserve"> เป็นต้นไป</w:t>
      </w:r>
    </w:p>
    <w:p w14:paraId="3198C651" w14:textId="77777777" w:rsidR="00EF7EEC" w:rsidRPr="00A518AA" w:rsidRDefault="00EF7EEC" w:rsidP="00A518AA">
      <w:pPr>
        <w:pStyle w:val="Caption"/>
        <w:numPr>
          <w:ilvl w:val="0"/>
          <w:numId w:val="0"/>
        </w:numPr>
        <w:ind w:left="900" w:hanging="360"/>
        <w:rPr>
          <w:b w:val="0"/>
          <w:bCs w:val="0"/>
        </w:rPr>
      </w:pPr>
    </w:p>
    <w:p w14:paraId="4CFCDD2E" w14:textId="30797F3B" w:rsidR="00EF7EEC" w:rsidRPr="00A518AA" w:rsidRDefault="00EF7EEC" w:rsidP="00A518AA">
      <w:pPr>
        <w:pStyle w:val="Bo-Blankline"/>
        <w:ind w:left="900"/>
        <w:jc w:val="thaiDistribute"/>
        <w:rPr>
          <w:rFonts w:asciiTheme="majorBidi" w:hAnsiTheme="majorBidi"/>
          <w:spacing w:val="-2"/>
          <w:sz w:val="30"/>
          <w:szCs w:val="30"/>
        </w:rPr>
      </w:pPr>
      <w:r w:rsidRPr="00A518AA">
        <w:rPr>
          <w:rFonts w:asciiTheme="majorBidi" w:hAnsiTheme="majorBidi"/>
          <w:spacing w:val="-2"/>
          <w:sz w:val="30"/>
          <w:szCs w:val="30"/>
          <w:cs/>
        </w:rPr>
        <w:t>ศอ.บต ได้ทำการประเมินสิ่งแวดล้อมระดับยุทธศาสตร์ (</w:t>
      </w:r>
      <w:r w:rsidRPr="00A518AA">
        <w:rPr>
          <w:rFonts w:asciiTheme="majorBidi" w:hAnsiTheme="majorBidi"/>
          <w:spacing w:val="-2"/>
          <w:sz w:val="30"/>
          <w:szCs w:val="30"/>
        </w:rPr>
        <w:t xml:space="preserve">Strategic Environmental Assessment : SEA) </w:t>
      </w:r>
      <w:r w:rsidRPr="00A518AA">
        <w:rPr>
          <w:rFonts w:asciiTheme="majorBidi" w:hAnsiTheme="majorBidi"/>
          <w:spacing w:val="-2"/>
          <w:sz w:val="30"/>
          <w:szCs w:val="30"/>
          <w:cs/>
        </w:rPr>
        <w:t>ตามหลักการของสำนักงานสภาพัฒนาการเศรษฐกิจและสังคมแห่งชาติ (สศช.) อันเป็นกระบวนการที่เป็นระบบเพื่อสนับสนุนการตัดสินใจในการกำหนดนโยบายแผนหรือแผนงานโดยให้ความสำคัญกับการมีส่วนร่วมและ</w:t>
      </w:r>
      <w:r w:rsidRPr="00A518AA">
        <w:rPr>
          <w:rFonts w:asciiTheme="majorBidi" w:hAnsiTheme="majorBidi"/>
          <w:spacing w:val="-2"/>
          <w:sz w:val="30"/>
          <w:szCs w:val="30"/>
        </w:rPr>
        <w:br/>
      </w:r>
      <w:r w:rsidRPr="00A518AA">
        <w:rPr>
          <w:rFonts w:asciiTheme="majorBidi" w:hAnsiTheme="majorBidi"/>
          <w:spacing w:val="-2"/>
          <w:sz w:val="30"/>
          <w:szCs w:val="30"/>
          <w:cs/>
        </w:rPr>
        <w:t xml:space="preserve">การบูรณาการด้านเศรษฐกิจ สังคม และสิ่งแวดล้อมอย่างสมดุล ซึ่งนำไปใช้ในการวางแผนเพื่อให้เกิดการพัฒนาที่ยั่งยืน โดยมีคณะกรรมการยุทธศาสตร์ด้านการพัฒนาจังหวัดชายแดนภาคใต้ (กพต.) อันมีนายกรัฐมนตรีเป็นประธานและรองนายกรัฐมนตรี พลเอกประวิตร วงษ์สุวรรณ เป็นผู้รับมอบอำนาจทำการแทนนายกรัฐมนตรี </w:t>
      </w:r>
      <w:r w:rsidRPr="00A518AA">
        <w:rPr>
          <w:rFonts w:asciiTheme="majorBidi" w:hAnsiTheme="majorBidi"/>
          <w:spacing w:val="-2"/>
          <w:sz w:val="30"/>
          <w:szCs w:val="30"/>
        </w:rPr>
        <w:br/>
      </w:r>
      <w:r w:rsidRPr="00A518AA">
        <w:rPr>
          <w:rFonts w:asciiTheme="majorBidi" w:hAnsiTheme="majorBidi"/>
          <w:spacing w:val="-2"/>
          <w:sz w:val="30"/>
          <w:szCs w:val="30"/>
          <w:cs/>
        </w:rPr>
        <w:t xml:space="preserve">เป็นหน่วยงานเจ้าของแผนงานทำ </w:t>
      </w:r>
      <w:r w:rsidRPr="00A518AA">
        <w:rPr>
          <w:rFonts w:asciiTheme="majorBidi" w:hAnsiTheme="majorBidi"/>
          <w:spacing w:val="-2"/>
          <w:sz w:val="30"/>
          <w:szCs w:val="30"/>
        </w:rPr>
        <w:t xml:space="preserve">SEA </w:t>
      </w:r>
      <w:r w:rsidRPr="00A518AA">
        <w:rPr>
          <w:rFonts w:asciiTheme="majorBidi" w:hAnsiTheme="majorBidi"/>
          <w:spacing w:val="-2"/>
          <w:sz w:val="30"/>
          <w:szCs w:val="30"/>
          <w:cs/>
        </w:rPr>
        <w:t>มีมติเห็นชอบกับโครงการของบริษัทและครม.มีมติรับทราบ ซึ่งถือว่าเป็นมติครม.เห็นชอบกับโครงการตามแผน แผนงาน นโยบายสามเหลี่ยมมั่นคงมั่งคั่งยั่งยืนของกพต. นอกจากนี้กพต.มีมติให้เร่งรัดให้กรมโยธาธิการให้ทำการเปลี่ยนพื้นที่สีเขียวเป็นสีม่วง กระทรวงพลังงาน กกพ. และหน่วยงานรัฐวิสาหกิจให้จัดการทำ สัญญาซื้อขายไฟฟ้า (</w:t>
      </w:r>
      <w:r w:rsidRPr="00A518AA">
        <w:rPr>
          <w:rFonts w:asciiTheme="majorBidi" w:hAnsiTheme="majorBidi"/>
          <w:spacing w:val="-2"/>
          <w:sz w:val="30"/>
          <w:szCs w:val="30"/>
        </w:rPr>
        <w:t xml:space="preserve">Power Purchase Agreement : PPA) </w:t>
      </w:r>
      <w:r w:rsidRPr="00A518AA">
        <w:rPr>
          <w:rFonts w:asciiTheme="majorBidi" w:hAnsiTheme="majorBidi"/>
          <w:spacing w:val="-2"/>
          <w:sz w:val="30"/>
          <w:szCs w:val="30"/>
          <w:cs/>
        </w:rPr>
        <w:t xml:space="preserve">ให้เสร็จโดยเร็ว และก็เป็นหน้าที่ของบริษัท ที่ต้องทำ </w:t>
      </w:r>
      <w:r w:rsidRPr="00A518AA">
        <w:rPr>
          <w:rFonts w:asciiTheme="majorBidi" w:hAnsiTheme="majorBidi"/>
          <w:spacing w:val="-2"/>
          <w:sz w:val="30"/>
          <w:szCs w:val="30"/>
        </w:rPr>
        <w:t xml:space="preserve">EIA </w:t>
      </w:r>
      <w:r w:rsidRPr="00A518AA">
        <w:rPr>
          <w:rFonts w:asciiTheme="majorBidi" w:hAnsiTheme="majorBidi"/>
          <w:spacing w:val="-2"/>
          <w:sz w:val="30"/>
          <w:szCs w:val="30"/>
          <w:cs/>
        </w:rPr>
        <w:t xml:space="preserve">หรือ </w:t>
      </w:r>
      <w:r w:rsidRPr="00A518AA">
        <w:rPr>
          <w:rFonts w:asciiTheme="majorBidi" w:hAnsiTheme="majorBidi"/>
          <w:spacing w:val="-2"/>
          <w:sz w:val="30"/>
          <w:szCs w:val="30"/>
        </w:rPr>
        <w:t>EHIA</w:t>
      </w:r>
    </w:p>
    <w:p w14:paraId="1BBDF9B1" w14:textId="77777777" w:rsidR="00EF7EEC" w:rsidRPr="00A518AA" w:rsidRDefault="00EF7EEC" w:rsidP="00A518AA">
      <w:pPr>
        <w:pStyle w:val="Bo-Blankline"/>
        <w:ind w:left="900"/>
        <w:jc w:val="thaiDistribute"/>
        <w:rPr>
          <w:rFonts w:asciiTheme="majorBidi" w:hAnsiTheme="majorBidi"/>
          <w:spacing w:val="-2"/>
          <w:sz w:val="30"/>
          <w:szCs w:val="30"/>
        </w:rPr>
      </w:pPr>
    </w:p>
    <w:p w14:paraId="3DC6308C" w14:textId="77777777" w:rsidR="009076CA" w:rsidRPr="00A518AA" w:rsidRDefault="009076CA" w:rsidP="00A518AA">
      <w:pPr>
        <w:spacing w:line="240" w:lineRule="auto"/>
        <w:rPr>
          <w:rFonts w:asciiTheme="majorBidi" w:hAnsiTheme="majorBidi"/>
          <w:spacing w:val="-2"/>
          <w:sz w:val="30"/>
          <w:szCs w:val="30"/>
          <w:cs/>
          <w:lang w:eastAsia="x-none"/>
        </w:rPr>
      </w:pPr>
      <w:r w:rsidRPr="00A518AA">
        <w:rPr>
          <w:rFonts w:asciiTheme="majorBidi" w:hAnsiTheme="majorBidi"/>
          <w:spacing w:val="-2"/>
          <w:sz w:val="30"/>
          <w:szCs w:val="30"/>
          <w:cs/>
        </w:rPr>
        <w:br w:type="page"/>
      </w:r>
    </w:p>
    <w:p w14:paraId="6220B5D1" w14:textId="2EDBB547" w:rsidR="00EF7EEC" w:rsidRPr="00A518AA" w:rsidRDefault="00EF7EEC" w:rsidP="00A518AA">
      <w:pPr>
        <w:pStyle w:val="Bo-Blankline"/>
        <w:ind w:left="900"/>
        <w:jc w:val="thaiDistribute"/>
        <w:rPr>
          <w:rFonts w:asciiTheme="majorBidi" w:hAnsiTheme="majorBidi"/>
          <w:spacing w:val="2"/>
          <w:sz w:val="30"/>
          <w:szCs w:val="30"/>
        </w:rPr>
      </w:pPr>
      <w:r w:rsidRPr="00A518AA">
        <w:rPr>
          <w:rFonts w:asciiTheme="majorBidi" w:hAnsiTheme="majorBidi"/>
          <w:spacing w:val="-2"/>
          <w:sz w:val="30"/>
          <w:szCs w:val="30"/>
          <w:cs/>
        </w:rPr>
        <w:lastRenderedPageBreak/>
        <w:t xml:space="preserve">ทั้งนี้ กรณีการประสานงานมวลชน ภาคประชาชน ภาคประชาสังคมในพื้นที่ </w:t>
      </w:r>
      <w:r w:rsidRPr="00A518AA">
        <w:rPr>
          <w:rFonts w:asciiTheme="majorBidi" w:hAnsiTheme="majorBidi"/>
          <w:spacing w:val="-2"/>
          <w:sz w:val="30"/>
          <w:szCs w:val="30"/>
          <w:lang w:val="en-US"/>
        </w:rPr>
        <w:t>3</w:t>
      </w:r>
      <w:r w:rsidRPr="00A518AA">
        <w:rPr>
          <w:rFonts w:asciiTheme="majorBidi" w:hAnsiTheme="majorBidi"/>
          <w:spacing w:val="-2"/>
          <w:sz w:val="30"/>
          <w:szCs w:val="30"/>
          <w:cs/>
        </w:rPr>
        <w:t xml:space="preserve"> ตำบล ของอำเภอ จะนะ จังหวัดสงขลา ขอให้บริษัทประสานงานและทำงานอย่างใกล้ชิดร่วมกับคณะทำงานตามที่ ศอ.บต. จัดตั้งตามข้อเสนอของประชาชนในพื้นที่เพื่อรองรับกระบวนการทำงานของภาคเอกชนผ่านพลังภาคประชาชน เพื่อให้การทำงานมีความเป็นเอกภาพ เกิดประโยชน์ต่อการพัฒนาพื้นที่และการพัฒนาประชาชนอย่างแท้จริงและเป็นไปตามเป้าหมายของโครงการที่ต้องการให้อำเภอจะนะ จังหวัดสงขลา เป็นพื้นที่เศรษฐกิจเฉพาะที่มีความสมบูรณ์ ครบวงจรและเป็นกลไกสำคัญขับเคลื่อนการพัฒนาเศรษฐกิจทั้งระบบครบวงจรของอนุภูมิภาคใต้ตอนล่าง ที่สามารถเชื่อมโยงไปยังพื้นที่จังหวัดชายแดนภาคใต้ และภูมิภาคอื่น ๆ ของประเทศไทยและประเทศเพื่อนบ้าน รวมทั้งยังเชื่อมโยงการพัฒนาเศรษฐกิจไปยังประเทศอื่น ๆ ทั่วโลก อันจะทำให้จังหวัดชายแดนภาคใต้มีพื้นที่ปลอดภัยมากขึ้น ซึ่งจะเป็นส่วนสำคัญของการสนับสนุนการแก้ไขปัญหาความไม่สงบในจังหวัดชายแดนภาคใต้ สามารถรองรับการพัฒนาเศรษฐกิจและสังคมในระยะยาวต่อไปได้ เช่นเดียวกับภูมิภาคอื่น ๆ ของประเทศไทยต่อไป และขอให้บริษัทดำเนินการในส่วนที่เกี่ยวข้อง</w:t>
      </w:r>
      <w:r w:rsidRPr="00A518AA">
        <w:rPr>
          <w:rFonts w:asciiTheme="majorBidi" w:hAnsiTheme="majorBidi"/>
          <w:spacing w:val="2"/>
          <w:sz w:val="30"/>
          <w:szCs w:val="30"/>
          <w:cs/>
        </w:rPr>
        <w:t>ให้เป็นไปตามแนวทางตามกฏหมาย มติคณะรัฐมนตรี ระเบียบ คำสั่ง แนวทางปฏิบัติของส่วนราชการอย่างเคร่งครัดด้วย</w:t>
      </w:r>
    </w:p>
    <w:p w14:paraId="1BEC0DD0" w14:textId="77777777" w:rsidR="00EF7EEC" w:rsidRPr="00A518AA" w:rsidRDefault="00EF7EEC" w:rsidP="00A518AA">
      <w:pPr>
        <w:pStyle w:val="Caption"/>
        <w:numPr>
          <w:ilvl w:val="0"/>
          <w:numId w:val="0"/>
        </w:numPr>
        <w:ind w:left="900" w:hanging="360"/>
        <w:rPr>
          <w:b w:val="0"/>
          <w:bCs w:val="0"/>
          <w:cs/>
        </w:rPr>
      </w:pPr>
    </w:p>
    <w:p w14:paraId="49DA93D8" w14:textId="77777777" w:rsidR="00EF7EEC" w:rsidRPr="00A518AA" w:rsidRDefault="00EF7EEC" w:rsidP="00A518AA">
      <w:pPr>
        <w:spacing w:line="240" w:lineRule="auto"/>
        <w:ind w:left="900"/>
        <w:jc w:val="thaiDistribute"/>
        <w:rPr>
          <w:rFonts w:asciiTheme="majorBidi" w:hAnsiTheme="majorBidi"/>
          <w:spacing w:val="-2"/>
          <w:sz w:val="30"/>
          <w:szCs w:val="30"/>
        </w:rPr>
      </w:pPr>
      <w:r w:rsidRPr="00A518AA">
        <w:rPr>
          <w:rFonts w:asciiTheme="majorBidi" w:hAnsiTheme="majorBidi"/>
          <w:spacing w:val="-2"/>
          <w:sz w:val="30"/>
          <w:szCs w:val="30"/>
          <w:cs/>
        </w:rPr>
        <w:t xml:space="preserve">เมื่อวันที่ </w:t>
      </w:r>
      <w:r w:rsidRPr="00A518AA">
        <w:rPr>
          <w:rFonts w:asciiTheme="majorBidi" w:hAnsiTheme="majorBidi"/>
          <w:spacing w:val="-2"/>
          <w:sz w:val="30"/>
          <w:szCs w:val="30"/>
        </w:rPr>
        <w:t>25</w:t>
      </w:r>
      <w:r w:rsidRPr="00A518AA">
        <w:rPr>
          <w:rFonts w:asciiTheme="majorBidi" w:hAnsiTheme="majorBidi"/>
          <w:spacing w:val="-2"/>
          <w:sz w:val="30"/>
          <w:szCs w:val="30"/>
          <w:cs/>
        </w:rPr>
        <w:t xml:space="preserve"> มกราคม </w:t>
      </w:r>
      <w:r w:rsidRPr="00A518AA">
        <w:rPr>
          <w:rFonts w:asciiTheme="majorBidi" w:hAnsiTheme="majorBidi"/>
          <w:spacing w:val="-2"/>
          <w:sz w:val="30"/>
          <w:szCs w:val="30"/>
        </w:rPr>
        <w:t>2564</w:t>
      </w:r>
      <w:r w:rsidRPr="00A518AA">
        <w:rPr>
          <w:rFonts w:asciiTheme="majorBidi" w:hAnsiTheme="majorBidi"/>
          <w:spacing w:val="-2"/>
          <w:sz w:val="30"/>
          <w:szCs w:val="30"/>
          <w:cs/>
        </w:rPr>
        <w:t xml:space="preserve"> องค์การบริหารส่วนจังหวัดสงขลา ได้ประกาศให้บริษัทเป็นผู้ชนะการเสนอราคา จัดหาเอกชนร่วมลงทุนก่อสร้างและบริหารจัดการระบบกำจัดขยะมูลฝอย องค์การบริหารส่วนจังหวัดสงขลา โดยวิธีการประกวดราคา ได้รับผลตอบแทนในรูปค่ากำจัดขยะมูลฝอย </w:t>
      </w:r>
      <w:r w:rsidRPr="00A518AA">
        <w:rPr>
          <w:rFonts w:asciiTheme="majorBidi" w:hAnsiTheme="majorBidi"/>
          <w:spacing w:val="-2"/>
          <w:sz w:val="30"/>
          <w:szCs w:val="30"/>
        </w:rPr>
        <w:t>400</w:t>
      </w:r>
      <w:r w:rsidRPr="00A518AA">
        <w:rPr>
          <w:rFonts w:asciiTheme="majorBidi" w:hAnsiTheme="majorBidi"/>
          <w:spacing w:val="-2"/>
          <w:sz w:val="30"/>
          <w:szCs w:val="30"/>
          <w:cs/>
        </w:rPr>
        <w:t xml:space="preserve"> บาทต่อตัน (ปรับขึ้นร้อยละ </w:t>
      </w:r>
      <w:r w:rsidRPr="00A518AA">
        <w:rPr>
          <w:rFonts w:asciiTheme="majorBidi" w:hAnsiTheme="majorBidi"/>
          <w:spacing w:val="-2"/>
          <w:sz w:val="30"/>
          <w:szCs w:val="30"/>
        </w:rPr>
        <w:t>10</w:t>
      </w:r>
      <w:r w:rsidRPr="00A518AA">
        <w:rPr>
          <w:rFonts w:asciiTheme="majorBidi" w:hAnsiTheme="majorBidi"/>
          <w:spacing w:val="-2"/>
          <w:sz w:val="30"/>
          <w:szCs w:val="30"/>
          <w:cs/>
        </w:rPr>
        <w:t xml:space="preserve"> ทุก ๆ </w:t>
      </w:r>
      <w:r w:rsidRPr="00A518AA">
        <w:rPr>
          <w:rFonts w:asciiTheme="majorBidi" w:hAnsiTheme="majorBidi"/>
          <w:spacing w:val="-2"/>
          <w:sz w:val="30"/>
          <w:szCs w:val="30"/>
        </w:rPr>
        <w:t>3</w:t>
      </w:r>
      <w:r w:rsidRPr="00A518AA">
        <w:rPr>
          <w:rFonts w:asciiTheme="majorBidi" w:hAnsiTheme="majorBidi"/>
          <w:spacing w:val="-2"/>
          <w:sz w:val="30"/>
          <w:szCs w:val="30"/>
          <w:cs/>
        </w:rPr>
        <w:t xml:space="preserve"> ปี) และได้รับรายได้จากค่าขายไฟฟ้าจากการกำจัดขยะมูลฝอยตามสัญญาซื้อขายไฟฟ้า </w:t>
      </w:r>
      <w:r w:rsidRPr="00A518AA">
        <w:rPr>
          <w:rFonts w:asciiTheme="majorBidi" w:hAnsiTheme="majorBidi"/>
          <w:spacing w:val="-2"/>
          <w:sz w:val="30"/>
          <w:szCs w:val="30"/>
        </w:rPr>
        <w:t>7.92</w:t>
      </w:r>
      <w:r w:rsidRPr="00A518AA">
        <w:rPr>
          <w:rFonts w:asciiTheme="majorBidi" w:hAnsiTheme="majorBidi"/>
          <w:spacing w:val="-2"/>
          <w:sz w:val="30"/>
          <w:szCs w:val="30"/>
          <w:cs/>
        </w:rPr>
        <w:t xml:space="preserve"> เมกะวัตต์ </w:t>
      </w:r>
      <w:r w:rsidRPr="00A518AA">
        <w:rPr>
          <w:rFonts w:asciiTheme="majorBidi" w:hAnsiTheme="majorBidi"/>
          <w:spacing w:val="-2"/>
          <w:sz w:val="30"/>
          <w:szCs w:val="30"/>
        </w:rPr>
        <w:br/>
      </w:r>
      <w:r w:rsidRPr="00A518AA">
        <w:rPr>
          <w:rFonts w:asciiTheme="majorBidi" w:hAnsiTheme="majorBidi"/>
          <w:spacing w:val="-2"/>
          <w:sz w:val="30"/>
          <w:szCs w:val="30"/>
          <w:cs/>
        </w:rPr>
        <w:t xml:space="preserve">เป็นระยะเวลา </w:t>
      </w:r>
      <w:r w:rsidRPr="00A518AA">
        <w:rPr>
          <w:rFonts w:asciiTheme="majorBidi" w:hAnsiTheme="majorBidi"/>
          <w:spacing w:val="-2"/>
          <w:sz w:val="30"/>
          <w:szCs w:val="30"/>
        </w:rPr>
        <w:t>20</w:t>
      </w:r>
      <w:r w:rsidRPr="00A518AA">
        <w:rPr>
          <w:rFonts w:asciiTheme="majorBidi" w:hAnsiTheme="majorBidi"/>
          <w:spacing w:val="-2"/>
          <w:sz w:val="30"/>
          <w:szCs w:val="30"/>
          <w:cs/>
        </w:rPr>
        <w:t xml:space="preserve"> ปี ในอัตรา</w:t>
      </w:r>
      <w:r w:rsidRPr="00A518AA">
        <w:rPr>
          <w:rFonts w:asciiTheme="majorBidi" w:hAnsiTheme="majorBidi"/>
          <w:spacing w:val="-2"/>
          <w:sz w:val="30"/>
          <w:szCs w:val="30"/>
        </w:rPr>
        <w:t xml:space="preserve"> 5.78</w:t>
      </w:r>
      <w:r w:rsidRPr="00A518AA">
        <w:rPr>
          <w:rFonts w:asciiTheme="majorBidi" w:hAnsiTheme="majorBidi"/>
          <w:spacing w:val="-2"/>
          <w:sz w:val="30"/>
          <w:szCs w:val="30"/>
          <w:cs/>
        </w:rPr>
        <w:t xml:space="preserve"> บาทต่อหน่วย สำหรับ </w:t>
      </w:r>
      <w:r w:rsidRPr="00A518AA">
        <w:rPr>
          <w:rFonts w:asciiTheme="majorBidi" w:hAnsiTheme="majorBidi"/>
          <w:spacing w:val="-2"/>
          <w:sz w:val="30"/>
          <w:szCs w:val="30"/>
        </w:rPr>
        <w:t>8</w:t>
      </w:r>
      <w:r w:rsidRPr="00A518AA">
        <w:rPr>
          <w:rFonts w:asciiTheme="majorBidi" w:hAnsiTheme="majorBidi"/>
          <w:spacing w:val="-2"/>
          <w:sz w:val="30"/>
          <w:szCs w:val="30"/>
          <w:cs/>
        </w:rPr>
        <w:t xml:space="preserve"> ปีแรก และ </w:t>
      </w:r>
      <w:r w:rsidRPr="00A518AA">
        <w:rPr>
          <w:rFonts w:asciiTheme="majorBidi" w:hAnsiTheme="majorBidi"/>
          <w:spacing w:val="-2"/>
          <w:sz w:val="30"/>
          <w:szCs w:val="30"/>
        </w:rPr>
        <w:t xml:space="preserve">5.08 </w:t>
      </w:r>
      <w:r w:rsidRPr="00A518AA">
        <w:rPr>
          <w:rFonts w:asciiTheme="majorBidi" w:hAnsiTheme="majorBidi"/>
          <w:spacing w:val="-2"/>
          <w:sz w:val="30"/>
          <w:szCs w:val="30"/>
          <w:cs/>
        </w:rPr>
        <w:t xml:space="preserve">บาทต่อหน่วย สำหรับ </w:t>
      </w:r>
      <w:r w:rsidRPr="00A518AA">
        <w:rPr>
          <w:rFonts w:asciiTheme="majorBidi" w:hAnsiTheme="majorBidi"/>
          <w:spacing w:val="-2"/>
          <w:sz w:val="30"/>
          <w:szCs w:val="30"/>
        </w:rPr>
        <w:t>12</w:t>
      </w:r>
      <w:r w:rsidRPr="00A518AA">
        <w:rPr>
          <w:rFonts w:asciiTheme="majorBidi" w:hAnsiTheme="majorBidi"/>
          <w:spacing w:val="-2"/>
          <w:sz w:val="30"/>
          <w:szCs w:val="30"/>
          <w:cs/>
        </w:rPr>
        <w:t xml:space="preserve"> ปีถัดไป</w:t>
      </w:r>
    </w:p>
    <w:p w14:paraId="6166908C" w14:textId="77777777" w:rsidR="00EF7EEC" w:rsidRPr="00A518AA" w:rsidRDefault="00EF7EEC" w:rsidP="00A518AA">
      <w:pPr>
        <w:pStyle w:val="Bo-Blankline"/>
        <w:ind w:left="900"/>
        <w:jc w:val="thaiDistribute"/>
        <w:rPr>
          <w:sz w:val="30"/>
          <w:szCs w:val="30"/>
        </w:rPr>
      </w:pPr>
    </w:p>
    <w:p w14:paraId="36C424D9" w14:textId="77777777" w:rsidR="00EF7EEC" w:rsidRPr="00A518AA" w:rsidRDefault="00EF7EEC" w:rsidP="00A518AA">
      <w:pPr>
        <w:spacing w:line="240" w:lineRule="auto"/>
        <w:ind w:left="900"/>
        <w:jc w:val="thaiDistribute"/>
        <w:rPr>
          <w:sz w:val="30"/>
          <w:szCs w:val="30"/>
        </w:rPr>
      </w:pPr>
      <w:r w:rsidRPr="00A518AA">
        <w:rPr>
          <w:rFonts w:asciiTheme="majorBidi" w:hAnsiTheme="majorBidi" w:hint="cs"/>
          <w:spacing w:val="-2"/>
          <w:sz w:val="30"/>
          <w:szCs w:val="30"/>
          <w:cs/>
        </w:rPr>
        <w:t>ต่อมาเมื่อวันที่</w:t>
      </w:r>
      <w:r w:rsidRPr="00A518AA">
        <w:rPr>
          <w:rFonts w:asciiTheme="majorBidi" w:hAnsiTheme="majorBidi"/>
          <w:spacing w:val="-2"/>
          <w:sz w:val="30"/>
          <w:szCs w:val="30"/>
          <w:lang w:val="en-US"/>
        </w:rPr>
        <w:t xml:space="preserve"> 29 </w:t>
      </w:r>
      <w:r w:rsidRPr="00A518AA">
        <w:rPr>
          <w:rFonts w:asciiTheme="majorBidi" w:hAnsiTheme="majorBidi" w:hint="cs"/>
          <w:spacing w:val="-2"/>
          <w:sz w:val="30"/>
          <w:szCs w:val="30"/>
          <w:cs/>
          <w:lang w:val="en-US"/>
        </w:rPr>
        <w:t xml:space="preserve">กันยายน </w:t>
      </w:r>
      <w:r w:rsidRPr="00A518AA">
        <w:rPr>
          <w:rFonts w:asciiTheme="majorBidi" w:hAnsiTheme="majorBidi"/>
          <w:spacing w:val="-2"/>
          <w:sz w:val="30"/>
          <w:szCs w:val="30"/>
          <w:lang w:val="en-US"/>
        </w:rPr>
        <w:t xml:space="preserve">2564 </w:t>
      </w:r>
      <w:r w:rsidRPr="00A518AA">
        <w:rPr>
          <w:rFonts w:asciiTheme="majorBidi" w:hAnsiTheme="majorBidi" w:hint="cs"/>
          <w:spacing w:val="-2"/>
          <w:sz w:val="30"/>
          <w:szCs w:val="30"/>
          <w:cs/>
          <w:lang w:val="en-US"/>
        </w:rPr>
        <w:t>บริษัท ได้ลงนามในสัญญาให้เอกชนลงทุนก่อสร้างและบริหารจัดการขยะ</w:t>
      </w:r>
      <w:r w:rsidRPr="00A518AA">
        <w:rPr>
          <w:rFonts w:asciiTheme="majorBidi" w:hAnsiTheme="majorBidi"/>
          <w:spacing w:val="-2"/>
          <w:sz w:val="30"/>
          <w:szCs w:val="30"/>
          <w:lang w:val="en-US"/>
        </w:rPr>
        <w:br/>
      </w:r>
      <w:r w:rsidRPr="00A518AA">
        <w:rPr>
          <w:rFonts w:asciiTheme="majorBidi" w:hAnsiTheme="majorBidi" w:hint="cs"/>
          <w:spacing w:val="-2"/>
          <w:sz w:val="30"/>
          <w:szCs w:val="30"/>
          <w:cs/>
          <w:lang w:val="en-US"/>
        </w:rPr>
        <w:t>มูลฝอยกับองค์การบริหารส่วนจังหวัดสงขลา</w:t>
      </w:r>
    </w:p>
    <w:p w14:paraId="1DC67871" w14:textId="77777777" w:rsidR="00EF7EEC" w:rsidRPr="00A518AA" w:rsidRDefault="00EF7EEC" w:rsidP="00A518AA">
      <w:pPr>
        <w:pStyle w:val="Caption"/>
        <w:numPr>
          <w:ilvl w:val="0"/>
          <w:numId w:val="0"/>
        </w:numPr>
        <w:ind w:left="900" w:hanging="360"/>
        <w:rPr>
          <w:b w:val="0"/>
          <w:bCs w:val="0"/>
        </w:rPr>
      </w:pPr>
    </w:p>
    <w:p w14:paraId="62075832" w14:textId="77777777" w:rsidR="00EF7EEC" w:rsidRPr="00A518AA" w:rsidRDefault="00EF7EEC" w:rsidP="00A518AA">
      <w:pPr>
        <w:pStyle w:val="Bo-Blankline"/>
        <w:numPr>
          <w:ilvl w:val="0"/>
          <w:numId w:val="23"/>
        </w:numPr>
        <w:ind w:left="900"/>
        <w:jc w:val="thaiDistribute"/>
        <w:rPr>
          <w:sz w:val="30"/>
          <w:szCs w:val="30"/>
        </w:rPr>
      </w:pPr>
      <w:r w:rsidRPr="00A518AA">
        <w:rPr>
          <w:rFonts w:asciiTheme="majorBidi" w:hAnsiTheme="majorBidi"/>
          <w:spacing w:val="-2"/>
          <w:sz w:val="30"/>
          <w:szCs w:val="30"/>
          <w:cs/>
        </w:rPr>
        <w:t>บริษัทเป็นผู้ผลิตไฟฟ้าจากเชื้อเพลิงขยะ ซึ่งเป็นพลังงานสะอาดสีเขียว (คลีนและกรีน เอ็นเนอยี่) โดยเปลี่ยน</w:t>
      </w:r>
      <w:r w:rsidRPr="00A518AA">
        <w:rPr>
          <w:rFonts w:asciiTheme="majorBidi" w:hAnsiTheme="majorBidi"/>
          <w:spacing w:val="-2"/>
          <w:sz w:val="30"/>
          <w:szCs w:val="30"/>
        </w:rPr>
        <w:br/>
      </w:r>
      <w:r w:rsidRPr="00A518AA">
        <w:rPr>
          <w:sz w:val="30"/>
          <w:szCs w:val="30"/>
          <w:cs/>
        </w:rPr>
        <w:t>ขยะมูลฝอยชุมชนเป็นเชื้อเพลิง ได้เข้าร่วมโครงการลดก๊าซเรือนกระจกภาคสมัครใจตามมาตรฐานประเทศไทย โครงการประเภทการจัดการของเสีย (</w:t>
      </w:r>
      <w:r w:rsidRPr="00A518AA">
        <w:rPr>
          <w:sz w:val="30"/>
          <w:szCs w:val="30"/>
        </w:rPr>
        <w:t xml:space="preserve">T-VER) </w:t>
      </w:r>
      <w:r w:rsidRPr="00A518AA">
        <w:rPr>
          <w:sz w:val="30"/>
          <w:szCs w:val="30"/>
          <w:cs/>
        </w:rPr>
        <w:t xml:space="preserve">กับองค์การบริหารจัดการก๊าซเรือนกระจก (อบก.) </w:t>
      </w:r>
    </w:p>
    <w:p w14:paraId="4ECF6B80" w14:textId="77777777" w:rsidR="00EF7EEC" w:rsidRPr="00A518AA" w:rsidRDefault="00EF7EEC" w:rsidP="00A518AA">
      <w:pPr>
        <w:pStyle w:val="Caption"/>
        <w:numPr>
          <w:ilvl w:val="0"/>
          <w:numId w:val="0"/>
        </w:numPr>
        <w:ind w:left="900" w:hanging="360"/>
        <w:rPr>
          <w:b w:val="0"/>
          <w:bCs w:val="0"/>
        </w:rPr>
      </w:pPr>
    </w:p>
    <w:p w14:paraId="065BF894" w14:textId="2CF3B55B" w:rsidR="00EF7EEC" w:rsidRPr="00A518AA" w:rsidRDefault="00EF7EEC" w:rsidP="00A518AA">
      <w:pPr>
        <w:pStyle w:val="Bo-Blankline"/>
        <w:ind w:left="900"/>
        <w:jc w:val="thaiDistribute"/>
        <w:rPr>
          <w:sz w:val="30"/>
          <w:szCs w:val="30"/>
        </w:rPr>
      </w:pPr>
      <w:r w:rsidRPr="00A518AA">
        <w:rPr>
          <w:sz w:val="30"/>
          <w:szCs w:val="30"/>
          <w:cs/>
        </w:rPr>
        <w:t xml:space="preserve">ณ สิ้นปี </w:t>
      </w:r>
      <w:r w:rsidRPr="00A518AA">
        <w:rPr>
          <w:sz w:val="30"/>
          <w:szCs w:val="30"/>
        </w:rPr>
        <w:t>2564</w:t>
      </w:r>
      <w:r w:rsidRPr="00A518AA">
        <w:rPr>
          <w:sz w:val="30"/>
          <w:szCs w:val="30"/>
          <w:cs/>
        </w:rPr>
        <w:t xml:space="preserve"> บริษัทได้รับการขึ้นทะเบียนจาก อบก. รับรองปริมาณก๊าซเรือนกระจกที่ลดลง (คาร์บอนเครดิต) จากโครงการดังกล่าว จำนวน </w:t>
      </w:r>
      <w:r w:rsidRPr="00A518AA">
        <w:rPr>
          <w:sz w:val="30"/>
          <w:szCs w:val="30"/>
        </w:rPr>
        <w:t>82</w:t>
      </w:r>
      <w:r w:rsidRPr="00A518AA">
        <w:rPr>
          <w:sz w:val="30"/>
          <w:szCs w:val="30"/>
          <w:cs/>
        </w:rPr>
        <w:t>,</w:t>
      </w:r>
      <w:r w:rsidRPr="00A518AA">
        <w:rPr>
          <w:sz w:val="30"/>
          <w:szCs w:val="30"/>
        </w:rPr>
        <w:t>056</w:t>
      </w:r>
      <w:r w:rsidRPr="00A518AA">
        <w:rPr>
          <w:sz w:val="30"/>
          <w:szCs w:val="30"/>
          <w:cs/>
        </w:rPr>
        <w:t xml:space="preserve"> ตันคาร์บอนไดออกไซด์เทียบเท่า และภายหลังการขายคาร์บอนเครดิตจำนวน </w:t>
      </w:r>
      <w:r w:rsidRPr="00A518AA">
        <w:rPr>
          <w:sz w:val="30"/>
          <w:szCs w:val="30"/>
        </w:rPr>
        <w:t>34,690</w:t>
      </w:r>
      <w:r w:rsidRPr="00A518AA">
        <w:rPr>
          <w:sz w:val="30"/>
          <w:szCs w:val="30"/>
          <w:cs/>
        </w:rPr>
        <w:t xml:space="preserve"> ตันคาร์บอนไดออกไซด์เทียบเท่า</w:t>
      </w:r>
      <w:r w:rsidRPr="00A518AA">
        <w:rPr>
          <w:sz w:val="30"/>
          <w:szCs w:val="30"/>
        </w:rPr>
        <w:t xml:space="preserve"> </w:t>
      </w:r>
      <w:r w:rsidRPr="00A518AA">
        <w:rPr>
          <w:rFonts w:hint="cs"/>
          <w:sz w:val="30"/>
          <w:szCs w:val="30"/>
          <w:cs/>
        </w:rPr>
        <w:t>บริษัท</w:t>
      </w:r>
      <w:r w:rsidRPr="00A518AA">
        <w:rPr>
          <w:sz w:val="30"/>
          <w:szCs w:val="30"/>
          <w:cs/>
        </w:rPr>
        <w:t xml:space="preserve">มีจำนวนคาร์บอนเครดิตคงเหลือ </w:t>
      </w:r>
      <w:r w:rsidRPr="00A518AA">
        <w:rPr>
          <w:sz w:val="30"/>
          <w:szCs w:val="30"/>
          <w:lang w:val="en-US"/>
        </w:rPr>
        <w:t>47,366</w:t>
      </w:r>
      <w:r w:rsidRPr="00A518AA">
        <w:rPr>
          <w:sz w:val="30"/>
          <w:szCs w:val="30"/>
          <w:cs/>
        </w:rPr>
        <w:t xml:space="preserve"> ตันคาร์บอนไดออกไซด์เทียบเท่า</w:t>
      </w:r>
    </w:p>
    <w:p w14:paraId="1C81312A" w14:textId="52D458BF" w:rsidR="00B86F2D" w:rsidRPr="00A518AA" w:rsidRDefault="00B86F2D" w:rsidP="00A518AA">
      <w:pPr>
        <w:pStyle w:val="Bo-Blankline"/>
        <w:jc w:val="thaiDistribute"/>
        <w:rPr>
          <w:sz w:val="30"/>
          <w:szCs w:val="30"/>
        </w:rPr>
      </w:pPr>
    </w:p>
    <w:p w14:paraId="115BE889" w14:textId="561CB0FF" w:rsidR="00B513A8" w:rsidRPr="00A518AA" w:rsidRDefault="00B513A8" w:rsidP="00A518AA">
      <w:pPr>
        <w:spacing w:line="240" w:lineRule="auto"/>
        <w:rPr>
          <w:rFonts w:ascii="Angsana New" w:hAnsi="Angsana New"/>
          <w:sz w:val="30"/>
          <w:szCs w:val="30"/>
          <w:lang w:eastAsia="x-none"/>
        </w:rPr>
      </w:pPr>
      <w:r w:rsidRPr="00A518AA">
        <w:rPr>
          <w:sz w:val="30"/>
          <w:szCs w:val="30"/>
        </w:rPr>
        <w:br w:type="page"/>
      </w:r>
    </w:p>
    <w:p w14:paraId="3BC928FF" w14:textId="67D17133" w:rsidR="008C6527" w:rsidRDefault="008C6527" w:rsidP="00F21FC8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bookmarkStart w:id="5" w:name="_Hlk117777542"/>
      <w:r w:rsidRPr="005A1ABA">
        <w:rPr>
          <w:rFonts w:asciiTheme="majorBidi" w:hAnsiTheme="majorBidi" w:cstheme="majorBidi" w:hint="cs"/>
          <w:sz w:val="30"/>
          <w:szCs w:val="30"/>
          <w:cs/>
        </w:rPr>
        <w:lastRenderedPageBreak/>
        <w:t>เมื่อวันที่</w:t>
      </w:r>
      <w:r w:rsidRPr="005A1ABA">
        <w:rPr>
          <w:rFonts w:asciiTheme="majorBidi" w:hAnsiTheme="majorBidi" w:cstheme="majorBidi"/>
          <w:sz w:val="30"/>
          <w:szCs w:val="30"/>
        </w:rPr>
        <w:t xml:space="preserve"> 24</w:t>
      </w:r>
      <w:r w:rsidRPr="005A1ABA">
        <w:rPr>
          <w:rFonts w:asciiTheme="majorBidi" w:hAnsiTheme="majorBidi" w:cstheme="majorBidi" w:hint="cs"/>
          <w:sz w:val="30"/>
          <w:szCs w:val="30"/>
          <w:cs/>
        </w:rPr>
        <w:t xml:space="preserve"> พฤษภาคม </w:t>
      </w:r>
      <w:r w:rsidRPr="005A1ABA">
        <w:rPr>
          <w:rFonts w:asciiTheme="majorBidi" w:hAnsiTheme="majorBidi" w:cstheme="majorBidi"/>
          <w:sz w:val="30"/>
          <w:szCs w:val="30"/>
        </w:rPr>
        <w:t xml:space="preserve">2565 </w:t>
      </w:r>
      <w:r w:rsidRPr="005A1ABA">
        <w:rPr>
          <w:rFonts w:asciiTheme="majorBidi" w:hAnsiTheme="majorBidi" w:cstheme="majorBidi" w:hint="cs"/>
          <w:sz w:val="30"/>
          <w:szCs w:val="30"/>
          <w:cs/>
        </w:rPr>
        <w:t xml:space="preserve">บริษัทได้รับการขึ้นทะเบียนจาก อบก. รับรองปริมาณคาร์บอนเครดิต </w:t>
      </w:r>
      <w:r w:rsidRPr="005A1ABA">
        <w:rPr>
          <w:rFonts w:asciiTheme="majorBidi" w:hAnsiTheme="majorBidi" w:cstheme="majorBidi"/>
          <w:sz w:val="30"/>
          <w:szCs w:val="30"/>
          <w:cs/>
        </w:rPr>
        <w:t xml:space="preserve">สำหรับช่วงระยะเวลาวันที่ </w:t>
      </w:r>
      <w:r w:rsidRPr="005A1ABA">
        <w:rPr>
          <w:rFonts w:asciiTheme="majorBidi" w:hAnsiTheme="majorBidi" w:cstheme="majorBidi"/>
          <w:sz w:val="30"/>
          <w:szCs w:val="30"/>
        </w:rPr>
        <w:t>1</w:t>
      </w:r>
      <w:r w:rsidRPr="005A1ABA">
        <w:rPr>
          <w:rFonts w:asciiTheme="majorBidi" w:hAnsiTheme="majorBidi" w:cstheme="majorBidi"/>
          <w:sz w:val="30"/>
          <w:szCs w:val="30"/>
          <w:cs/>
        </w:rPr>
        <w:t xml:space="preserve"> พฤษภาคม </w:t>
      </w:r>
      <w:r w:rsidRPr="005A1ABA">
        <w:rPr>
          <w:rFonts w:asciiTheme="majorBidi" w:hAnsiTheme="majorBidi" w:cstheme="majorBidi"/>
          <w:sz w:val="30"/>
          <w:szCs w:val="30"/>
        </w:rPr>
        <w:t>2560</w:t>
      </w:r>
      <w:r w:rsidRPr="005A1ABA">
        <w:rPr>
          <w:rFonts w:asciiTheme="majorBidi" w:hAnsiTheme="majorBidi" w:cstheme="majorBidi"/>
          <w:sz w:val="30"/>
          <w:szCs w:val="30"/>
          <w:cs/>
        </w:rPr>
        <w:t xml:space="preserve"> ถึง </w:t>
      </w:r>
      <w:r w:rsidRPr="005A1ABA">
        <w:rPr>
          <w:rFonts w:asciiTheme="majorBidi" w:hAnsiTheme="majorBidi" w:cstheme="majorBidi"/>
          <w:sz w:val="30"/>
          <w:szCs w:val="30"/>
        </w:rPr>
        <w:t>31</w:t>
      </w:r>
      <w:r w:rsidRPr="005A1ABA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5A1ABA">
        <w:rPr>
          <w:rFonts w:asciiTheme="majorBidi" w:hAnsiTheme="majorBidi" w:cstheme="majorBidi"/>
          <w:sz w:val="30"/>
          <w:szCs w:val="30"/>
        </w:rPr>
        <w:t xml:space="preserve">2563 </w:t>
      </w:r>
      <w:r w:rsidRPr="005A1ABA">
        <w:rPr>
          <w:rFonts w:asciiTheme="majorBidi" w:hAnsiTheme="majorBidi" w:cstheme="majorBidi" w:hint="cs"/>
          <w:sz w:val="30"/>
          <w:szCs w:val="30"/>
          <w:cs/>
        </w:rPr>
        <w:t>เพิ่มขึ้นจำนวน</w:t>
      </w:r>
      <w:r w:rsidRPr="005A1ABA">
        <w:rPr>
          <w:rFonts w:asciiTheme="majorBidi" w:hAnsiTheme="majorBidi" w:cstheme="majorBidi"/>
          <w:sz w:val="30"/>
          <w:szCs w:val="30"/>
        </w:rPr>
        <w:t xml:space="preserve"> 717,931 </w:t>
      </w:r>
      <w:r w:rsidRPr="005A1ABA">
        <w:rPr>
          <w:rFonts w:asciiTheme="majorBidi" w:hAnsiTheme="majorBidi" w:cstheme="majorBidi" w:hint="cs"/>
          <w:sz w:val="30"/>
          <w:szCs w:val="30"/>
          <w:cs/>
        </w:rPr>
        <w:t xml:space="preserve">ตันคาร์บอนไดออกไซด์เทียบเท่า ทำให้บริษัทมีจำนวนคาร์บอนเครดิตคงเหลือ </w:t>
      </w:r>
      <w:r w:rsidRPr="005A1ABA">
        <w:rPr>
          <w:rFonts w:asciiTheme="majorBidi" w:hAnsiTheme="majorBidi" w:cstheme="majorBidi"/>
          <w:sz w:val="30"/>
          <w:szCs w:val="30"/>
        </w:rPr>
        <w:t xml:space="preserve">765,297 </w:t>
      </w:r>
      <w:r w:rsidRPr="005A1ABA">
        <w:rPr>
          <w:rFonts w:asciiTheme="majorBidi" w:hAnsiTheme="majorBidi" w:cstheme="majorBidi" w:hint="cs"/>
          <w:sz w:val="30"/>
          <w:szCs w:val="30"/>
          <w:cs/>
        </w:rPr>
        <w:t>ตันคาร์บอนไดออกไซด์เทียบเท่า</w:t>
      </w:r>
    </w:p>
    <w:p w14:paraId="7D949D46" w14:textId="77777777" w:rsidR="0002527F" w:rsidRPr="005A1ABA" w:rsidRDefault="0002527F" w:rsidP="00C8245A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bookmarkEnd w:id="5"/>
    <w:p w14:paraId="56C5BC6B" w14:textId="649A1D77" w:rsidR="00DC10D4" w:rsidRDefault="00DC10D4" w:rsidP="0002527F">
      <w:pPr>
        <w:pStyle w:val="Bo-Blankline"/>
        <w:ind w:left="900"/>
        <w:jc w:val="thaiDistribute"/>
        <w:rPr>
          <w:rFonts w:asciiTheme="majorBidi" w:hAnsiTheme="majorBidi"/>
          <w:sz w:val="30"/>
          <w:szCs w:val="30"/>
        </w:rPr>
      </w:pPr>
      <w:r w:rsidRPr="00DC10D4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 w:rsidRPr="00DC10D4">
        <w:rPr>
          <w:rFonts w:asciiTheme="majorBidi" w:hAnsiTheme="majorBidi" w:cstheme="majorBidi"/>
          <w:sz w:val="30"/>
          <w:szCs w:val="30"/>
        </w:rPr>
        <w:t xml:space="preserve">28 </w:t>
      </w:r>
      <w:r w:rsidRPr="00DC10D4">
        <w:rPr>
          <w:rFonts w:asciiTheme="majorBidi" w:hAnsiTheme="majorBidi"/>
          <w:sz w:val="30"/>
          <w:szCs w:val="30"/>
          <w:cs/>
        </w:rPr>
        <w:t xml:space="preserve">เมษายน </w:t>
      </w:r>
      <w:r w:rsidRPr="00DC10D4">
        <w:rPr>
          <w:rFonts w:asciiTheme="majorBidi" w:hAnsiTheme="majorBidi" w:cstheme="majorBidi"/>
          <w:sz w:val="30"/>
          <w:szCs w:val="30"/>
        </w:rPr>
        <w:t xml:space="preserve">2566 </w:t>
      </w:r>
      <w:r w:rsidRPr="00DC10D4">
        <w:rPr>
          <w:rFonts w:asciiTheme="majorBidi" w:hAnsiTheme="majorBidi"/>
          <w:sz w:val="30"/>
          <w:szCs w:val="30"/>
          <w:cs/>
        </w:rPr>
        <w:t xml:space="preserve">และวันที่ </w:t>
      </w:r>
      <w:r w:rsidRPr="00DC10D4">
        <w:rPr>
          <w:rFonts w:asciiTheme="majorBidi" w:hAnsiTheme="majorBidi" w:cstheme="majorBidi"/>
          <w:sz w:val="30"/>
          <w:szCs w:val="30"/>
        </w:rPr>
        <w:t xml:space="preserve">26 </w:t>
      </w:r>
      <w:r w:rsidRPr="00DC10D4">
        <w:rPr>
          <w:rFonts w:asciiTheme="majorBidi" w:hAnsiTheme="majorBidi"/>
          <w:sz w:val="30"/>
          <w:szCs w:val="30"/>
          <w:cs/>
        </w:rPr>
        <w:t xml:space="preserve">กันยายน </w:t>
      </w:r>
      <w:r w:rsidRPr="00DC10D4">
        <w:rPr>
          <w:rFonts w:asciiTheme="majorBidi" w:hAnsiTheme="majorBidi" w:cstheme="majorBidi"/>
          <w:sz w:val="30"/>
          <w:szCs w:val="30"/>
        </w:rPr>
        <w:t xml:space="preserve">2566 </w:t>
      </w:r>
      <w:r w:rsidR="00F21FC8" w:rsidRPr="005A1ABA">
        <w:rPr>
          <w:rFonts w:asciiTheme="majorBidi" w:hAnsiTheme="majorBidi" w:cstheme="majorBidi" w:hint="cs"/>
          <w:sz w:val="30"/>
          <w:szCs w:val="30"/>
          <w:cs/>
        </w:rPr>
        <w:t>บริษัทได้รับการขึ้นทะเบียนจาก อบก. รับรองปริมาณคาร์บอนเครดิต</w:t>
      </w:r>
      <w:r w:rsidR="00F21FC8">
        <w:rPr>
          <w:rFonts w:asciiTheme="majorBidi" w:hAnsiTheme="majorBidi" w:cstheme="majorBidi" w:hint="cs"/>
          <w:sz w:val="30"/>
          <w:szCs w:val="30"/>
          <w:cs/>
        </w:rPr>
        <w:t>เพิ่มอีกจำนวน</w:t>
      </w:r>
      <w:r w:rsidR="00F21FC8" w:rsidRPr="005A1AB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DC10D4">
        <w:rPr>
          <w:rFonts w:asciiTheme="majorBidi" w:hAnsiTheme="majorBidi" w:cstheme="majorBidi"/>
          <w:sz w:val="30"/>
          <w:szCs w:val="30"/>
        </w:rPr>
        <w:t xml:space="preserve">462,797 </w:t>
      </w:r>
      <w:r w:rsidRPr="00DC10D4">
        <w:rPr>
          <w:rFonts w:asciiTheme="majorBidi" w:hAnsiTheme="majorBidi"/>
          <w:sz w:val="30"/>
          <w:szCs w:val="30"/>
          <w:cs/>
        </w:rPr>
        <w:t>ตัน</w:t>
      </w:r>
      <w:r w:rsidR="00F21FC8" w:rsidRPr="00DC10D4">
        <w:rPr>
          <w:rFonts w:asciiTheme="majorBidi" w:hAnsiTheme="majorBidi"/>
          <w:sz w:val="30"/>
          <w:szCs w:val="30"/>
          <w:cs/>
        </w:rPr>
        <w:t>คาร์บอนไดออกไซด์เทียบเท่า</w:t>
      </w:r>
      <w:r w:rsidR="00F21FC8">
        <w:rPr>
          <w:rFonts w:asciiTheme="majorBidi" w:hAnsiTheme="majorBidi" w:hint="cs"/>
          <w:sz w:val="30"/>
          <w:szCs w:val="30"/>
          <w:cs/>
        </w:rPr>
        <w:t xml:space="preserve"> </w:t>
      </w:r>
      <w:r w:rsidRPr="00DC10D4">
        <w:rPr>
          <w:rFonts w:asciiTheme="majorBidi" w:hAnsiTheme="majorBidi"/>
          <w:sz w:val="30"/>
          <w:szCs w:val="30"/>
          <w:cs/>
        </w:rPr>
        <w:t>และ</w:t>
      </w:r>
      <w:r w:rsidR="00F21FC8">
        <w:rPr>
          <w:rFonts w:asciiTheme="majorBidi" w:hAnsiTheme="majorBidi" w:hint="cs"/>
          <w:sz w:val="30"/>
          <w:szCs w:val="30"/>
          <w:cs/>
        </w:rPr>
        <w:t xml:space="preserve"> </w:t>
      </w:r>
      <w:r w:rsidRPr="00DC10D4">
        <w:rPr>
          <w:rFonts w:asciiTheme="majorBidi" w:hAnsiTheme="majorBidi" w:cstheme="majorBidi"/>
          <w:sz w:val="30"/>
          <w:szCs w:val="30"/>
        </w:rPr>
        <w:t xml:space="preserve">331,135 </w:t>
      </w:r>
      <w:r w:rsidRPr="00DC10D4">
        <w:rPr>
          <w:rFonts w:asciiTheme="majorBidi" w:hAnsiTheme="majorBidi"/>
          <w:sz w:val="30"/>
          <w:szCs w:val="30"/>
          <w:cs/>
        </w:rPr>
        <w:t xml:space="preserve">ตันคาร์บอนไดออกไซด์เทียบเท่าตามลำดับ ทำให้บริษัทมีจำนวนคาร์บอนเครดิตรวม </w:t>
      </w:r>
      <w:r w:rsidRPr="00DC10D4">
        <w:rPr>
          <w:rFonts w:asciiTheme="majorBidi" w:hAnsiTheme="majorBidi" w:cstheme="majorBidi"/>
          <w:sz w:val="30"/>
          <w:szCs w:val="30"/>
        </w:rPr>
        <w:t xml:space="preserve">1,559,229 </w:t>
      </w:r>
      <w:r w:rsidRPr="00DC10D4">
        <w:rPr>
          <w:rFonts w:asciiTheme="majorBidi" w:hAnsiTheme="majorBidi"/>
          <w:sz w:val="30"/>
          <w:szCs w:val="30"/>
          <w:cs/>
        </w:rPr>
        <w:t>ตันคาร์บอนไดออกไซด์เทียบเท่า</w:t>
      </w:r>
    </w:p>
    <w:p w14:paraId="6620A2E5" w14:textId="0D160D20" w:rsidR="00B34EAE" w:rsidRDefault="00B34EAE" w:rsidP="0002527F">
      <w:pPr>
        <w:pStyle w:val="Bo-Blankline"/>
        <w:ind w:left="900"/>
        <w:jc w:val="thaiDistribute"/>
        <w:rPr>
          <w:rFonts w:asciiTheme="majorBidi" w:hAnsiTheme="majorBidi"/>
          <w:sz w:val="30"/>
          <w:szCs w:val="30"/>
        </w:rPr>
      </w:pPr>
    </w:p>
    <w:p w14:paraId="2202479D" w14:textId="22F705ED" w:rsidR="00B34EAE" w:rsidRDefault="00B34EAE" w:rsidP="00B34EAE">
      <w:pPr>
        <w:pStyle w:val="Caption"/>
      </w:pPr>
      <w:r w:rsidRPr="00B34EAE">
        <w:rPr>
          <w:cs/>
        </w:rPr>
        <w:t>เหตุการณ์ภายหลังรอบระยะเวลารายงาน</w:t>
      </w:r>
    </w:p>
    <w:p w14:paraId="79AB17C8" w14:textId="33BC46D2" w:rsidR="00B34EAE" w:rsidRDefault="00B34EAE" w:rsidP="00B34EAE">
      <w:pPr>
        <w:rPr>
          <w:lang w:val="en-US"/>
        </w:rPr>
      </w:pPr>
    </w:p>
    <w:p w14:paraId="58F5C72C" w14:textId="2DF9C170" w:rsidR="00B34EAE" w:rsidRPr="00B34EAE" w:rsidRDefault="00B34EAE" w:rsidP="00B34EAE">
      <w:pPr>
        <w:tabs>
          <w:tab w:val="left" w:pos="540"/>
          <w:tab w:val="left" w:pos="630"/>
        </w:tabs>
        <w:ind w:left="540"/>
        <w:rPr>
          <w:rFonts w:asciiTheme="majorBidi" w:hAnsiTheme="majorBidi" w:cstheme="majorBidi"/>
          <w:sz w:val="30"/>
          <w:szCs w:val="30"/>
        </w:rPr>
      </w:pPr>
      <w:r w:rsidRPr="00B34EAE">
        <w:rPr>
          <w:rFonts w:asciiTheme="majorBidi" w:hAnsiTheme="majorBidi" w:cstheme="majorBidi"/>
          <w:sz w:val="30"/>
          <w:szCs w:val="30"/>
          <w:cs/>
        </w:rPr>
        <w:t xml:space="preserve">ระหว่างวันที่ </w:t>
      </w:r>
      <w:r w:rsidRPr="00B34EAE">
        <w:rPr>
          <w:rFonts w:asciiTheme="majorBidi" w:hAnsiTheme="majorBidi" w:cstheme="majorBidi"/>
          <w:sz w:val="30"/>
          <w:szCs w:val="30"/>
        </w:rPr>
        <w:t xml:space="preserve">8 - 10 </w:t>
      </w:r>
      <w:r w:rsidRPr="00B34EAE">
        <w:rPr>
          <w:rFonts w:asciiTheme="majorBidi" w:hAnsiTheme="majorBidi" w:cstheme="majorBidi"/>
          <w:sz w:val="30"/>
          <w:szCs w:val="30"/>
          <w:cs/>
        </w:rPr>
        <w:t xml:space="preserve">พฤศจิกายน พ.ศ. </w:t>
      </w:r>
      <w:r w:rsidRPr="00B34EAE">
        <w:rPr>
          <w:rFonts w:asciiTheme="majorBidi" w:hAnsiTheme="majorBidi" w:cstheme="majorBidi"/>
          <w:sz w:val="30"/>
          <w:szCs w:val="30"/>
        </w:rPr>
        <w:t xml:space="preserve">2566 </w:t>
      </w:r>
      <w:r w:rsidRPr="00B34EAE">
        <w:rPr>
          <w:rFonts w:asciiTheme="majorBidi" w:hAnsiTheme="majorBidi" w:cstheme="majorBidi"/>
          <w:sz w:val="30"/>
          <w:szCs w:val="30"/>
          <w:cs/>
        </w:rPr>
        <w:t xml:space="preserve">บริษัทเสนอขายหุ้นกู้อายุ </w:t>
      </w:r>
      <w:r w:rsidRPr="00B34EAE">
        <w:rPr>
          <w:rFonts w:asciiTheme="majorBidi" w:hAnsiTheme="majorBidi" w:cstheme="majorBidi"/>
          <w:sz w:val="30"/>
          <w:szCs w:val="30"/>
        </w:rPr>
        <w:t xml:space="preserve">4 </w:t>
      </w:r>
      <w:r w:rsidRPr="00B34EAE">
        <w:rPr>
          <w:rFonts w:asciiTheme="majorBidi" w:hAnsiTheme="majorBidi" w:cstheme="majorBidi"/>
          <w:sz w:val="30"/>
          <w:szCs w:val="30"/>
          <w:cs/>
        </w:rPr>
        <w:t xml:space="preserve">ปี </w:t>
      </w:r>
      <w:r w:rsidRPr="00B34EAE">
        <w:rPr>
          <w:rFonts w:asciiTheme="majorBidi" w:hAnsiTheme="majorBidi" w:cstheme="majorBidi"/>
          <w:sz w:val="30"/>
          <w:szCs w:val="30"/>
        </w:rPr>
        <w:t xml:space="preserve">9 </w:t>
      </w:r>
      <w:r w:rsidRPr="00B34EAE">
        <w:rPr>
          <w:rFonts w:asciiTheme="majorBidi" w:hAnsiTheme="majorBidi" w:cstheme="majorBidi"/>
          <w:sz w:val="30"/>
          <w:szCs w:val="30"/>
          <w:cs/>
        </w:rPr>
        <w:t xml:space="preserve">เดือน อัตราดอกเบี้ยคงที่ร้อยละ </w:t>
      </w:r>
      <w:r w:rsidRPr="00B34EAE">
        <w:rPr>
          <w:rFonts w:asciiTheme="majorBidi" w:hAnsiTheme="majorBidi" w:cstheme="majorBidi"/>
          <w:sz w:val="30"/>
          <w:szCs w:val="30"/>
        </w:rPr>
        <w:t xml:space="preserve">4.10 </w:t>
      </w:r>
      <w:r w:rsidRPr="00B34EAE">
        <w:rPr>
          <w:rFonts w:asciiTheme="majorBidi" w:hAnsiTheme="majorBidi" w:cstheme="majorBidi"/>
          <w:sz w:val="30"/>
          <w:szCs w:val="30"/>
          <w:cs/>
        </w:rPr>
        <w:t>ต่อปี ชำ</w:t>
      </w:r>
      <w:r w:rsidR="00844333">
        <w:rPr>
          <w:rFonts w:asciiTheme="majorBidi" w:hAnsiTheme="majorBidi" w:cstheme="majorBidi" w:hint="cs"/>
          <w:sz w:val="30"/>
          <w:szCs w:val="30"/>
          <w:cs/>
        </w:rPr>
        <w:t>ร</w:t>
      </w:r>
      <w:r w:rsidRPr="00B34EAE">
        <w:rPr>
          <w:rFonts w:asciiTheme="majorBidi" w:hAnsiTheme="majorBidi" w:cstheme="majorBidi"/>
          <w:sz w:val="30"/>
          <w:szCs w:val="30"/>
          <w:cs/>
        </w:rPr>
        <w:t xml:space="preserve">ะดอกเบี้ยทุก </w:t>
      </w:r>
      <w:r w:rsidRPr="00B34EAE">
        <w:rPr>
          <w:rFonts w:asciiTheme="majorBidi" w:hAnsiTheme="majorBidi" w:cstheme="majorBidi"/>
          <w:sz w:val="30"/>
          <w:szCs w:val="30"/>
        </w:rPr>
        <w:t xml:space="preserve">3 </w:t>
      </w:r>
      <w:r w:rsidRPr="00B34EAE">
        <w:rPr>
          <w:rFonts w:asciiTheme="majorBidi" w:hAnsiTheme="majorBidi" w:cstheme="majorBidi"/>
          <w:sz w:val="30"/>
          <w:szCs w:val="30"/>
          <w:cs/>
        </w:rPr>
        <w:t xml:space="preserve">เดือน มูลค่าเสนอขายไม่เกิน </w:t>
      </w:r>
      <w:r w:rsidRPr="00B34EAE">
        <w:rPr>
          <w:rFonts w:asciiTheme="majorBidi" w:hAnsiTheme="majorBidi" w:cstheme="majorBidi"/>
          <w:sz w:val="30"/>
          <w:szCs w:val="30"/>
        </w:rPr>
        <w:t xml:space="preserve">3,000 </w:t>
      </w:r>
      <w:r w:rsidRPr="00B34EAE">
        <w:rPr>
          <w:rFonts w:asciiTheme="majorBidi" w:hAnsiTheme="majorBidi" w:cstheme="majorBidi"/>
          <w:sz w:val="30"/>
          <w:szCs w:val="30"/>
          <w:cs/>
        </w:rPr>
        <w:t>ล้านบาท</w:t>
      </w:r>
    </w:p>
    <w:sectPr w:rsidR="00B34EAE" w:rsidRPr="00B34EAE" w:rsidSect="007D6448">
      <w:headerReference w:type="default" r:id="rId24"/>
      <w:footerReference w:type="default" r:id="rId25"/>
      <w:pgSz w:w="11909" w:h="16834" w:code="9"/>
      <w:pgMar w:top="691" w:right="1152" w:bottom="720" w:left="1166" w:header="706" w:footer="706" w:gutter="0"/>
      <w:cols w:space="737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01F2AD1" w14:textId="77777777" w:rsidR="001303AD" w:rsidRDefault="001303AD">
      <w:r>
        <w:separator/>
      </w:r>
    </w:p>
  </w:endnote>
  <w:endnote w:type="continuationSeparator" w:id="0">
    <w:p w14:paraId="272EDF9B" w14:textId="77777777" w:rsidR="001303AD" w:rsidRDefault="001303AD">
      <w:r>
        <w:continuationSeparator/>
      </w:r>
    </w:p>
  </w:endnote>
  <w:endnote w:type="continuationNotice" w:id="1">
    <w:p w14:paraId="0C09DE5E" w14:textId="77777777" w:rsidR="001303AD" w:rsidRDefault="001303AD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EFFEA6D" w14:textId="052CE2C9" w:rsidR="00171D7E" w:rsidRPr="00ED0D48" w:rsidRDefault="00171D7E" w:rsidP="00FF32BF">
    <w:pPr>
      <w:pStyle w:val="Footer"/>
      <w:jc w:val="center"/>
      <w:rPr>
        <w:rFonts w:ascii="Angsana New" w:hAnsi="Angsana New"/>
        <w:noProof/>
        <w:sz w:val="30"/>
        <w:szCs w:val="30"/>
        <w:lang w:val="en-US"/>
      </w:rPr>
    </w:pPr>
    <w:r w:rsidRPr="00C660F5">
      <w:rPr>
        <w:rFonts w:ascii="Angsana New" w:hAnsi="Angsana New"/>
        <w:sz w:val="30"/>
        <w:szCs w:val="30"/>
      </w:rPr>
      <w:fldChar w:fldCharType="begin"/>
    </w:r>
    <w:r w:rsidRPr="00C660F5">
      <w:rPr>
        <w:rFonts w:ascii="Angsana New" w:hAnsi="Angsana New"/>
        <w:sz w:val="30"/>
        <w:szCs w:val="30"/>
      </w:rPr>
      <w:instrText xml:space="preserve"> PAGE   \* MERGEFORMAT </w:instrText>
    </w:r>
    <w:r w:rsidRPr="00C660F5">
      <w:rPr>
        <w:rFonts w:ascii="Angsana New" w:hAnsi="Angsana New"/>
        <w:sz w:val="30"/>
        <w:szCs w:val="30"/>
      </w:rPr>
      <w:fldChar w:fldCharType="separate"/>
    </w:r>
    <w:r w:rsidR="00AF2A82">
      <w:rPr>
        <w:rFonts w:ascii="Angsana New" w:hAnsi="Angsana New"/>
        <w:noProof/>
        <w:sz w:val="30"/>
        <w:szCs w:val="30"/>
      </w:rPr>
      <w:t>26</w:t>
    </w:r>
    <w:r w:rsidRPr="00C660F5">
      <w:rPr>
        <w:rFonts w:ascii="Angsana New" w:hAnsi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30E728" w14:textId="77777777" w:rsidR="004436C2" w:rsidRPr="00FF32BF" w:rsidRDefault="004436C2" w:rsidP="00FF32BF">
    <w:pPr>
      <w:pStyle w:val="Footer"/>
      <w:jc w:val="center"/>
      <w:rPr>
        <w:rFonts w:ascii="Angsana New" w:hAnsi="Angsana New"/>
        <w:noProof/>
        <w:sz w:val="30"/>
        <w:szCs w:val="30"/>
      </w:rPr>
    </w:pPr>
    <w:r w:rsidRPr="00C660F5">
      <w:rPr>
        <w:rFonts w:ascii="Angsana New" w:hAnsi="Angsana New"/>
        <w:sz w:val="30"/>
        <w:szCs w:val="30"/>
      </w:rPr>
      <w:fldChar w:fldCharType="begin"/>
    </w:r>
    <w:r w:rsidRPr="00C660F5">
      <w:rPr>
        <w:rFonts w:ascii="Angsana New" w:hAnsi="Angsana New"/>
        <w:sz w:val="30"/>
        <w:szCs w:val="30"/>
      </w:rPr>
      <w:instrText xml:space="preserve"> PAGE   \* MERGEFORMAT </w:instrText>
    </w:r>
    <w:r w:rsidRPr="00C660F5">
      <w:rPr>
        <w:rFonts w:ascii="Angsana New" w:hAnsi="Angsana New"/>
        <w:sz w:val="30"/>
        <w:szCs w:val="30"/>
      </w:rPr>
      <w:fldChar w:fldCharType="separate"/>
    </w:r>
    <w:r w:rsidR="00AF2A82">
      <w:rPr>
        <w:rFonts w:ascii="Angsana New" w:hAnsi="Angsana New"/>
        <w:noProof/>
        <w:sz w:val="30"/>
        <w:szCs w:val="30"/>
      </w:rPr>
      <w:t>29</w:t>
    </w:r>
    <w:r w:rsidRPr="00C660F5">
      <w:rPr>
        <w:rFonts w:ascii="Angsana New" w:hAnsi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6045A3" w14:textId="77777777" w:rsidR="004436C2" w:rsidRPr="00FF32BF" w:rsidRDefault="004436C2" w:rsidP="00FF32BF">
    <w:pPr>
      <w:pStyle w:val="Footer"/>
      <w:jc w:val="center"/>
      <w:rPr>
        <w:rFonts w:ascii="Angsana New" w:hAnsi="Angsana New"/>
        <w:noProof/>
        <w:sz w:val="30"/>
        <w:szCs w:val="30"/>
      </w:rPr>
    </w:pPr>
    <w:r w:rsidRPr="00C660F5">
      <w:rPr>
        <w:rFonts w:ascii="Angsana New" w:hAnsi="Angsana New"/>
        <w:sz w:val="30"/>
        <w:szCs w:val="30"/>
      </w:rPr>
      <w:fldChar w:fldCharType="begin"/>
    </w:r>
    <w:r w:rsidRPr="00C660F5">
      <w:rPr>
        <w:rFonts w:ascii="Angsana New" w:hAnsi="Angsana New"/>
        <w:sz w:val="30"/>
        <w:szCs w:val="30"/>
      </w:rPr>
      <w:instrText xml:space="preserve"> PAGE   \* MERGEFORMAT </w:instrText>
    </w:r>
    <w:r w:rsidRPr="00C660F5">
      <w:rPr>
        <w:rFonts w:ascii="Angsana New" w:hAnsi="Angsana New"/>
        <w:sz w:val="30"/>
        <w:szCs w:val="30"/>
      </w:rPr>
      <w:fldChar w:fldCharType="separate"/>
    </w:r>
    <w:r w:rsidR="00AF2A82">
      <w:rPr>
        <w:rFonts w:ascii="Angsana New" w:hAnsi="Angsana New"/>
        <w:noProof/>
        <w:sz w:val="30"/>
        <w:szCs w:val="30"/>
      </w:rPr>
      <w:t>32</w:t>
    </w:r>
    <w:r w:rsidRPr="00C660F5">
      <w:rPr>
        <w:rFonts w:ascii="Angsana New" w:hAnsi="Angsana New"/>
        <w:noProof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44030F" w14:textId="77777777" w:rsidR="00171D7E" w:rsidRPr="00D83821" w:rsidRDefault="00171D7E">
    <w:pPr>
      <w:pStyle w:val="Footer"/>
      <w:jc w:val="center"/>
      <w:rPr>
        <w:rFonts w:asciiTheme="majorBidi" w:hAnsiTheme="majorBidi" w:cstheme="majorBidi"/>
        <w:sz w:val="30"/>
        <w:szCs w:val="30"/>
      </w:rPr>
    </w:pPr>
    <w:r w:rsidRPr="00D83821">
      <w:rPr>
        <w:rFonts w:asciiTheme="majorBidi" w:hAnsiTheme="majorBidi" w:cstheme="majorBidi"/>
        <w:sz w:val="30"/>
        <w:szCs w:val="30"/>
      </w:rPr>
      <w:fldChar w:fldCharType="begin"/>
    </w:r>
    <w:r w:rsidRPr="00D83821">
      <w:rPr>
        <w:rFonts w:asciiTheme="majorBidi" w:hAnsiTheme="majorBidi" w:cstheme="majorBidi"/>
        <w:sz w:val="30"/>
        <w:szCs w:val="30"/>
      </w:rPr>
      <w:instrText xml:space="preserve"> PAGE   \* MERGEFORMAT </w:instrText>
    </w:r>
    <w:r w:rsidRPr="00D83821">
      <w:rPr>
        <w:rFonts w:asciiTheme="majorBidi" w:hAnsiTheme="majorBidi" w:cstheme="majorBidi"/>
        <w:sz w:val="30"/>
        <w:szCs w:val="30"/>
      </w:rPr>
      <w:fldChar w:fldCharType="separate"/>
    </w:r>
    <w:r w:rsidR="00AF2A82">
      <w:rPr>
        <w:rFonts w:asciiTheme="majorBidi" w:hAnsiTheme="majorBidi" w:cstheme="majorBidi"/>
        <w:noProof/>
        <w:sz w:val="30"/>
        <w:szCs w:val="30"/>
      </w:rPr>
      <w:t>33</w:t>
    </w:r>
    <w:r w:rsidRPr="00D83821">
      <w:rPr>
        <w:rFonts w:asciiTheme="majorBidi" w:hAnsiTheme="majorBidi" w:cstheme="majorBidi"/>
        <w:noProof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24E9CB" w14:textId="77777777" w:rsidR="004436C2" w:rsidRPr="00D83821" w:rsidRDefault="004436C2">
    <w:pPr>
      <w:pStyle w:val="Footer"/>
      <w:jc w:val="center"/>
      <w:rPr>
        <w:rFonts w:asciiTheme="majorBidi" w:hAnsiTheme="majorBidi" w:cstheme="majorBidi"/>
        <w:sz w:val="30"/>
        <w:szCs w:val="30"/>
      </w:rPr>
    </w:pPr>
    <w:r w:rsidRPr="00D83821">
      <w:rPr>
        <w:rFonts w:asciiTheme="majorBidi" w:hAnsiTheme="majorBidi" w:cstheme="majorBidi"/>
        <w:sz w:val="30"/>
        <w:szCs w:val="30"/>
      </w:rPr>
      <w:fldChar w:fldCharType="begin"/>
    </w:r>
    <w:r w:rsidRPr="00D83821">
      <w:rPr>
        <w:rFonts w:asciiTheme="majorBidi" w:hAnsiTheme="majorBidi" w:cstheme="majorBidi"/>
        <w:sz w:val="30"/>
        <w:szCs w:val="30"/>
      </w:rPr>
      <w:instrText xml:space="preserve"> PAGE   \* MERGEFORMAT </w:instrText>
    </w:r>
    <w:r w:rsidRPr="00D83821">
      <w:rPr>
        <w:rFonts w:asciiTheme="majorBidi" w:hAnsiTheme="majorBidi" w:cstheme="majorBidi"/>
        <w:sz w:val="30"/>
        <w:szCs w:val="30"/>
      </w:rPr>
      <w:fldChar w:fldCharType="separate"/>
    </w:r>
    <w:r w:rsidR="00AF2A82">
      <w:rPr>
        <w:rFonts w:asciiTheme="majorBidi" w:hAnsiTheme="majorBidi" w:cstheme="majorBidi"/>
        <w:noProof/>
        <w:sz w:val="30"/>
        <w:szCs w:val="30"/>
      </w:rPr>
      <w:t>35</w:t>
    </w:r>
    <w:r w:rsidRPr="00D83821">
      <w:rPr>
        <w:rFonts w:asciiTheme="majorBidi" w:hAnsiTheme="majorBidi" w:cstheme="majorBidi"/>
        <w:noProof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CD8904" w14:textId="77777777" w:rsidR="00171D7E" w:rsidRPr="00D83821" w:rsidRDefault="00171D7E">
    <w:pPr>
      <w:pStyle w:val="Footer"/>
      <w:jc w:val="center"/>
      <w:rPr>
        <w:rFonts w:asciiTheme="majorBidi" w:hAnsiTheme="majorBidi" w:cstheme="majorBidi"/>
        <w:sz w:val="30"/>
        <w:szCs w:val="30"/>
      </w:rPr>
    </w:pPr>
    <w:r w:rsidRPr="00D83821">
      <w:rPr>
        <w:rFonts w:asciiTheme="majorBidi" w:hAnsiTheme="majorBidi" w:cstheme="majorBidi"/>
        <w:sz w:val="30"/>
        <w:szCs w:val="30"/>
      </w:rPr>
      <w:fldChar w:fldCharType="begin"/>
    </w:r>
    <w:r w:rsidRPr="00D83821">
      <w:rPr>
        <w:rFonts w:asciiTheme="majorBidi" w:hAnsiTheme="majorBidi" w:cstheme="majorBidi"/>
        <w:sz w:val="30"/>
        <w:szCs w:val="30"/>
      </w:rPr>
      <w:instrText xml:space="preserve"> PAGE   \* MERGEFORMAT </w:instrText>
    </w:r>
    <w:r w:rsidRPr="00D83821">
      <w:rPr>
        <w:rFonts w:asciiTheme="majorBidi" w:hAnsiTheme="majorBidi" w:cstheme="majorBidi"/>
        <w:sz w:val="30"/>
        <w:szCs w:val="30"/>
      </w:rPr>
      <w:fldChar w:fldCharType="separate"/>
    </w:r>
    <w:r w:rsidR="00AF2A82">
      <w:rPr>
        <w:rFonts w:asciiTheme="majorBidi" w:hAnsiTheme="majorBidi" w:cstheme="majorBidi"/>
        <w:noProof/>
        <w:sz w:val="30"/>
        <w:szCs w:val="30"/>
      </w:rPr>
      <w:t>39</w:t>
    </w:r>
    <w:r w:rsidRPr="00D83821">
      <w:rPr>
        <w:rFonts w:asciiTheme="majorBidi" w:hAnsiTheme="majorBidi" w:cstheme="majorBidi"/>
        <w:noProof/>
        <w:sz w:val="30"/>
        <w:szCs w:val="30"/>
      </w:rPr>
      <w:fldChar w:fldCharType="end"/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40EFF4" w14:textId="77777777" w:rsidR="00171D7E" w:rsidRPr="00D83821" w:rsidRDefault="00171D7E">
    <w:pPr>
      <w:pStyle w:val="Footer"/>
      <w:jc w:val="center"/>
      <w:rPr>
        <w:rFonts w:asciiTheme="majorBidi" w:hAnsiTheme="majorBidi" w:cstheme="majorBidi"/>
        <w:sz w:val="30"/>
        <w:szCs w:val="30"/>
      </w:rPr>
    </w:pPr>
    <w:r w:rsidRPr="00D83821">
      <w:rPr>
        <w:rFonts w:asciiTheme="majorBidi" w:hAnsiTheme="majorBidi" w:cstheme="majorBidi"/>
        <w:sz w:val="30"/>
        <w:szCs w:val="30"/>
      </w:rPr>
      <w:fldChar w:fldCharType="begin"/>
    </w:r>
    <w:r w:rsidRPr="00D83821">
      <w:rPr>
        <w:rFonts w:asciiTheme="majorBidi" w:hAnsiTheme="majorBidi" w:cstheme="majorBidi"/>
        <w:sz w:val="30"/>
        <w:szCs w:val="30"/>
      </w:rPr>
      <w:instrText xml:space="preserve"> PAGE   \* MERGEFORMAT </w:instrText>
    </w:r>
    <w:r w:rsidRPr="00D83821">
      <w:rPr>
        <w:rFonts w:asciiTheme="majorBidi" w:hAnsiTheme="majorBidi" w:cstheme="majorBidi"/>
        <w:sz w:val="30"/>
        <w:szCs w:val="30"/>
      </w:rPr>
      <w:fldChar w:fldCharType="separate"/>
    </w:r>
    <w:r w:rsidR="00AF2A82">
      <w:rPr>
        <w:rFonts w:asciiTheme="majorBidi" w:hAnsiTheme="majorBidi" w:cstheme="majorBidi"/>
        <w:noProof/>
        <w:sz w:val="30"/>
        <w:szCs w:val="30"/>
      </w:rPr>
      <w:t>45</w:t>
    </w:r>
    <w:r w:rsidRPr="00D83821">
      <w:rPr>
        <w:rFonts w:asciiTheme="majorBidi" w:hAnsiTheme="majorBidi" w:cstheme="majorBidi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64ED4D4" w14:textId="77777777" w:rsidR="001303AD" w:rsidRDefault="001303AD">
      <w:r>
        <w:separator/>
      </w:r>
    </w:p>
  </w:footnote>
  <w:footnote w:type="continuationSeparator" w:id="0">
    <w:p w14:paraId="1C5C3BF1" w14:textId="77777777" w:rsidR="001303AD" w:rsidRDefault="001303AD">
      <w:r>
        <w:continuationSeparator/>
      </w:r>
    </w:p>
  </w:footnote>
  <w:footnote w:type="continuationNotice" w:id="1">
    <w:p w14:paraId="1B4AA3E8" w14:textId="77777777" w:rsidR="001303AD" w:rsidRDefault="001303AD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B0B807" w14:textId="77777777" w:rsidR="004436C2" w:rsidRDefault="004436C2" w:rsidP="00E760A4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0874F1">
      <w:rPr>
        <w:rFonts w:ascii="Angsana New" w:hAnsi="Angsana New"/>
        <w:b/>
        <w:bCs/>
        <w:sz w:val="32"/>
        <w:szCs w:val="32"/>
        <w:cs/>
      </w:rPr>
      <w:t>บริษัท ทีพีไอ โพลีน</w:t>
    </w:r>
    <w:r w:rsidRPr="000874F1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0874F1">
      <w:rPr>
        <w:rFonts w:ascii="Angsana New" w:hAnsi="Angsana New"/>
        <w:b/>
        <w:bCs/>
        <w:sz w:val="32"/>
        <w:szCs w:val="32"/>
        <w:cs/>
      </w:rPr>
      <w:t>เพาเวอร์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 และบริษัทย่อย</w:t>
    </w:r>
  </w:p>
  <w:p w14:paraId="3190D3D0" w14:textId="77777777" w:rsidR="004436C2" w:rsidRDefault="004436C2" w:rsidP="00E760A4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0913B685" w14:textId="5C36EEFE" w:rsidR="00E376D0" w:rsidRPr="00E22BD2" w:rsidRDefault="00E376D0" w:rsidP="00E376D0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สำหรับงวดสามเดือนและ</w:t>
    </w:r>
    <w:r w:rsidR="00BE39D0">
      <w:rPr>
        <w:rFonts w:ascii="Angsana New" w:hAnsi="Angsana New" w:hint="cs"/>
        <w:b/>
        <w:bCs/>
        <w:sz w:val="32"/>
        <w:szCs w:val="32"/>
        <w:cs/>
      </w:rPr>
      <w:t>เก้า</w:t>
    </w:r>
    <w:r>
      <w:rPr>
        <w:rFonts w:ascii="Angsana New" w:hAnsi="Angsana New" w:hint="cs"/>
        <w:b/>
        <w:bCs/>
        <w:sz w:val="32"/>
        <w:szCs w:val="32"/>
        <w:cs/>
      </w:rPr>
      <w:t xml:space="preserve">เดือนสิ้นสุดวันที่ </w:t>
    </w:r>
    <w:r w:rsidRPr="001E050E">
      <w:rPr>
        <w:rFonts w:ascii="Angsana New" w:hAnsi="Angsana New"/>
        <w:b/>
        <w:bCs/>
        <w:sz w:val="32"/>
        <w:szCs w:val="32"/>
      </w:rPr>
      <w:t>30</w:t>
    </w:r>
    <w:r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="006D2560">
      <w:rPr>
        <w:rFonts w:ascii="Angsana New" w:hAnsi="Angsana New" w:hint="cs"/>
        <w:b/>
        <w:bCs/>
        <w:sz w:val="32"/>
        <w:szCs w:val="32"/>
        <w:cs/>
        <w:lang w:val="en-US"/>
      </w:rPr>
      <w:t>กันยายน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 </w:t>
    </w:r>
    <w:r>
      <w:rPr>
        <w:rFonts w:ascii="Angsana New" w:hAnsi="Angsana New"/>
        <w:b/>
        <w:bCs/>
        <w:sz w:val="32"/>
        <w:szCs w:val="32"/>
        <w:lang w:val="en-US"/>
      </w:rPr>
      <w:t>25</w:t>
    </w:r>
    <w:r w:rsidRPr="006E5D73">
      <w:rPr>
        <w:rFonts w:ascii="Angsana New" w:hAnsi="Angsana New" w:hint="cs"/>
        <w:b/>
        <w:bCs/>
        <w:sz w:val="32"/>
        <w:szCs w:val="32"/>
        <w:lang w:val="en-US"/>
      </w:rPr>
      <w:t>6</w:t>
    </w:r>
    <w:r w:rsidR="003A7A02">
      <w:rPr>
        <w:rFonts w:ascii="Angsana New" w:hAnsi="Angsana New"/>
        <w:b/>
        <w:bCs/>
        <w:sz w:val="32"/>
        <w:szCs w:val="32"/>
        <w:lang w:val="en-US"/>
      </w:rPr>
      <w:t>6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 </w:t>
    </w:r>
    <w:r>
      <w:rPr>
        <w:rFonts w:ascii="Angsana New" w:hAnsi="Angsana New"/>
        <w:b/>
        <w:bCs/>
        <w:sz w:val="32"/>
        <w:szCs w:val="32"/>
        <w:lang w:val="en-US"/>
      </w:rPr>
      <w:t>(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14:paraId="44D0AE8D" w14:textId="77777777" w:rsidR="004436C2" w:rsidRDefault="004436C2" w:rsidP="00150BF6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19EA7F" w14:textId="77777777" w:rsidR="004436C2" w:rsidRDefault="004436C2" w:rsidP="00E760A4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0874F1">
      <w:rPr>
        <w:rFonts w:ascii="Angsana New" w:hAnsi="Angsana New"/>
        <w:b/>
        <w:bCs/>
        <w:sz w:val="32"/>
        <w:szCs w:val="32"/>
        <w:cs/>
      </w:rPr>
      <w:t>บริษัท ทีพีไอ โพลีน</w:t>
    </w:r>
    <w:r w:rsidRPr="000874F1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0874F1">
      <w:rPr>
        <w:rFonts w:ascii="Angsana New" w:hAnsi="Angsana New"/>
        <w:b/>
        <w:bCs/>
        <w:sz w:val="32"/>
        <w:szCs w:val="32"/>
        <w:cs/>
      </w:rPr>
      <w:t>เพาเวอร์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 และบริษัทย่อย</w:t>
    </w:r>
  </w:p>
  <w:p w14:paraId="7945D6C9" w14:textId="77777777" w:rsidR="004436C2" w:rsidRDefault="004436C2" w:rsidP="00E760A4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1B89CED4" w14:textId="39FEA4E8" w:rsidR="00F37E1B" w:rsidRPr="00E22BD2" w:rsidRDefault="00F37E1B" w:rsidP="00F37E1B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สำหรับงวดสามเดือนและ</w:t>
    </w:r>
    <w:r w:rsidR="00C147AD">
      <w:rPr>
        <w:rFonts w:ascii="Angsana New" w:hAnsi="Angsana New" w:hint="cs"/>
        <w:b/>
        <w:bCs/>
        <w:sz w:val="32"/>
        <w:szCs w:val="32"/>
        <w:cs/>
      </w:rPr>
      <w:t>เก้า</w:t>
    </w:r>
    <w:r>
      <w:rPr>
        <w:rFonts w:ascii="Angsana New" w:hAnsi="Angsana New" w:hint="cs"/>
        <w:b/>
        <w:bCs/>
        <w:sz w:val="32"/>
        <w:szCs w:val="32"/>
        <w:cs/>
      </w:rPr>
      <w:t xml:space="preserve">เดือนสิ้นสุดวันที่ </w:t>
    </w:r>
    <w:r w:rsidRPr="001E050E">
      <w:rPr>
        <w:rFonts w:ascii="Angsana New" w:hAnsi="Angsana New"/>
        <w:b/>
        <w:bCs/>
        <w:sz w:val="32"/>
        <w:szCs w:val="32"/>
      </w:rPr>
      <w:t>30</w:t>
    </w:r>
    <w:r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="00C147AD">
      <w:rPr>
        <w:rFonts w:ascii="Angsana New" w:hAnsi="Angsana New" w:hint="cs"/>
        <w:b/>
        <w:bCs/>
        <w:sz w:val="32"/>
        <w:szCs w:val="32"/>
        <w:cs/>
        <w:lang w:val="en-US"/>
      </w:rPr>
      <w:t>กันยายน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 </w:t>
    </w:r>
    <w:r>
      <w:rPr>
        <w:rFonts w:ascii="Angsana New" w:hAnsi="Angsana New"/>
        <w:b/>
        <w:bCs/>
        <w:sz w:val="32"/>
        <w:szCs w:val="32"/>
        <w:lang w:val="en-US"/>
      </w:rPr>
      <w:t>25</w:t>
    </w:r>
    <w:r w:rsidRPr="006E5D73">
      <w:rPr>
        <w:rFonts w:ascii="Angsana New" w:hAnsi="Angsana New" w:hint="cs"/>
        <w:b/>
        <w:bCs/>
        <w:sz w:val="32"/>
        <w:szCs w:val="32"/>
        <w:lang w:val="en-US"/>
      </w:rPr>
      <w:t>6</w:t>
    </w:r>
    <w:r>
      <w:rPr>
        <w:rFonts w:ascii="Angsana New" w:hAnsi="Angsana New"/>
        <w:b/>
        <w:bCs/>
        <w:sz w:val="32"/>
        <w:szCs w:val="32"/>
        <w:lang w:val="en-US"/>
      </w:rPr>
      <w:t>6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 </w:t>
    </w:r>
    <w:r>
      <w:rPr>
        <w:rFonts w:ascii="Angsana New" w:hAnsi="Angsana New"/>
        <w:b/>
        <w:bCs/>
        <w:sz w:val="32"/>
        <w:szCs w:val="32"/>
        <w:lang w:val="en-US"/>
      </w:rPr>
      <w:t>(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14:paraId="51DA8D97" w14:textId="77777777" w:rsidR="004436C2" w:rsidRDefault="004436C2" w:rsidP="00150BF6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FE5110" w14:textId="77777777" w:rsidR="004436C2" w:rsidRDefault="004436C2" w:rsidP="00E760A4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0874F1">
      <w:rPr>
        <w:rFonts w:ascii="Angsana New" w:hAnsi="Angsana New"/>
        <w:b/>
        <w:bCs/>
        <w:sz w:val="32"/>
        <w:szCs w:val="32"/>
        <w:cs/>
      </w:rPr>
      <w:t>บริษัท ทีพีไอ โพลีน</w:t>
    </w:r>
    <w:r w:rsidRPr="000874F1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0874F1">
      <w:rPr>
        <w:rFonts w:ascii="Angsana New" w:hAnsi="Angsana New"/>
        <w:b/>
        <w:bCs/>
        <w:sz w:val="32"/>
        <w:szCs w:val="32"/>
        <w:cs/>
      </w:rPr>
      <w:t>เพาเวอร์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 และบริษัทย่อย</w:t>
    </w:r>
  </w:p>
  <w:p w14:paraId="2178CF92" w14:textId="77777777" w:rsidR="004436C2" w:rsidRDefault="004436C2" w:rsidP="00E760A4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2062B96D" w14:textId="1BFB6F23" w:rsidR="00814C13" w:rsidRPr="00E22BD2" w:rsidRDefault="00814C13" w:rsidP="00814C13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สำหรับงวดสามเดือนและ</w:t>
    </w:r>
    <w:r w:rsidR="00C147AD">
      <w:rPr>
        <w:rFonts w:ascii="Angsana New" w:hAnsi="Angsana New" w:hint="cs"/>
        <w:b/>
        <w:bCs/>
        <w:sz w:val="32"/>
        <w:szCs w:val="32"/>
        <w:cs/>
      </w:rPr>
      <w:t>เก้า</w:t>
    </w:r>
    <w:r>
      <w:rPr>
        <w:rFonts w:ascii="Angsana New" w:hAnsi="Angsana New" w:hint="cs"/>
        <w:b/>
        <w:bCs/>
        <w:sz w:val="32"/>
        <w:szCs w:val="32"/>
        <w:cs/>
      </w:rPr>
      <w:t xml:space="preserve">เดือนสิ้นสุดวันที่ </w:t>
    </w:r>
    <w:r w:rsidRPr="001E050E">
      <w:rPr>
        <w:rFonts w:ascii="Angsana New" w:hAnsi="Angsana New"/>
        <w:b/>
        <w:bCs/>
        <w:sz w:val="32"/>
        <w:szCs w:val="32"/>
      </w:rPr>
      <w:t>30</w:t>
    </w:r>
    <w:r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="00C147AD">
      <w:rPr>
        <w:rFonts w:ascii="Angsana New" w:hAnsi="Angsana New" w:hint="cs"/>
        <w:b/>
        <w:bCs/>
        <w:sz w:val="32"/>
        <w:szCs w:val="32"/>
        <w:cs/>
        <w:lang w:val="en-US"/>
      </w:rPr>
      <w:t>กันยายน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 </w:t>
    </w:r>
    <w:r>
      <w:rPr>
        <w:rFonts w:ascii="Angsana New" w:hAnsi="Angsana New"/>
        <w:b/>
        <w:bCs/>
        <w:sz w:val="32"/>
        <w:szCs w:val="32"/>
        <w:lang w:val="en-US"/>
      </w:rPr>
      <w:t>25</w:t>
    </w:r>
    <w:r w:rsidRPr="006E5D73">
      <w:rPr>
        <w:rFonts w:ascii="Angsana New" w:hAnsi="Angsana New" w:hint="cs"/>
        <w:b/>
        <w:bCs/>
        <w:sz w:val="32"/>
        <w:szCs w:val="32"/>
        <w:lang w:val="en-US"/>
      </w:rPr>
      <w:t>6</w:t>
    </w:r>
    <w:r>
      <w:rPr>
        <w:rFonts w:ascii="Angsana New" w:hAnsi="Angsana New"/>
        <w:b/>
        <w:bCs/>
        <w:sz w:val="32"/>
        <w:szCs w:val="32"/>
        <w:lang w:val="en-US"/>
      </w:rPr>
      <w:t>6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 </w:t>
    </w:r>
    <w:r>
      <w:rPr>
        <w:rFonts w:ascii="Angsana New" w:hAnsi="Angsana New"/>
        <w:b/>
        <w:bCs/>
        <w:sz w:val="32"/>
        <w:szCs w:val="32"/>
        <w:lang w:val="en-US"/>
      </w:rPr>
      <w:t>(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14:paraId="04D407EB" w14:textId="77777777" w:rsidR="004436C2" w:rsidRDefault="004436C2" w:rsidP="00150BF6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D53C2A" w14:textId="77777777" w:rsidR="004436C2" w:rsidRDefault="004436C2" w:rsidP="00E760A4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0874F1">
      <w:rPr>
        <w:rFonts w:ascii="Angsana New" w:hAnsi="Angsana New"/>
        <w:b/>
        <w:bCs/>
        <w:sz w:val="32"/>
        <w:szCs w:val="32"/>
        <w:cs/>
      </w:rPr>
      <w:t>บริษัท ทีพีไอ โพลีน</w:t>
    </w:r>
    <w:r w:rsidRPr="000874F1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0874F1">
      <w:rPr>
        <w:rFonts w:ascii="Angsana New" w:hAnsi="Angsana New"/>
        <w:b/>
        <w:bCs/>
        <w:sz w:val="32"/>
        <w:szCs w:val="32"/>
        <w:cs/>
      </w:rPr>
      <w:t>เพาเวอร์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 และบริษัทย่อย</w:t>
    </w:r>
  </w:p>
  <w:p w14:paraId="2271E58F" w14:textId="77777777" w:rsidR="004436C2" w:rsidRDefault="004436C2" w:rsidP="00E760A4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330F37BE" w14:textId="3746D890" w:rsidR="00B1598C" w:rsidRPr="00E22BD2" w:rsidRDefault="00B1598C" w:rsidP="00B1598C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สำหรับงวดสามเดือนและ</w:t>
    </w:r>
    <w:r w:rsidR="00CE42F0">
      <w:rPr>
        <w:rFonts w:ascii="Angsana New" w:hAnsi="Angsana New" w:hint="cs"/>
        <w:b/>
        <w:bCs/>
        <w:sz w:val="32"/>
        <w:szCs w:val="32"/>
        <w:cs/>
      </w:rPr>
      <w:t>เก้าเดือน</w:t>
    </w:r>
    <w:r>
      <w:rPr>
        <w:rFonts w:ascii="Angsana New" w:hAnsi="Angsana New" w:hint="cs"/>
        <w:b/>
        <w:bCs/>
        <w:sz w:val="32"/>
        <w:szCs w:val="32"/>
        <w:cs/>
      </w:rPr>
      <w:t xml:space="preserve">เดือนสิ้นสุดวันที่ </w:t>
    </w:r>
    <w:r w:rsidRPr="001E050E">
      <w:rPr>
        <w:rFonts w:ascii="Angsana New" w:hAnsi="Angsana New"/>
        <w:b/>
        <w:bCs/>
        <w:sz w:val="32"/>
        <w:szCs w:val="32"/>
      </w:rPr>
      <w:t>30</w:t>
    </w:r>
    <w:r w:rsidR="00CE42F0">
      <w:rPr>
        <w:rFonts w:ascii="Angsana New" w:hAnsi="Angsana New" w:hint="cs"/>
        <w:b/>
        <w:bCs/>
        <w:sz w:val="32"/>
        <w:szCs w:val="32"/>
        <w:cs/>
        <w:lang w:val="en-US"/>
      </w:rPr>
      <w:t xml:space="preserve"> กันยายน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 </w:t>
    </w:r>
    <w:r>
      <w:rPr>
        <w:rFonts w:ascii="Angsana New" w:hAnsi="Angsana New"/>
        <w:b/>
        <w:bCs/>
        <w:sz w:val="32"/>
        <w:szCs w:val="32"/>
        <w:lang w:val="en-US"/>
      </w:rPr>
      <w:t>25</w:t>
    </w:r>
    <w:r w:rsidRPr="006E5D73">
      <w:rPr>
        <w:rFonts w:ascii="Angsana New" w:hAnsi="Angsana New" w:hint="cs"/>
        <w:b/>
        <w:bCs/>
        <w:sz w:val="32"/>
        <w:szCs w:val="32"/>
        <w:lang w:val="en-US"/>
      </w:rPr>
      <w:t>6</w:t>
    </w:r>
    <w:r>
      <w:rPr>
        <w:rFonts w:ascii="Angsana New" w:hAnsi="Angsana New"/>
        <w:b/>
        <w:bCs/>
        <w:sz w:val="32"/>
        <w:szCs w:val="32"/>
        <w:lang w:val="en-US"/>
      </w:rPr>
      <w:t>6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 </w:t>
    </w:r>
    <w:r>
      <w:rPr>
        <w:rFonts w:ascii="Angsana New" w:hAnsi="Angsana New"/>
        <w:b/>
        <w:bCs/>
        <w:sz w:val="32"/>
        <w:szCs w:val="32"/>
        <w:lang w:val="en-US"/>
      </w:rPr>
      <w:t>(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14:paraId="08959B58" w14:textId="77777777" w:rsidR="004436C2" w:rsidRDefault="004436C2" w:rsidP="00150BF6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F62C22" w14:textId="77777777" w:rsidR="004436C2" w:rsidRDefault="004436C2" w:rsidP="00E760A4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0874F1">
      <w:rPr>
        <w:rFonts w:ascii="Angsana New" w:hAnsi="Angsana New"/>
        <w:b/>
        <w:bCs/>
        <w:sz w:val="32"/>
        <w:szCs w:val="32"/>
        <w:cs/>
      </w:rPr>
      <w:t>บริษัท ทีพีไอ โพลีน</w:t>
    </w:r>
    <w:r w:rsidRPr="000874F1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0874F1">
      <w:rPr>
        <w:rFonts w:ascii="Angsana New" w:hAnsi="Angsana New"/>
        <w:b/>
        <w:bCs/>
        <w:sz w:val="32"/>
        <w:szCs w:val="32"/>
        <w:cs/>
      </w:rPr>
      <w:t>เพาเวอร์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 และบริษัทย่อย</w:t>
    </w:r>
  </w:p>
  <w:p w14:paraId="2D07D039" w14:textId="77777777" w:rsidR="004436C2" w:rsidRDefault="004436C2" w:rsidP="00E760A4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69DA4492" w14:textId="3CA9B05E" w:rsidR="00B1598C" w:rsidRPr="00E22BD2" w:rsidRDefault="00B1598C" w:rsidP="00B1598C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สำหรับงวดสามเดือนและ</w:t>
    </w:r>
    <w:r w:rsidR="00C147AD">
      <w:rPr>
        <w:rFonts w:ascii="Angsana New" w:hAnsi="Angsana New" w:hint="cs"/>
        <w:b/>
        <w:bCs/>
        <w:sz w:val="32"/>
        <w:szCs w:val="32"/>
        <w:cs/>
      </w:rPr>
      <w:t>เก้า</w:t>
    </w:r>
    <w:r>
      <w:rPr>
        <w:rFonts w:ascii="Angsana New" w:hAnsi="Angsana New" w:hint="cs"/>
        <w:b/>
        <w:bCs/>
        <w:sz w:val="32"/>
        <w:szCs w:val="32"/>
        <w:cs/>
      </w:rPr>
      <w:t xml:space="preserve">เดือนสิ้นสุดวันที่ </w:t>
    </w:r>
    <w:r w:rsidRPr="001E050E">
      <w:rPr>
        <w:rFonts w:ascii="Angsana New" w:hAnsi="Angsana New"/>
        <w:b/>
        <w:bCs/>
        <w:sz w:val="32"/>
        <w:szCs w:val="32"/>
      </w:rPr>
      <w:t>30</w:t>
    </w:r>
    <w:r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="00CE42F0">
      <w:rPr>
        <w:rFonts w:ascii="Angsana New" w:hAnsi="Angsana New" w:hint="cs"/>
        <w:b/>
        <w:bCs/>
        <w:sz w:val="32"/>
        <w:szCs w:val="32"/>
        <w:cs/>
        <w:lang w:val="en-US"/>
      </w:rPr>
      <w:t>กันยายน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 </w:t>
    </w:r>
    <w:r>
      <w:rPr>
        <w:rFonts w:ascii="Angsana New" w:hAnsi="Angsana New"/>
        <w:b/>
        <w:bCs/>
        <w:sz w:val="32"/>
        <w:szCs w:val="32"/>
        <w:lang w:val="en-US"/>
      </w:rPr>
      <w:t>25</w:t>
    </w:r>
    <w:r w:rsidRPr="006E5D73">
      <w:rPr>
        <w:rFonts w:ascii="Angsana New" w:hAnsi="Angsana New" w:hint="cs"/>
        <w:b/>
        <w:bCs/>
        <w:sz w:val="32"/>
        <w:szCs w:val="32"/>
        <w:lang w:val="en-US"/>
      </w:rPr>
      <w:t>6</w:t>
    </w:r>
    <w:r>
      <w:rPr>
        <w:rFonts w:ascii="Angsana New" w:hAnsi="Angsana New"/>
        <w:b/>
        <w:bCs/>
        <w:sz w:val="32"/>
        <w:szCs w:val="32"/>
        <w:lang w:val="en-US"/>
      </w:rPr>
      <w:t>6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 </w:t>
    </w:r>
    <w:r>
      <w:rPr>
        <w:rFonts w:ascii="Angsana New" w:hAnsi="Angsana New"/>
        <w:b/>
        <w:bCs/>
        <w:sz w:val="32"/>
        <w:szCs w:val="32"/>
        <w:lang w:val="en-US"/>
      </w:rPr>
      <w:t>(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14:paraId="69724A14" w14:textId="77777777" w:rsidR="004436C2" w:rsidRDefault="004436C2" w:rsidP="00150BF6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73AE8D6" w14:textId="77777777" w:rsidR="00E760A4" w:rsidRDefault="00E760A4" w:rsidP="00E760A4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0874F1">
      <w:rPr>
        <w:rFonts w:ascii="Angsana New" w:hAnsi="Angsana New"/>
        <w:b/>
        <w:bCs/>
        <w:sz w:val="32"/>
        <w:szCs w:val="32"/>
        <w:cs/>
      </w:rPr>
      <w:t>บริษัท ทีพีไอ โพลีน</w:t>
    </w:r>
    <w:r w:rsidRPr="000874F1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0874F1">
      <w:rPr>
        <w:rFonts w:ascii="Angsana New" w:hAnsi="Angsana New"/>
        <w:b/>
        <w:bCs/>
        <w:sz w:val="32"/>
        <w:szCs w:val="32"/>
        <w:cs/>
      </w:rPr>
      <w:t>เพาเวอร์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 และบริษัทย่อย</w:t>
    </w:r>
  </w:p>
  <w:p w14:paraId="7A0320FF" w14:textId="77777777" w:rsidR="00E760A4" w:rsidRDefault="00E760A4" w:rsidP="00E760A4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3C82C24A" w14:textId="2200F17B" w:rsidR="00985677" w:rsidRPr="00E22BD2" w:rsidRDefault="00985677" w:rsidP="00985677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สำหรับงวดสามเดือนและ</w:t>
    </w:r>
    <w:r w:rsidR="00C147AD">
      <w:rPr>
        <w:rFonts w:ascii="Angsana New" w:hAnsi="Angsana New" w:hint="cs"/>
        <w:b/>
        <w:bCs/>
        <w:sz w:val="32"/>
        <w:szCs w:val="32"/>
        <w:cs/>
      </w:rPr>
      <w:t>เก้า</w:t>
    </w:r>
    <w:r>
      <w:rPr>
        <w:rFonts w:ascii="Angsana New" w:hAnsi="Angsana New" w:hint="cs"/>
        <w:b/>
        <w:bCs/>
        <w:sz w:val="32"/>
        <w:szCs w:val="32"/>
        <w:cs/>
      </w:rPr>
      <w:t xml:space="preserve">เดือนสิ้นสุดวันที่ </w:t>
    </w:r>
    <w:r w:rsidRPr="001E050E">
      <w:rPr>
        <w:rFonts w:ascii="Angsana New" w:hAnsi="Angsana New"/>
        <w:b/>
        <w:bCs/>
        <w:sz w:val="32"/>
        <w:szCs w:val="32"/>
      </w:rPr>
      <w:t>30</w:t>
    </w:r>
    <w:r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="00C147AD">
      <w:rPr>
        <w:rFonts w:ascii="Angsana New" w:hAnsi="Angsana New" w:hint="cs"/>
        <w:b/>
        <w:bCs/>
        <w:sz w:val="32"/>
        <w:szCs w:val="32"/>
        <w:cs/>
        <w:lang w:val="en-US"/>
      </w:rPr>
      <w:t>กันยายน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 </w:t>
    </w:r>
    <w:r>
      <w:rPr>
        <w:rFonts w:ascii="Angsana New" w:hAnsi="Angsana New"/>
        <w:b/>
        <w:bCs/>
        <w:sz w:val="32"/>
        <w:szCs w:val="32"/>
        <w:lang w:val="en-US"/>
      </w:rPr>
      <w:t>25</w:t>
    </w:r>
    <w:r w:rsidRPr="006E5D73">
      <w:rPr>
        <w:rFonts w:ascii="Angsana New" w:hAnsi="Angsana New" w:hint="cs"/>
        <w:b/>
        <w:bCs/>
        <w:sz w:val="32"/>
        <w:szCs w:val="32"/>
        <w:lang w:val="en-US"/>
      </w:rPr>
      <w:t>6</w:t>
    </w:r>
    <w:r>
      <w:rPr>
        <w:rFonts w:ascii="Angsana New" w:hAnsi="Angsana New"/>
        <w:b/>
        <w:bCs/>
        <w:sz w:val="32"/>
        <w:szCs w:val="32"/>
        <w:lang w:val="en-US"/>
      </w:rPr>
      <w:t>6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 </w:t>
    </w:r>
    <w:r>
      <w:rPr>
        <w:rFonts w:ascii="Angsana New" w:hAnsi="Angsana New"/>
        <w:b/>
        <w:bCs/>
        <w:sz w:val="32"/>
        <w:szCs w:val="32"/>
        <w:lang w:val="en-US"/>
      </w:rPr>
      <w:t>(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14:paraId="6CFDDB5A" w14:textId="77777777" w:rsidR="00171D7E" w:rsidRPr="00E7342D" w:rsidRDefault="00171D7E" w:rsidP="00150BF6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69BA6D" w14:textId="77777777" w:rsidR="00E760A4" w:rsidRDefault="00E760A4" w:rsidP="00E760A4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0874F1">
      <w:rPr>
        <w:rFonts w:ascii="Angsana New" w:hAnsi="Angsana New"/>
        <w:b/>
        <w:bCs/>
        <w:sz w:val="32"/>
        <w:szCs w:val="32"/>
        <w:cs/>
      </w:rPr>
      <w:t>บริษัท ทีพีไอ โพลีน</w:t>
    </w:r>
    <w:r w:rsidRPr="000874F1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0874F1">
      <w:rPr>
        <w:rFonts w:ascii="Angsana New" w:hAnsi="Angsana New"/>
        <w:b/>
        <w:bCs/>
        <w:sz w:val="32"/>
        <w:szCs w:val="32"/>
        <w:cs/>
      </w:rPr>
      <w:t>เพาเวอร์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 และบริษัทย่อย</w:t>
    </w:r>
  </w:p>
  <w:p w14:paraId="73219A9F" w14:textId="77777777" w:rsidR="00E760A4" w:rsidRDefault="00E760A4" w:rsidP="00E760A4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7F646639" w14:textId="2CB5DB3B" w:rsidR="00985677" w:rsidRPr="00E22BD2" w:rsidRDefault="00985677" w:rsidP="00985677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สำหรับงวดสามเดือนและ</w:t>
    </w:r>
    <w:r w:rsidR="001B2AD0">
      <w:rPr>
        <w:rFonts w:ascii="Angsana New" w:hAnsi="Angsana New" w:hint="cs"/>
        <w:b/>
        <w:bCs/>
        <w:sz w:val="32"/>
        <w:szCs w:val="32"/>
        <w:cs/>
      </w:rPr>
      <w:t>เก้า</w:t>
    </w:r>
    <w:r>
      <w:rPr>
        <w:rFonts w:ascii="Angsana New" w:hAnsi="Angsana New" w:hint="cs"/>
        <w:b/>
        <w:bCs/>
        <w:sz w:val="32"/>
        <w:szCs w:val="32"/>
        <w:cs/>
      </w:rPr>
      <w:t xml:space="preserve">เดือนสิ้นสุดวันที่ </w:t>
    </w:r>
    <w:r w:rsidRPr="001E050E">
      <w:rPr>
        <w:rFonts w:ascii="Angsana New" w:hAnsi="Angsana New"/>
        <w:b/>
        <w:bCs/>
        <w:sz w:val="32"/>
        <w:szCs w:val="32"/>
      </w:rPr>
      <w:t>30</w:t>
    </w:r>
    <w:r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="00C147AD">
      <w:rPr>
        <w:rFonts w:ascii="Angsana New" w:hAnsi="Angsana New" w:hint="cs"/>
        <w:b/>
        <w:bCs/>
        <w:sz w:val="32"/>
        <w:szCs w:val="32"/>
        <w:cs/>
        <w:lang w:val="en-US"/>
      </w:rPr>
      <w:t>กันยายน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 </w:t>
    </w:r>
    <w:r>
      <w:rPr>
        <w:rFonts w:ascii="Angsana New" w:hAnsi="Angsana New"/>
        <w:b/>
        <w:bCs/>
        <w:sz w:val="32"/>
        <w:szCs w:val="32"/>
        <w:lang w:val="en-US"/>
      </w:rPr>
      <w:t>25</w:t>
    </w:r>
    <w:r w:rsidRPr="006E5D73">
      <w:rPr>
        <w:rFonts w:ascii="Angsana New" w:hAnsi="Angsana New" w:hint="cs"/>
        <w:b/>
        <w:bCs/>
        <w:sz w:val="32"/>
        <w:szCs w:val="32"/>
        <w:lang w:val="en-US"/>
      </w:rPr>
      <w:t>6</w:t>
    </w:r>
    <w:r>
      <w:rPr>
        <w:rFonts w:ascii="Angsana New" w:hAnsi="Angsana New"/>
        <w:b/>
        <w:bCs/>
        <w:sz w:val="32"/>
        <w:szCs w:val="32"/>
        <w:lang w:val="en-US"/>
      </w:rPr>
      <w:t>6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 </w:t>
    </w:r>
    <w:r>
      <w:rPr>
        <w:rFonts w:ascii="Angsana New" w:hAnsi="Angsana New"/>
        <w:b/>
        <w:bCs/>
        <w:sz w:val="32"/>
        <w:szCs w:val="32"/>
        <w:lang w:val="en-US"/>
      </w:rPr>
      <w:t>(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14:paraId="47417D38" w14:textId="77777777" w:rsidR="00171D7E" w:rsidRPr="00E7342D" w:rsidRDefault="00171D7E" w:rsidP="00150BF6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990" w:hanging="360"/>
      </w:pPr>
    </w:lvl>
  </w:abstractNum>
  <w:abstractNum w:abstractNumId="1">
    <w:nsid w:val="01C51337"/>
    <w:multiLevelType w:val="multilevel"/>
    <w:tmpl w:val="7E0854E2"/>
    <w:lvl w:ilvl="0">
      <w:start w:val="1"/>
      <w:numFmt w:val="decimal"/>
      <w:pStyle w:val="Caption"/>
      <w:lvlText w:val="%1"/>
      <w:lvlJc w:val="left"/>
      <w:pPr>
        <w:ind w:left="540" w:hanging="540"/>
      </w:pPr>
      <w:rPr>
        <w:rFonts w:hint="default"/>
        <w:sz w:val="30"/>
        <w:szCs w:val="30"/>
        <w:lang w:bidi="th-TH"/>
      </w:rPr>
    </w:lvl>
    <w:lvl w:ilvl="1">
      <w:start w:val="2"/>
      <w:numFmt w:val="decimal"/>
      <w:isLgl/>
      <w:lvlText w:val="%1.%2"/>
      <w:lvlJc w:val="left"/>
      <w:pPr>
        <w:ind w:left="1140" w:hanging="6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2">
    <w:nsid w:val="07CF51FB"/>
    <w:multiLevelType w:val="hybridMultilevel"/>
    <w:tmpl w:val="D224520E"/>
    <w:lvl w:ilvl="0" w:tplc="04090011">
      <w:start w:val="1"/>
      <w:numFmt w:val="decimal"/>
      <w:lvlText w:val="%1)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3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103E5B94"/>
    <w:multiLevelType w:val="multilevel"/>
    <w:tmpl w:val="60B458D8"/>
    <w:lvl w:ilvl="0">
      <w:start w:val="37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CG Times (W1)" w:hAnsi="CG Times (W1)" w:hint="default"/>
        <w:cs w:val="0"/>
        <w:lang w:bidi="th-TH"/>
      </w:rPr>
    </w:lvl>
  </w:abstractNum>
  <w:abstractNum w:abstractNumId="6">
    <w:nsid w:val="177345A6"/>
    <w:multiLevelType w:val="hybridMultilevel"/>
    <w:tmpl w:val="BF8C1592"/>
    <w:lvl w:ilvl="0" w:tplc="071E58D8">
      <w:start w:val="1"/>
      <w:numFmt w:val="thaiLetters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>
    <w:nsid w:val="1CA34D41"/>
    <w:multiLevelType w:val="hybridMultilevel"/>
    <w:tmpl w:val="847E5DE2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>
    <w:nsid w:val="378F163B"/>
    <w:multiLevelType w:val="hybridMultilevel"/>
    <w:tmpl w:val="FEF24D86"/>
    <w:lvl w:ilvl="0" w:tplc="04090011">
      <w:start w:val="1"/>
      <w:numFmt w:val="decimal"/>
      <w:lvlText w:val="%1)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0">
    <w:nsid w:val="44855DDF"/>
    <w:multiLevelType w:val="hybridMultilevel"/>
    <w:tmpl w:val="FC981492"/>
    <w:lvl w:ilvl="0" w:tplc="723E3D56">
      <w:start w:val="1"/>
      <w:numFmt w:val="thaiLetters"/>
      <w:lvlText w:val="(%1)"/>
      <w:lvlJc w:val="left"/>
      <w:pPr>
        <w:ind w:left="90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4D625F1A"/>
    <w:multiLevelType w:val="hybridMultilevel"/>
    <w:tmpl w:val="1D524C42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CG Times (W1)" w:hAnsi="CG Times (W1)" w:hint="default"/>
        <w:cs w:val="0"/>
        <w:lang w:bidi="th-TH"/>
      </w:rPr>
    </w:lvl>
  </w:abstractNum>
  <w:abstractNum w:abstractNumId="13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>
    <w:nsid w:val="4E722B99"/>
    <w:multiLevelType w:val="multilevel"/>
    <w:tmpl w:val="929A964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5">
    <w:nsid w:val="4F135D2E"/>
    <w:multiLevelType w:val="hybridMultilevel"/>
    <w:tmpl w:val="16284B10"/>
    <w:lvl w:ilvl="0" w:tplc="F5B027B2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4303582"/>
    <w:multiLevelType w:val="singleLevel"/>
    <w:tmpl w:val="E4DAFAC6"/>
    <w:lvl w:ilvl="0">
      <w:start w:val="1"/>
      <w:numFmt w:val="decimal"/>
      <w:lvlText w:val="%1"/>
      <w:lvlJc w:val="left"/>
      <w:pPr>
        <w:tabs>
          <w:tab w:val="num" w:pos="1560"/>
        </w:tabs>
        <w:ind w:left="1560" w:hanging="1560"/>
      </w:pPr>
      <w:rPr>
        <w:rFonts w:hint="default"/>
      </w:rPr>
    </w:lvl>
  </w:abstractNum>
  <w:abstractNum w:abstractNumId="19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21">
    <w:nsid w:val="7FD26541"/>
    <w:multiLevelType w:val="multilevel"/>
    <w:tmpl w:val="B394B86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5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ind w:left="16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Times New Roman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Times New Roman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Times New Roman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Times New Roman" w:hAnsi="Wingdings" w:hint="default"/>
      </w:rPr>
    </w:lvl>
  </w:abstractNum>
  <w:num w:numId="1">
    <w:abstractNumId w:val="5"/>
  </w:num>
  <w:num w:numId="2">
    <w:abstractNumId w:val="12"/>
  </w:num>
  <w:num w:numId="3">
    <w:abstractNumId w:val="18"/>
  </w:num>
  <w:num w:numId="4">
    <w:abstractNumId w:val="1"/>
  </w:num>
  <w:num w:numId="5">
    <w:abstractNumId w:val="10"/>
  </w:num>
  <w:num w:numId="6">
    <w:abstractNumId w:val="4"/>
  </w:num>
  <w:num w:numId="7">
    <w:abstractNumId w:val="21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6"/>
  </w:num>
  <w:num w:numId="9">
    <w:abstractNumId w:val="3"/>
  </w:num>
  <w:num w:numId="10">
    <w:abstractNumId w:val="13"/>
  </w:num>
  <w:num w:numId="11">
    <w:abstractNumId w:val="7"/>
  </w:num>
  <w:num w:numId="12">
    <w:abstractNumId w:val="16"/>
  </w:num>
  <w:num w:numId="13">
    <w:abstractNumId w:val="17"/>
  </w:num>
  <w:num w:numId="14">
    <w:abstractNumId w:val="15"/>
  </w:num>
  <w:num w:numId="15">
    <w:abstractNumId w:val="1"/>
  </w:num>
  <w:num w:numId="16">
    <w:abstractNumId w:val="11"/>
  </w:num>
  <w:num w:numId="17">
    <w:abstractNumId w:val="9"/>
  </w:num>
  <w:num w:numId="18">
    <w:abstractNumId w:val="2"/>
  </w:num>
  <w:num w:numId="19">
    <w:abstractNumId w:val="20"/>
  </w:num>
  <w:num w:numId="20">
    <w:abstractNumId w:val="19"/>
  </w:num>
  <w:num w:numId="21">
    <w:abstractNumId w:val="14"/>
  </w:num>
  <w:num w:numId="22">
    <w:abstractNumId w:val="1"/>
  </w:num>
  <w:num w:numId="23">
    <w:abstractNumId w:val="8"/>
  </w:num>
  <w:num w:numId="24">
    <w:abstractNumId w:val="1"/>
  </w:num>
  <w:num w:numId="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"/>
  </w:num>
  <w:num w:numId="27">
    <w:abstractNumId w:val="1"/>
  </w:num>
  <w:num w:numId="28">
    <w:abstractNumId w:val="1"/>
  </w:num>
  <w:num w:numId="29">
    <w:abstractNumId w:val="1"/>
  </w:num>
  <w:num w:numId="30">
    <w:abstractNumId w:val="1"/>
  </w:num>
  <w:num w:numId="31">
    <w:abstractNumId w:val="1"/>
  </w:num>
  <w:num w:numId="32">
    <w:abstractNumId w:val="1"/>
  </w:num>
  <w:num w:numId="33">
    <w:abstractNumId w:val="1"/>
  </w:num>
  <w:num w:numId="34">
    <w:abstractNumId w:val="1"/>
  </w:num>
  <w:num w:numId="35">
    <w:abstractNumId w:val="1"/>
  </w:num>
  <w:num w:numId="36">
    <w:abstractNumId w:val="1"/>
  </w:num>
  <w:num w:numId="37">
    <w:abstractNumId w:val="1"/>
  </w:num>
  <w:num w:numId="38">
    <w:abstractNumId w:val="1"/>
  </w:num>
  <w:num w:numId="39">
    <w:abstractNumId w:val="1"/>
  </w:num>
  <w:num w:numId="40">
    <w:abstractNumId w:val="1"/>
  </w:num>
  <w:num w:numId="41">
    <w:abstractNumId w:val="1"/>
  </w:num>
  <w:num w:numId="42">
    <w:abstractNumId w:val="1"/>
  </w:num>
  <w:num w:numId="43">
    <w:abstractNumId w:val="1"/>
  </w:num>
  <w:num w:numId="44">
    <w:abstractNumId w:val="1"/>
  </w:num>
  <w:num w:numId="45">
    <w:abstractNumId w:val="1"/>
  </w:num>
  <w:num w:numId="46">
    <w:abstractNumId w:val="1"/>
  </w:num>
  <w:num w:numId="47">
    <w:abstractNumId w:val="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intFractionalCharacterWidth/>
  <w:hideSpellingErrors/>
  <w:hideGrammaticalErrors/>
  <w:activeWritingStyle w:appName="MSWord" w:lang="en-US" w:vendorID="8" w:dllVersion="513" w:checkStyle="1"/>
  <w:activeWritingStyle w:appName="MSWord" w:lang="en-GB" w:vendorID="8" w:dllVersion="513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304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482"/>
    <w:rsid w:val="00000139"/>
    <w:rsid w:val="000007C3"/>
    <w:rsid w:val="00000B5F"/>
    <w:rsid w:val="00000E2A"/>
    <w:rsid w:val="00000EE9"/>
    <w:rsid w:val="00001069"/>
    <w:rsid w:val="00001184"/>
    <w:rsid w:val="00001D81"/>
    <w:rsid w:val="00001EB9"/>
    <w:rsid w:val="00001FF3"/>
    <w:rsid w:val="0000222D"/>
    <w:rsid w:val="0000260D"/>
    <w:rsid w:val="00002724"/>
    <w:rsid w:val="0000281E"/>
    <w:rsid w:val="000028AB"/>
    <w:rsid w:val="00002A82"/>
    <w:rsid w:val="00002BD4"/>
    <w:rsid w:val="00002C30"/>
    <w:rsid w:val="00002CD7"/>
    <w:rsid w:val="00002E34"/>
    <w:rsid w:val="00002F86"/>
    <w:rsid w:val="0000345A"/>
    <w:rsid w:val="00003A3A"/>
    <w:rsid w:val="00003A89"/>
    <w:rsid w:val="00003C8D"/>
    <w:rsid w:val="00003F3C"/>
    <w:rsid w:val="000040AB"/>
    <w:rsid w:val="00004BC2"/>
    <w:rsid w:val="00004E64"/>
    <w:rsid w:val="00004F7E"/>
    <w:rsid w:val="00005133"/>
    <w:rsid w:val="00005518"/>
    <w:rsid w:val="000056EC"/>
    <w:rsid w:val="00005EC6"/>
    <w:rsid w:val="00005ED4"/>
    <w:rsid w:val="0000627B"/>
    <w:rsid w:val="000062BC"/>
    <w:rsid w:val="000063DE"/>
    <w:rsid w:val="00006723"/>
    <w:rsid w:val="000069A2"/>
    <w:rsid w:val="00006BEB"/>
    <w:rsid w:val="00006C42"/>
    <w:rsid w:val="0000702A"/>
    <w:rsid w:val="000070F4"/>
    <w:rsid w:val="000070F5"/>
    <w:rsid w:val="0000719F"/>
    <w:rsid w:val="00007314"/>
    <w:rsid w:val="000074BC"/>
    <w:rsid w:val="00007D89"/>
    <w:rsid w:val="00010439"/>
    <w:rsid w:val="00010620"/>
    <w:rsid w:val="00010F8C"/>
    <w:rsid w:val="00010FDF"/>
    <w:rsid w:val="00011265"/>
    <w:rsid w:val="00011277"/>
    <w:rsid w:val="000116AA"/>
    <w:rsid w:val="00011710"/>
    <w:rsid w:val="00011750"/>
    <w:rsid w:val="00011797"/>
    <w:rsid w:val="00012023"/>
    <w:rsid w:val="0001247B"/>
    <w:rsid w:val="0001257A"/>
    <w:rsid w:val="00012953"/>
    <w:rsid w:val="00012E2C"/>
    <w:rsid w:val="000134E4"/>
    <w:rsid w:val="000135E2"/>
    <w:rsid w:val="00013992"/>
    <w:rsid w:val="000139DA"/>
    <w:rsid w:val="00013A03"/>
    <w:rsid w:val="00013A77"/>
    <w:rsid w:val="00013EF3"/>
    <w:rsid w:val="0001411B"/>
    <w:rsid w:val="000144EA"/>
    <w:rsid w:val="00014567"/>
    <w:rsid w:val="00014671"/>
    <w:rsid w:val="000151AC"/>
    <w:rsid w:val="00015861"/>
    <w:rsid w:val="00015926"/>
    <w:rsid w:val="000159B5"/>
    <w:rsid w:val="00015CF8"/>
    <w:rsid w:val="00015D5D"/>
    <w:rsid w:val="00015D79"/>
    <w:rsid w:val="00015EC3"/>
    <w:rsid w:val="00015EE5"/>
    <w:rsid w:val="00015FD0"/>
    <w:rsid w:val="00016117"/>
    <w:rsid w:val="000162F3"/>
    <w:rsid w:val="000163BB"/>
    <w:rsid w:val="000163FD"/>
    <w:rsid w:val="00016439"/>
    <w:rsid w:val="00016830"/>
    <w:rsid w:val="00016C2E"/>
    <w:rsid w:val="00016CFF"/>
    <w:rsid w:val="00016D49"/>
    <w:rsid w:val="0001707A"/>
    <w:rsid w:val="0001755B"/>
    <w:rsid w:val="00017643"/>
    <w:rsid w:val="00017912"/>
    <w:rsid w:val="0001792F"/>
    <w:rsid w:val="000200E6"/>
    <w:rsid w:val="000200E7"/>
    <w:rsid w:val="0002023B"/>
    <w:rsid w:val="000203E0"/>
    <w:rsid w:val="00020824"/>
    <w:rsid w:val="000208B2"/>
    <w:rsid w:val="00020907"/>
    <w:rsid w:val="00020B4F"/>
    <w:rsid w:val="00020C87"/>
    <w:rsid w:val="00020E3C"/>
    <w:rsid w:val="00020F5B"/>
    <w:rsid w:val="00020FA0"/>
    <w:rsid w:val="00021067"/>
    <w:rsid w:val="0002142E"/>
    <w:rsid w:val="000214BC"/>
    <w:rsid w:val="0002169D"/>
    <w:rsid w:val="00021C94"/>
    <w:rsid w:val="00021CA6"/>
    <w:rsid w:val="00021DDB"/>
    <w:rsid w:val="0002208C"/>
    <w:rsid w:val="0002216B"/>
    <w:rsid w:val="00022CE8"/>
    <w:rsid w:val="00022EF1"/>
    <w:rsid w:val="000237AD"/>
    <w:rsid w:val="00023877"/>
    <w:rsid w:val="00023D1F"/>
    <w:rsid w:val="00024310"/>
    <w:rsid w:val="0002434E"/>
    <w:rsid w:val="000243FB"/>
    <w:rsid w:val="0002470F"/>
    <w:rsid w:val="00024824"/>
    <w:rsid w:val="00024C15"/>
    <w:rsid w:val="00024DEA"/>
    <w:rsid w:val="0002527F"/>
    <w:rsid w:val="00025619"/>
    <w:rsid w:val="00025A58"/>
    <w:rsid w:val="00025E83"/>
    <w:rsid w:val="00025F5D"/>
    <w:rsid w:val="00026149"/>
    <w:rsid w:val="00026326"/>
    <w:rsid w:val="00026507"/>
    <w:rsid w:val="000265B8"/>
    <w:rsid w:val="00026BF0"/>
    <w:rsid w:val="00026C1F"/>
    <w:rsid w:val="00026CE5"/>
    <w:rsid w:val="00026EA3"/>
    <w:rsid w:val="00027098"/>
    <w:rsid w:val="00027169"/>
    <w:rsid w:val="000274C4"/>
    <w:rsid w:val="00027B66"/>
    <w:rsid w:val="00027B8E"/>
    <w:rsid w:val="00027BAB"/>
    <w:rsid w:val="00027FEB"/>
    <w:rsid w:val="00030364"/>
    <w:rsid w:val="000304FD"/>
    <w:rsid w:val="00030534"/>
    <w:rsid w:val="0003055B"/>
    <w:rsid w:val="000307C4"/>
    <w:rsid w:val="00030892"/>
    <w:rsid w:val="000309F5"/>
    <w:rsid w:val="00030BE5"/>
    <w:rsid w:val="00030D6E"/>
    <w:rsid w:val="000310C3"/>
    <w:rsid w:val="000313AE"/>
    <w:rsid w:val="00031553"/>
    <w:rsid w:val="0003189A"/>
    <w:rsid w:val="000318DC"/>
    <w:rsid w:val="00031BBD"/>
    <w:rsid w:val="00031C5A"/>
    <w:rsid w:val="00031E80"/>
    <w:rsid w:val="00031F3A"/>
    <w:rsid w:val="00031FC0"/>
    <w:rsid w:val="00032081"/>
    <w:rsid w:val="00032439"/>
    <w:rsid w:val="0003299A"/>
    <w:rsid w:val="00032AF8"/>
    <w:rsid w:val="000333B0"/>
    <w:rsid w:val="000336D3"/>
    <w:rsid w:val="00033902"/>
    <w:rsid w:val="00034935"/>
    <w:rsid w:val="00034A53"/>
    <w:rsid w:val="00034D50"/>
    <w:rsid w:val="00034E29"/>
    <w:rsid w:val="00034E92"/>
    <w:rsid w:val="00034F54"/>
    <w:rsid w:val="0003545B"/>
    <w:rsid w:val="0003573E"/>
    <w:rsid w:val="000361D4"/>
    <w:rsid w:val="000363DC"/>
    <w:rsid w:val="000367E2"/>
    <w:rsid w:val="00036A4B"/>
    <w:rsid w:val="00037204"/>
    <w:rsid w:val="000401D1"/>
    <w:rsid w:val="000402DB"/>
    <w:rsid w:val="00040752"/>
    <w:rsid w:val="00040C03"/>
    <w:rsid w:val="0004100D"/>
    <w:rsid w:val="000413E5"/>
    <w:rsid w:val="0004140C"/>
    <w:rsid w:val="000415C9"/>
    <w:rsid w:val="00041695"/>
    <w:rsid w:val="000417D0"/>
    <w:rsid w:val="00041825"/>
    <w:rsid w:val="000419E9"/>
    <w:rsid w:val="00041B75"/>
    <w:rsid w:val="00041EBF"/>
    <w:rsid w:val="00042AEE"/>
    <w:rsid w:val="00042C42"/>
    <w:rsid w:val="00043565"/>
    <w:rsid w:val="000435DF"/>
    <w:rsid w:val="00043A61"/>
    <w:rsid w:val="00043AA2"/>
    <w:rsid w:val="00043ADC"/>
    <w:rsid w:val="00043F34"/>
    <w:rsid w:val="000442DD"/>
    <w:rsid w:val="00044363"/>
    <w:rsid w:val="00044CB4"/>
    <w:rsid w:val="00044F34"/>
    <w:rsid w:val="00045033"/>
    <w:rsid w:val="00045048"/>
    <w:rsid w:val="000451E7"/>
    <w:rsid w:val="00045397"/>
    <w:rsid w:val="000455CA"/>
    <w:rsid w:val="000458E9"/>
    <w:rsid w:val="00045B6D"/>
    <w:rsid w:val="00045BD1"/>
    <w:rsid w:val="00046319"/>
    <w:rsid w:val="000463D9"/>
    <w:rsid w:val="00046860"/>
    <w:rsid w:val="00046B77"/>
    <w:rsid w:val="00046C05"/>
    <w:rsid w:val="0004726D"/>
    <w:rsid w:val="00047278"/>
    <w:rsid w:val="000473A5"/>
    <w:rsid w:val="00047509"/>
    <w:rsid w:val="000476BD"/>
    <w:rsid w:val="000479B3"/>
    <w:rsid w:val="00047E9C"/>
    <w:rsid w:val="00050251"/>
    <w:rsid w:val="00050262"/>
    <w:rsid w:val="00050CA2"/>
    <w:rsid w:val="00051100"/>
    <w:rsid w:val="00052980"/>
    <w:rsid w:val="00052AF3"/>
    <w:rsid w:val="00052E27"/>
    <w:rsid w:val="00052E2B"/>
    <w:rsid w:val="00052F98"/>
    <w:rsid w:val="00053145"/>
    <w:rsid w:val="000533B7"/>
    <w:rsid w:val="000540BB"/>
    <w:rsid w:val="0005413E"/>
    <w:rsid w:val="00054473"/>
    <w:rsid w:val="000547EF"/>
    <w:rsid w:val="0005491A"/>
    <w:rsid w:val="00055217"/>
    <w:rsid w:val="00055284"/>
    <w:rsid w:val="00055503"/>
    <w:rsid w:val="000555AD"/>
    <w:rsid w:val="000556B4"/>
    <w:rsid w:val="000556D2"/>
    <w:rsid w:val="000556D5"/>
    <w:rsid w:val="00055BFA"/>
    <w:rsid w:val="00055D70"/>
    <w:rsid w:val="00055F6A"/>
    <w:rsid w:val="000560AD"/>
    <w:rsid w:val="00056112"/>
    <w:rsid w:val="00056162"/>
    <w:rsid w:val="000563ED"/>
    <w:rsid w:val="00056B0E"/>
    <w:rsid w:val="00056C84"/>
    <w:rsid w:val="00057D43"/>
    <w:rsid w:val="00060224"/>
    <w:rsid w:val="000602DE"/>
    <w:rsid w:val="00060415"/>
    <w:rsid w:val="000604D5"/>
    <w:rsid w:val="000604EB"/>
    <w:rsid w:val="00060ADF"/>
    <w:rsid w:val="00060C5F"/>
    <w:rsid w:val="00060CA2"/>
    <w:rsid w:val="00060E97"/>
    <w:rsid w:val="000610E5"/>
    <w:rsid w:val="000611A7"/>
    <w:rsid w:val="000612AB"/>
    <w:rsid w:val="00061367"/>
    <w:rsid w:val="0006214C"/>
    <w:rsid w:val="00062556"/>
    <w:rsid w:val="000626DF"/>
    <w:rsid w:val="000629B5"/>
    <w:rsid w:val="0006354A"/>
    <w:rsid w:val="00063780"/>
    <w:rsid w:val="00063824"/>
    <w:rsid w:val="000639B2"/>
    <w:rsid w:val="00063A04"/>
    <w:rsid w:val="000640AD"/>
    <w:rsid w:val="0006414D"/>
    <w:rsid w:val="00064A10"/>
    <w:rsid w:val="00064BF9"/>
    <w:rsid w:val="00064D40"/>
    <w:rsid w:val="00064F82"/>
    <w:rsid w:val="00064F9C"/>
    <w:rsid w:val="0006559C"/>
    <w:rsid w:val="000659B3"/>
    <w:rsid w:val="00065C9B"/>
    <w:rsid w:val="00065DCA"/>
    <w:rsid w:val="00065E93"/>
    <w:rsid w:val="00065EA1"/>
    <w:rsid w:val="00066305"/>
    <w:rsid w:val="00066394"/>
    <w:rsid w:val="0006654C"/>
    <w:rsid w:val="00066F02"/>
    <w:rsid w:val="00067073"/>
    <w:rsid w:val="000670BC"/>
    <w:rsid w:val="0006741D"/>
    <w:rsid w:val="0006787E"/>
    <w:rsid w:val="00067AFD"/>
    <w:rsid w:val="00070377"/>
    <w:rsid w:val="00070732"/>
    <w:rsid w:val="00070D56"/>
    <w:rsid w:val="00070EE1"/>
    <w:rsid w:val="000712EB"/>
    <w:rsid w:val="000718D6"/>
    <w:rsid w:val="00071902"/>
    <w:rsid w:val="00072143"/>
    <w:rsid w:val="00072781"/>
    <w:rsid w:val="000728A0"/>
    <w:rsid w:val="00072E4E"/>
    <w:rsid w:val="00073467"/>
    <w:rsid w:val="000734A8"/>
    <w:rsid w:val="00073A37"/>
    <w:rsid w:val="00073A92"/>
    <w:rsid w:val="00074045"/>
    <w:rsid w:val="00074120"/>
    <w:rsid w:val="0007456B"/>
    <w:rsid w:val="00074B0F"/>
    <w:rsid w:val="00074B36"/>
    <w:rsid w:val="00074C75"/>
    <w:rsid w:val="0007576D"/>
    <w:rsid w:val="000757D0"/>
    <w:rsid w:val="00076255"/>
    <w:rsid w:val="000764DF"/>
    <w:rsid w:val="00076683"/>
    <w:rsid w:val="00076D75"/>
    <w:rsid w:val="00076E00"/>
    <w:rsid w:val="0007767E"/>
    <w:rsid w:val="000778BE"/>
    <w:rsid w:val="00077F93"/>
    <w:rsid w:val="00080AC3"/>
    <w:rsid w:val="00080ECF"/>
    <w:rsid w:val="00080F53"/>
    <w:rsid w:val="00081518"/>
    <w:rsid w:val="000818B2"/>
    <w:rsid w:val="0008296A"/>
    <w:rsid w:val="00082B00"/>
    <w:rsid w:val="00083067"/>
    <w:rsid w:val="0008341D"/>
    <w:rsid w:val="0008358E"/>
    <w:rsid w:val="00083920"/>
    <w:rsid w:val="00084330"/>
    <w:rsid w:val="000844CC"/>
    <w:rsid w:val="00084F61"/>
    <w:rsid w:val="00084F69"/>
    <w:rsid w:val="000850C3"/>
    <w:rsid w:val="000857BA"/>
    <w:rsid w:val="00085D23"/>
    <w:rsid w:val="00085DE0"/>
    <w:rsid w:val="000860EB"/>
    <w:rsid w:val="0008615D"/>
    <w:rsid w:val="00086267"/>
    <w:rsid w:val="0008675C"/>
    <w:rsid w:val="00086852"/>
    <w:rsid w:val="00086B7B"/>
    <w:rsid w:val="000874F1"/>
    <w:rsid w:val="00087692"/>
    <w:rsid w:val="00087955"/>
    <w:rsid w:val="00090330"/>
    <w:rsid w:val="00090381"/>
    <w:rsid w:val="000905CD"/>
    <w:rsid w:val="000906DB"/>
    <w:rsid w:val="000906ED"/>
    <w:rsid w:val="000912A8"/>
    <w:rsid w:val="000918E4"/>
    <w:rsid w:val="00091A03"/>
    <w:rsid w:val="00091A06"/>
    <w:rsid w:val="00091C4F"/>
    <w:rsid w:val="00092292"/>
    <w:rsid w:val="000922A7"/>
    <w:rsid w:val="000926D0"/>
    <w:rsid w:val="0009291E"/>
    <w:rsid w:val="0009360E"/>
    <w:rsid w:val="00093981"/>
    <w:rsid w:val="000939B2"/>
    <w:rsid w:val="00093A5B"/>
    <w:rsid w:val="00093A89"/>
    <w:rsid w:val="00094332"/>
    <w:rsid w:val="000944C1"/>
    <w:rsid w:val="00094801"/>
    <w:rsid w:val="00095BA4"/>
    <w:rsid w:val="00095C0B"/>
    <w:rsid w:val="000962FA"/>
    <w:rsid w:val="0009663B"/>
    <w:rsid w:val="00096B41"/>
    <w:rsid w:val="00096B87"/>
    <w:rsid w:val="00096F72"/>
    <w:rsid w:val="00096FB9"/>
    <w:rsid w:val="000970B4"/>
    <w:rsid w:val="00097656"/>
    <w:rsid w:val="0009773F"/>
    <w:rsid w:val="0009775B"/>
    <w:rsid w:val="00097B33"/>
    <w:rsid w:val="00097BDB"/>
    <w:rsid w:val="00097D9D"/>
    <w:rsid w:val="000A0087"/>
    <w:rsid w:val="000A00D7"/>
    <w:rsid w:val="000A0145"/>
    <w:rsid w:val="000A0198"/>
    <w:rsid w:val="000A027B"/>
    <w:rsid w:val="000A0799"/>
    <w:rsid w:val="000A0922"/>
    <w:rsid w:val="000A09EE"/>
    <w:rsid w:val="000A0AF2"/>
    <w:rsid w:val="000A0BC9"/>
    <w:rsid w:val="000A0FE8"/>
    <w:rsid w:val="000A10E6"/>
    <w:rsid w:val="000A1C1B"/>
    <w:rsid w:val="000A1F29"/>
    <w:rsid w:val="000A2300"/>
    <w:rsid w:val="000A2350"/>
    <w:rsid w:val="000A266E"/>
    <w:rsid w:val="000A2A02"/>
    <w:rsid w:val="000A2A18"/>
    <w:rsid w:val="000A2A32"/>
    <w:rsid w:val="000A2E90"/>
    <w:rsid w:val="000A2F58"/>
    <w:rsid w:val="000A31B0"/>
    <w:rsid w:val="000A35AE"/>
    <w:rsid w:val="000A37B7"/>
    <w:rsid w:val="000A3810"/>
    <w:rsid w:val="000A39A4"/>
    <w:rsid w:val="000A3AEE"/>
    <w:rsid w:val="000A3DC6"/>
    <w:rsid w:val="000A3F45"/>
    <w:rsid w:val="000A3F69"/>
    <w:rsid w:val="000A41D6"/>
    <w:rsid w:val="000A470A"/>
    <w:rsid w:val="000A4728"/>
    <w:rsid w:val="000A4973"/>
    <w:rsid w:val="000A53D6"/>
    <w:rsid w:val="000A55BB"/>
    <w:rsid w:val="000A55D3"/>
    <w:rsid w:val="000A5C50"/>
    <w:rsid w:val="000A5F75"/>
    <w:rsid w:val="000A63FB"/>
    <w:rsid w:val="000A6A89"/>
    <w:rsid w:val="000A6BA1"/>
    <w:rsid w:val="000A7163"/>
    <w:rsid w:val="000A7EF4"/>
    <w:rsid w:val="000A7F9E"/>
    <w:rsid w:val="000B037C"/>
    <w:rsid w:val="000B0859"/>
    <w:rsid w:val="000B08C7"/>
    <w:rsid w:val="000B0BCE"/>
    <w:rsid w:val="000B0CBB"/>
    <w:rsid w:val="000B0DF3"/>
    <w:rsid w:val="000B0FFB"/>
    <w:rsid w:val="000B1131"/>
    <w:rsid w:val="000B114A"/>
    <w:rsid w:val="000B136D"/>
    <w:rsid w:val="000B1395"/>
    <w:rsid w:val="000B1A99"/>
    <w:rsid w:val="000B1B1D"/>
    <w:rsid w:val="000B1BB7"/>
    <w:rsid w:val="000B1DDF"/>
    <w:rsid w:val="000B1E41"/>
    <w:rsid w:val="000B1EDD"/>
    <w:rsid w:val="000B20C7"/>
    <w:rsid w:val="000B26A5"/>
    <w:rsid w:val="000B28A1"/>
    <w:rsid w:val="000B2CD6"/>
    <w:rsid w:val="000B30A0"/>
    <w:rsid w:val="000B3152"/>
    <w:rsid w:val="000B3394"/>
    <w:rsid w:val="000B3823"/>
    <w:rsid w:val="000B38F0"/>
    <w:rsid w:val="000B3BD0"/>
    <w:rsid w:val="000B3D66"/>
    <w:rsid w:val="000B3F3D"/>
    <w:rsid w:val="000B4032"/>
    <w:rsid w:val="000B478B"/>
    <w:rsid w:val="000B49B0"/>
    <w:rsid w:val="000B513E"/>
    <w:rsid w:val="000B51EF"/>
    <w:rsid w:val="000B552D"/>
    <w:rsid w:val="000B55A8"/>
    <w:rsid w:val="000B59B4"/>
    <w:rsid w:val="000B5A40"/>
    <w:rsid w:val="000B5C0A"/>
    <w:rsid w:val="000B5CF2"/>
    <w:rsid w:val="000B63D5"/>
    <w:rsid w:val="000B6414"/>
    <w:rsid w:val="000B6506"/>
    <w:rsid w:val="000B653B"/>
    <w:rsid w:val="000B6632"/>
    <w:rsid w:val="000B6BB9"/>
    <w:rsid w:val="000B73A9"/>
    <w:rsid w:val="000B75CD"/>
    <w:rsid w:val="000C0152"/>
    <w:rsid w:val="000C022C"/>
    <w:rsid w:val="000C0329"/>
    <w:rsid w:val="000C06CB"/>
    <w:rsid w:val="000C09C2"/>
    <w:rsid w:val="000C0EB5"/>
    <w:rsid w:val="000C138D"/>
    <w:rsid w:val="000C1582"/>
    <w:rsid w:val="000C1645"/>
    <w:rsid w:val="000C16B4"/>
    <w:rsid w:val="000C1807"/>
    <w:rsid w:val="000C19A7"/>
    <w:rsid w:val="000C19C1"/>
    <w:rsid w:val="000C1D81"/>
    <w:rsid w:val="000C2215"/>
    <w:rsid w:val="000C26B6"/>
    <w:rsid w:val="000C2960"/>
    <w:rsid w:val="000C2AEB"/>
    <w:rsid w:val="000C2EC5"/>
    <w:rsid w:val="000C2FDC"/>
    <w:rsid w:val="000C3681"/>
    <w:rsid w:val="000C3AAE"/>
    <w:rsid w:val="000C3DE0"/>
    <w:rsid w:val="000C4026"/>
    <w:rsid w:val="000C410B"/>
    <w:rsid w:val="000C4878"/>
    <w:rsid w:val="000C4B55"/>
    <w:rsid w:val="000C4EF2"/>
    <w:rsid w:val="000C4F59"/>
    <w:rsid w:val="000C5ABA"/>
    <w:rsid w:val="000C5B94"/>
    <w:rsid w:val="000C5C1A"/>
    <w:rsid w:val="000C5FDD"/>
    <w:rsid w:val="000C60D8"/>
    <w:rsid w:val="000C68EB"/>
    <w:rsid w:val="000C697E"/>
    <w:rsid w:val="000C71B1"/>
    <w:rsid w:val="000C773A"/>
    <w:rsid w:val="000C77CE"/>
    <w:rsid w:val="000C7825"/>
    <w:rsid w:val="000C78B6"/>
    <w:rsid w:val="000C7CA5"/>
    <w:rsid w:val="000D0044"/>
    <w:rsid w:val="000D08AC"/>
    <w:rsid w:val="000D093F"/>
    <w:rsid w:val="000D0B88"/>
    <w:rsid w:val="000D0C79"/>
    <w:rsid w:val="000D0CE3"/>
    <w:rsid w:val="000D0D0B"/>
    <w:rsid w:val="000D0F7B"/>
    <w:rsid w:val="000D1029"/>
    <w:rsid w:val="000D14E0"/>
    <w:rsid w:val="000D164D"/>
    <w:rsid w:val="000D1765"/>
    <w:rsid w:val="000D18DF"/>
    <w:rsid w:val="000D202D"/>
    <w:rsid w:val="000D2709"/>
    <w:rsid w:val="000D27C6"/>
    <w:rsid w:val="000D28C6"/>
    <w:rsid w:val="000D2C43"/>
    <w:rsid w:val="000D2D60"/>
    <w:rsid w:val="000D2FC9"/>
    <w:rsid w:val="000D3476"/>
    <w:rsid w:val="000D384B"/>
    <w:rsid w:val="000D3CF9"/>
    <w:rsid w:val="000D4170"/>
    <w:rsid w:val="000D42AD"/>
    <w:rsid w:val="000D44B7"/>
    <w:rsid w:val="000D4B0C"/>
    <w:rsid w:val="000D5299"/>
    <w:rsid w:val="000D55A4"/>
    <w:rsid w:val="000D56E2"/>
    <w:rsid w:val="000D5BD0"/>
    <w:rsid w:val="000D5C0F"/>
    <w:rsid w:val="000D5EDE"/>
    <w:rsid w:val="000D60F2"/>
    <w:rsid w:val="000D628B"/>
    <w:rsid w:val="000D6791"/>
    <w:rsid w:val="000D6A9B"/>
    <w:rsid w:val="000D6BE9"/>
    <w:rsid w:val="000D6BFA"/>
    <w:rsid w:val="000D6D60"/>
    <w:rsid w:val="000D7295"/>
    <w:rsid w:val="000D730C"/>
    <w:rsid w:val="000D7603"/>
    <w:rsid w:val="000D7660"/>
    <w:rsid w:val="000D77DB"/>
    <w:rsid w:val="000D7B51"/>
    <w:rsid w:val="000D7C31"/>
    <w:rsid w:val="000E0773"/>
    <w:rsid w:val="000E0907"/>
    <w:rsid w:val="000E0951"/>
    <w:rsid w:val="000E0C08"/>
    <w:rsid w:val="000E0CEA"/>
    <w:rsid w:val="000E0D62"/>
    <w:rsid w:val="000E11C0"/>
    <w:rsid w:val="000E1317"/>
    <w:rsid w:val="000E1BA1"/>
    <w:rsid w:val="000E1EB8"/>
    <w:rsid w:val="000E2116"/>
    <w:rsid w:val="000E2341"/>
    <w:rsid w:val="000E24B5"/>
    <w:rsid w:val="000E2DAC"/>
    <w:rsid w:val="000E3176"/>
    <w:rsid w:val="000E33F9"/>
    <w:rsid w:val="000E3451"/>
    <w:rsid w:val="000E3463"/>
    <w:rsid w:val="000E352D"/>
    <w:rsid w:val="000E3811"/>
    <w:rsid w:val="000E420C"/>
    <w:rsid w:val="000E4217"/>
    <w:rsid w:val="000E447A"/>
    <w:rsid w:val="000E51EA"/>
    <w:rsid w:val="000E54E1"/>
    <w:rsid w:val="000E57D3"/>
    <w:rsid w:val="000E5B02"/>
    <w:rsid w:val="000E5BC4"/>
    <w:rsid w:val="000E5D5C"/>
    <w:rsid w:val="000E5F00"/>
    <w:rsid w:val="000E5F5D"/>
    <w:rsid w:val="000E61C3"/>
    <w:rsid w:val="000E6301"/>
    <w:rsid w:val="000E6757"/>
    <w:rsid w:val="000E6EA5"/>
    <w:rsid w:val="000E7016"/>
    <w:rsid w:val="000E703E"/>
    <w:rsid w:val="000E70DF"/>
    <w:rsid w:val="000E7176"/>
    <w:rsid w:val="000E7E84"/>
    <w:rsid w:val="000F0279"/>
    <w:rsid w:val="000F02C6"/>
    <w:rsid w:val="000F0455"/>
    <w:rsid w:val="000F0E11"/>
    <w:rsid w:val="000F10D9"/>
    <w:rsid w:val="000F1243"/>
    <w:rsid w:val="000F13DC"/>
    <w:rsid w:val="000F14C9"/>
    <w:rsid w:val="000F1749"/>
    <w:rsid w:val="000F19D1"/>
    <w:rsid w:val="000F1A83"/>
    <w:rsid w:val="000F1FB3"/>
    <w:rsid w:val="000F2197"/>
    <w:rsid w:val="000F23C6"/>
    <w:rsid w:val="000F242F"/>
    <w:rsid w:val="000F2639"/>
    <w:rsid w:val="000F28B6"/>
    <w:rsid w:val="000F2A9A"/>
    <w:rsid w:val="000F3074"/>
    <w:rsid w:val="000F39A7"/>
    <w:rsid w:val="000F3E23"/>
    <w:rsid w:val="000F3EFE"/>
    <w:rsid w:val="000F42D2"/>
    <w:rsid w:val="000F4377"/>
    <w:rsid w:val="000F4859"/>
    <w:rsid w:val="000F52EC"/>
    <w:rsid w:val="000F57ED"/>
    <w:rsid w:val="000F62B4"/>
    <w:rsid w:val="000F62BB"/>
    <w:rsid w:val="000F6799"/>
    <w:rsid w:val="000F6DF2"/>
    <w:rsid w:val="000F7176"/>
    <w:rsid w:val="000F788D"/>
    <w:rsid w:val="000F7D57"/>
    <w:rsid w:val="0010001B"/>
    <w:rsid w:val="00100327"/>
    <w:rsid w:val="001005B5"/>
    <w:rsid w:val="00100913"/>
    <w:rsid w:val="00101321"/>
    <w:rsid w:val="001016DC"/>
    <w:rsid w:val="00101B33"/>
    <w:rsid w:val="00101BD2"/>
    <w:rsid w:val="00101F4C"/>
    <w:rsid w:val="00101F50"/>
    <w:rsid w:val="001026C4"/>
    <w:rsid w:val="0010278C"/>
    <w:rsid w:val="001029D1"/>
    <w:rsid w:val="001029F0"/>
    <w:rsid w:val="00102B11"/>
    <w:rsid w:val="00103A99"/>
    <w:rsid w:val="00103DD9"/>
    <w:rsid w:val="00104178"/>
    <w:rsid w:val="00104302"/>
    <w:rsid w:val="0010475F"/>
    <w:rsid w:val="0010479F"/>
    <w:rsid w:val="00104A59"/>
    <w:rsid w:val="00104B1A"/>
    <w:rsid w:val="00104ED3"/>
    <w:rsid w:val="00105101"/>
    <w:rsid w:val="00105738"/>
    <w:rsid w:val="00105F4F"/>
    <w:rsid w:val="00105FFD"/>
    <w:rsid w:val="00106708"/>
    <w:rsid w:val="001067F4"/>
    <w:rsid w:val="00106904"/>
    <w:rsid w:val="00106967"/>
    <w:rsid w:val="00106E62"/>
    <w:rsid w:val="001072C1"/>
    <w:rsid w:val="001074D8"/>
    <w:rsid w:val="001076DD"/>
    <w:rsid w:val="001076E3"/>
    <w:rsid w:val="001078CF"/>
    <w:rsid w:val="0011022C"/>
    <w:rsid w:val="00110305"/>
    <w:rsid w:val="0011095E"/>
    <w:rsid w:val="001109D9"/>
    <w:rsid w:val="0011147F"/>
    <w:rsid w:val="001116A5"/>
    <w:rsid w:val="00112522"/>
    <w:rsid w:val="00112AFB"/>
    <w:rsid w:val="00112B95"/>
    <w:rsid w:val="00113158"/>
    <w:rsid w:val="001132B4"/>
    <w:rsid w:val="00113438"/>
    <w:rsid w:val="00113653"/>
    <w:rsid w:val="001139B0"/>
    <w:rsid w:val="001139EB"/>
    <w:rsid w:val="001139FF"/>
    <w:rsid w:val="00113AC1"/>
    <w:rsid w:val="00113C95"/>
    <w:rsid w:val="00113E13"/>
    <w:rsid w:val="00113FF4"/>
    <w:rsid w:val="00114080"/>
    <w:rsid w:val="001141F6"/>
    <w:rsid w:val="0011443E"/>
    <w:rsid w:val="00114648"/>
    <w:rsid w:val="0011464B"/>
    <w:rsid w:val="0011469B"/>
    <w:rsid w:val="001146D9"/>
    <w:rsid w:val="001148D7"/>
    <w:rsid w:val="001149AA"/>
    <w:rsid w:val="00114A57"/>
    <w:rsid w:val="00114D25"/>
    <w:rsid w:val="00114DD8"/>
    <w:rsid w:val="00115214"/>
    <w:rsid w:val="001152D8"/>
    <w:rsid w:val="0011536A"/>
    <w:rsid w:val="00115419"/>
    <w:rsid w:val="0011588E"/>
    <w:rsid w:val="00115CB8"/>
    <w:rsid w:val="00116314"/>
    <w:rsid w:val="001165CC"/>
    <w:rsid w:val="0011680B"/>
    <w:rsid w:val="00116995"/>
    <w:rsid w:val="00116ECD"/>
    <w:rsid w:val="00117076"/>
    <w:rsid w:val="00117197"/>
    <w:rsid w:val="0011735C"/>
    <w:rsid w:val="00117642"/>
    <w:rsid w:val="001179C5"/>
    <w:rsid w:val="001201F9"/>
    <w:rsid w:val="0012031B"/>
    <w:rsid w:val="001204ED"/>
    <w:rsid w:val="0012081E"/>
    <w:rsid w:val="00120985"/>
    <w:rsid w:val="00120A38"/>
    <w:rsid w:val="00120A48"/>
    <w:rsid w:val="00120B63"/>
    <w:rsid w:val="00120D08"/>
    <w:rsid w:val="001212BE"/>
    <w:rsid w:val="00121C77"/>
    <w:rsid w:val="0012229E"/>
    <w:rsid w:val="0012241D"/>
    <w:rsid w:val="001229FB"/>
    <w:rsid w:val="0012302E"/>
    <w:rsid w:val="0012307B"/>
    <w:rsid w:val="00123210"/>
    <w:rsid w:val="00123351"/>
    <w:rsid w:val="0012358B"/>
    <w:rsid w:val="001238EC"/>
    <w:rsid w:val="001239E9"/>
    <w:rsid w:val="0012423D"/>
    <w:rsid w:val="00124B54"/>
    <w:rsid w:val="00124EB8"/>
    <w:rsid w:val="0012553F"/>
    <w:rsid w:val="001255A8"/>
    <w:rsid w:val="001258EC"/>
    <w:rsid w:val="001259C1"/>
    <w:rsid w:val="00126640"/>
    <w:rsid w:val="001267F8"/>
    <w:rsid w:val="00126AA1"/>
    <w:rsid w:val="001274C9"/>
    <w:rsid w:val="0012758B"/>
    <w:rsid w:val="00127ED5"/>
    <w:rsid w:val="00127F47"/>
    <w:rsid w:val="00127FCC"/>
    <w:rsid w:val="001303AD"/>
    <w:rsid w:val="00130E7E"/>
    <w:rsid w:val="001312C9"/>
    <w:rsid w:val="00131514"/>
    <w:rsid w:val="001315EE"/>
    <w:rsid w:val="0013182F"/>
    <w:rsid w:val="001319A0"/>
    <w:rsid w:val="00131AE7"/>
    <w:rsid w:val="00131CC1"/>
    <w:rsid w:val="00131DE4"/>
    <w:rsid w:val="00131F55"/>
    <w:rsid w:val="00131FB5"/>
    <w:rsid w:val="00132144"/>
    <w:rsid w:val="0013224B"/>
    <w:rsid w:val="00132456"/>
    <w:rsid w:val="00132E27"/>
    <w:rsid w:val="00132F77"/>
    <w:rsid w:val="00132F9A"/>
    <w:rsid w:val="00132FF1"/>
    <w:rsid w:val="001332CB"/>
    <w:rsid w:val="00133352"/>
    <w:rsid w:val="0013363E"/>
    <w:rsid w:val="00133717"/>
    <w:rsid w:val="00133F92"/>
    <w:rsid w:val="001340BE"/>
    <w:rsid w:val="0013438A"/>
    <w:rsid w:val="00134ACF"/>
    <w:rsid w:val="00134BC7"/>
    <w:rsid w:val="00134E9F"/>
    <w:rsid w:val="00135B88"/>
    <w:rsid w:val="00135C19"/>
    <w:rsid w:val="001362FD"/>
    <w:rsid w:val="00136359"/>
    <w:rsid w:val="00136853"/>
    <w:rsid w:val="0013696E"/>
    <w:rsid w:val="00136BE5"/>
    <w:rsid w:val="00137061"/>
    <w:rsid w:val="0013749C"/>
    <w:rsid w:val="001374C8"/>
    <w:rsid w:val="001374E1"/>
    <w:rsid w:val="00137828"/>
    <w:rsid w:val="001378CB"/>
    <w:rsid w:val="0013791D"/>
    <w:rsid w:val="00137C0B"/>
    <w:rsid w:val="001408CF"/>
    <w:rsid w:val="0014094B"/>
    <w:rsid w:val="00141213"/>
    <w:rsid w:val="0014182A"/>
    <w:rsid w:val="00142B1E"/>
    <w:rsid w:val="00142C5E"/>
    <w:rsid w:val="00142FF9"/>
    <w:rsid w:val="0014322E"/>
    <w:rsid w:val="00143732"/>
    <w:rsid w:val="001437D1"/>
    <w:rsid w:val="001439B5"/>
    <w:rsid w:val="00143C76"/>
    <w:rsid w:val="00143CAA"/>
    <w:rsid w:val="00144467"/>
    <w:rsid w:val="0014453B"/>
    <w:rsid w:val="00144587"/>
    <w:rsid w:val="00144789"/>
    <w:rsid w:val="00144A25"/>
    <w:rsid w:val="00144C8B"/>
    <w:rsid w:val="00144F7F"/>
    <w:rsid w:val="00145024"/>
    <w:rsid w:val="001450FF"/>
    <w:rsid w:val="001451AA"/>
    <w:rsid w:val="00145424"/>
    <w:rsid w:val="00145440"/>
    <w:rsid w:val="00145BA8"/>
    <w:rsid w:val="00145BEE"/>
    <w:rsid w:val="00145D97"/>
    <w:rsid w:val="00146C24"/>
    <w:rsid w:val="00146C97"/>
    <w:rsid w:val="00147011"/>
    <w:rsid w:val="00147414"/>
    <w:rsid w:val="001474D2"/>
    <w:rsid w:val="00147740"/>
    <w:rsid w:val="00147836"/>
    <w:rsid w:val="00147B66"/>
    <w:rsid w:val="00147CA4"/>
    <w:rsid w:val="00147D0A"/>
    <w:rsid w:val="00150BF6"/>
    <w:rsid w:val="00150FAD"/>
    <w:rsid w:val="00151365"/>
    <w:rsid w:val="00151785"/>
    <w:rsid w:val="001527D6"/>
    <w:rsid w:val="00152E02"/>
    <w:rsid w:val="001530E7"/>
    <w:rsid w:val="00153447"/>
    <w:rsid w:val="00153892"/>
    <w:rsid w:val="001538DE"/>
    <w:rsid w:val="0015416B"/>
    <w:rsid w:val="00154216"/>
    <w:rsid w:val="00154375"/>
    <w:rsid w:val="001543A0"/>
    <w:rsid w:val="00154C07"/>
    <w:rsid w:val="00154FCB"/>
    <w:rsid w:val="00154FD3"/>
    <w:rsid w:val="00155018"/>
    <w:rsid w:val="00155056"/>
    <w:rsid w:val="00155A31"/>
    <w:rsid w:val="00155C8B"/>
    <w:rsid w:val="00155EFC"/>
    <w:rsid w:val="00156314"/>
    <w:rsid w:val="0015695F"/>
    <w:rsid w:val="00156990"/>
    <w:rsid w:val="00156994"/>
    <w:rsid w:val="001569B3"/>
    <w:rsid w:val="00157315"/>
    <w:rsid w:val="0015734D"/>
    <w:rsid w:val="001574B9"/>
    <w:rsid w:val="00157642"/>
    <w:rsid w:val="0015777B"/>
    <w:rsid w:val="00157ABE"/>
    <w:rsid w:val="00157E4A"/>
    <w:rsid w:val="00157E7C"/>
    <w:rsid w:val="0016029D"/>
    <w:rsid w:val="0016030E"/>
    <w:rsid w:val="001607FB"/>
    <w:rsid w:val="001608AE"/>
    <w:rsid w:val="0016095B"/>
    <w:rsid w:val="00160A54"/>
    <w:rsid w:val="00160EF7"/>
    <w:rsid w:val="00161CEE"/>
    <w:rsid w:val="00161D09"/>
    <w:rsid w:val="00162ABE"/>
    <w:rsid w:val="00162BFE"/>
    <w:rsid w:val="00162E09"/>
    <w:rsid w:val="001631E6"/>
    <w:rsid w:val="00163A43"/>
    <w:rsid w:val="00163C43"/>
    <w:rsid w:val="00163DA6"/>
    <w:rsid w:val="0016465E"/>
    <w:rsid w:val="00164AF2"/>
    <w:rsid w:val="00164BA5"/>
    <w:rsid w:val="00164E0C"/>
    <w:rsid w:val="00164F82"/>
    <w:rsid w:val="00165003"/>
    <w:rsid w:val="001655C0"/>
    <w:rsid w:val="00165903"/>
    <w:rsid w:val="001659C9"/>
    <w:rsid w:val="00165AF4"/>
    <w:rsid w:val="00165D2F"/>
    <w:rsid w:val="00165FF8"/>
    <w:rsid w:val="001664C1"/>
    <w:rsid w:val="00166517"/>
    <w:rsid w:val="0016655F"/>
    <w:rsid w:val="00166A7F"/>
    <w:rsid w:val="00166EF3"/>
    <w:rsid w:val="001674DD"/>
    <w:rsid w:val="00167650"/>
    <w:rsid w:val="001676F0"/>
    <w:rsid w:val="0016775A"/>
    <w:rsid w:val="0017007D"/>
    <w:rsid w:val="0017008A"/>
    <w:rsid w:val="001703A0"/>
    <w:rsid w:val="001706FD"/>
    <w:rsid w:val="0017070C"/>
    <w:rsid w:val="00171049"/>
    <w:rsid w:val="0017123C"/>
    <w:rsid w:val="00171264"/>
    <w:rsid w:val="00171308"/>
    <w:rsid w:val="001713EE"/>
    <w:rsid w:val="00171A63"/>
    <w:rsid w:val="00171D7E"/>
    <w:rsid w:val="00171EAE"/>
    <w:rsid w:val="00172290"/>
    <w:rsid w:val="00172BBD"/>
    <w:rsid w:val="00172C0D"/>
    <w:rsid w:val="001730DE"/>
    <w:rsid w:val="001733EF"/>
    <w:rsid w:val="00173671"/>
    <w:rsid w:val="0017393A"/>
    <w:rsid w:val="00173BB9"/>
    <w:rsid w:val="00173C2E"/>
    <w:rsid w:val="00173D5A"/>
    <w:rsid w:val="001748AB"/>
    <w:rsid w:val="00174A83"/>
    <w:rsid w:val="00175397"/>
    <w:rsid w:val="00175993"/>
    <w:rsid w:val="001764AE"/>
    <w:rsid w:val="0017688F"/>
    <w:rsid w:val="00176B07"/>
    <w:rsid w:val="00176C94"/>
    <w:rsid w:val="0017754D"/>
    <w:rsid w:val="00177F67"/>
    <w:rsid w:val="00180371"/>
    <w:rsid w:val="00180A11"/>
    <w:rsid w:val="00180C65"/>
    <w:rsid w:val="00180D89"/>
    <w:rsid w:val="00180DF9"/>
    <w:rsid w:val="00180EBB"/>
    <w:rsid w:val="00181642"/>
    <w:rsid w:val="00181AE2"/>
    <w:rsid w:val="001821E2"/>
    <w:rsid w:val="00182357"/>
    <w:rsid w:val="00182395"/>
    <w:rsid w:val="00182993"/>
    <w:rsid w:val="00182A23"/>
    <w:rsid w:val="00182A3E"/>
    <w:rsid w:val="00182BB8"/>
    <w:rsid w:val="00182D19"/>
    <w:rsid w:val="001832A3"/>
    <w:rsid w:val="0018336E"/>
    <w:rsid w:val="00183760"/>
    <w:rsid w:val="001839E2"/>
    <w:rsid w:val="0018402E"/>
    <w:rsid w:val="001842C5"/>
    <w:rsid w:val="00184A21"/>
    <w:rsid w:val="00184C69"/>
    <w:rsid w:val="00184F39"/>
    <w:rsid w:val="00184F5A"/>
    <w:rsid w:val="001853EB"/>
    <w:rsid w:val="001861F9"/>
    <w:rsid w:val="00186445"/>
    <w:rsid w:val="00186717"/>
    <w:rsid w:val="00186985"/>
    <w:rsid w:val="00186A7B"/>
    <w:rsid w:val="00186DD6"/>
    <w:rsid w:val="001871C1"/>
    <w:rsid w:val="00187508"/>
    <w:rsid w:val="00187D86"/>
    <w:rsid w:val="00187EDF"/>
    <w:rsid w:val="00187EFF"/>
    <w:rsid w:val="00190A5A"/>
    <w:rsid w:val="00190FBC"/>
    <w:rsid w:val="00191009"/>
    <w:rsid w:val="0019163D"/>
    <w:rsid w:val="001917F4"/>
    <w:rsid w:val="00191A5B"/>
    <w:rsid w:val="00191AE5"/>
    <w:rsid w:val="00192181"/>
    <w:rsid w:val="00192347"/>
    <w:rsid w:val="00192420"/>
    <w:rsid w:val="00192504"/>
    <w:rsid w:val="001926F1"/>
    <w:rsid w:val="00192D63"/>
    <w:rsid w:val="0019336A"/>
    <w:rsid w:val="0019389B"/>
    <w:rsid w:val="001939EF"/>
    <w:rsid w:val="00193B04"/>
    <w:rsid w:val="00193B2C"/>
    <w:rsid w:val="00193B6C"/>
    <w:rsid w:val="00193DDE"/>
    <w:rsid w:val="00193E09"/>
    <w:rsid w:val="00194451"/>
    <w:rsid w:val="00194629"/>
    <w:rsid w:val="00194670"/>
    <w:rsid w:val="00194677"/>
    <w:rsid w:val="00194810"/>
    <w:rsid w:val="00194B05"/>
    <w:rsid w:val="001950CD"/>
    <w:rsid w:val="0019541F"/>
    <w:rsid w:val="0019545D"/>
    <w:rsid w:val="00195750"/>
    <w:rsid w:val="00196176"/>
    <w:rsid w:val="0019622E"/>
    <w:rsid w:val="001962FE"/>
    <w:rsid w:val="0019638B"/>
    <w:rsid w:val="00196492"/>
    <w:rsid w:val="00196AF2"/>
    <w:rsid w:val="00196DE3"/>
    <w:rsid w:val="00196E8B"/>
    <w:rsid w:val="00197152"/>
    <w:rsid w:val="00197492"/>
    <w:rsid w:val="001978BA"/>
    <w:rsid w:val="00197919"/>
    <w:rsid w:val="0019795D"/>
    <w:rsid w:val="00197AB8"/>
    <w:rsid w:val="00197B00"/>
    <w:rsid w:val="00197B30"/>
    <w:rsid w:val="001A017E"/>
    <w:rsid w:val="001A0350"/>
    <w:rsid w:val="001A0907"/>
    <w:rsid w:val="001A0A18"/>
    <w:rsid w:val="001A0A3D"/>
    <w:rsid w:val="001A0C56"/>
    <w:rsid w:val="001A13DD"/>
    <w:rsid w:val="001A1493"/>
    <w:rsid w:val="001A160B"/>
    <w:rsid w:val="001A1801"/>
    <w:rsid w:val="001A1BBE"/>
    <w:rsid w:val="001A1EB3"/>
    <w:rsid w:val="001A2025"/>
    <w:rsid w:val="001A26D8"/>
    <w:rsid w:val="001A2B0D"/>
    <w:rsid w:val="001A2BCC"/>
    <w:rsid w:val="001A3021"/>
    <w:rsid w:val="001A322D"/>
    <w:rsid w:val="001A3963"/>
    <w:rsid w:val="001A3A4A"/>
    <w:rsid w:val="001A3ABD"/>
    <w:rsid w:val="001A3DF7"/>
    <w:rsid w:val="001A3F57"/>
    <w:rsid w:val="001A3FA6"/>
    <w:rsid w:val="001A434B"/>
    <w:rsid w:val="001A461E"/>
    <w:rsid w:val="001A49E4"/>
    <w:rsid w:val="001A4E00"/>
    <w:rsid w:val="001A4FA3"/>
    <w:rsid w:val="001A5388"/>
    <w:rsid w:val="001A5529"/>
    <w:rsid w:val="001A5DFD"/>
    <w:rsid w:val="001A5F1D"/>
    <w:rsid w:val="001A60CF"/>
    <w:rsid w:val="001A6797"/>
    <w:rsid w:val="001A6CDD"/>
    <w:rsid w:val="001A70ED"/>
    <w:rsid w:val="001A7558"/>
    <w:rsid w:val="001A7650"/>
    <w:rsid w:val="001A765A"/>
    <w:rsid w:val="001A7714"/>
    <w:rsid w:val="001A7994"/>
    <w:rsid w:val="001A7AA9"/>
    <w:rsid w:val="001A7F31"/>
    <w:rsid w:val="001B022C"/>
    <w:rsid w:val="001B0275"/>
    <w:rsid w:val="001B0684"/>
    <w:rsid w:val="001B0A9E"/>
    <w:rsid w:val="001B1454"/>
    <w:rsid w:val="001B14DF"/>
    <w:rsid w:val="001B1A02"/>
    <w:rsid w:val="001B1B16"/>
    <w:rsid w:val="001B208F"/>
    <w:rsid w:val="001B2210"/>
    <w:rsid w:val="001B2597"/>
    <w:rsid w:val="001B2AD0"/>
    <w:rsid w:val="001B2B07"/>
    <w:rsid w:val="001B2C7D"/>
    <w:rsid w:val="001B2D00"/>
    <w:rsid w:val="001B2D57"/>
    <w:rsid w:val="001B395B"/>
    <w:rsid w:val="001B3CEA"/>
    <w:rsid w:val="001B3E66"/>
    <w:rsid w:val="001B4082"/>
    <w:rsid w:val="001B48C7"/>
    <w:rsid w:val="001B4927"/>
    <w:rsid w:val="001B4EAB"/>
    <w:rsid w:val="001B51B5"/>
    <w:rsid w:val="001B552B"/>
    <w:rsid w:val="001B5644"/>
    <w:rsid w:val="001B5780"/>
    <w:rsid w:val="001B5822"/>
    <w:rsid w:val="001B5C85"/>
    <w:rsid w:val="001B5FD9"/>
    <w:rsid w:val="001B6349"/>
    <w:rsid w:val="001B6BF8"/>
    <w:rsid w:val="001B6D79"/>
    <w:rsid w:val="001B6D8F"/>
    <w:rsid w:val="001B6EED"/>
    <w:rsid w:val="001B725F"/>
    <w:rsid w:val="001B7284"/>
    <w:rsid w:val="001B76C6"/>
    <w:rsid w:val="001B7B06"/>
    <w:rsid w:val="001B7B45"/>
    <w:rsid w:val="001B7CAF"/>
    <w:rsid w:val="001B7EB5"/>
    <w:rsid w:val="001C00D7"/>
    <w:rsid w:val="001C02DE"/>
    <w:rsid w:val="001C07C6"/>
    <w:rsid w:val="001C0B84"/>
    <w:rsid w:val="001C1558"/>
    <w:rsid w:val="001C1D9D"/>
    <w:rsid w:val="001C1DAA"/>
    <w:rsid w:val="001C272C"/>
    <w:rsid w:val="001C2DE0"/>
    <w:rsid w:val="001C3014"/>
    <w:rsid w:val="001C3193"/>
    <w:rsid w:val="001C31AD"/>
    <w:rsid w:val="001C37CA"/>
    <w:rsid w:val="001C3998"/>
    <w:rsid w:val="001C3AFE"/>
    <w:rsid w:val="001C3EAF"/>
    <w:rsid w:val="001C40EA"/>
    <w:rsid w:val="001C423B"/>
    <w:rsid w:val="001C48AC"/>
    <w:rsid w:val="001C4A57"/>
    <w:rsid w:val="001C52D3"/>
    <w:rsid w:val="001C52E8"/>
    <w:rsid w:val="001C5D53"/>
    <w:rsid w:val="001C5D92"/>
    <w:rsid w:val="001C5EBC"/>
    <w:rsid w:val="001C5F77"/>
    <w:rsid w:val="001C6128"/>
    <w:rsid w:val="001C6375"/>
    <w:rsid w:val="001C664C"/>
    <w:rsid w:val="001C67D8"/>
    <w:rsid w:val="001C681B"/>
    <w:rsid w:val="001C695D"/>
    <w:rsid w:val="001C6A10"/>
    <w:rsid w:val="001C6CCC"/>
    <w:rsid w:val="001C76A3"/>
    <w:rsid w:val="001C79F7"/>
    <w:rsid w:val="001C7B93"/>
    <w:rsid w:val="001C7C87"/>
    <w:rsid w:val="001D0943"/>
    <w:rsid w:val="001D0AC5"/>
    <w:rsid w:val="001D0B74"/>
    <w:rsid w:val="001D139C"/>
    <w:rsid w:val="001D13CA"/>
    <w:rsid w:val="001D1AFA"/>
    <w:rsid w:val="001D1C68"/>
    <w:rsid w:val="001D1DA9"/>
    <w:rsid w:val="001D1F2A"/>
    <w:rsid w:val="001D2A5A"/>
    <w:rsid w:val="001D2BCF"/>
    <w:rsid w:val="001D2C76"/>
    <w:rsid w:val="001D306F"/>
    <w:rsid w:val="001D32FF"/>
    <w:rsid w:val="001D34B4"/>
    <w:rsid w:val="001D397C"/>
    <w:rsid w:val="001D39D6"/>
    <w:rsid w:val="001D3B84"/>
    <w:rsid w:val="001D482F"/>
    <w:rsid w:val="001D4D40"/>
    <w:rsid w:val="001D5166"/>
    <w:rsid w:val="001D51E9"/>
    <w:rsid w:val="001D542A"/>
    <w:rsid w:val="001D5971"/>
    <w:rsid w:val="001D606A"/>
    <w:rsid w:val="001D66B8"/>
    <w:rsid w:val="001D6B47"/>
    <w:rsid w:val="001D6FA9"/>
    <w:rsid w:val="001D70FD"/>
    <w:rsid w:val="001D711A"/>
    <w:rsid w:val="001D71A3"/>
    <w:rsid w:val="001D7377"/>
    <w:rsid w:val="001D7463"/>
    <w:rsid w:val="001D785A"/>
    <w:rsid w:val="001D7C2D"/>
    <w:rsid w:val="001D7EFB"/>
    <w:rsid w:val="001E002C"/>
    <w:rsid w:val="001E04AE"/>
    <w:rsid w:val="001E06AE"/>
    <w:rsid w:val="001E0F53"/>
    <w:rsid w:val="001E1069"/>
    <w:rsid w:val="001E17DF"/>
    <w:rsid w:val="001E192A"/>
    <w:rsid w:val="001E1D30"/>
    <w:rsid w:val="001E2638"/>
    <w:rsid w:val="001E2B1E"/>
    <w:rsid w:val="001E2CEB"/>
    <w:rsid w:val="001E2DE3"/>
    <w:rsid w:val="001E32C6"/>
    <w:rsid w:val="001E346C"/>
    <w:rsid w:val="001E3638"/>
    <w:rsid w:val="001E365F"/>
    <w:rsid w:val="001E381B"/>
    <w:rsid w:val="001E3B5A"/>
    <w:rsid w:val="001E3E99"/>
    <w:rsid w:val="001E45F1"/>
    <w:rsid w:val="001E475E"/>
    <w:rsid w:val="001E4838"/>
    <w:rsid w:val="001E4CE8"/>
    <w:rsid w:val="001E5A41"/>
    <w:rsid w:val="001E6057"/>
    <w:rsid w:val="001E64A7"/>
    <w:rsid w:val="001E6708"/>
    <w:rsid w:val="001E67C3"/>
    <w:rsid w:val="001E6A0C"/>
    <w:rsid w:val="001E6C88"/>
    <w:rsid w:val="001E6E78"/>
    <w:rsid w:val="001E744F"/>
    <w:rsid w:val="001E7582"/>
    <w:rsid w:val="001E7586"/>
    <w:rsid w:val="001E762E"/>
    <w:rsid w:val="001E7789"/>
    <w:rsid w:val="001F0448"/>
    <w:rsid w:val="001F0583"/>
    <w:rsid w:val="001F10CC"/>
    <w:rsid w:val="001F10F3"/>
    <w:rsid w:val="001F1215"/>
    <w:rsid w:val="001F1545"/>
    <w:rsid w:val="001F17B3"/>
    <w:rsid w:val="001F1E25"/>
    <w:rsid w:val="001F2188"/>
    <w:rsid w:val="001F2A87"/>
    <w:rsid w:val="001F2BD0"/>
    <w:rsid w:val="001F2CCE"/>
    <w:rsid w:val="001F2E65"/>
    <w:rsid w:val="001F318E"/>
    <w:rsid w:val="001F3A56"/>
    <w:rsid w:val="001F4005"/>
    <w:rsid w:val="001F403C"/>
    <w:rsid w:val="001F44C6"/>
    <w:rsid w:val="001F467D"/>
    <w:rsid w:val="001F4BC7"/>
    <w:rsid w:val="001F4D42"/>
    <w:rsid w:val="001F4E33"/>
    <w:rsid w:val="001F4ED0"/>
    <w:rsid w:val="001F5243"/>
    <w:rsid w:val="001F5254"/>
    <w:rsid w:val="001F5895"/>
    <w:rsid w:val="001F59A0"/>
    <w:rsid w:val="001F5A2E"/>
    <w:rsid w:val="001F6146"/>
    <w:rsid w:val="001F625F"/>
    <w:rsid w:val="001F6592"/>
    <w:rsid w:val="001F6806"/>
    <w:rsid w:val="001F68AC"/>
    <w:rsid w:val="001F6E71"/>
    <w:rsid w:val="001F70E4"/>
    <w:rsid w:val="001F73C1"/>
    <w:rsid w:val="001F7559"/>
    <w:rsid w:val="001F7909"/>
    <w:rsid w:val="001F7F0C"/>
    <w:rsid w:val="002001F3"/>
    <w:rsid w:val="00200D97"/>
    <w:rsid w:val="00201378"/>
    <w:rsid w:val="00201688"/>
    <w:rsid w:val="00202402"/>
    <w:rsid w:val="00202639"/>
    <w:rsid w:val="00202F2C"/>
    <w:rsid w:val="0020320A"/>
    <w:rsid w:val="00203531"/>
    <w:rsid w:val="0020372F"/>
    <w:rsid w:val="0020391D"/>
    <w:rsid w:val="002039BB"/>
    <w:rsid w:val="00203EEF"/>
    <w:rsid w:val="00203FF7"/>
    <w:rsid w:val="002043EA"/>
    <w:rsid w:val="00204629"/>
    <w:rsid w:val="00204829"/>
    <w:rsid w:val="00204A38"/>
    <w:rsid w:val="00204CFE"/>
    <w:rsid w:val="00204DC3"/>
    <w:rsid w:val="0020565E"/>
    <w:rsid w:val="00205BC4"/>
    <w:rsid w:val="00205D92"/>
    <w:rsid w:val="002061B6"/>
    <w:rsid w:val="0020649C"/>
    <w:rsid w:val="0020687A"/>
    <w:rsid w:val="00206A54"/>
    <w:rsid w:val="00206D89"/>
    <w:rsid w:val="00207016"/>
    <w:rsid w:val="0020754D"/>
    <w:rsid w:val="002077B5"/>
    <w:rsid w:val="002077F9"/>
    <w:rsid w:val="00207840"/>
    <w:rsid w:val="00207ABD"/>
    <w:rsid w:val="00207BAC"/>
    <w:rsid w:val="0021006F"/>
    <w:rsid w:val="002101E7"/>
    <w:rsid w:val="00210A85"/>
    <w:rsid w:val="00210BC5"/>
    <w:rsid w:val="00210D11"/>
    <w:rsid w:val="00211234"/>
    <w:rsid w:val="0021141F"/>
    <w:rsid w:val="002118E1"/>
    <w:rsid w:val="00211A6B"/>
    <w:rsid w:val="00211B9A"/>
    <w:rsid w:val="00211BF2"/>
    <w:rsid w:val="002123D7"/>
    <w:rsid w:val="0021252D"/>
    <w:rsid w:val="0021283D"/>
    <w:rsid w:val="0021287A"/>
    <w:rsid w:val="00212D1A"/>
    <w:rsid w:val="0021325C"/>
    <w:rsid w:val="002139D0"/>
    <w:rsid w:val="00213B7C"/>
    <w:rsid w:val="00213FEF"/>
    <w:rsid w:val="0021459F"/>
    <w:rsid w:val="00214873"/>
    <w:rsid w:val="00214C6E"/>
    <w:rsid w:val="00214E30"/>
    <w:rsid w:val="00214F22"/>
    <w:rsid w:val="00215053"/>
    <w:rsid w:val="002151FE"/>
    <w:rsid w:val="00215882"/>
    <w:rsid w:val="0021593C"/>
    <w:rsid w:val="00215A34"/>
    <w:rsid w:val="00215F1B"/>
    <w:rsid w:val="002160B2"/>
    <w:rsid w:val="002162A6"/>
    <w:rsid w:val="002164C4"/>
    <w:rsid w:val="002166C4"/>
    <w:rsid w:val="00216B27"/>
    <w:rsid w:val="00216B61"/>
    <w:rsid w:val="00216C1C"/>
    <w:rsid w:val="00217115"/>
    <w:rsid w:val="002177AB"/>
    <w:rsid w:val="00217FD2"/>
    <w:rsid w:val="00220131"/>
    <w:rsid w:val="002204A7"/>
    <w:rsid w:val="002205BA"/>
    <w:rsid w:val="002206AB"/>
    <w:rsid w:val="00220732"/>
    <w:rsid w:val="00220FAA"/>
    <w:rsid w:val="00221016"/>
    <w:rsid w:val="00221072"/>
    <w:rsid w:val="00221265"/>
    <w:rsid w:val="0022189E"/>
    <w:rsid w:val="00221FBC"/>
    <w:rsid w:val="002224AF"/>
    <w:rsid w:val="002224EB"/>
    <w:rsid w:val="00222B85"/>
    <w:rsid w:val="00222C32"/>
    <w:rsid w:val="00222DD2"/>
    <w:rsid w:val="0022343A"/>
    <w:rsid w:val="00224189"/>
    <w:rsid w:val="002244ED"/>
    <w:rsid w:val="0022466A"/>
    <w:rsid w:val="00224937"/>
    <w:rsid w:val="00224D33"/>
    <w:rsid w:val="00225003"/>
    <w:rsid w:val="002250B5"/>
    <w:rsid w:val="00225C29"/>
    <w:rsid w:val="00225D32"/>
    <w:rsid w:val="002261AC"/>
    <w:rsid w:val="00226538"/>
    <w:rsid w:val="002268D5"/>
    <w:rsid w:val="00226B7A"/>
    <w:rsid w:val="0022707B"/>
    <w:rsid w:val="002271C3"/>
    <w:rsid w:val="00227276"/>
    <w:rsid w:val="002272B2"/>
    <w:rsid w:val="00227564"/>
    <w:rsid w:val="00227766"/>
    <w:rsid w:val="00227D0F"/>
    <w:rsid w:val="00230147"/>
    <w:rsid w:val="002304F9"/>
    <w:rsid w:val="002304FC"/>
    <w:rsid w:val="00230783"/>
    <w:rsid w:val="00230CC0"/>
    <w:rsid w:val="00231511"/>
    <w:rsid w:val="00231676"/>
    <w:rsid w:val="00231751"/>
    <w:rsid w:val="002317F3"/>
    <w:rsid w:val="0023189F"/>
    <w:rsid w:val="002322C8"/>
    <w:rsid w:val="002325CE"/>
    <w:rsid w:val="00232959"/>
    <w:rsid w:val="0023295D"/>
    <w:rsid w:val="00232A11"/>
    <w:rsid w:val="00232AC5"/>
    <w:rsid w:val="00232FB6"/>
    <w:rsid w:val="0023320A"/>
    <w:rsid w:val="00233350"/>
    <w:rsid w:val="002333F3"/>
    <w:rsid w:val="002337DD"/>
    <w:rsid w:val="00233B5B"/>
    <w:rsid w:val="00233CEA"/>
    <w:rsid w:val="00233DB4"/>
    <w:rsid w:val="002342EC"/>
    <w:rsid w:val="002345F9"/>
    <w:rsid w:val="002349CD"/>
    <w:rsid w:val="00234B62"/>
    <w:rsid w:val="00234C45"/>
    <w:rsid w:val="00234D20"/>
    <w:rsid w:val="00234FF9"/>
    <w:rsid w:val="002350A6"/>
    <w:rsid w:val="00235202"/>
    <w:rsid w:val="002353A1"/>
    <w:rsid w:val="00235697"/>
    <w:rsid w:val="00235765"/>
    <w:rsid w:val="002359E6"/>
    <w:rsid w:val="00236146"/>
    <w:rsid w:val="00236374"/>
    <w:rsid w:val="002365EE"/>
    <w:rsid w:val="00236E80"/>
    <w:rsid w:val="00237157"/>
    <w:rsid w:val="002371FD"/>
    <w:rsid w:val="002377BB"/>
    <w:rsid w:val="0023787B"/>
    <w:rsid w:val="002378BB"/>
    <w:rsid w:val="00237DFA"/>
    <w:rsid w:val="00237F34"/>
    <w:rsid w:val="0024080D"/>
    <w:rsid w:val="0024086F"/>
    <w:rsid w:val="002409AB"/>
    <w:rsid w:val="00240B23"/>
    <w:rsid w:val="00241161"/>
    <w:rsid w:val="002411D6"/>
    <w:rsid w:val="002412BB"/>
    <w:rsid w:val="002412C5"/>
    <w:rsid w:val="002412D2"/>
    <w:rsid w:val="00241D38"/>
    <w:rsid w:val="00242094"/>
    <w:rsid w:val="002420AF"/>
    <w:rsid w:val="00242882"/>
    <w:rsid w:val="0024288A"/>
    <w:rsid w:val="002428C1"/>
    <w:rsid w:val="00242972"/>
    <w:rsid w:val="00242BD5"/>
    <w:rsid w:val="0024342F"/>
    <w:rsid w:val="00243476"/>
    <w:rsid w:val="002436E1"/>
    <w:rsid w:val="00243A6B"/>
    <w:rsid w:val="00243EDE"/>
    <w:rsid w:val="0024468A"/>
    <w:rsid w:val="00244721"/>
    <w:rsid w:val="002447FD"/>
    <w:rsid w:val="002448F5"/>
    <w:rsid w:val="00244927"/>
    <w:rsid w:val="00244CA5"/>
    <w:rsid w:val="00244EB7"/>
    <w:rsid w:val="002450B2"/>
    <w:rsid w:val="002453D3"/>
    <w:rsid w:val="002457DB"/>
    <w:rsid w:val="00245D7C"/>
    <w:rsid w:val="00245F15"/>
    <w:rsid w:val="00245F2F"/>
    <w:rsid w:val="00246718"/>
    <w:rsid w:val="00246DD1"/>
    <w:rsid w:val="00246F16"/>
    <w:rsid w:val="00246F3E"/>
    <w:rsid w:val="0024750A"/>
    <w:rsid w:val="0024780F"/>
    <w:rsid w:val="002500BA"/>
    <w:rsid w:val="0025077E"/>
    <w:rsid w:val="00250C83"/>
    <w:rsid w:val="00250F42"/>
    <w:rsid w:val="00250FBE"/>
    <w:rsid w:val="00251143"/>
    <w:rsid w:val="00251372"/>
    <w:rsid w:val="002515D7"/>
    <w:rsid w:val="00251737"/>
    <w:rsid w:val="0025196B"/>
    <w:rsid w:val="002521FE"/>
    <w:rsid w:val="0025243D"/>
    <w:rsid w:val="0025279C"/>
    <w:rsid w:val="002528E6"/>
    <w:rsid w:val="00252A90"/>
    <w:rsid w:val="00252EEC"/>
    <w:rsid w:val="00253713"/>
    <w:rsid w:val="00253794"/>
    <w:rsid w:val="00253B79"/>
    <w:rsid w:val="00253EA0"/>
    <w:rsid w:val="0025458D"/>
    <w:rsid w:val="0025532B"/>
    <w:rsid w:val="00255406"/>
    <w:rsid w:val="0025575D"/>
    <w:rsid w:val="00255763"/>
    <w:rsid w:val="00255933"/>
    <w:rsid w:val="002561EB"/>
    <w:rsid w:val="00256379"/>
    <w:rsid w:val="002565FA"/>
    <w:rsid w:val="00256626"/>
    <w:rsid w:val="00256C0E"/>
    <w:rsid w:val="00256F4F"/>
    <w:rsid w:val="00256F57"/>
    <w:rsid w:val="00257509"/>
    <w:rsid w:val="00257840"/>
    <w:rsid w:val="00257B20"/>
    <w:rsid w:val="00257B89"/>
    <w:rsid w:val="00257C6E"/>
    <w:rsid w:val="00257F61"/>
    <w:rsid w:val="002606AC"/>
    <w:rsid w:val="00260B16"/>
    <w:rsid w:val="00260C53"/>
    <w:rsid w:val="00260D02"/>
    <w:rsid w:val="00260DC7"/>
    <w:rsid w:val="00260E9F"/>
    <w:rsid w:val="0026142E"/>
    <w:rsid w:val="00261479"/>
    <w:rsid w:val="00261BED"/>
    <w:rsid w:val="00261C1E"/>
    <w:rsid w:val="00261E63"/>
    <w:rsid w:val="002624F1"/>
    <w:rsid w:val="0026253F"/>
    <w:rsid w:val="002629C6"/>
    <w:rsid w:val="00262B60"/>
    <w:rsid w:val="00262DBF"/>
    <w:rsid w:val="00263383"/>
    <w:rsid w:val="002633F3"/>
    <w:rsid w:val="002636AA"/>
    <w:rsid w:val="0026390D"/>
    <w:rsid w:val="00263A84"/>
    <w:rsid w:val="0026420D"/>
    <w:rsid w:val="0026433C"/>
    <w:rsid w:val="00265067"/>
    <w:rsid w:val="00265472"/>
    <w:rsid w:val="002658C6"/>
    <w:rsid w:val="00265AEB"/>
    <w:rsid w:val="00265F7E"/>
    <w:rsid w:val="00266101"/>
    <w:rsid w:val="002662B2"/>
    <w:rsid w:val="0026641D"/>
    <w:rsid w:val="00266755"/>
    <w:rsid w:val="00266825"/>
    <w:rsid w:val="00266A03"/>
    <w:rsid w:val="00266A67"/>
    <w:rsid w:val="00266DEE"/>
    <w:rsid w:val="00266F17"/>
    <w:rsid w:val="002671AA"/>
    <w:rsid w:val="00267267"/>
    <w:rsid w:val="002679FF"/>
    <w:rsid w:val="00267B8A"/>
    <w:rsid w:val="00267E34"/>
    <w:rsid w:val="00267EA9"/>
    <w:rsid w:val="00267F25"/>
    <w:rsid w:val="00270586"/>
    <w:rsid w:val="00270A9D"/>
    <w:rsid w:val="00271788"/>
    <w:rsid w:val="002720E2"/>
    <w:rsid w:val="002720EC"/>
    <w:rsid w:val="002721B7"/>
    <w:rsid w:val="00272293"/>
    <w:rsid w:val="00272942"/>
    <w:rsid w:val="00272E1D"/>
    <w:rsid w:val="0027302C"/>
    <w:rsid w:val="002730F0"/>
    <w:rsid w:val="002732E0"/>
    <w:rsid w:val="00273734"/>
    <w:rsid w:val="002737B4"/>
    <w:rsid w:val="00273A87"/>
    <w:rsid w:val="00273AEE"/>
    <w:rsid w:val="00273D88"/>
    <w:rsid w:val="00273ECC"/>
    <w:rsid w:val="00274068"/>
    <w:rsid w:val="002744BB"/>
    <w:rsid w:val="0027493C"/>
    <w:rsid w:val="00274AA3"/>
    <w:rsid w:val="00274E0E"/>
    <w:rsid w:val="002755CF"/>
    <w:rsid w:val="002759E3"/>
    <w:rsid w:val="00275B76"/>
    <w:rsid w:val="00275DAE"/>
    <w:rsid w:val="0027642A"/>
    <w:rsid w:val="0027650F"/>
    <w:rsid w:val="00276601"/>
    <w:rsid w:val="002768C1"/>
    <w:rsid w:val="00276936"/>
    <w:rsid w:val="002769E8"/>
    <w:rsid w:val="00276C8B"/>
    <w:rsid w:val="00276D77"/>
    <w:rsid w:val="002800D6"/>
    <w:rsid w:val="0028035B"/>
    <w:rsid w:val="00280C33"/>
    <w:rsid w:val="002812C4"/>
    <w:rsid w:val="0028139F"/>
    <w:rsid w:val="00281577"/>
    <w:rsid w:val="00281600"/>
    <w:rsid w:val="002821ED"/>
    <w:rsid w:val="00282405"/>
    <w:rsid w:val="002826F2"/>
    <w:rsid w:val="00282987"/>
    <w:rsid w:val="00282C52"/>
    <w:rsid w:val="00282D31"/>
    <w:rsid w:val="00282D9D"/>
    <w:rsid w:val="00282F12"/>
    <w:rsid w:val="00283176"/>
    <w:rsid w:val="00283289"/>
    <w:rsid w:val="002834F8"/>
    <w:rsid w:val="002835EC"/>
    <w:rsid w:val="002845AF"/>
    <w:rsid w:val="00284626"/>
    <w:rsid w:val="00284E14"/>
    <w:rsid w:val="00284EA4"/>
    <w:rsid w:val="00285191"/>
    <w:rsid w:val="002853F7"/>
    <w:rsid w:val="0028550F"/>
    <w:rsid w:val="002855E5"/>
    <w:rsid w:val="00285AA2"/>
    <w:rsid w:val="00285E22"/>
    <w:rsid w:val="00286480"/>
    <w:rsid w:val="00286D07"/>
    <w:rsid w:val="0028731F"/>
    <w:rsid w:val="00287590"/>
    <w:rsid w:val="002876CE"/>
    <w:rsid w:val="00287D47"/>
    <w:rsid w:val="00290238"/>
    <w:rsid w:val="002902DF"/>
    <w:rsid w:val="002904B5"/>
    <w:rsid w:val="002913AB"/>
    <w:rsid w:val="002914C9"/>
    <w:rsid w:val="002916C5"/>
    <w:rsid w:val="0029174B"/>
    <w:rsid w:val="0029175C"/>
    <w:rsid w:val="00291CB3"/>
    <w:rsid w:val="00291D77"/>
    <w:rsid w:val="00292082"/>
    <w:rsid w:val="002920E4"/>
    <w:rsid w:val="002925ED"/>
    <w:rsid w:val="00292E08"/>
    <w:rsid w:val="002933B7"/>
    <w:rsid w:val="0029358E"/>
    <w:rsid w:val="00293A4D"/>
    <w:rsid w:val="00293EFB"/>
    <w:rsid w:val="00294166"/>
    <w:rsid w:val="0029433B"/>
    <w:rsid w:val="002943BD"/>
    <w:rsid w:val="00294780"/>
    <w:rsid w:val="00294AA4"/>
    <w:rsid w:val="002952F9"/>
    <w:rsid w:val="00295617"/>
    <w:rsid w:val="00295B2B"/>
    <w:rsid w:val="00296658"/>
    <w:rsid w:val="00296775"/>
    <w:rsid w:val="002967D0"/>
    <w:rsid w:val="00296FB7"/>
    <w:rsid w:val="00297007"/>
    <w:rsid w:val="0029754C"/>
    <w:rsid w:val="00297601"/>
    <w:rsid w:val="0029779C"/>
    <w:rsid w:val="00297974"/>
    <w:rsid w:val="00297A80"/>
    <w:rsid w:val="00297BD6"/>
    <w:rsid w:val="00297D93"/>
    <w:rsid w:val="00297E6B"/>
    <w:rsid w:val="00297F06"/>
    <w:rsid w:val="002A0127"/>
    <w:rsid w:val="002A027A"/>
    <w:rsid w:val="002A0376"/>
    <w:rsid w:val="002A039B"/>
    <w:rsid w:val="002A0B2D"/>
    <w:rsid w:val="002A0FAF"/>
    <w:rsid w:val="002A12AB"/>
    <w:rsid w:val="002A1422"/>
    <w:rsid w:val="002A14C6"/>
    <w:rsid w:val="002A1CB5"/>
    <w:rsid w:val="002A1CF2"/>
    <w:rsid w:val="002A2065"/>
    <w:rsid w:val="002A22DD"/>
    <w:rsid w:val="002A3209"/>
    <w:rsid w:val="002A3918"/>
    <w:rsid w:val="002A3933"/>
    <w:rsid w:val="002A3C5F"/>
    <w:rsid w:val="002A48BA"/>
    <w:rsid w:val="002A4B0A"/>
    <w:rsid w:val="002A5535"/>
    <w:rsid w:val="002A560C"/>
    <w:rsid w:val="002A5903"/>
    <w:rsid w:val="002A59C3"/>
    <w:rsid w:val="002A5B3B"/>
    <w:rsid w:val="002A5D4D"/>
    <w:rsid w:val="002A5FDA"/>
    <w:rsid w:val="002A6521"/>
    <w:rsid w:val="002A681E"/>
    <w:rsid w:val="002A6BFE"/>
    <w:rsid w:val="002A6CC1"/>
    <w:rsid w:val="002A7715"/>
    <w:rsid w:val="002A7747"/>
    <w:rsid w:val="002A78C0"/>
    <w:rsid w:val="002A7BEF"/>
    <w:rsid w:val="002A7D08"/>
    <w:rsid w:val="002B01CA"/>
    <w:rsid w:val="002B0329"/>
    <w:rsid w:val="002B03DF"/>
    <w:rsid w:val="002B07C0"/>
    <w:rsid w:val="002B0A30"/>
    <w:rsid w:val="002B0B05"/>
    <w:rsid w:val="002B0B65"/>
    <w:rsid w:val="002B0DA5"/>
    <w:rsid w:val="002B0F62"/>
    <w:rsid w:val="002B0F99"/>
    <w:rsid w:val="002B169A"/>
    <w:rsid w:val="002B18EB"/>
    <w:rsid w:val="002B1AC7"/>
    <w:rsid w:val="002B1AD2"/>
    <w:rsid w:val="002B1B78"/>
    <w:rsid w:val="002B1E32"/>
    <w:rsid w:val="002B1FAD"/>
    <w:rsid w:val="002B1FEB"/>
    <w:rsid w:val="002B20F1"/>
    <w:rsid w:val="002B2371"/>
    <w:rsid w:val="002B25E1"/>
    <w:rsid w:val="002B272E"/>
    <w:rsid w:val="002B2860"/>
    <w:rsid w:val="002B2F28"/>
    <w:rsid w:val="002B32D5"/>
    <w:rsid w:val="002B33CA"/>
    <w:rsid w:val="002B344E"/>
    <w:rsid w:val="002B3512"/>
    <w:rsid w:val="002B3BA2"/>
    <w:rsid w:val="002B42DB"/>
    <w:rsid w:val="002B45AA"/>
    <w:rsid w:val="002B4DCC"/>
    <w:rsid w:val="002B5428"/>
    <w:rsid w:val="002B55EA"/>
    <w:rsid w:val="002B564F"/>
    <w:rsid w:val="002B5EBB"/>
    <w:rsid w:val="002B5EC1"/>
    <w:rsid w:val="002B6DD7"/>
    <w:rsid w:val="002B6EC9"/>
    <w:rsid w:val="002B6FCF"/>
    <w:rsid w:val="002B7094"/>
    <w:rsid w:val="002B7531"/>
    <w:rsid w:val="002B7B73"/>
    <w:rsid w:val="002B7B99"/>
    <w:rsid w:val="002B7BBC"/>
    <w:rsid w:val="002C07C2"/>
    <w:rsid w:val="002C0CD8"/>
    <w:rsid w:val="002C0EA9"/>
    <w:rsid w:val="002C13F8"/>
    <w:rsid w:val="002C17CA"/>
    <w:rsid w:val="002C1917"/>
    <w:rsid w:val="002C1D49"/>
    <w:rsid w:val="002C1EDA"/>
    <w:rsid w:val="002C1F15"/>
    <w:rsid w:val="002C2055"/>
    <w:rsid w:val="002C2115"/>
    <w:rsid w:val="002C215F"/>
    <w:rsid w:val="002C22DF"/>
    <w:rsid w:val="002C2A80"/>
    <w:rsid w:val="002C2AB0"/>
    <w:rsid w:val="002C314E"/>
    <w:rsid w:val="002C3155"/>
    <w:rsid w:val="002C3254"/>
    <w:rsid w:val="002C36B5"/>
    <w:rsid w:val="002C3B6A"/>
    <w:rsid w:val="002C3E60"/>
    <w:rsid w:val="002C4379"/>
    <w:rsid w:val="002C486C"/>
    <w:rsid w:val="002C486E"/>
    <w:rsid w:val="002C4D02"/>
    <w:rsid w:val="002C50AE"/>
    <w:rsid w:val="002C5378"/>
    <w:rsid w:val="002C55E8"/>
    <w:rsid w:val="002C581E"/>
    <w:rsid w:val="002C5947"/>
    <w:rsid w:val="002C5DCE"/>
    <w:rsid w:val="002C5ECA"/>
    <w:rsid w:val="002C632A"/>
    <w:rsid w:val="002C65CA"/>
    <w:rsid w:val="002C6724"/>
    <w:rsid w:val="002C6782"/>
    <w:rsid w:val="002C6820"/>
    <w:rsid w:val="002C6BC8"/>
    <w:rsid w:val="002C6C34"/>
    <w:rsid w:val="002C6D09"/>
    <w:rsid w:val="002C6D4F"/>
    <w:rsid w:val="002C6EE6"/>
    <w:rsid w:val="002C6FE2"/>
    <w:rsid w:val="002C7575"/>
    <w:rsid w:val="002C75AE"/>
    <w:rsid w:val="002C78C4"/>
    <w:rsid w:val="002C7B34"/>
    <w:rsid w:val="002C7B7D"/>
    <w:rsid w:val="002C7E3A"/>
    <w:rsid w:val="002D0021"/>
    <w:rsid w:val="002D031F"/>
    <w:rsid w:val="002D03BE"/>
    <w:rsid w:val="002D0EB3"/>
    <w:rsid w:val="002D115C"/>
    <w:rsid w:val="002D1453"/>
    <w:rsid w:val="002D1629"/>
    <w:rsid w:val="002D1741"/>
    <w:rsid w:val="002D1A4E"/>
    <w:rsid w:val="002D1B7D"/>
    <w:rsid w:val="002D1D2C"/>
    <w:rsid w:val="002D1EC4"/>
    <w:rsid w:val="002D1F20"/>
    <w:rsid w:val="002D1FAE"/>
    <w:rsid w:val="002D2212"/>
    <w:rsid w:val="002D26D8"/>
    <w:rsid w:val="002D276C"/>
    <w:rsid w:val="002D2993"/>
    <w:rsid w:val="002D2B25"/>
    <w:rsid w:val="002D2B51"/>
    <w:rsid w:val="002D2BE1"/>
    <w:rsid w:val="002D33B1"/>
    <w:rsid w:val="002D3579"/>
    <w:rsid w:val="002D3760"/>
    <w:rsid w:val="002D3815"/>
    <w:rsid w:val="002D38BB"/>
    <w:rsid w:val="002D3DCB"/>
    <w:rsid w:val="002D3E3D"/>
    <w:rsid w:val="002D4424"/>
    <w:rsid w:val="002D4795"/>
    <w:rsid w:val="002D49B6"/>
    <w:rsid w:val="002D4D6E"/>
    <w:rsid w:val="002D4E3B"/>
    <w:rsid w:val="002D5688"/>
    <w:rsid w:val="002D5907"/>
    <w:rsid w:val="002D5A45"/>
    <w:rsid w:val="002D5C09"/>
    <w:rsid w:val="002D667E"/>
    <w:rsid w:val="002D6758"/>
    <w:rsid w:val="002D6E39"/>
    <w:rsid w:val="002D6E70"/>
    <w:rsid w:val="002D6FB8"/>
    <w:rsid w:val="002D7222"/>
    <w:rsid w:val="002D7704"/>
    <w:rsid w:val="002D79DA"/>
    <w:rsid w:val="002D7A1B"/>
    <w:rsid w:val="002D7A5D"/>
    <w:rsid w:val="002D7AA2"/>
    <w:rsid w:val="002D7E1A"/>
    <w:rsid w:val="002E0100"/>
    <w:rsid w:val="002E0337"/>
    <w:rsid w:val="002E03C1"/>
    <w:rsid w:val="002E04DD"/>
    <w:rsid w:val="002E04F9"/>
    <w:rsid w:val="002E0F5B"/>
    <w:rsid w:val="002E0FA2"/>
    <w:rsid w:val="002E0FF0"/>
    <w:rsid w:val="002E102B"/>
    <w:rsid w:val="002E1345"/>
    <w:rsid w:val="002E15F3"/>
    <w:rsid w:val="002E16C2"/>
    <w:rsid w:val="002E17A5"/>
    <w:rsid w:val="002E1B47"/>
    <w:rsid w:val="002E1D66"/>
    <w:rsid w:val="002E1E09"/>
    <w:rsid w:val="002E1E81"/>
    <w:rsid w:val="002E1FD1"/>
    <w:rsid w:val="002E25F6"/>
    <w:rsid w:val="002E26AC"/>
    <w:rsid w:val="002E28DC"/>
    <w:rsid w:val="002E2B56"/>
    <w:rsid w:val="002E2D0C"/>
    <w:rsid w:val="002E360A"/>
    <w:rsid w:val="002E3ED0"/>
    <w:rsid w:val="002E411D"/>
    <w:rsid w:val="002E4339"/>
    <w:rsid w:val="002E43F5"/>
    <w:rsid w:val="002E48BC"/>
    <w:rsid w:val="002E48BE"/>
    <w:rsid w:val="002E5756"/>
    <w:rsid w:val="002E5CD7"/>
    <w:rsid w:val="002E5E5C"/>
    <w:rsid w:val="002E5F66"/>
    <w:rsid w:val="002E5FE1"/>
    <w:rsid w:val="002E6407"/>
    <w:rsid w:val="002E6597"/>
    <w:rsid w:val="002E6A33"/>
    <w:rsid w:val="002E6DB4"/>
    <w:rsid w:val="002E7274"/>
    <w:rsid w:val="002E7301"/>
    <w:rsid w:val="002E75B3"/>
    <w:rsid w:val="002E776A"/>
    <w:rsid w:val="002F026F"/>
    <w:rsid w:val="002F06B3"/>
    <w:rsid w:val="002F0AA8"/>
    <w:rsid w:val="002F0C0A"/>
    <w:rsid w:val="002F0D82"/>
    <w:rsid w:val="002F0E3D"/>
    <w:rsid w:val="002F0EAF"/>
    <w:rsid w:val="002F1017"/>
    <w:rsid w:val="002F1608"/>
    <w:rsid w:val="002F1AEA"/>
    <w:rsid w:val="002F2569"/>
    <w:rsid w:val="002F291B"/>
    <w:rsid w:val="002F3294"/>
    <w:rsid w:val="002F33DB"/>
    <w:rsid w:val="002F41F5"/>
    <w:rsid w:val="002F4550"/>
    <w:rsid w:val="002F4653"/>
    <w:rsid w:val="002F4903"/>
    <w:rsid w:val="002F4A5A"/>
    <w:rsid w:val="002F505F"/>
    <w:rsid w:val="002F531B"/>
    <w:rsid w:val="002F5A62"/>
    <w:rsid w:val="002F64F2"/>
    <w:rsid w:val="002F66C7"/>
    <w:rsid w:val="002F6D39"/>
    <w:rsid w:val="002F6DF4"/>
    <w:rsid w:val="002F7076"/>
    <w:rsid w:val="002F709E"/>
    <w:rsid w:val="002F71F2"/>
    <w:rsid w:val="002F7597"/>
    <w:rsid w:val="002F7669"/>
    <w:rsid w:val="002F7B13"/>
    <w:rsid w:val="00300081"/>
    <w:rsid w:val="003008E7"/>
    <w:rsid w:val="00300E48"/>
    <w:rsid w:val="00300E6F"/>
    <w:rsid w:val="0030100C"/>
    <w:rsid w:val="0030104F"/>
    <w:rsid w:val="003011D6"/>
    <w:rsid w:val="00301259"/>
    <w:rsid w:val="00301392"/>
    <w:rsid w:val="0030177A"/>
    <w:rsid w:val="003023E9"/>
    <w:rsid w:val="003024B0"/>
    <w:rsid w:val="003024CA"/>
    <w:rsid w:val="00302578"/>
    <w:rsid w:val="00302E8F"/>
    <w:rsid w:val="0030327B"/>
    <w:rsid w:val="003037E4"/>
    <w:rsid w:val="00303869"/>
    <w:rsid w:val="0030394A"/>
    <w:rsid w:val="00303A13"/>
    <w:rsid w:val="00303BA4"/>
    <w:rsid w:val="00303D79"/>
    <w:rsid w:val="00304554"/>
    <w:rsid w:val="00304581"/>
    <w:rsid w:val="0030484A"/>
    <w:rsid w:val="00304999"/>
    <w:rsid w:val="0030527C"/>
    <w:rsid w:val="003052A6"/>
    <w:rsid w:val="00305E42"/>
    <w:rsid w:val="003063F4"/>
    <w:rsid w:val="003068D3"/>
    <w:rsid w:val="00306A9D"/>
    <w:rsid w:val="0030714F"/>
    <w:rsid w:val="003077D4"/>
    <w:rsid w:val="00307962"/>
    <w:rsid w:val="00310318"/>
    <w:rsid w:val="0031051A"/>
    <w:rsid w:val="003106F6"/>
    <w:rsid w:val="00310804"/>
    <w:rsid w:val="00310994"/>
    <w:rsid w:val="00310B18"/>
    <w:rsid w:val="00310B91"/>
    <w:rsid w:val="00310C5E"/>
    <w:rsid w:val="00311024"/>
    <w:rsid w:val="00311C49"/>
    <w:rsid w:val="00311E00"/>
    <w:rsid w:val="00311E08"/>
    <w:rsid w:val="00311EE4"/>
    <w:rsid w:val="00311F54"/>
    <w:rsid w:val="00311FE1"/>
    <w:rsid w:val="00312A99"/>
    <w:rsid w:val="00312CF4"/>
    <w:rsid w:val="00312F19"/>
    <w:rsid w:val="00312F66"/>
    <w:rsid w:val="00313112"/>
    <w:rsid w:val="0031326E"/>
    <w:rsid w:val="0031333B"/>
    <w:rsid w:val="003133C7"/>
    <w:rsid w:val="00313CB7"/>
    <w:rsid w:val="00313D0E"/>
    <w:rsid w:val="00314205"/>
    <w:rsid w:val="00314228"/>
    <w:rsid w:val="00314396"/>
    <w:rsid w:val="0031477C"/>
    <w:rsid w:val="00314C6C"/>
    <w:rsid w:val="003155F1"/>
    <w:rsid w:val="00315E00"/>
    <w:rsid w:val="00315E02"/>
    <w:rsid w:val="00315F34"/>
    <w:rsid w:val="00315F41"/>
    <w:rsid w:val="00316041"/>
    <w:rsid w:val="00316108"/>
    <w:rsid w:val="0031612B"/>
    <w:rsid w:val="00316193"/>
    <w:rsid w:val="00316217"/>
    <w:rsid w:val="003164B4"/>
    <w:rsid w:val="003166D1"/>
    <w:rsid w:val="00316C50"/>
    <w:rsid w:val="00316DF3"/>
    <w:rsid w:val="0031701C"/>
    <w:rsid w:val="00317220"/>
    <w:rsid w:val="003173E4"/>
    <w:rsid w:val="003174AA"/>
    <w:rsid w:val="003175AE"/>
    <w:rsid w:val="00317771"/>
    <w:rsid w:val="00317917"/>
    <w:rsid w:val="00317C85"/>
    <w:rsid w:val="00317CAE"/>
    <w:rsid w:val="0032016A"/>
    <w:rsid w:val="00320184"/>
    <w:rsid w:val="003201C2"/>
    <w:rsid w:val="003202EB"/>
    <w:rsid w:val="00320607"/>
    <w:rsid w:val="0032087C"/>
    <w:rsid w:val="003209E6"/>
    <w:rsid w:val="0032192D"/>
    <w:rsid w:val="00322005"/>
    <w:rsid w:val="00322666"/>
    <w:rsid w:val="003228C2"/>
    <w:rsid w:val="00322AA5"/>
    <w:rsid w:val="00322C8A"/>
    <w:rsid w:val="003230A3"/>
    <w:rsid w:val="00323723"/>
    <w:rsid w:val="00323756"/>
    <w:rsid w:val="00323F49"/>
    <w:rsid w:val="00323FE0"/>
    <w:rsid w:val="00324112"/>
    <w:rsid w:val="0032420F"/>
    <w:rsid w:val="003242F9"/>
    <w:rsid w:val="003245DF"/>
    <w:rsid w:val="00324642"/>
    <w:rsid w:val="00324C35"/>
    <w:rsid w:val="00325D90"/>
    <w:rsid w:val="00325DD1"/>
    <w:rsid w:val="00325EF5"/>
    <w:rsid w:val="00325F7C"/>
    <w:rsid w:val="003267D9"/>
    <w:rsid w:val="00326A42"/>
    <w:rsid w:val="00326FAC"/>
    <w:rsid w:val="00327106"/>
    <w:rsid w:val="00327186"/>
    <w:rsid w:val="00327404"/>
    <w:rsid w:val="00327C7D"/>
    <w:rsid w:val="00327F02"/>
    <w:rsid w:val="00327F93"/>
    <w:rsid w:val="003301D5"/>
    <w:rsid w:val="00330319"/>
    <w:rsid w:val="003303BC"/>
    <w:rsid w:val="00330867"/>
    <w:rsid w:val="003309CB"/>
    <w:rsid w:val="00330A9E"/>
    <w:rsid w:val="00330C42"/>
    <w:rsid w:val="00330C86"/>
    <w:rsid w:val="0033130C"/>
    <w:rsid w:val="00331545"/>
    <w:rsid w:val="00331CE4"/>
    <w:rsid w:val="00331D98"/>
    <w:rsid w:val="00332291"/>
    <w:rsid w:val="003326B7"/>
    <w:rsid w:val="0033283B"/>
    <w:rsid w:val="00332BE4"/>
    <w:rsid w:val="00332C7B"/>
    <w:rsid w:val="0033399B"/>
    <w:rsid w:val="00333F88"/>
    <w:rsid w:val="00333FA0"/>
    <w:rsid w:val="0033407F"/>
    <w:rsid w:val="00334110"/>
    <w:rsid w:val="00334416"/>
    <w:rsid w:val="00334C21"/>
    <w:rsid w:val="00335707"/>
    <w:rsid w:val="00335B2A"/>
    <w:rsid w:val="00335D0A"/>
    <w:rsid w:val="00335F7C"/>
    <w:rsid w:val="00336D0D"/>
    <w:rsid w:val="00337361"/>
    <w:rsid w:val="0033768D"/>
    <w:rsid w:val="00337CA2"/>
    <w:rsid w:val="00337D5F"/>
    <w:rsid w:val="00337EEA"/>
    <w:rsid w:val="0034002A"/>
    <w:rsid w:val="003400E5"/>
    <w:rsid w:val="0034019B"/>
    <w:rsid w:val="00340311"/>
    <w:rsid w:val="003403D5"/>
    <w:rsid w:val="00340410"/>
    <w:rsid w:val="00340699"/>
    <w:rsid w:val="003408DB"/>
    <w:rsid w:val="003409BA"/>
    <w:rsid w:val="00340D60"/>
    <w:rsid w:val="00340D6C"/>
    <w:rsid w:val="00340DA5"/>
    <w:rsid w:val="0034162E"/>
    <w:rsid w:val="0034179E"/>
    <w:rsid w:val="003417FE"/>
    <w:rsid w:val="003418B3"/>
    <w:rsid w:val="00341C84"/>
    <w:rsid w:val="00341DAC"/>
    <w:rsid w:val="00342079"/>
    <w:rsid w:val="00342292"/>
    <w:rsid w:val="003424A1"/>
    <w:rsid w:val="003426F8"/>
    <w:rsid w:val="00342B69"/>
    <w:rsid w:val="0034337C"/>
    <w:rsid w:val="00343A52"/>
    <w:rsid w:val="00343A66"/>
    <w:rsid w:val="00343ADF"/>
    <w:rsid w:val="003441CB"/>
    <w:rsid w:val="003443B7"/>
    <w:rsid w:val="00344509"/>
    <w:rsid w:val="00344D2F"/>
    <w:rsid w:val="00344FE1"/>
    <w:rsid w:val="003450C2"/>
    <w:rsid w:val="0034572D"/>
    <w:rsid w:val="0034588F"/>
    <w:rsid w:val="00345E8E"/>
    <w:rsid w:val="00346154"/>
    <w:rsid w:val="00346494"/>
    <w:rsid w:val="00346829"/>
    <w:rsid w:val="00346B95"/>
    <w:rsid w:val="00346E3C"/>
    <w:rsid w:val="00347003"/>
    <w:rsid w:val="003472A8"/>
    <w:rsid w:val="003475A2"/>
    <w:rsid w:val="00347639"/>
    <w:rsid w:val="003476AE"/>
    <w:rsid w:val="003479B0"/>
    <w:rsid w:val="00347BD4"/>
    <w:rsid w:val="003500C9"/>
    <w:rsid w:val="00350323"/>
    <w:rsid w:val="0035046D"/>
    <w:rsid w:val="00350AC9"/>
    <w:rsid w:val="00350BB2"/>
    <w:rsid w:val="00350C11"/>
    <w:rsid w:val="00350C2D"/>
    <w:rsid w:val="00350DC0"/>
    <w:rsid w:val="00350E78"/>
    <w:rsid w:val="00350E90"/>
    <w:rsid w:val="003512FC"/>
    <w:rsid w:val="00351A0D"/>
    <w:rsid w:val="00351FAB"/>
    <w:rsid w:val="003520CE"/>
    <w:rsid w:val="00352524"/>
    <w:rsid w:val="0035255E"/>
    <w:rsid w:val="00352700"/>
    <w:rsid w:val="00352D19"/>
    <w:rsid w:val="00352DF2"/>
    <w:rsid w:val="00352ECF"/>
    <w:rsid w:val="00352ED0"/>
    <w:rsid w:val="0035323C"/>
    <w:rsid w:val="003532AE"/>
    <w:rsid w:val="003537E2"/>
    <w:rsid w:val="00353A6B"/>
    <w:rsid w:val="00353C32"/>
    <w:rsid w:val="00353F33"/>
    <w:rsid w:val="00353F98"/>
    <w:rsid w:val="0035402A"/>
    <w:rsid w:val="00354303"/>
    <w:rsid w:val="0035444E"/>
    <w:rsid w:val="00354521"/>
    <w:rsid w:val="00354731"/>
    <w:rsid w:val="00354BB4"/>
    <w:rsid w:val="00354D8D"/>
    <w:rsid w:val="003552C6"/>
    <w:rsid w:val="003553BF"/>
    <w:rsid w:val="0035568A"/>
    <w:rsid w:val="003556B1"/>
    <w:rsid w:val="003559C8"/>
    <w:rsid w:val="00355A83"/>
    <w:rsid w:val="00355BCB"/>
    <w:rsid w:val="00355CB9"/>
    <w:rsid w:val="00355D3A"/>
    <w:rsid w:val="0035675C"/>
    <w:rsid w:val="00356AFB"/>
    <w:rsid w:val="00356D49"/>
    <w:rsid w:val="00356FA4"/>
    <w:rsid w:val="0035728D"/>
    <w:rsid w:val="003574C5"/>
    <w:rsid w:val="00357660"/>
    <w:rsid w:val="0036055E"/>
    <w:rsid w:val="00360847"/>
    <w:rsid w:val="003608F6"/>
    <w:rsid w:val="003617EF"/>
    <w:rsid w:val="00361AE6"/>
    <w:rsid w:val="00361AF6"/>
    <w:rsid w:val="00361BEE"/>
    <w:rsid w:val="00361DDD"/>
    <w:rsid w:val="00361F0D"/>
    <w:rsid w:val="0036275B"/>
    <w:rsid w:val="003627A8"/>
    <w:rsid w:val="003629E6"/>
    <w:rsid w:val="00362A9F"/>
    <w:rsid w:val="00362BE5"/>
    <w:rsid w:val="003637ED"/>
    <w:rsid w:val="00363CDE"/>
    <w:rsid w:val="003641E8"/>
    <w:rsid w:val="003647C4"/>
    <w:rsid w:val="00364A47"/>
    <w:rsid w:val="00364D17"/>
    <w:rsid w:val="00364E4A"/>
    <w:rsid w:val="00364F21"/>
    <w:rsid w:val="00365004"/>
    <w:rsid w:val="0036563C"/>
    <w:rsid w:val="003656D0"/>
    <w:rsid w:val="00365867"/>
    <w:rsid w:val="003659AC"/>
    <w:rsid w:val="00365A2D"/>
    <w:rsid w:val="00365B4D"/>
    <w:rsid w:val="00365D6F"/>
    <w:rsid w:val="00365D81"/>
    <w:rsid w:val="00365D84"/>
    <w:rsid w:val="003661E3"/>
    <w:rsid w:val="00366228"/>
    <w:rsid w:val="003662FA"/>
    <w:rsid w:val="00366C9F"/>
    <w:rsid w:val="003672C6"/>
    <w:rsid w:val="00367857"/>
    <w:rsid w:val="00367A08"/>
    <w:rsid w:val="00367D2D"/>
    <w:rsid w:val="003700DF"/>
    <w:rsid w:val="0037027D"/>
    <w:rsid w:val="00370561"/>
    <w:rsid w:val="00370A25"/>
    <w:rsid w:val="00370CC3"/>
    <w:rsid w:val="00371242"/>
    <w:rsid w:val="00371304"/>
    <w:rsid w:val="003713F5"/>
    <w:rsid w:val="00371489"/>
    <w:rsid w:val="003715DA"/>
    <w:rsid w:val="003716B3"/>
    <w:rsid w:val="00371A73"/>
    <w:rsid w:val="00371AD1"/>
    <w:rsid w:val="00371E53"/>
    <w:rsid w:val="00371FAB"/>
    <w:rsid w:val="00371FF4"/>
    <w:rsid w:val="00372038"/>
    <w:rsid w:val="00372B99"/>
    <w:rsid w:val="00373155"/>
    <w:rsid w:val="0037315D"/>
    <w:rsid w:val="0037360E"/>
    <w:rsid w:val="00373CB0"/>
    <w:rsid w:val="00373F4D"/>
    <w:rsid w:val="0037404F"/>
    <w:rsid w:val="003740A4"/>
    <w:rsid w:val="003740D2"/>
    <w:rsid w:val="00374382"/>
    <w:rsid w:val="0037452C"/>
    <w:rsid w:val="00374A59"/>
    <w:rsid w:val="00374ABD"/>
    <w:rsid w:val="003751E9"/>
    <w:rsid w:val="0037559A"/>
    <w:rsid w:val="00375B6C"/>
    <w:rsid w:val="00375D79"/>
    <w:rsid w:val="003763A2"/>
    <w:rsid w:val="003767FB"/>
    <w:rsid w:val="003769F0"/>
    <w:rsid w:val="00376E0C"/>
    <w:rsid w:val="00377286"/>
    <w:rsid w:val="003776E4"/>
    <w:rsid w:val="003778CC"/>
    <w:rsid w:val="00377CA5"/>
    <w:rsid w:val="00377CD0"/>
    <w:rsid w:val="00380A70"/>
    <w:rsid w:val="00380B3E"/>
    <w:rsid w:val="00380D5A"/>
    <w:rsid w:val="003816EB"/>
    <w:rsid w:val="0038177F"/>
    <w:rsid w:val="003818AE"/>
    <w:rsid w:val="00381E75"/>
    <w:rsid w:val="00382427"/>
    <w:rsid w:val="0038250C"/>
    <w:rsid w:val="0038276A"/>
    <w:rsid w:val="00382A25"/>
    <w:rsid w:val="00382DDF"/>
    <w:rsid w:val="003831E6"/>
    <w:rsid w:val="003833E3"/>
    <w:rsid w:val="00383783"/>
    <w:rsid w:val="003837AF"/>
    <w:rsid w:val="00383A00"/>
    <w:rsid w:val="00383F82"/>
    <w:rsid w:val="00383FA0"/>
    <w:rsid w:val="00384096"/>
    <w:rsid w:val="003848C9"/>
    <w:rsid w:val="00384C3B"/>
    <w:rsid w:val="0038525F"/>
    <w:rsid w:val="00385448"/>
    <w:rsid w:val="003861D5"/>
    <w:rsid w:val="00386236"/>
    <w:rsid w:val="00386514"/>
    <w:rsid w:val="00386F1F"/>
    <w:rsid w:val="00387312"/>
    <w:rsid w:val="003873B6"/>
    <w:rsid w:val="003879BD"/>
    <w:rsid w:val="00390148"/>
    <w:rsid w:val="003901F2"/>
    <w:rsid w:val="00390493"/>
    <w:rsid w:val="00390F02"/>
    <w:rsid w:val="0039141E"/>
    <w:rsid w:val="0039141F"/>
    <w:rsid w:val="0039153C"/>
    <w:rsid w:val="00391561"/>
    <w:rsid w:val="00391705"/>
    <w:rsid w:val="0039186F"/>
    <w:rsid w:val="003919D9"/>
    <w:rsid w:val="003919FC"/>
    <w:rsid w:val="00391AED"/>
    <w:rsid w:val="003920F9"/>
    <w:rsid w:val="00392AFE"/>
    <w:rsid w:val="00392FEF"/>
    <w:rsid w:val="0039316E"/>
    <w:rsid w:val="00393820"/>
    <w:rsid w:val="003938DB"/>
    <w:rsid w:val="003938E2"/>
    <w:rsid w:val="00393D8F"/>
    <w:rsid w:val="00393E9F"/>
    <w:rsid w:val="00393F27"/>
    <w:rsid w:val="003941D8"/>
    <w:rsid w:val="00394338"/>
    <w:rsid w:val="003945D7"/>
    <w:rsid w:val="003948B5"/>
    <w:rsid w:val="00394A59"/>
    <w:rsid w:val="00394BF0"/>
    <w:rsid w:val="00394D1C"/>
    <w:rsid w:val="00395058"/>
    <w:rsid w:val="003951C9"/>
    <w:rsid w:val="003957A6"/>
    <w:rsid w:val="00395870"/>
    <w:rsid w:val="00395BB1"/>
    <w:rsid w:val="00396307"/>
    <w:rsid w:val="003968B0"/>
    <w:rsid w:val="00396A68"/>
    <w:rsid w:val="00396FF3"/>
    <w:rsid w:val="003973DF"/>
    <w:rsid w:val="0039755E"/>
    <w:rsid w:val="003977A8"/>
    <w:rsid w:val="00397829"/>
    <w:rsid w:val="003979FF"/>
    <w:rsid w:val="003A02E9"/>
    <w:rsid w:val="003A0436"/>
    <w:rsid w:val="003A097A"/>
    <w:rsid w:val="003A0CD6"/>
    <w:rsid w:val="003A159B"/>
    <w:rsid w:val="003A1CA9"/>
    <w:rsid w:val="003A1ECB"/>
    <w:rsid w:val="003A1EFB"/>
    <w:rsid w:val="003A235C"/>
    <w:rsid w:val="003A286B"/>
    <w:rsid w:val="003A286D"/>
    <w:rsid w:val="003A2AB2"/>
    <w:rsid w:val="003A2AC8"/>
    <w:rsid w:val="003A2AD7"/>
    <w:rsid w:val="003A2FA0"/>
    <w:rsid w:val="003A3596"/>
    <w:rsid w:val="003A35C2"/>
    <w:rsid w:val="003A36FF"/>
    <w:rsid w:val="003A373A"/>
    <w:rsid w:val="003A38A7"/>
    <w:rsid w:val="003A3E64"/>
    <w:rsid w:val="003A3E7C"/>
    <w:rsid w:val="003A3FAD"/>
    <w:rsid w:val="003A4055"/>
    <w:rsid w:val="003A4184"/>
    <w:rsid w:val="003A46E7"/>
    <w:rsid w:val="003A471C"/>
    <w:rsid w:val="003A4A74"/>
    <w:rsid w:val="003A54E5"/>
    <w:rsid w:val="003A5707"/>
    <w:rsid w:val="003A5ABD"/>
    <w:rsid w:val="003A5EBF"/>
    <w:rsid w:val="003A6185"/>
    <w:rsid w:val="003A646A"/>
    <w:rsid w:val="003A65A9"/>
    <w:rsid w:val="003A666C"/>
    <w:rsid w:val="003A6EF5"/>
    <w:rsid w:val="003A720A"/>
    <w:rsid w:val="003A734A"/>
    <w:rsid w:val="003A73D2"/>
    <w:rsid w:val="003A74F8"/>
    <w:rsid w:val="003A7713"/>
    <w:rsid w:val="003A7A02"/>
    <w:rsid w:val="003A7C1F"/>
    <w:rsid w:val="003B01C4"/>
    <w:rsid w:val="003B030D"/>
    <w:rsid w:val="003B0897"/>
    <w:rsid w:val="003B0BA5"/>
    <w:rsid w:val="003B0CAE"/>
    <w:rsid w:val="003B0D93"/>
    <w:rsid w:val="003B0DD5"/>
    <w:rsid w:val="003B136A"/>
    <w:rsid w:val="003B144A"/>
    <w:rsid w:val="003B1476"/>
    <w:rsid w:val="003B15BC"/>
    <w:rsid w:val="003B194E"/>
    <w:rsid w:val="003B1C1C"/>
    <w:rsid w:val="003B1D07"/>
    <w:rsid w:val="003B1E68"/>
    <w:rsid w:val="003B1E93"/>
    <w:rsid w:val="003B2549"/>
    <w:rsid w:val="003B27C6"/>
    <w:rsid w:val="003B291D"/>
    <w:rsid w:val="003B2CC7"/>
    <w:rsid w:val="003B2D93"/>
    <w:rsid w:val="003B2F35"/>
    <w:rsid w:val="003B3600"/>
    <w:rsid w:val="003B3A05"/>
    <w:rsid w:val="003B3A7B"/>
    <w:rsid w:val="003B4031"/>
    <w:rsid w:val="003B4170"/>
    <w:rsid w:val="003B4194"/>
    <w:rsid w:val="003B41EC"/>
    <w:rsid w:val="003B42D1"/>
    <w:rsid w:val="003B4A0F"/>
    <w:rsid w:val="003B52FD"/>
    <w:rsid w:val="003B5970"/>
    <w:rsid w:val="003B5D84"/>
    <w:rsid w:val="003B5DD5"/>
    <w:rsid w:val="003B64A6"/>
    <w:rsid w:val="003B6507"/>
    <w:rsid w:val="003B6652"/>
    <w:rsid w:val="003B6B50"/>
    <w:rsid w:val="003B6F9A"/>
    <w:rsid w:val="003B733C"/>
    <w:rsid w:val="003B73D2"/>
    <w:rsid w:val="003B7480"/>
    <w:rsid w:val="003B77AC"/>
    <w:rsid w:val="003B77CD"/>
    <w:rsid w:val="003B7857"/>
    <w:rsid w:val="003C05AF"/>
    <w:rsid w:val="003C07CF"/>
    <w:rsid w:val="003C09C8"/>
    <w:rsid w:val="003C0C86"/>
    <w:rsid w:val="003C0F7D"/>
    <w:rsid w:val="003C19F7"/>
    <w:rsid w:val="003C1A84"/>
    <w:rsid w:val="003C1B10"/>
    <w:rsid w:val="003C1C0F"/>
    <w:rsid w:val="003C2272"/>
    <w:rsid w:val="003C282A"/>
    <w:rsid w:val="003C28D4"/>
    <w:rsid w:val="003C2A60"/>
    <w:rsid w:val="003C2ACC"/>
    <w:rsid w:val="003C2B9E"/>
    <w:rsid w:val="003C2E25"/>
    <w:rsid w:val="003C30C1"/>
    <w:rsid w:val="003C3183"/>
    <w:rsid w:val="003C3324"/>
    <w:rsid w:val="003C337F"/>
    <w:rsid w:val="003C3643"/>
    <w:rsid w:val="003C3A6C"/>
    <w:rsid w:val="003C3A92"/>
    <w:rsid w:val="003C450C"/>
    <w:rsid w:val="003C46C9"/>
    <w:rsid w:val="003C4AF2"/>
    <w:rsid w:val="003C4B57"/>
    <w:rsid w:val="003C4BA1"/>
    <w:rsid w:val="003C4CF5"/>
    <w:rsid w:val="003C4FD1"/>
    <w:rsid w:val="003C51C2"/>
    <w:rsid w:val="003C546B"/>
    <w:rsid w:val="003C5E48"/>
    <w:rsid w:val="003C62B6"/>
    <w:rsid w:val="003C6593"/>
    <w:rsid w:val="003C6DFB"/>
    <w:rsid w:val="003C7148"/>
    <w:rsid w:val="003C7245"/>
    <w:rsid w:val="003C7291"/>
    <w:rsid w:val="003C72A3"/>
    <w:rsid w:val="003C734C"/>
    <w:rsid w:val="003C748C"/>
    <w:rsid w:val="003C7BC9"/>
    <w:rsid w:val="003C7D1B"/>
    <w:rsid w:val="003C7DCF"/>
    <w:rsid w:val="003D08DA"/>
    <w:rsid w:val="003D0BF5"/>
    <w:rsid w:val="003D0E4A"/>
    <w:rsid w:val="003D110B"/>
    <w:rsid w:val="003D13A6"/>
    <w:rsid w:val="003D13C1"/>
    <w:rsid w:val="003D14C2"/>
    <w:rsid w:val="003D178E"/>
    <w:rsid w:val="003D196D"/>
    <w:rsid w:val="003D1D58"/>
    <w:rsid w:val="003D21C1"/>
    <w:rsid w:val="003D23BD"/>
    <w:rsid w:val="003D23D2"/>
    <w:rsid w:val="003D2772"/>
    <w:rsid w:val="003D2951"/>
    <w:rsid w:val="003D299F"/>
    <w:rsid w:val="003D2C3B"/>
    <w:rsid w:val="003D2CBF"/>
    <w:rsid w:val="003D2E32"/>
    <w:rsid w:val="003D2FA4"/>
    <w:rsid w:val="003D3040"/>
    <w:rsid w:val="003D308A"/>
    <w:rsid w:val="003D3245"/>
    <w:rsid w:val="003D354D"/>
    <w:rsid w:val="003D35B6"/>
    <w:rsid w:val="003D36D6"/>
    <w:rsid w:val="003D3C99"/>
    <w:rsid w:val="003D3D40"/>
    <w:rsid w:val="003D41CB"/>
    <w:rsid w:val="003D4256"/>
    <w:rsid w:val="003D4CC3"/>
    <w:rsid w:val="003D4FCA"/>
    <w:rsid w:val="003D5425"/>
    <w:rsid w:val="003D5A0F"/>
    <w:rsid w:val="003D5B1A"/>
    <w:rsid w:val="003D5DBA"/>
    <w:rsid w:val="003D5F15"/>
    <w:rsid w:val="003D5F4F"/>
    <w:rsid w:val="003D62F9"/>
    <w:rsid w:val="003D6554"/>
    <w:rsid w:val="003D65CC"/>
    <w:rsid w:val="003D6692"/>
    <w:rsid w:val="003D6B91"/>
    <w:rsid w:val="003D6D8E"/>
    <w:rsid w:val="003D6DE8"/>
    <w:rsid w:val="003D72E9"/>
    <w:rsid w:val="003D7836"/>
    <w:rsid w:val="003D7D0E"/>
    <w:rsid w:val="003D7D5B"/>
    <w:rsid w:val="003E0433"/>
    <w:rsid w:val="003E0482"/>
    <w:rsid w:val="003E0819"/>
    <w:rsid w:val="003E0B2F"/>
    <w:rsid w:val="003E0C21"/>
    <w:rsid w:val="003E129F"/>
    <w:rsid w:val="003E1354"/>
    <w:rsid w:val="003E1551"/>
    <w:rsid w:val="003E18DB"/>
    <w:rsid w:val="003E198D"/>
    <w:rsid w:val="003E1BDE"/>
    <w:rsid w:val="003E1EE7"/>
    <w:rsid w:val="003E2352"/>
    <w:rsid w:val="003E243B"/>
    <w:rsid w:val="003E28B6"/>
    <w:rsid w:val="003E2C9A"/>
    <w:rsid w:val="003E2DAE"/>
    <w:rsid w:val="003E3115"/>
    <w:rsid w:val="003E3690"/>
    <w:rsid w:val="003E3972"/>
    <w:rsid w:val="003E3AD7"/>
    <w:rsid w:val="003E3BA1"/>
    <w:rsid w:val="003E4273"/>
    <w:rsid w:val="003E45A2"/>
    <w:rsid w:val="003E4B79"/>
    <w:rsid w:val="003E4F07"/>
    <w:rsid w:val="003E5957"/>
    <w:rsid w:val="003E5A45"/>
    <w:rsid w:val="003E5B1C"/>
    <w:rsid w:val="003E5F11"/>
    <w:rsid w:val="003E5F33"/>
    <w:rsid w:val="003E6137"/>
    <w:rsid w:val="003E65E2"/>
    <w:rsid w:val="003E67D4"/>
    <w:rsid w:val="003E6CA9"/>
    <w:rsid w:val="003E6E69"/>
    <w:rsid w:val="003E6FCC"/>
    <w:rsid w:val="003E7132"/>
    <w:rsid w:val="003E7471"/>
    <w:rsid w:val="003E74C0"/>
    <w:rsid w:val="003E79A7"/>
    <w:rsid w:val="003E7C5B"/>
    <w:rsid w:val="003E7C9B"/>
    <w:rsid w:val="003F02B6"/>
    <w:rsid w:val="003F0724"/>
    <w:rsid w:val="003F0D6A"/>
    <w:rsid w:val="003F1005"/>
    <w:rsid w:val="003F163D"/>
    <w:rsid w:val="003F1945"/>
    <w:rsid w:val="003F19FB"/>
    <w:rsid w:val="003F1ADA"/>
    <w:rsid w:val="003F1D96"/>
    <w:rsid w:val="003F241D"/>
    <w:rsid w:val="003F2896"/>
    <w:rsid w:val="003F2DE8"/>
    <w:rsid w:val="003F2F81"/>
    <w:rsid w:val="003F2F8E"/>
    <w:rsid w:val="003F3782"/>
    <w:rsid w:val="003F3C7E"/>
    <w:rsid w:val="003F3F73"/>
    <w:rsid w:val="003F4470"/>
    <w:rsid w:val="003F44CB"/>
    <w:rsid w:val="003F4A40"/>
    <w:rsid w:val="003F4A49"/>
    <w:rsid w:val="003F505A"/>
    <w:rsid w:val="003F51F6"/>
    <w:rsid w:val="003F552C"/>
    <w:rsid w:val="003F56E7"/>
    <w:rsid w:val="003F57B2"/>
    <w:rsid w:val="003F584C"/>
    <w:rsid w:val="003F591C"/>
    <w:rsid w:val="003F6155"/>
    <w:rsid w:val="003F65F0"/>
    <w:rsid w:val="003F6971"/>
    <w:rsid w:val="003F6EFA"/>
    <w:rsid w:val="003F6F21"/>
    <w:rsid w:val="003F7137"/>
    <w:rsid w:val="003F7822"/>
    <w:rsid w:val="003F79D2"/>
    <w:rsid w:val="003F7F0A"/>
    <w:rsid w:val="00400029"/>
    <w:rsid w:val="004001A1"/>
    <w:rsid w:val="00400254"/>
    <w:rsid w:val="00400420"/>
    <w:rsid w:val="004005CB"/>
    <w:rsid w:val="0040071A"/>
    <w:rsid w:val="00400CA7"/>
    <w:rsid w:val="00400D18"/>
    <w:rsid w:val="00401254"/>
    <w:rsid w:val="0040154F"/>
    <w:rsid w:val="00401565"/>
    <w:rsid w:val="004017DB"/>
    <w:rsid w:val="00401AED"/>
    <w:rsid w:val="00401B52"/>
    <w:rsid w:val="00401C55"/>
    <w:rsid w:val="00401D79"/>
    <w:rsid w:val="00402061"/>
    <w:rsid w:val="0040209E"/>
    <w:rsid w:val="004021FA"/>
    <w:rsid w:val="00402503"/>
    <w:rsid w:val="004025C8"/>
    <w:rsid w:val="0040271F"/>
    <w:rsid w:val="00402EEC"/>
    <w:rsid w:val="0040333E"/>
    <w:rsid w:val="0040389D"/>
    <w:rsid w:val="00403CA1"/>
    <w:rsid w:val="00403D9F"/>
    <w:rsid w:val="00403F1B"/>
    <w:rsid w:val="0040413A"/>
    <w:rsid w:val="004047B3"/>
    <w:rsid w:val="00404F42"/>
    <w:rsid w:val="004051DB"/>
    <w:rsid w:val="004052F1"/>
    <w:rsid w:val="00405447"/>
    <w:rsid w:val="004055E3"/>
    <w:rsid w:val="00405628"/>
    <w:rsid w:val="00405C72"/>
    <w:rsid w:val="00405F01"/>
    <w:rsid w:val="00405F60"/>
    <w:rsid w:val="00406082"/>
    <w:rsid w:val="004062F8"/>
    <w:rsid w:val="004063DF"/>
    <w:rsid w:val="00406945"/>
    <w:rsid w:val="00406D34"/>
    <w:rsid w:val="0040714C"/>
    <w:rsid w:val="0040733B"/>
    <w:rsid w:val="004073BB"/>
    <w:rsid w:val="0040749C"/>
    <w:rsid w:val="00410102"/>
    <w:rsid w:val="0041030C"/>
    <w:rsid w:val="004103B6"/>
    <w:rsid w:val="0041072E"/>
    <w:rsid w:val="00410E0B"/>
    <w:rsid w:val="00410E83"/>
    <w:rsid w:val="004112D4"/>
    <w:rsid w:val="004113FF"/>
    <w:rsid w:val="004119EB"/>
    <w:rsid w:val="00411D5F"/>
    <w:rsid w:val="00411D90"/>
    <w:rsid w:val="0041218C"/>
    <w:rsid w:val="004129E2"/>
    <w:rsid w:val="00412BED"/>
    <w:rsid w:val="0041305F"/>
    <w:rsid w:val="004132BB"/>
    <w:rsid w:val="00413C56"/>
    <w:rsid w:val="00413EDF"/>
    <w:rsid w:val="004144F3"/>
    <w:rsid w:val="00414544"/>
    <w:rsid w:val="00414606"/>
    <w:rsid w:val="0041469F"/>
    <w:rsid w:val="00414995"/>
    <w:rsid w:val="00414E87"/>
    <w:rsid w:val="00415788"/>
    <w:rsid w:val="00415928"/>
    <w:rsid w:val="00415B89"/>
    <w:rsid w:val="0041617A"/>
    <w:rsid w:val="004161C7"/>
    <w:rsid w:val="0041645D"/>
    <w:rsid w:val="00416508"/>
    <w:rsid w:val="00416606"/>
    <w:rsid w:val="0041695B"/>
    <w:rsid w:val="00416EBE"/>
    <w:rsid w:val="00416FF6"/>
    <w:rsid w:val="00417004"/>
    <w:rsid w:val="00417550"/>
    <w:rsid w:val="004178F5"/>
    <w:rsid w:val="00417A74"/>
    <w:rsid w:val="00417F81"/>
    <w:rsid w:val="00420280"/>
    <w:rsid w:val="004202D0"/>
    <w:rsid w:val="004203B1"/>
    <w:rsid w:val="00420519"/>
    <w:rsid w:val="00420C0F"/>
    <w:rsid w:val="00420D9E"/>
    <w:rsid w:val="0042145F"/>
    <w:rsid w:val="0042150B"/>
    <w:rsid w:val="004215CA"/>
    <w:rsid w:val="004215E9"/>
    <w:rsid w:val="004216A2"/>
    <w:rsid w:val="0042181C"/>
    <w:rsid w:val="00421B8F"/>
    <w:rsid w:val="00421E8C"/>
    <w:rsid w:val="0042237F"/>
    <w:rsid w:val="00422580"/>
    <w:rsid w:val="00422DA5"/>
    <w:rsid w:val="00422DB0"/>
    <w:rsid w:val="00423178"/>
    <w:rsid w:val="004238CC"/>
    <w:rsid w:val="00423B61"/>
    <w:rsid w:val="00423B6F"/>
    <w:rsid w:val="00423D69"/>
    <w:rsid w:val="00423DFA"/>
    <w:rsid w:val="00423F4E"/>
    <w:rsid w:val="00424887"/>
    <w:rsid w:val="00424E04"/>
    <w:rsid w:val="00424E17"/>
    <w:rsid w:val="004251BD"/>
    <w:rsid w:val="004253CA"/>
    <w:rsid w:val="00425936"/>
    <w:rsid w:val="004259A3"/>
    <w:rsid w:val="004259E8"/>
    <w:rsid w:val="00425FF8"/>
    <w:rsid w:val="0042608D"/>
    <w:rsid w:val="0042626D"/>
    <w:rsid w:val="00426873"/>
    <w:rsid w:val="004268E3"/>
    <w:rsid w:val="004270D0"/>
    <w:rsid w:val="00427851"/>
    <w:rsid w:val="004278EE"/>
    <w:rsid w:val="00427948"/>
    <w:rsid w:val="00427A2D"/>
    <w:rsid w:val="00427AC6"/>
    <w:rsid w:val="0043003C"/>
    <w:rsid w:val="00430CF8"/>
    <w:rsid w:val="00430DFD"/>
    <w:rsid w:val="004313E8"/>
    <w:rsid w:val="00431A69"/>
    <w:rsid w:val="00431C33"/>
    <w:rsid w:val="00431D63"/>
    <w:rsid w:val="00431ED5"/>
    <w:rsid w:val="0043230D"/>
    <w:rsid w:val="004323CD"/>
    <w:rsid w:val="0043243A"/>
    <w:rsid w:val="00432C60"/>
    <w:rsid w:val="00432EAA"/>
    <w:rsid w:val="004330AA"/>
    <w:rsid w:val="0043318E"/>
    <w:rsid w:val="0043328B"/>
    <w:rsid w:val="004333EB"/>
    <w:rsid w:val="004338A5"/>
    <w:rsid w:val="004339E9"/>
    <w:rsid w:val="00433A40"/>
    <w:rsid w:val="00433B83"/>
    <w:rsid w:val="00433C05"/>
    <w:rsid w:val="00433D73"/>
    <w:rsid w:val="0043426C"/>
    <w:rsid w:val="00434485"/>
    <w:rsid w:val="0043471C"/>
    <w:rsid w:val="00434767"/>
    <w:rsid w:val="004347B0"/>
    <w:rsid w:val="00434997"/>
    <w:rsid w:val="00434EA8"/>
    <w:rsid w:val="004350F8"/>
    <w:rsid w:val="00435278"/>
    <w:rsid w:val="004353C4"/>
    <w:rsid w:val="0043574F"/>
    <w:rsid w:val="00435C38"/>
    <w:rsid w:val="00435E7A"/>
    <w:rsid w:val="00435FA5"/>
    <w:rsid w:val="0043637C"/>
    <w:rsid w:val="00436693"/>
    <w:rsid w:val="00436E04"/>
    <w:rsid w:val="00437510"/>
    <w:rsid w:val="00437B94"/>
    <w:rsid w:val="00440456"/>
    <w:rsid w:val="00440542"/>
    <w:rsid w:val="00440C65"/>
    <w:rsid w:val="00440EA9"/>
    <w:rsid w:val="004410AF"/>
    <w:rsid w:val="00441224"/>
    <w:rsid w:val="004418A8"/>
    <w:rsid w:val="00441AF7"/>
    <w:rsid w:val="00441DD0"/>
    <w:rsid w:val="0044218F"/>
    <w:rsid w:val="0044231A"/>
    <w:rsid w:val="0044255C"/>
    <w:rsid w:val="00442627"/>
    <w:rsid w:val="00442727"/>
    <w:rsid w:val="00442EF4"/>
    <w:rsid w:val="00443099"/>
    <w:rsid w:val="004433ED"/>
    <w:rsid w:val="00443522"/>
    <w:rsid w:val="004436C2"/>
    <w:rsid w:val="00443812"/>
    <w:rsid w:val="00443944"/>
    <w:rsid w:val="0044399C"/>
    <w:rsid w:val="00443AD2"/>
    <w:rsid w:val="00443B02"/>
    <w:rsid w:val="00443ED6"/>
    <w:rsid w:val="00444241"/>
    <w:rsid w:val="00444840"/>
    <w:rsid w:val="00444887"/>
    <w:rsid w:val="00445221"/>
    <w:rsid w:val="00445224"/>
    <w:rsid w:val="004455C9"/>
    <w:rsid w:val="00445D2B"/>
    <w:rsid w:val="004464F5"/>
    <w:rsid w:val="0044657D"/>
    <w:rsid w:val="00446712"/>
    <w:rsid w:val="0044676E"/>
    <w:rsid w:val="00446B9E"/>
    <w:rsid w:val="00446BFF"/>
    <w:rsid w:val="004474BB"/>
    <w:rsid w:val="00450A57"/>
    <w:rsid w:val="00450B5D"/>
    <w:rsid w:val="00450F66"/>
    <w:rsid w:val="004511F2"/>
    <w:rsid w:val="00451269"/>
    <w:rsid w:val="004513E8"/>
    <w:rsid w:val="004515D0"/>
    <w:rsid w:val="00451672"/>
    <w:rsid w:val="004518A4"/>
    <w:rsid w:val="00451E6C"/>
    <w:rsid w:val="00451E6D"/>
    <w:rsid w:val="00451FAD"/>
    <w:rsid w:val="00452A63"/>
    <w:rsid w:val="00452B9C"/>
    <w:rsid w:val="00452C72"/>
    <w:rsid w:val="00452E24"/>
    <w:rsid w:val="00453092"/>
    <w:rsid w:val="00453159"/>
    <w:rsid w:val="0045319F"/>
    <w:rsid w:val="00453893"/>
    <w:rsid w:val="00453BAA"/>
    <w:rsid w:val="00453C8E"/>
    <w:rsid w:val="004544D5"/>
    <w:rsid w:val="00454688"/>
    <w:rsid w:val="0045476D"/>
    <w:rsid w:val="00454A15"/>
    <w:rsid w:val="00454EC6"/>
    <w:rsid w:val="0045522B"/>
    <w:rsid w:val="00455231"/>
    <w:rsid w:val="00455291"/>
    <w:rsid w:val="00455455"/>
    <w:rsid w:val="00455790"/>
    <w:rsid w:val="00455A18"/>
    <w:rsid w:val="00455AE8"/>
    <w:rsid w:val="00455D8F"/>
    <w:rsid w:val="00455EB1"/>
    <w:rsid w:val="004565FF"/>
    <w:rsid w:val="00456A21"/>
    <w:rsid w:val="00456AAB"/>
    <w:rsid w:val="00456C57"/>
    <w:rsid w:val="004571C3"/>
    <w:rsid w:val="004572D1"/>
    <w:rsid w:val="004577B1"/>
    <w:rsid w:val="004579DF"/>
    <w:rsid w:val="00457E43"/>
    <w:rsid w:val="00460239"/>
    <w:rsid w:val="004607BA"/>
    <w:rsid w:val="004607D4"/>
    <w:rsid w:val="00460838"/>
    <w:rsid w:val="00460C78"/>
    <w:rsid w:val="00460F7F"/>
    <w:rsid w:val="00461114"/>
    <w:rsid w:val="004615E8"/>
    <w:rsid w:val="00461B8C"/>
    <w:rsid w:val="00462060"/>
    <w:rsid w:val="004624BE"/>
    <w:rsid w:val="0046250C"/>
    <w:rsid w:val="00462593"/>
    <w:rsid w:val="004625F6"/>
    <w:rsid w:val="00462782"/>
    <w:rsid w:val="00462CAE"/>
    <w:rsid w:val="0046309E"/>
    <w:rsid w:val="0046313F"/>
    <w:rsid w:val="004638BA"/>
    <w:rsid w:val="00463A2C"/>
    <w:rsid w:val="0046425F"/>
    <w:rsid w:val="00464443"/>
    <w:rsid w:val="004644ED"/>
    <w:rsid w:val="00464535"/>
    <w:rsid w:val="0046458B"/>
    <w:rsid w:val="004645C8"/>
    <w:rsid w:val="004646BD"/>
    <w:rsid w:val="00464B01"/>
    <w:rsid w:val="00464D20"/>
    <w:rsid w:val="00464E27"/>
    <w:rsid w:val="00465830"/>
    <w:rsid w:val="00465C7D"/>
    <w:rsid w:val="004665D2"/>
    <w:rsid w:val="0046684B"/>
    <w:rsid w:val="00466AA6"/>
    <w:rsid w:val="00466BD5"/>
    <w:rsid w:val="00466C8D"/>
    <w:rsid w:val="00466DF5"/>
    <w:rsid w:val="00466E00"/>
    <w:rsid w:val="004672B7"/>
    <w:rsid w:val="004675F4"/>
    <w:rsid w:val="004677FC"/>
    <w:rsid w:val="00467913"/>
    <w:rsid w:val="00467AC3"/>
    <w:rsid w:val="00467F11"/>
    <w:rsid w:val="00467F15"/>
    <w:rsid w:val="004702D8"/>
    <w:rsid w:val="004702ED"/>
    <w:rsid w:val="00470408"/>
    <w:rsid w:val="00470C49"/>
    <w:rsid w:val="00470E15"/>
    <w:rsid w:val="00470EA6"/>
    <w:rsid w:val="00471019"/>
    <w:rsid w:val="0047107E"/>
    <w:rsid w:val="00471117"/>
    <w:rsid w:val="004714B5"/>
    <w:rsid w:val="004715A3"/>
    <w:rsid w:val="004716C4"/>
    <w:rsid w:val="004716EA"/>
    <w:rsid w:val="0047198F"/>
    <w:rsid w:val="00471D56"/>
    <w:rsid w:val="00472257"/>
    <w:rsid w:val="00472390"/>
    <w:rsid w:val="004726EC"/>
    <w:rsid w:val="00472C3D"/>
    <w:rsid w:val="00472D0D"/>
    <w:rsid w:val="00472FD7"/>
    <w:rsid w:val="00473BBB"/>
    <w:rsid w:val="00473DB0"/>
    <w:rsid w:val="00473E80"/>
    <w:rsid w:val="00473FAA"/>
    <w:rsid w:val="00474333"/>
    <w:rsid w:val="0047436B"/>
    <w:rsid w:val="004744FB"/>
    <w:rsid w:val="00474AE8"/>
    <w:rsid w:val="00474DC4"/>
    <w:rsid w:val="00474E5D"/>
    <w:rsid w:val="004750BC"/>
    <w:rsid w:val="0047532A"/>
    <w:rsid w:val="004754DE"/>
    <w:rsid w:val="00475A30"/>
    <w:rsid w:val="00475AB5"/>
    <w:rsid w:val="00475CE7"/>
    <w:rsid w:val="00475EA0"/>
    <w:rsid w:val="004761F8"/>
    <w:rsid w:val="004768FB"/>
    <w:rsid w:val="00476BA1"/>
    <w:rsid w:val="00476C49"/>
    <w:rsid w:val="00476DEF"/>
    <w:rsid w:val="0047705C"/>
    <w:rsid w:val="004771C2"/>
    <w:rsid w:val="004772CD"/>
    <w:rsid w:val="0047742B"/>
    <w:rsid w:val="00477505"/>
    <w:rsid w:val="00477692"/>
    <w:rsid w:val="004778FC"/>
    <w:rsid w:val="004779E9"/>
    <w:rsid w:val="00477AFC"/>
    <w:rsid w:val="00477D3C"/>
    <w:rsid w:val="00477D6D"/>
    <w:rsid w:val="00477DC9"/>
    <w:rsid w:val="00477E41"/>
    <w:rsid w:val="0048064F"/>
    <w:rsid w:val="00480BCF"/>
    <w:rsid w:val="00480C1F"/>
    <w:rsid w:val="00480D3E"/>
    <w:rsid w:val="00480DED"/>
    <w:rsid w:val="00481691"/>
    <w:rsid w:val="0048187D"/>
    <w:rsid w:val="00482137"/>
    <w:rsid w:val="004822B1"/>
    <w:rsid w:val="00482367"/>
    <w:rsid w:val="0048248B"/>
    <w:rsid w:val="00482536"/>
    <w:rsid w:val="004827CC"/>
    <w:rsid w:val="00482C2C"/>
    <w:rsid w:val="00482D88"/>
    <w:rsid w:val="004831B5"/>
    <w:rsid w:val="00483B4D"/>
    <w:rsid w:val="00483D03"/>
    <w:rsid w:val="004845C3"/>
    <w:rsid w:val="00484999"/>
    <w:rsid w:val="004853DD"/>
    <w:rsid w:val="004855FC"/>
    <w:rsid w:val="0048560F"/>
    <w:rsid w:val="00485C89"/>
    <w:rsid w:val="00485CD3"/>
    <w:rsid w:val="00485D0D"/>
    <w:rsid w:val="00485E81"/>
    <w:rsid w:val="00485ECD"/>
    <w:rsid w:val="0048608F"/>
    <w:rsid w:val="0048612F"/>
    <w:rsid w:val="004862C2"/>
    <w:rsid w:val="0048630A"/>
    <w:rsid w:val="00486774"/>
    <w:rsid w:val="00486DA1"/>
    <w:rsid w:val="00487A33"/>
    <w:rsid w:val="00487BB6"/>
    <w:rsid w:val="00487BF8"/>
    <w:rsid w:val="00487CEF"/>
    <w:rsid w:val="004903AE"/>
    <w:rsid w:val="00490C12"/>
    <w:rsid w:val="00490D2B"/>
    <w:rsid w:val="00490D7D"/>
    <w:rsid w:val="00490FBA"/>
    <w:rsid w:val="0049146D"/>
    <w:rsid w:val="0049155D"/>
    <w:rsid w:val="004922D3"/>
    <w:rsid w:val="00492436"/>
    <w:rsid w:val="00492557"/>
    <w:rsid w:val="00492BC4"/>
    <w:rsid w:val="00492C70"/>
    <w:rsid w:val="0049328A"/>
    <w:rsid w:val="004932D6"/>
    <w:rsid w:val="00493505"/>
    <w:rsid w:val="004936D1"/>
    <w:rsid w:val="004937B4"/>
    <w:rsid w:val="00493E4D"/>
    <w:rsid w:val="00494457"/>
    <w:rsid w:val="00494B97"/>
    <w:rsid w:val="00494E42"/>
    <w:rsid w:val="00494F72"/>
    <w:rsid w:val="00495053"/>
    <w:rsid w:val="00495A00"/>
    <w:rsid w:val="00495AEE"/>
    <w:rsid w:val="00496262"/>
    <w:rsid w:val="00496999"/>
    <w:rsid w:val="004969ED"/>
    <w:rsid w:val="00496A07"/>
    <w:rsid w:val="00496C34"/>
    <w:rsid w:val="00496E1E"/>
    <w:rsid w:val="00496E4E"/>
    <w:rsid w:val="00496E8A"/>
    <w:rsid w:val="00497389"/>
    <w:rsid w:val="00497537"/>
    <w:rsid w:val="004975F2"/>
    <w:rsid w:val="004A0020"/>
    <w:rsid w:val="004A0051"/>
    <w:rsid w:val="004A01F7"/>
    <w:rsid w:val="004A0338"/>
    <w:rsid w:val="004A043A"/>
    <w:rsid w:val="004A07AF"/>
    <w:rsid w:val="004A09D3"/>
    <w:rsid w:val="004A0C1F"/>
    <w:rsid w:val="004A0C83"/>
    <w:rsid w:val="004A0EA6"/>
    <w:rsid w:val="004A1239"/>
    <w:rsid w:val="004A15E5"/>
    <w:rsid w:val="004A1600"/>
    <w:rsid w:val="004A1F6D"/>
    <w:rsid w:val="004A2264"/>
    <w:rsid w:val="004A287C"/>
    <w:rsid w:val="004A2E64"/>
    <w:rsid w:val="004A2F5E"/>
    <w:rsid w:val="004A3391"/>
    <w:rsid w:val="004A34FF"/>
    <w:rsid w:val="004A3C45"/>
    <w:rsid w:val="004A3C48"/>
    <w:rsid w:val="004A4418"/>
    <w:rsid w:val="004A4432"/>
    <w:rsid w:val="004A4589"/>
    <w:rsid w:val="004A49A4"/>
    <w:rsid w:val="004A4A71"/>
    <w:rsid w:val="004A4A89"/>
    <w:rsid w:val="004A5110"/>
    <w:rsid w:val="004A51A4"/>
    <w:rsid w:val="004A51B5"/>
    <w:rsid w:val="004A5529"/>
    <w:rsid w:val="004A5751"/>
    <w:rsid w:val="004A5A60"/>
    <w:rsid w:val="004A5A79"/>
    <w:rsid w:val="004A5C89"/>
    <w:rsid w:val="004A5F3F"/>
    <w:rsid w:val="004A65B9"/>
    <w:rsid w:val="004A66B1"/>
    <w:rsid w:val="004A67E7"/>
    <w:rsid w:val="004A6DAD"/>
    <w:rsid w:val="004A6EE9"/>
    <w:rsid w:val="004A6F8A"/>
    <w:rsid w:val="004A747B"/>
    <w:rsid w:val="004A7627"/>
    <w:rsid w:val="004A7800"/>
    <w:rsid w:val="004A7B31"/>
    <w:rsid w:val="004A7CF3"/>
    <w:rsid w:val="004A7D59"/>
    <w:rsid w:val="004A7DFC"/>
    <w:rsid w:val="004B0547"/>
    <w:rsid w:val="004B0576"/>
    <w:rsid w:val="004B05C0"/>
    <w:rsid w:val="004B070C"/>
    <w:rsid w:val="004B10E4"/>
    <w:rsid w:val="004B137B"/>
    <w:rsid w:val="004B1C75"/>
    <w:rsid w:val="004B1DBE"/>
    <w:rsid w:val="004B1EA3"/>
    <w:rsid w:val="004B212C"/>
    <w:rsid w:val="004B221A"/>
    <w:rsid w:val="004B24DD"/>
    <w:rsid w:val="004B2635"/>
    <w:rsid w:val="004B268E"/>
    <w:rsid w:val="004B28E9"/>
    <w:rsid w:val="004B3590"/>
    <w:rsid w:val="004B376B"/>
    <w:rsid w:val="004B3BC7"/>
    <w:rsid w:val="004B3EA7"/>
    <w:rsid w:val="004B47B5"/>
    <w:rsid w:val="004B4877"/>
    <w:rsid w:val="004B493F"/>
    <w:rsid w:val="004B49CF"/>
    <w:rsid w:val="004B4CA0"/>
    <w:rsid w:val="004B534E"/>
    <w:rsid w:val="004B57A4"/>
    <w:rsid w:val="004B6210"/>
    <w:rsid w:val="004B65D1"/>
    <w:rsid w:val="004B67B0"/>
    <w:rsid w:val="004B6930"/>
    <w:rsid w:val="004B6A02"/>
    <w:rsid w:val="004B6AC4"/>
    <w:rsid w:val="004B6CE7"/>
    <w:rsid w:val="004B6D78"/>
    <w:rsid w:val="004B6E60"/>
    <w:rsid w:val="004B7261"/>
    <w:rsid w:val="004B7310"/>
    <w:rsid w:val="004B7A8D"/>
    <w:rsid w:val="004B7E8B"/>
    <w:rsid w:val="004B7F44"/>
    <w:rsid w:val="004C0223"/>
    <w:rsid w:val="004C02AC"/>
    <w:rsid w:val="004C070B"/>
    <w:rsid w:val="004C080E"/>
    <w:rsid w:val="004C0824"/>
    <w:rsid w:val="004C0D22"/>
    <w:rsid w:val="004C1054"/>
    <w:rsid w:val="004C1058"/>
    <w:rsid w:val="004C1171"/>
    <w:rsid w:val="004C1347"/>
    <w:rsid w:val="004C1986"/>
    <w:rsid w:val="004C19AE"/>
    <w:rsid w:val="004C1C8B"/>
    <w:rsid w:val="004C23E2"/>
    <w:rsid w:val="004C2543"/>
    <w:rsid w:val="004C2906"/>
    <w:rsid w:val="004C2B3A"/>
    <w:rsid w:val="004C2DF5"/>
    <w:rsid w:val="004C30B9"/>
    <w:rsid w:val="004C342B"/>
    <w:rsid w:val="004C361B"/>
    <w:rsid w:val="004C37E0"/>
    <w:rsid w:val="004C3834"/>
    <w:rsid w:val="004C39FA"/>
    <w:rsid w:val="004C3ADD"/>
    <w:rsid w:val="004C4248"/>
    <w:rsid w:val="004C4268"/>
    <w:rsid w:val="004C437E"/>
    <w:rsid w:val="004C469F"/>
    <w:rsid w:val="004C4EB7"/>
    <w:rsid w:val="004C4F0E"/>
    <w:rsid w:val="004C505B"/>
    <w:rsid w:val="004C54CD"/>
    <w:rsid w:val="004C56BF"/>
    <w:rsid w:val="004C597F"/>
    <w:rsid w:val="004C5CB8"/>
    <w:rsid w:val="004C6138"/>
    <w:rsid w:val="004C62CD"/>
    <w:rsid w:val="004C69B1"/>
    <w:rsid w:val="004C6B30"/>
    <w:rsid w:val="004C6D4C"/>
    <w:rsid w:val="004C6FEE"/>
    <w:rsid w:val="004C77F5"/>
    <w:rsid w:val="004C7810"/>
    <w:rsid w:val="004C7823"/>
    <w:rsid w:val="004C7899"/>
    <w:rsid w:val="004C78C2"/>
    <w:rsid w:val="004C7D16"/>
    <w:rsid w:val="004D0961"/>
    <w:rsid w:val="004D0B93"/>
    <w:rsid w:val="004D0BFB"/>
    <w:rsid w:val="004D0C5D"/>
    <w:rsid w:val="004D0DAD"/>
    <w:rsid w:val="004D0DB7"/>
    <w:rsid w:val="004D0E34"/>
    <w:rsid w:val="004D17F7"/>
    <w:rsid w:val="004D18D6"/>
    <w:rsid w:val="004D23CC"/>
    <w:rsid w:val="004D240D"/>
    <w:rsid w:val="004D2464"/>
    <w:rsid w:val="004D2C14"/>
    <w:rsid w:val="004D2CC9"/>
    <w:rsid w:val="004D2D46"/>
    <w:rsid w:val="004D2EF0"/>
    <w:rsid w:val="004D307D"/>
    <w:rsid w:val="004D3900"/>
    <w:rsid w:val="004D3955"/>
    <w:rsid w:val="004D3A71"/>
    <w:rsid w:val="004D3C6D"/>
    <w:rsid w:val="004D404A"/>
    <w:rsid w:val="004D48DA"/>
    <w:rsid w:val="004D4A06"/>
    <w:rsid w:val="004D525B"/>
    <w:rsid w:val="004D535B"/>
    <w:rsid w:val="004D5938"/>
    <w:rsid w:val="004D5D87"/>
    <w:rsid w:val="004D5DCD"/>
    <w:rsid w:val="004D624B"/>
    <w:rsid w:val="004D6468"/>
    <w:rsid w:val="004D65FC"/>
    <w:rsid w:val="004D660A"/>
    <w:rsid w:val="004D69CD"/>
    <w:rsid w:val="004D6D42"/>
    <w:rsid w:val="004D7198"/>
    <w:rsid w:val="004D721F"/>
    <w:rsid w:val="004D75FE"/>
    <w:rsid w:val="004D79E1"/>
    <w:rsid w:val="004E09E1"/>
    <w:rsid w:val="004E0BE4"/>
    <w:rsid w:val="004E0C95"/>
    <w:rsid w:val="004E14C3"/>
    <w:rsid w:val="004E15DA"/>
    <w:rsid w:val="004E1617"/>
    <w:rsid w:val="004E1634"/>
    <w:rsid w:val="004E17D9"/>
    <w:rsid w:val="004E1B53"/>
    <w:rsid w:val="004E1BA9"/>
    <w:rsid w:val="004E1D4B"/>
    <w:rsid w:val="004E2175"/>
    <w:rsid w:val="004E293D"/>
    <w:rsid w:val="004E2E28"/>
    <w:rsid w:val="004E320E"/>
    <w:rsid w:val="004E320F"/>
    <w:rsid w:val="004E38C0"/>
    <w:rsid w:val="004E3C6F"/>
    <w:rsid w:val="004E3D16"/>
    <w:rsid w:val="004E3D83"/>
    <w:rsid w:val="004E4983"/>
    <w:rsid w:val="004E4F9E"/>
    <w:rsid w:val="004E5247"/>
    <w:rsid w:val="004E5945"/>
    <w:rsid w:val="004E5DA6"/>
    <w:rsid w:val="004E5DD3"/>
    <w:rsid w:val="004E5F85"/>
    <w:rsid w:val="004E649B"/>
    <w:rsid w:val="004E712A"/>
    <w:rsid w:val="004E7184"/>
    <w:rsid w:val="004E77A4"/>
    <w:rsid w:val="004E7AC9"/>
    <w:rsid w:val="004E7E39"/>
    <w:rsid w:val="004F0788"/>
    <w:rsid w:val="004F10E8"/>
    <w:rsid w:val="004F13BD"/>
    <w:rsid w:val="004F1C14"/>
    <w:rsid w:val="004F2108"/>
    <w:rsid w:val="004F2666"/>
    <w:rsid w:val="004F2676"/>
    <w:rsid w:val="004F26FF"/>
    <w:rsid w:val="004F291E"/>
    <w:rsid w:val="004F2AAE"/>
    <w:rsid w:val="004F2C78"/>
    <w:rsid w:val="004F2CDC"/>
    <w:rsid w:val="004F2D46"/>
    <w:rsid w:val="004F2D7A"/>
    <w:rsid w:val="004F34A0"/>
    <w:rsid w:val="004F38AC"/>
    <w:rsid w:val="004F392F"/>
    <w:rsid w:val="004F3A62"/>
    <w:rsid w:val="004F3B5C"/>
    <w:rsid w:val="004F3BA4"/>
    <w:rsid w:val="004F3C51"/>
    <w:rsid w:val="004F3D12"/>
    <w:rsid w:val="004F3DB4"/>
    <w:rsid w:val="004F3E49"/>
    <w:rsid w:val="004F3F84"/>
    <w:rsid w:val="004F4078"/>
    <w:rsid w:val="004F4337"/>
    <w:rsid w:val="004F4440"/>
    <w:rsid w:val="004F4453"/>
    <w:rsid w:val="004F4495"/>
    <w:rsid w:val="004F4BAA"/>
    <w:rsid w:val="004F4E5F"/>
    <w:rsid w:val="004F505E"/>
    <w:rsid w:val="004F5069"/>
    <w:rsid w:val="004F52E6"/>
    <w:rsid w:val="004F5708"/>
    <w:rsid w:val="004F5B00"/>
    <w:rsid w:val="004F5E3A"/>
    <w:rsid w:val="004F6889"/>
    <w:rsid w:val="004F6A7F"/>
    <w:rsid w:val="004F6E4D"/>
    <w:rsid w:val="004F6FC9"/>
    <w:rsid w:val="004F72A7"/>
    <w:rsid w:val="004F7CD5"/>
    <w:rsid w:val="004F7D55"/>
    <w:rsid w:val="0050023E"/>
    <w:rsid w:val="0050027A"/>
    <w:rsid w:val="0050043F"/>
    <w:rsid w:val="005005F2"/>
    <w:rsid w:val="00500E2C"/>
    <w:rsid w:val="00501068"/>
    <w:rsid w:val="0050117C"/>
    <w:rsid w:val="005016D0"/>
    <w:rsid w:val="005018DE"/>
    <w:rsid w:val="00501A3C"/>
    <w:rsid w:val="00501E47"/>
    <w:rsid w:val="00502187"/>
    <w:rsid w:val="00502377"/>
    <w:rsid w:val="005027F3"/>
    <w:rsid w:val="00502F4A"/>
    <w:rsid w:val="005036FF"/>
    <w:rsid w:val="00503D08"/>
    <w:rsid w:val="0050409B"/>
    <w:rsid w:val="00504C31"/>
    <w:rsid w:val="00504CCD"/>
    <w:rsid w:val="00504CD7"/>
    <w:rsid w:val="00504FD8"/>
    <w:rsid w:val="00505343"/>
    <w:rsid w:val="00505476"/>
    <w:rsid w:val="0050550A"/>
    <w:rsid w:val="005057EC"/>
    <w:rsid w:val="00505821"/>
    <w:rsid w:val="00505CA2"/>
    <w:rsid w:val="00505EA6"/>
    <w:rsid w:val="0050635B"/>
    <w:rsid w:val="005064FB"/>
    <w:rsid w:val="00506C3F"/>
    <w:rsid w:val="00507B2E"/>
    <w:rsid w:val="00507E55"/>
    <w:rsid w:val="005102EB"/>
    <w:rsid w:val="0051082D"/>
    <w:rsid w:val="00510B31"/>
    <w:rsid w:val="00510DFA"/>
    <w:rsid w:val="005110DB"/>
    <w:rsid w:val="005113EE"/>
    <w:rsid w:val="005114A0"/>
    <w:rsid w:val="005114CA"/>
    <w:rsid w:val="0051152B"/>
    <w:rsid w:val="00511939"/>
    <w:rsid w:val="00511F15"/>
    <w:rsid w:val="00512814"/>
    <w:rsid w:val="005129B7"/>
    <w:rsid w:val="00513245"/>
    <w:rsid w:val="005132B9"/>
    <w:rsid w:val="0051339E"/>
    <w:rsid w:val="00513812"/>
    <w:rsid w:val="005139BD"/>
    <w:rsid w:val="00513BE3"/>
    <w:rsid w:val="00514239"/>
    <w:rsid w:val="00514753"/>
    <w:rsid w:val="005148F2"/>
    <w:rsid w:val="005151E1"/>
    <w:rsid w:val="0051536C"/>
    <w:rsid w:val="00515507"/>
    <w:rsid w:val="0051555A"/>
    <w:rsid w:val="005156E4"/>
    <w:rsid w:val="00515D84"/>
    <w:rsid w:val="0051614E"/>
    <w:rsid w:val="00516250"/>
    <w:rsid w:val="005164E4"/>
    <w:rsid w:val="00516843"/>
    <w:rsid w:val="00516BA4"/>
    <w:rsid w:val="00517305"/>
    <w:rsid w:val="0051731B"/>
    <w:rsid w:val="00517418"/>
    <w:rsid w:val="0051745E"/>
    <w:rsid w:val="005175D8"/>
    <w:rsid w:val="0051776A"/>
    <w:rsid w:val="00517951"/>
    <w:rsid w:val="00517E17"/>
    <w:rsid w:val="00520387"/>
    <w:rsid w:val="005203F1"/>
    <w:rsid w:val="00520813"/>
    <w:rsid w:val="005208CA"/>
    <w:rsid w:val="005208F8"/>
    <w:rsid w:val="005209A1"/>
    <w:rsid w:val="00521743"/>
    <w:rsid w:val="00521F2B"/>
    <w:rsid w:val="0052211F"/>
    <w:rsid w:val="005222E5"/>
    <w:rsid w:val="0052232F"/>
    <w:rsid w:val="0052241B"/>
    <w:rsid w:val="00522C88"/>
    <w:rsid w:val="00522FDA"/>
    <w:rsid w:val="00523518"/>
    <w:rsid w:val="00523B7F"/>
    <w:rsid w:val="005244DE"/>
    <w:rsid w:val="005248E2"/>
    <w:rsid w:val="00524DB6"/>
    <w:rsid w:val="00525172"/>
    <w:rsid w:val="0052557E"/>
    <w:rsid w:val="005255A4"/>
    <w:rsid w:val="00525A06"/>
    <w:rsid w:val="00525CE6"/>
    <w:rsid w:val="00525EFC"/>
    <w:rsid w:val="005264B3"/>
    <w:rsid w:val="00526A0A"/>
    <w:rsid w:val="00526BD5"/>
    <w:rsid w:val="00526FF2"/>
    <w:rsid w:val="005271BB"/>
    <w:rsid w:val="005272FC"/>
    <w:rsid w:val="005274A4"/>
    <w:rsid w:val="0052774B"/>
    <w:rsid w:val="005278B9"/>
    <w:rsid w:val="00527A62"/>
    <w:rsid w:val="00527B8E"/>
    <w:rsid w:val="00527BAE"/>
    <w:rsid w:val="00527C8D"/>
    <w:rsid w:val="005302E3"/>
    <w:rsid w:val="0053066A"/>
    <w:rsid w:val="00530AED"/>
    <w:rsid w:val="00530C04"/>
    <w:rsid w:val="00530C6E"/>
    <w:rsid w:val="0053224B"/>
    <w:rsid w:val="0053245A"/>
    <w:rsid w:val="0053261C"/>
    <w:rsid w:val="00532677"/>
    <w:rsid w:val="005326EF"/>
    <w:rsid w:val="00533DFA"/>
    <w:rsid w:val="0053501C"/>
    <w:rsid w:val="00535322"/>
    <w:rsid w:val="00535E33"/>
    <w:rsid w:val="0053615E"/>
    <w:rsid w:val="00536371"/>
    <w:rsid w:val="00536716"/>
    <w:rsid w:val="0053685E"/>
    <w:rsid w:val="005369A8"/>
    <w:rsid w:val="00536EE2"/>
    <w:rsid w:val="00536F43"/>
    <w:rsid w:val="005371E9"/>
    <w:rsid w:val="00537402"/>
    <w:rsid w:val="005374C0"/>
    <w:rsid w:val="005378DB"/>
    <w:rsid w:val="005378FE"/>
    <w:rsid w:val="00537D79"/>
    <w:rsid w:val="0054012C"/>
    <w:rsid w:val="00540611"/>
    <w:rsid w:val="0054063C"/>
    <w:rsid w:val="005406A9"/>
    <w:rsid w:val="00540857"/>
    <w:rsid w:val="00541D71"/>
    <w:rsid w:val="005420D9"/>
    <w:rsid w:val="00542649"/>
    <w:rsid w:val="005426AB"/>
    <w:rsid w:val="00543266"/>
    <w:rsid w:val="0054331D"/>
    <w:rsid w:val="00543480"/>
    <w:rsid w:val="005435DD"/>
    <w:rsid w:val="0054386C"/>
    <w:rsid w:val="00543B7D"/>
    <w:rsid w:val="00543CA4"/>
    <w:rsid w:val="00543ECD"/>
    <w:rsid w:val="0054407D"/>
    <w:rsid w:val="0054414F"/>
    <w:rsid w:val="00544175"/>
    <w:rsid w:val="0054464B"/>
    <w:rsid w:val="005446C7"/>
    <w:rsid w:val="005448BA"/>
    <w:rsid w:val="00545011"/>
    <w:rsid w:val="005451AF"/>
    <w:rsid w:val="0054527D"/>
    <w:rsid w:val="00545328"/>
    <w:rsid w:val="00545735"/>
    <w:rsid w:val="00545915"/>
    <w:rsid w:val="00545BA2"/>
    <w:rsid w:val="00545CBC"/>
    <w:rsid w:val="0054600C"/>
    <w:rsid w:val="00546AD8"/>
    <w:rsid w:val="00546BE4"/>
    <w:rsid w:val="00546D1D"/>
    <w:rsid w:val="00546D3D"/>
    <w:rsid w:val="00546F3C"/>
    <w:rsid w:val="00546F97"/>
    <w:rsid w:val="00547484"/>
    <w:rsid w:val="00547489"/>
    <w:rsid w:val="005478EB"/>
    <w:rsid w:val="005479A6"/>
    <w:rsid w:val="00547B68"/>
    <w:rsid w:val="00547D3E"/>
    <w:rsid w:val="00547F68"/>
    <w:rsid w:val="00550371"/>
    <w:rsid w:val="00550833"/>
    <w:rsid w:val="00550835"/>
    <w:rsid w:val="00551790"/>
    <w:rsid w:val="005521AB"/>
    <w:rsid w:val="00552424"/>
    <w:rsid w:val="005525B0"/>
    <w:rsid w:val="005527E5"/>
    <w:rsid w:val="00552821"/>
    <w:rsid w:val="00552BC4"/>
    <w:rsid w:val="00552FED"/>
    <w:rsid w:val="00553517"/>
    <w:rsid w:val="005535EF"/>
    <w:rsid w:val="005538A2"/>
    <w:rsid w:val="00553A56"/>
    <w:rsid w:val="00553B68"/>
    <w:rsid w:val="00554916"/>
    <w:rsid w:val="00554937"/>
    <w:rsid w:val="00554E6C"/>
    <w:rsid w:val="0055544D"/>
    <w:rsid w:val="00555C11"/>
    <w:rsid w:val="005561E5"/>
    <w:rsid w:val="00556632"/>
    <w:rsid w:val="00556C80"/>
    <w:rsid w:val="00556CDE"/>
    <w:rsid w:val="00556D6D"/>
    <w:rsid w:val="0055708C"/>
    <w:rsid w:val="00557179"/>
    <w:rsid w:val="00557A70"/>
    <w:rsid w:val="00557ADA"/>
    <w:rsid w:val="00557B0B"/>
    <w:rsid w:val="0056032F"/>
    <w:rsid w:val="0056067F"/>
    <w:rsid w:val="005606EB"/>
    <w:rsid w:val="00560A36"/>
    <w:rsid w:val="00560FEF"/>
    <w:rsid w:val="005612DD"/>
    <w:rsid w:val="0056153A"/>
    <w:rsid w:val="005618AE"/>
    <w:rsid w:val="0056198A"/>
    <w:rsid w:val="00561E55"/>
    <w:rsid w:val="00562054"/>
    <w:rsid w:val="00562699"/>
    <w:rsid w:val="005626DA"/>
    <w:rsid w:val="00562869"/>
    <w:rsid w:val="0056287A"/>
    <w:rsid w:val="00562B97"/>
    <w:rsid w:val="00563005"/>
    <w:rsid w:val="005631AC"/>
    <w:rsid w:val="00563569"/>
    <w:rsid w:val="0056392B"/>
    <w:rsid w:val="0056459F"/>
    <w:rsid w:val="00564A24"/>
    <w:rsid w:val="00564EE9"/>
    <w:rsid w:val="00565380"/>
    <w:rsid w:val="00565387"/>
    <w:rsid w:val="00565406"/>
    <w:rsid w:val="005655AE"/>
    <w:rsid w:val="005655C9"/>
    <w:rsid w:val="00565AA8"/>
    <w:rsid w:val="00565B1D"/>
    <w:rsid w:val="00565CE2"/>
    <w:rsid w:val="00565E79"/>
    <w:rsid w:val="005665F9"/>
    <w:rsid w:val="00566696"/>
    <w:rsid w:val="00566A41"/>
    <w:rsid w:val="00566CF8"/>
    <w:rsid w:val="00566E82"/>
    <w:rsid w:val="005679E8"/>
    <w:rsid w:val="005700FF"/>
    <w:rsid w:val="00570311"/>
    <w:rsid w:val="00570734"/>
    <w:rsid w:val="005707DD"/>
    <w:rsid w:val="005709E2"/>
    <w:rsid w:val="00570F52"/>
    <w:rsid w:val="005711F4"/>
    <w:rsid w:val="005713AE"/>
    <w:rsid w:val="00571445"/>
    <w:rsid w:val="0057161F"/>
    <w:rsid w:val="005716B5"/>
    <w:rsid w:val="0057184B"/>
    <w:rsid w:val="005718B0"/>
    <w:rsid w:val="00571B70"/>
    <w:rsid w:val="00571C4D"/>
    <w:rsid w:val="00571CC5"/>
    <w:rsid w:val="00571F26"/>
    <w:rsid w:val="00571FD4"/>
    <w:rsid w:val="0057218C"/>
    <w:rsid w:val="00572465"/>
    <w:rsid w:val="00572B03"/>
    <w:rsid w:val="00572B5E"/>
    <w:rsid w:val="00572C17"/>
    <w:rsid w:val="00572D0E"/>
    <w:rsid w:val="0057345A"/>
    <w:rsid w:val="005736E3"/>
    <w:rsid w:val="00573C54"/>
    <w:rsid w:val="00573EC5"/>
    <w:rsid w:val="00573F72"/>
    <w:rsid w:val="00573FCE"/>
    <w:rsid w:val="00574187"/>
    <w:rsid w:val="0057424F"/>
    <w:rsid w:val="00574C22"/>
    <w:rsid w:val="00574C2A"/>
    <w:rsid w:val="00574CCE"/>
    <w:rsid w:val="00574F3D"/>
    <w:rsid w:val="00575325"/>
    <w:rsid w:val="005754B4"/>
    <w:rsid w:val="005759FB"/>
    <w:rsid w:val="00575AE0"/>
    <w:rsid w:val="00575BEF"/>
    <w:rsid w:val="00575C9C"/>
    <w:rsid w:val="00575D53"/>
    <w:rsid w:val="00576192"/>
    <w:rsid w:val="005762D5"/>
    <w:rsid w:val="005768A3"/>
    <w:rsid w:val="00576931"/>
    <w:rsid w:val="00577319"/>
    <w:rsid w:val="005776DE"/>
    <w:rsid w:val="005779E0"/>
    <w:rsid w:val="00577F9F"/>
    <w:rsid w:val="00580520"/>
    <w:rsid w:val="00580727"/>
    <w:rsid w:val="005808BF"/>
    <w:rsid w:val="00580926"/>
    <w:rsid w:val="00580D4C"/>
    <w:rsid w:val="00580D84"/>
    <w:rsid w:val="00581076"/>
    <w:rsid w:val="005811E5"/>
    <w:rsid w:val="00581405"/>
    <w:rsid w:val="005814A0"/>
    <w:rsid w:val="005817F4"/>
    <w:rsid w:val="00581B72"/>
    <w:rsid w:val="00582284"/>
    <w:rsid w:val="00582698"/>
    <w:rsid w:val="00582761"/>
    <w:rsid w:val="005828F6"/>
    <w:rsid w:val="00582D7D"/>
    <w:rsid w:val="00582E10"/>
    <w:rsid w:val="00582F44"/>
    <w:rsid w:val="0058326C"/>
    <w:rsid w:val="005836D4"/>
    <w:rsid w:val="0058392F"/>
    <w:rsid w:val="00583951"/>
    <w:rsid w:val="00583ACF"/>
    <w:rsid w:val="00583BF9"/>
    <w:rsid w:val="005841DF"/>
    <w:rsid w:val="005842E6"/>
    <w:rsid w:val="005844B4"/>
    <w:rsid w:val="0058492B"/>
    <w:rsid w:val="00584C45"/>
    <w:rsid w:val="00584E57"/>
    <w:rsid w:val="00584F04"/>
    <w:rsid w:val="00585448"/>
    <w:rsid w:val="00585D08"/>
    <w:rsid w:val="00585DEC"/>
    <w:rsid w:val="00586918"/>
    <w:rsid w:val="0058696D"/>
    <w:rsid w:val="00586C5B"/>
    <w:rsid w:val="00586CCE"/>
    <w:rsid w:val="00586F89"/>
    <w:rsid w:val="0058705C"/>
    <w:rsid w:val="0058722E"/>
    <w:rsid w:val="00587B03"/>
    <w:rsid w:val="00587C51"/>
    <w:rsid w:val="00587E62"/>
    <w:rsid w:val="00590313"/>
    <w:rsid w:val="0059048A"/>
    <w:rsid w:val="005908B9"/>
    <w:rsid w:val="00590A44"/>
    <w:rsid w:val="00590B92"/>
    <w:rsid w:val="005910C0"/>
    <w:rsid w:val="00591299"/>
    <w:rsid w:val="005913AD"/>
    <w:rsid w:val="0059158F"/>
    <w:rsid w:val="0059191F"/>
    <w:rsid w:val="00591ACB"/>
    <w:rsid w:val="00591C70"/>
    <w:rsid w:val="00591CCD"/>
    <w:rsid w:val="00592051"/>
    <w:rsid w:val="0059212C"/>
    <w:rsid w:val="005921EB"/>
    <w:rsid w:val="00592554"/>
    <w:rsid w:val="00592694"/>
    <w:rsid w:val="005926E3"/>
    <w:rsid w:val="0059289F"/>
    <w:rsid w:val="005928BB"/>
    <w:rsid w:val="00592955"/>
    <w:rsid w:val="00592A8F"/>
    <w:rsid w:val="00592E06"/>
    <w:rsid w:val="00593558"/>
    <w:rsid w:val="00593576"/>
    <w:rsid w:val="00593B52"/>
    <w:rsid w:val="00593BF6"/>
    <w:rsid w:val="00593E8F"/>
    <w:rsid w:val="00593EC9"/>
    <w:rsid w:val="00593F78"/>
    <w:rsid w:val="005941DD"/>
    <w:rsid w:val="005941F7"/>
    <w:rsid w:val="0059439F"/>
    <w:rsid w:val="00594597"/>
    <w:rsid w:val="0059481B"/>
    <w:rsid w:val="00594862"/>
    <w:rsid w:val="00594B3D"/>
    <w:rsid w:val="00594D6B"/>
    <w:rsid w:val="005950A8"/>
    <w:rsid w:val="00595279"/>
    <w:rsid w:val="00595AAC"/>
    <w:rsid w:val="00595B9A"/>
    <w:rsid w:val="00595BF1"/>
    <w:rsid w:val="00595EF6"/>
    <w:rsid w:val="00596078"/>
    <w:rsid w:val="00596411"/>
    <w:rsid w:val="00596AB2"/>
    <w:rsid w:val="00596FEF"/>
    <w:rsid w:val="005971EA"/>
    <w:rsid w:val="005973F2"/>
    <w:rsid w:val="00597464"/>
    <w:rsid w:val="00597492"/>
    <w:rsid w:val="00597570"/>
    <w:rsid w:val="005977B0"/>
    <w:rsid w:val="005978D4"/>
    <w:rsid w:val="00597ACA"/>
    <w:rsid w:val="005A0201"/>
    <w:rsid w:val="005A03AB"/>
    <w:rsid w:val="005A0540"/>
    <w:rsid w:val="005A0745"/>
    <w:rsid w:val="005A080D"/>
    <w:rsid w:val="005A0991"/>
    <w:rsid w:val="005A0B83"/>
    <w:rsid w:val="005A0EC9"/>
    <w:rsid w:val="005A0F8D"/>
    <w:rsid w:val="005A1855"/>
    <w:rsid w:val="005A1897"/>
    <w:rsid w:val="005A1ABA"/>
    <w:rsid w:val="005A1DF3"/>
    <w:rsid w:val="005A211C"/>
    <w:rsid w:val="005A21A1"/>
    <w:rsid w:val="005A22C5"/>
    <w:rsid w:val="005A27DB"/>
    <w:rsid w:val="005A28D9"/>
    <w:rsid w:val="005A294E"/>
    <w:rsid w:val="005A29B7"/>
    <w:rsid w:val="005A2CDC"/>
    <w:rsid w:val="005A2CE9"/>
    <w:rsid w:val="005A3039"/>
    <w:rsid w:val="005A337F"/>
    <w:rsid w:val="005A3564"/>
    <w:rsid w:val="005A3760"/>
    <w:rsid w:val="005A3D54"/>
    <w:rsid w:val="005A3E45"/>
    <w:rsid w:val="005A445B"/>
    <w:rsid w:val="005A453D"/>
    <w:rsid w:val="005A46C9"/>
    <w:rsid w:val="005A480C"/>
    <w:rsid w:val="005A480E"/>
    <w:rsid w:val="005A4A99"/>
    <w:rsid w:val="005A4C4B"/>
    <w:rsid w:val="005A4DDD"/>
    <w:rsid w:val="005A5114"/>
    <w:rsid w:val="005A5420"/>
    <w:rsid w:val="005A55CE"/>
    <w:rsid w:val="005A59AB"/>
    <w:rsid w:val="005A5AB1"/>
    <w:rsid w:val="005A60AB"/>
    <w:rsid w:val="005A613A"/>
    <w:rsid w:val="005A629B"/>
    <w:rsid w:val="005A6485"/>
    <w:rsid w:val="005A6886"/>
    <w:rsid w:val="005A68FC"/>
    <w:rsid w:val="005A69E3"/>
    <w:rsid w:val="005A6D6F"/>
    <w:rsid w:val="005A6F4C"/>
    <w:rsid w:val="005A746F"/>
    <w:rsid w:val="005A78FB"/>
    <w:rsid w:val="005A7900"/>
    <w:rsid w:val="005A7D6D"/>
    <w:rsid w:val="005B02F1"/>
    <w:rsid w:val="005B047D"/>
    <w:rsid w:val="005B0957"/>
    <w:rsid w:val="005B0AA0"/>
    <w:rsid w:val="005B125D"/>
    <w:rsid w:val="005B14E6"/>
    <w:rsid w:val="005B1547"/>
    <w:rsid w:val="005B18B4"/>
    <w:rsid w:val="005B2287"/>
    <w:rsid w:val="005B254A"/>
    <w:rsid w:val="005B2737"/>
    <w:rsid w:val="005B2D9D"/>
    <w:rsid w:val="005B300A"/>
    <w:rsid w:val="005B3018"/>
    <w:rsid w:val="005B385F"/>
    <w:rsid w:val="005B4551"/>
    <w:rsid w:val="005B48B4"/>
    <w:rsid w:val="005B4DCE"/>
    <w:rsid w:val="005B56E2"/>
    <w:rsid w:val="005B587F"/>
    <w:rsid w:val="005B5F60"/>
    <w:rsid w:val="005B61D8"/>
    <w:rsid w:val="005B632C"/>
    <w:rsid w:val="005B644A"/>
    <w:rsid w:val="005B6905"/>
    <w:rsid w:val="005B6C16"/>
    <w:rsid w:val="005B6D78"/>
    <w:rsid w:val="005B758C"/>
    <w:rsid w:val="005B7C5E"/>
    <w:rsid w:val="005C0427"/>
    <w:rsid w:val="005C0501"/>
    <w:rsid w:val="005C06AA"/>
    <w:rsid w:val="005C06FF"/>
    <w:rsid w:val="005C0BA3"/>
    <w:rsid w:val="005C114F"/>
    <w:rsid w:val="005C115B"/>
    <w:rsid w:val="005C12AE"/>
    <w:rsid w:val="005C137C"/>
    <w:rsid w:val="005C18A6"/>
    <w:rsid w:val="005C194F"/>
    <w:rsid w:val="005C1E3F"/>
    <w:rsid w:val="005C2082"/>
    <w:rsid w:val="005C2C10"/>
    <w:rsid w:val="005C2D5F"/>
    <w:rsid w:val="005C313B"/>
    <w:rsid w:val="005C32F2"/>
    <w:rsid w:val="005C335B"/>
    <w:rsid w:val="005C3B02"/>
    <w:rsid w:val="005C40EE"/>
    <w:rsid w:val="005C4557"/>
    <w:rsid w:val="005C47F3"/>
    <w:rsid w:val="005C47FD"/>
    <w:rsid w:val="005C4C5C"/>
    <w:rsid w:val="005C4CD1"/>
    <w:rsid w:val="005C4F88"/>
    <w:rsid w:val="005C529E"/>
    <w:rsid w:val="005C563F"/>
    <w:rsid w:val="005C5E17"/>
    <w:rsid w:val="005C5E63"/>
    <w:rsid w:val="005C5FED"/>
    <w:rsid w:val="005C603A"/>
    <w:rsid w:val="005C6813"/>
    <w:rsid w:val="005C6BB7"/>
    <w:rsid w:val="005C727A"/>
    <w:rsid w:val="005C7363"/>
    <w:rsid w:val="005C73C9"/>
    <w:rsid w:val="005C74EF"/>
    <w:rsid w:val="005C758C"/>
    <w:rsid w:val="005C7714"/>
    <w:rsid w:val="005C786F"/>
    <w:rsid w:val="005C7E6D"/>
    <w:rsid w:val="005C7F7A"/>
    <w:rsid w:val="005D0080"/>
    <w:rsid w:val="005D0A50"/>
    <w:rsid w:val="005D0F14"/>
    <w:rsid w:val="005D125C"/>
    <w:rsid w:val="005D187B"/>
    <w:rsid w:val="005D1CFE"/>
    <w:rsid w:val="005D1EC3"/>
    <w:rsid w:val="005D24AE"/>
    <w:rsid w:val="005D2773"/>
    <w:rsid w:val="005D3032"/>
    <w:rsid w:val="005D3255"/>
    <w:rsid w:val="005D32AC"/>
    <w:rsid w:val="005D3769"/>
    <w:rsid w:val="005D3912"/>
    <w:rsid w:val="005D3A08"/>
    <w:rsid w:val="005D3A34"/>
    <w:rsid w:val="005D3D00"/>
    <w:rsid w:val="005D3E0E"/>
    <w:rsid w:val="005D4310"/>
    <w:rsid w:val="005D467C"/>
    <w:rsid w:val="005D4903"/>
    <w:rsid w:val="005D498A"/>
    <w:rsid w:val="005D4AE5"/>
    <w:rsid w:val="005D4E97"/>
    <w:rsid w:val="005D4FD2"/>
    <w:rsid w:val="005D7101"/>
    <w:rsid w:val="005D7E96"/>
    <w:rsid w:val="005E02D7"/>
    <w:rsid w:val="005E02F6"/>
    <w:rsid w:val="005E0774"/>
    <w:rsid w:val="005E09ED"/>
    <w:rsid w:val="005E09F2"/>
    <w:rsid w:val="005E0D6D"/>
    <w:rsid w:val="005E10D8"/>
    <w:rsid w:val="005E10E6"/>
    <w:rsid w:val="005E1382"/>
    <w:rsid w:val="005E13F5"/>
    <w:rsid w:val="005E13F9"/>
    <w:rsid w:val="005E14CC"/>
    <w:rsid w:val="005E19DB"/>
    <w:rsid w:val="005E1B79"/>
    <w:rsid w:val="005E2126"/>
    <w:rsid w:val="005E214F"/>
    <w:rsid w:val="005E2352"/>
    <w:rsid w:val="005E237E"/>
    <w:rsid w:val="005E2395"/>
    <w:rsid w:val="005E2408"/>
    <w:rsid w:val="005E2621"/>
    <w:rsid w:val="005E2675"/>
    <w:rsid w:val="005E2838"/>
    <w:rsid w:val="005E295A"/>
    <w:rsid w:val="005E3524"/>
    <w:rsid w:val="005E3605"/>
    <w:rsid w:val="005E3E65"/>
    <w:rsid w:val="005E4022"/>
    <w:rsid w:val="005E4131"/>
    <w:rsid w:val="005E4189"/>
    <w:rsid w:val="005E44AA"/>
    <w:rsid w:val="005E479E"/>
    <w:rsid w:val="005E4A71"/>
    <w:rsid w:val="005E5039"/>
    <w:rsid w:val="005E585C"/>
    <w:rsid w:val="005E5905"/>
    <w:rsid w:val="005E5925"/>
    <w:rsid w:val="005E596F"/>
    <w:rsid w:val="005E5A75"/>
    <w:rsid w:val="005E5CD3"/>
    <w:rsid w:val="005E5D06"/>
    <w:rsid w:val="005E6083"/>
    <w:rsid w:val="005E6348"/>
    <w:rsid w:val="005E710A"/>
    <w:rsid w:val="005E72D9"/>
    <w:rsid w:val="005E79F1"/>
    <w:rsid w:val="005E7CB7"/>
    <w:rsid w:val="005E7CBB"/>
    <w:rsid w:val="005E7FED"/>
    <w:rsid w:val="005F0396"/>
    <w:rsid w:val="005F05D5"/>
    <w:rsid w:val="005F05DE"/>
    <w:rsid w:val="005F05F8"/>
    <w:rsid w:val="005F0767"/>
    <w:rsid w:val="005F07A3"/>
    <w:rsid w:val="005F0806"/>
    <w:rsid w:val="005F0A28"/>
    <w:rsid w:val="005F0AAD"/>
    <w:rsid w:val="005F0BCA"/>
    <w:rsid w:val="005F0E3B"/>
    <w:rsid w:val="005F0E61"/>
    <w:rsid w:val="005F0F6B"/>
    <w:rsid w:val="005F100C"/>
    <w:rsid w:val="005F11D2"/>
    <w:rsid w:val="005F126C"/>
    <w:rsid w:val="005F1426"/>
    <w:rsid w:val="005F1475"/>
    <w:rsid w:val="005F18C7"/>
    <w:rsid w:val="005F21E5"/>
    <w:rsid w:val="005F2345"/>
    <w:rsid w:val="005F24BD"/>
    <w:rsid w:val="005F2766"/>
    <w:rsid w:val="005F3142"/>
    <w:rsid w:val="005F32D5"/>
    <w:rsid w:val="005F38B6"/>
    <w:rsid w:val="005F3A6D"/>
    <w:rsid w:val="005F3B29"/>
    <w:rsid w:val="005F3D09"/>
    <w:rsid w:val="005F3D22"/>
    <w:rsid w:val="005F425C"/>
    <w:rsid w:val="005F4718"/>
    <w:rsid w:val="005F4C57"/>
    <w:rsid w:val="005F5A48"/>
    <w:rsid w:val="005F5C6F"/>
    <w:rsid w:val="005F647D"/>
    <w:rsid w:val="005F64E2"/>
    <w:rsid w:val="005F6BFA"/>
    <w:rsid w:val="005F6C18"/>
    <w:rsid w:val="005F6D11"/>
    <w:rsid w:val="005F6DD7"/>
    <w:rsid w:val="005F72C5"/>
    <w:rsid w:val="005F73F3"/>
    <w:rsid w:val="005F74AE"/>
    <w:rsid w:val="005F7A87"/>
    <w:rsid w:val="005F7C80"/>
    <w:rsid w:val="005F7E69"/>
    <w:rsid w:val="006002C5"/>
    <w:rsid w:val="006005C2"/>
    <w:rsid w:val="006008B3"/>
    <w:rsid w:val="00600AD1"/>
    <w:rsid w:val="00600AFF"/>
    <w:rsid w:val="00600D60"/>
    <w:rsid w:val="00600F10"/>
    <w:rsid w:val="00601154"/>
    <w:rsid w:val="0060170F"/>
    <w:rsid w:val="006018FF"/>
    <w:rsid w:val="00601C4A"/>
    <w:rsid w:val="00602254"/>
    <w:rsid w:val="00602F21"/>
    <w:rsid w:val="0060309B"/>
    <w:rsid w:val="00603277"/>
    <w:rsid w:val="00603456"/>
    <w:rsid w:val="00603A6F"/>
    <w:rsid w:val="00603A85"/>
    <w:rsid w:val="006044AC"/>
    <w:rsid w:val="0060456B"/>
    <w:rsid w:val="0060471A"/>
    <w:rsid w:val="00604A9B"/>
    <w:rsid w:val="00604C23"/>
    <w:rsid w:val="00604D42"/>
    <w:rsid w:val="00604DAB"/>
    <w:rsid w:val="0060514E"/>
    <w:rsid w:val="00605A40"/>
    <w:rsid w:val="00605FF7"/>
    <w:rsid w:val="006061D5"/>
    <w:rsid w:val="0060641C"/>
    <w:rsid w:val="00606692"/>
    <w:rsid w:val="00606AA7"/>
    <w:rsid w:val="00606C11"/>
    <w:rsid w:val="00606FE0"/>
    <w:rsid w:val="00607037"/>
    <w:rsid w:val="00607155"/>
    <w:rsid w:val="00607291"/>
    <w:rsid w:val="00607301"/>
    <w:rsid w:val="00607422"/>
    <w:rsid w:val="006077FB"/>
    <w:rsid w:val="00607D81"/>
    <w:rsid w:val="00607FBC"/>
    <w:rsid w:val="006100FC"/>
    <w:rsid w:val="00610483"/>
    <w:rsid w:val="00610E34"/>
    <w:rsid w:val="00610FD0"/>
    <w:rsid w:val="00611639"/>
    <w:rsid w:val="006116B7"/>
    <w:rsid w:val="00611A07"/>
    <w:rsid w:val="00611E34"/>
    <w:rsid w:val="00611E93"/>
    <w:rsid w:val="00611F6D"/>
    <w:rsid w:val="00611F78"/>
    <w:rsid w:val="0061206E"/>
    <w:rsid w:val="0061218E"/>
    <w:rsid w:val="006124A0"/>
    <w:rsid w:val="00612601"/>
    <w:rsid w:val="006129AC"/>
    <w:rsid w:val="00612C66"/>
    <w:rsid w:val="00612FFD"/>
    <w:rsid w:val="0061303D"/>
    <w:rsid w:val="006132E0"/>
    <w:rsid w:val="006133A1"/>
    <w:rsid w:val="00613508"/>
    <w:rsid w:val="006135CD"/>
    <w:rsid w:val="006137F0"/>
    <w:rsid w:val="00613961"/>
    <w:rsid w:val="00613B96"/>
    <w:rsid w:val="00613D70"/>
    <w:rsid w:val="00614619"/>
    <w:rsid w:val="00614DBB"/>
    <w:rsid w:val="0061505C"/>
    <w:rsid w:val="006152E0"/>
    <w:rsid w:val="006154D5"/>
    <w:rsid w:val="00615F80"/>
    <w:rsid w:val="006160FA"/>
    <w:rsid w:val="006163D2"/>
    <w:rsid w:val="006166FD"/>
    <w:rsid w:val="0061690B"/>
    <w:rsid w:val="006171B1"/>
    <w:rsid w:val="00617695"/>
    <w:rsid w:val="006208E7"/>
    <w:rsid w:val="00620973"/>
    <w:rsid w:val="006209EE"/>
    <w:rsid w:val="00620BAA"/>
    <w:rsid w:val="00620C85"/>
    <w:rsid w:val="00620D51"/>
    <w:rsid w:val="00620F1A"/>
    <w:rsid w:val="00621395"/>
    <w:rsid w:val="0062145F"/>
    <w:rsid w:val="0062176E"/>
    <w:rsid w:val="00621779"/>
    <w:rsid w:val="00621A28"/>
    <w:rsid w:val="00621BD5"/>
    <w:rsid w:val="00622191"/>
    <w:rsid w:val="006224A7"/>
    <w:rsid w:val="0062281B"/>
    <w:rsid w:val="00622BF1"/>
    <w:rsid w:val="00622C25"/>
    <w:rsid w:val="0062304B"/>
    <w:rsid w:val="0062345B"/>
    <w:rsid w:val="0062367D"/>
    <w:rsid w:val="00623EAF"/>
    <w:rsid w:val="00623F18"/>
    <w:rsid w:val="0062404C"/>
    <w:rsid w:val="00624112"/>
    <w:rsid w:val="0062419F"/>
    <w:rsid w:val="00624F44"/>
    <w:rsid w:val="00624F76"/>
    <w:rsid w:val="00625087"/>
    <w:rsid w:val="00625375"/>
    <w:rsid w:val="00625547"/>
    <w:rsid w:val="006255D8"/>
    <w:rsid w:val="006256A2"/>
    <w:rsid w:val="00625A17"/>
    <w:rsid w:val="00625BD4"/>
    <w:rsid w:val="00625C3A"/>
    <w:rsid w:val="00626008"/>
    <w:rsid w:val="00626073"/>
    <w:rsid w:val="00626274"/>
    <w:rsid w:val="00626618"/>
    <w:rsid w:val="0062679A"/>
    <w:rsid w:val="006267CE"/>
    <w:rsid w:val="0062680C"/>
    <w:rsid w:val="00626878"/>
    <w:rsid w:val="006268EE"/>
    <w:rsid w:val="00626CD0"/>
    <w:rsid w:val="00627172"/>
    <w:rsid w:val="006271EE"/>
    <w:rsid w:val="006273BD"/>
    <w:rsid w:val="006273BF"/>
    <w:rsid w:val="006273EF"/>
    <w:rsid w:val="0062757E"/>
    <w:rsid w:val="00627698"/>
    <w:rsid w:val="006276F4"/>
    <w:rsid w:val="00627F51"/>
    <w:rsid w:val="00630240"/>
    <w:rsid w:val="0063026A"/>
    <w:rsid w:val="006307ED"/>
    <w:rsid w:val="00630838"/>
    <w:rsid w:val="00630C14"/>
    <w:rsid w:val="00630F3E"/>
    <w:rsid w:val="0063131E"/>
    <w:rsid w:val="00632365"/>
    <w:rsid w:val="00632652"/>
    <w:rsid w:val="006328F2"/>
    <w:rsid w:val="00632C66"/>
    <w:rsid w:val="00632DF3"/>
    <w:rsid w:val="00632F99"/>
    <w:rsid w:val="0063393E"/>
    <w:rsid w:val="00633B1F"/>
    <w:rsid w:val="00633E08"/>
    <w:rsid w:val="00633FD3"/>
    <w:rsid w:val="00634AAE"/>
    <w:rsid w:val="00634B07"/>
    <w:rsid w:val="00634BDB"/>
    <w:rsid w:val="00634C7D"/>
    <w:rsid w:val="00634CA2"/>
    <w:rsid w:val="00634F88"/>
    <w:rsid w:val="00636658"/>
    <w:rsid w:val="00636680"/>
    <w:rsid w:val="006367F7"/>
    <w:rsid w:val="0063684B"/>
    <w:rsid w:val="00636950"/>
    <w:rsid w:val="00636B29"/>
    <w:rsid w:val="00636C07"/>
    <w:rsid w:val="00636EAE"/>
    <w:rsid w:val="00636F56"/>
    <w:rsid w:val="00637564"/>
    <w:rsid w:val="006375D5"/>
    <w:rsid w:val="00637944"/>
    <w:rsid w:val="00637CAF"/>
    <w:rsid w:val="00637CC2"/>
    <w:rsid w:val="00637E21"/>
    <w:rsid w:val="00640114"/>
    <w:rsid w:val="006402F8"/>
    <w:rsid w:val="0064083B"/>
    <w:rsid w:val="00640E70"/>
    <w:rsid w:val="0064119C"/>
    <w:rsid w:val="006414BB"/>
    <w:rsid w:val="0064175A"/>
    <w:rsid w:val="0064180D"/>
    <w:rsid w:val="00641825"/>
    <w:rsid w:val="00641873"/>
    <w:rsid w:val="00641954"/>
    <w:rsid w:val="00641D8B"/>
    <w:rsid w:val="00641E54"/>
    <w:rsid w:val="00641FC4"/>
    <w:rsid w:val="006425C5"/>
    <w:rsid w:val="0064262E"/>
    <w:rsid w:val="006429BE"/>
    <w:rsid w:val="006429CE"/>
    <w:rsid w:val="00642B91"/>
    <w:rsid w:val="00643A1C"/>
    <w:rsid w:val="00643B14"/>
    <w:rsid w:val="006444B3"/>
    <w:rsid w:val="006445C0"/>
    <w:rsid w:val="00644802"/>
    <w:rsid w:val="0064480A"/>
    <w:rsid w:val="00644811"/>
    <w:rsid w:val="00644ADD"/>
    <w:rsid w:val="00644B40"/>
    <w:rsid w:val="00644C77"/>
    <w:rsid w:val="006455C3"/>
    <w:rsid w:val="00645E06"/>
    <w:rsid w:val="00645FB5"/>
    <w:rsid w:val="00646728"/>
    <w:rsid w:val="00646ACC"/>
    <w:rsid w:val="00646B28"/>
    <w:rsid w:val="00646E08"/>
    <w:rsid w:val="006470CE"/>
    <w:rsid w:val="0064710D"/>
    <w:rsid w:val="006479D0"/>
    <w:rsid w:val="00647A9C"/>
    <w:rsid w:val="00650117"/>
    <w:rsid w:val="0065146C"/>
    <w:rsid w:val="006514D9"/>
    <w:rsid w:val="006518E0"/>
    <w:rsid w:val="00651FC8"/>
    <w:rsid w:val="00652209"/>
    <w:rsid w:val="006522B5"/>
    <w:rsid w:val="0065236D"/>
    <w:rsid w:val="006524F0"/>
    <w:rsid w:val="00652795"/>
    <w:rsid w:val="00652871"/>
    <w:rsid w:val="00652983"/>
    <w:rsid w:val="00652ACC"/>
    <w:rsid w:val="00653934"/>
    <w:rsid w:val="00653958"/>
    <w:rsid w:val="00653C0E"/>
    <w:rsid w:val="006540F7"/>
    <w:rsid w:val="006541C7"/>
    <w:rsid w:val="00654276"/>
    <w:rsid w:val="0065438A"/>
    <w:rsid w:val="00654526"/>
    <w:rsid w:val="00654890"/>
    <w:rsid w:val="006548D9"/>
    <w:rsid w:val="00654A4F"/>
    <w:rsid w:val="00654A77"/>
    <w:rsid w:val="00654AEC"/>
    <w:rsid w:val="00654B1A"/>
    <w:rsid w:val="00654C45"/>
    <w:rsid w:val="00654C98"/>
    <w:rsid w:val="00654EAB"/>
    <w:rsid w:val="0065534B"/>
    <w:rsid w:val="00655409"/>
    <w:rsid w:val="006554A2"/>
    <w:rsid w:val="00655A88"/>
    <w:rsid w:val="00656355"/>
    <w:rsid w:val="006563C8"/>
    <w:rsid w:val="0065689A"/>
    <w:rsid w:val="00656B0C"/>
    <w:rsid w:val="00656C2F"/>
    <w:rsid w:val="00656E1C"/>
    <w:rsid w:val="006570C2"/>
    <w:rsid w:val="0065733F"/>
    <w:rsid w:val="0065747F"/>
    <w:rsid w:val="00657CC6"/>
    <w:rsid w:val="00657F29"/>
    <w:rsid w:val="006600CE"/>
    <w:rsid w:val="00660560"/>
    <w:rsid w:val="006607F5"/>
    <w:rsid w:val="00660811"/>
    <w:rsid w:val="00660890"/>
    <w:rsid w:val="0066098C"/>
    <w:rsid w:val="0066127F"/>
    <w:rsid w:val="0066161C"/>
    <w:rsid w:val="00661967"/>
    <w:rsid w:val="00661AD2"/>
    <w:rsid w:val="00661B9D"/>
    <w:rsid w:val="00661CDB"/>
    <w:rsid w:val="00661E28"/>
    <w:rsid w:val="0066211D"/>
    <w:rsid w:val="0066233C"/>
    <w:rsid w:val="006623DA"/>
    <w:rsid w:val="006627D3"/>
    <w:rsid w:val="0066295F"/>
    <w:rsid w:val="00662CFA"/>
    <w:rsid w:val="0066321D"/>
    <w:rsid w:val="00663246"/>
    <w:rsid w:val="00663621"/>
    <w:rsid w:val="00663795"/>
    <w:rsid w:val="00663B34"/>
    <w:rsid w:val="00663C52"/>
    <w:rsid w:val="00664ACD"/>
    <w:rsid w:val="00664BFA"/>
    <w:rsid w:val="00664FD2"/>
    <w:rsid w:val="0066502D"/>
    <w:rsid w:val="00665339"/>
    <w:rsid w:val="00665519"/>
    <w:rsid w:val="00665FFA"/>
    <w:rsid w:val="00666581"/>
    <w:rsid w:val="006665FE"/>
    <w:rsid w:val="0066692B"/>
    <w:rsid w:val="00666C6C"/>
    <w:rsid w:val="00666E60"/>
    <w:rsid w:val="00666F03"/>
    <w:rsid w:val="00666F46"/>
    <w:rsid w:val="0066710A"/>
    <w:rsid w:val="006672D3"/>
    <w:rsid w:val="00667519"/>
    <w:rsid w:val="00667F7A"/>
    <w:rsid w:val="006702B3"/>
    <w:rsid w:val="00670BAF"/>
    <w:rsid w:val="00670E20"/>
    <w:rsid w:val="00671008"/>
    <w:rsid w:val="00671448"/>
    <w:rsid w:val="00671879"/>
    <w:rsid w:val="00671D76"/>
    <w:rsid w:val="00672462"/>
    <w:rsid w:val="00673A0D"/>
    <w:rsid w:val="00673AC5"/>
    <w:rsid w:val="00673C6C"/>
    <w:rsid w:val="00673CB2"/>
    <w:rsid w:val="00673D53"/>
    <w:rsid w:val="00673EF2"/>
    <w:rsid w:val="00674F77"/>
    <w:rsid w:val="0067500A"/>
    <w:rsid w:val="006756C2"/>
    <w:rsid w:val="006757FA"/>
    <w:rsid w:val="00675A4F"/>
    <w:rsid w:val="00675CB6"/>
    <w:rsid w:val="00675FFC"/>
    <w:rsid w:val="006760E8"/>
    <w:rsid w:val="00676331"/>
    <w:rsid w:val="006763F4"/>
    <w:rsid w:val="00676926"/>
    <w:rsid w:val="00676C51"/>
    <w:rsid w:val="00676C6E"/>
    <w:rsid w:val="00676D06"/>
    <w:rsid w:val="00676E28"/>
    <w:rsid w:val="00676E95"/>
    <w:rsid w:val="00677120"/>
    <w:rsid w:val="00677164"/>
    <w:rsid w:val="00677213"/>
    <w:rsid w:val="00677296"/>
    <w:rsid w:val="006773F7"/>
    <w:rsid w:val="0067744C"/>
    <w:rsid w:val="006775AB"/>
    <w:rsid w:val="006775CD"/>
    <w:rsid w:val="00680026"/>
    <w:rsid w:val="006802B6"/>
    <w:rsid w:val="006802E2"/>
    <w:rsid w:val="00680481"/>
    <w:rsid w:val="00680714"/>
    <w:rsid w:val="00680814"/>
    <w:rsid w:val="00680BB5"/>
    <w:rsid w:val="00680F87"/>
    <w:rsid w:val="00681703"/>
    <w:rsid w:val="006818A7"/>
    <w:rsid w:val="00681B5E"/>
    <w:rsid w:val="00681BE3"/>
    <w:rsid w:val="00681C1E"/>
    <w:rsid w:val="006821D0"/>
    <w:rsid w:val="00682994"/>
    <w:rsid w:val="00682B7B"/>
    <w:rsid w:val="00682C4B"/>
    <w:rsid w:val="00682C5A"/>
    <w:rsid w:val="006833B6"/>
    <w:rsid w:val="006833D7"/>
    <w:rsid w:val="006834A0"/>
    <w:rsid w:val="0068379D"/>
    <w:rsid w:val="00683951"/>
    <w:rsid w:val="0068455E"/>
    <w:rsid w:val="006848D3"/>
    <w:rsid w:val="00684A65"/>
    <w:rsid w:val="006855DE"/>
    <w:rsid w:val="0068567F"/>
    <w:rsid w:val="00685749"/>
    <w:rsid w:val="0068597C"/>
    <w:rsid w:val="00685BAE"/>
    <w:rsid w:val="00685DFE"/>
    <w:rsid w:val="00685ECC"/>
    <w:rsid w:val="00686100"/>
    <w:rsid w:val="0068618D"/>
    <w:rsid w:val="00686266"/>
    <w:rsid w:val="0068628C"/>
    <w:rsid w:val="00686335"/>
    <w:rsid w:val="006868D4"/>
    <w:rsid w:val="00686A8B"/>
    <w:rsid w:val="00686EB1"/>
    <w:rsid w:val="00687071"/>
    <w:rsid w:val="006870BE"/>
    <w:rsid w:val="00687243"/>
    <w:rsid w:val="00687441"/>
    <w:rsid w:val="0068759F"/>
    <w:rsid w:val="006877E0"/>
    <w:rsid w:val="00687805"/>
    <w:rsid w:val="00687C6F"/>
    <w:rsid w:val="0069022D"/>
    <w:rsid w:val="0069033F"/>
    <w:rsid w:val="00690705"/>
    <w:rsid w:val="0069090F"/>
    <w:rsid w:val="00690912"/>
    <w:rsid w:val="00690AFD"/>
    <w:rsid w:val="00690B29"/>
    <w:rsid w:val="00690BE3"/>
    <w:rsid w:val="00690D84"/>
    <w:rsid w:val="00690DD4"/>
    <w:rsid w:val="00690F70"/>
    <w:rsid w:val="00691214"/>
    <w:rsid w:val="00691748"/>
    <w:rsid w:val="00691809"/>
    <w:rsid w:val="00691C7D"/>
    <w:rsid w:val="0069234A"/>
    <w:rsid w:val="006925E6"/>
    <w:rsid w:val="00692C1E"/>
    <w:rsid w:val="00692D05"/>
    <w:rsid w:val="00692EE4"/>
    <w:rsid w:val="006937B8"/>
    <w:rsid w:val="006937DB"/>
    <w:rsid w:val="00693A5A"/>
    <w:rsid w:val="0069438B"/>
    <w:rsid w:val="00694602"/>
    <w:rsid w:val="0069465D"/>
    <w:rsid w:val="00694805"/>
    <w:rsid w:val="00694916"/>
    <w:rsid w:val="00694961"/>
    <w:rsid w:val="00694AEF"/>
    <w:rsid w:val="00694CDF"/>
    <w:rsid w:val="00694DD1"/>
    <w:rsid w:val="00694E39"/>
    <w:rsid w:val="00695235"/>
    <w:rsid w:val="00695971"/>
    <w:rsid w:val="00695AC3"/>
    <w:rsid w:val="00695D38"/>
    <w:rsid w:val="0069650C"/>
    <w:rsid w:val="006966E3"/>
    <w:rsid w:val="006968AF"/>
    <w:rsid w:val="00696B00"/>
    <w:rsid w:val="00696EB7"/>
    <w:rsid w:val="006970CF"/>
    <w:rsid w:val="00697147"/>
    <w:rsid w:val="0069718E"/>
    <w:rsid w:val="006977C2"/>
    <w:rsid w:val="00697C7A"/>
    <w:rsid w:val="00697CD4"/>
    <w:rsid w:val="006A05BA"/>
    <w:rsid w:val="006A0612"/>
    <w:rsid w:val="006A089B"/>
    <w:rsid w:val="006A0DC6"/>
    <w:rsid w:val="006A0F87"/>
    <w:rsid w:val="006A109F"/>
    <w:rsid w:val="006A1322"/>
    <w:rsid w:val="006A1B99"/>
    <w:rsid w:val="006A1EE2"/>
    <w:rsid w:val="006A1F8A"/>
    <w:rsid w:val="006A1FC9"/>
    <w:rsid w:val="006A21C7"/>
    <w:rsid w:val="006A22CD"/>
    <w:rsid w:val="006A2358"/>
    <w:rsid w:val="006A2542"/>
    <w:rsid w:val="006A26A5"/>
    <w:rsid w:val="006A2A5D"/>
    <w:rsid w:val="006A2AF4"/>
    <w:rsid w:val="006A2ECA"/>
    <w:rsid w:val="006A3083"/>
    <w:rsid w:val="006A31E3"/>
    <w:rsid w:val="006A428E"/>
    <w:rsid w:val="006A458B"/>
    <w:rsid w:val="006A4718"/>
    <w:rsid w:val="006A4D05"/>
    <w:rsid w:val="006A4DED"/>
    <w:rsid w:val="006A4F03"/>
    <w:rsid w:val="006A4FCC"/>
    <w:rsid w:val="006A5058"/>
    <w:rsid w:val="006A524C"/>
    <w:rsid w:val="006A5491"/>
    <w:rsid w:val="006A54BC"/>
    <w:rsid w:val="006A588E"/>
    <w:rsid w:val="006A58A5"/>
    <w:rsid w:val="006A5D9B"/>
    <w:rsid w:val="006A5E7F"/>
    <w:rsid w:val="006A601E"/>
    <w:rsid w:val="006A6107"/>
    <w:rsid w:val="006A6CDE"/>
    <w:rsid w:val="006A70C9"/>
    <w:rsid w:val="006A70DC"/>
    <w:rsid w:val="006A7379"/>
    <w:rsid w:val="006A74FF"/>
    <w:rsid w:val="006A76F7"/>
    <w:rsid w:val="006A7A36"/>
    <w:rsid w:val="006A7B69"/>
    <w:rsid w:val="006A7CF5"/>
    <w:rsid w:val="006A7EFD"/>
    <w:rsid w:val="006B00FE"/>
    <w:rsid w:val="006B0707"/>
    <w:rsid w:val="006B0724"/>
    <w:rsid w:val="006B09BB"/>
    <w:rsid w:val="006B0B4E"/>
    <w:rsid w:val="006B127A"/>
    <w:rsid w:val="006B142B"/>
    <w:rsid w:val="006B1576"/>
    <w:rsid w:val="006B166E"/>
    <w:rsid w:val="006B1A69"/>
    <w:rsid w:val="006B1E9A"/>
    <w:rsid w:val="006B23F8"/>
    <w:rsid w:val="006B24FD"/>
    <w:rsid w:val="006B281D"/>
    <w:rsid w:val="006B2AA2"/>
    <w:rsid w:val="006B334F"/>
    <w:rsid w:val="006B33DA"/>
    <w:rsid w:val="006B3561"/>
    <w:rsid w:val="006B3760"/>
    <w:rsid w:val="006B3893"/>
    <w:rsid w:val="006B3A65"/>
    <w:rsid w:val="006B44EF"/>
    <w:rsid w:val="006B4605"/>
    <w:rsid w:val="006B4658"/>
    <w:rsid w:val="006B46DF"/>
    <w:rsid w:val="006B4B53"/>
    <w:rsid w:val="006B4C28"/>
    <w:rsid w:val="006B4D2C"/>
    <w:rsid w:val="006B4F37"/>
    <w:rsid w:val="006B553E"/>
    <w:rsid w:val="006B5625"/>
    <w:rsid w:val="006B56D9"/>
    <w:rsid w:val="006B57F2"/>
    <w:rsid w:val="006B5C0E"/>
    <w:rsid w:val="006B6160"/>
    <w:rsid w:val="006B63D7"/>
    <w:rsid w:val="006B68C5"/>
    <w:rsid w:val="006B6B5A"/>
    <w:rsid w:val="006B6E51"/>
    <w:rsid w:val="006B704E"/>
    <w:rsid w:val="006B7596"/>
    <w:rsid w:val="006B7808"/>
    <w:rsid w:val="006B7AD8"/>
    <w:rsid w:val="006B7BB0"/>
    <w:rsid w:val="006B7CE4"/>
    <w:rsid w:val="006B7D14"/>
    <w:rsid w:val="006B7D95"/>
    <w:rsid w:val="006B7DD6"/>
    <w:rsid w:val="006B7F08"/>
    <w:rsid w:val="006B7F85"/>
    <w:rsid w:val="006C03F4"/>
    <w:rsid w:val="006C0419"/>
    <w:rsid w:val="006C054E"/>
    <w:rsid w:val="006C061A"/>
    <w:rsid w:val="006C0C3C"/>
    <w:rsid w:val="006C1195"/>
    <w:rsid w:val="006C11EC"/>
    <w:rsid w:val="006C1328"/>
    <w:rsid w:val="006C1706"/>
    <w:rsid w:val="006C1E80"/>
    <w:rsid w:val="006C1F45"/>
    <w:rsid w:val="006C2341"/>
    <w:rsid w:val="006C249D"/>
    <w:rsid w:val="006C2715"/>
    <w:rsid w:val="006C2980"/>
    <w:rsid w:val="006C2CC7"/>
    <w:rsid w:val="006C2E0E"/>
    <w:rsid w:val="006C2E6A"/>
    <w:rsid w:val="006C3201"/>
    <w:rsid w:val="006C35B8"/>
    <w:rsid w:val="006C3801"/>
    <w:rsid w:val="006C393D"/>
    <w:rsid w:val="006C3DE7"/>
    <w:rsid w:val="006C3E06"/>
    <w:rsid w:val="006C3EA6"/>
    <w:rsid w:val="006C43DD"/>
    <w:rsid w:val="006C460C"/>
    <w:rsid w:val="006C4AF2"/>
    <w:rsid w:val="006C4B9F"/>
    <w:rsid w:val="006C4E05"/>
    <w:rsid w:val="006C4EDA"/>
    <w:rsid w:val="006C5444"/>
    <w:rsid w:val="006C5645"/>
    <w:rsid w:val="006C58A6"/>
    <w:rsid w:val="006C59A1"/>
    <w:rsid w:val="006C6086"/>
    <w:rsid w:val="006C6142"/>
    <w:rsid w:val="006C64CD"/>
    <w:rsid w:val="006C64EB"/>
    <w:rsid w:val="006C6607"/>
    <w:rsid w:val="006C6E30"/>
    <w:rsid w:val="006C6EE0"/>
    <w:rsid w:val="006C6F56"/>
    <w:rsid w:val="006C71FD"/>
    <w:rsid w:val="006C74E6"/>
    <w:rsid w:val="006C79B0"/>
    <w:rsid w:val="006D09C1"/>
    <w:rsid w:val="006D0B94"/>
    <w:rsid w:val="006D0E51"/>
    <w:rsid w:val="006D10D7"/>
    <w:rsid w:val="006D1775"/>
    <w:rsid w:val="006D1B35"/>
    <w:rsid w:val="006D1BA1"/>
    <w:rsid w:val="006D1C09"/>
    <w:rsid w:val="006D1C5A"/>
    <w:rsid w:val="006D2369"/>
    <w:rsid w:val="006D24C8"/>
    <w:rsid w:val="006D2560"/>
    <w:rsid w:val="006D25CF"/>
    <w:rsid w:val="006D290B"/>
    <w:rsid w:val="006D2916"/>
    <w:rsid w:val="006D2A99"/>
    <w:rsid w:val="006D2C98"/>
    <w:rsid w:val="006D2DC9"/>
    <w:rsid w:val="006D2E48"/>
    <w:rsid w:val="006D2EF8"/>
    <w:rsid w:val="006D30C1"/>
    <w:rsid w:val="006D32E4"/>
    <w:rsid w:val="006D3368"/>
    <w:rsid w:val="006D39FA"/>
    <w:rsid w:val="006D3EA2"/>
    <w:rsid w:val="006D44FD"/>
    <w:rsid w:val="006D4D25"/>
    <w:rsid w:val="006D5E47"/>
    <w:rsid w:val="006D5E6F"/>
    <w:rsid w:val="006D5F51"/>
    <w:rsid w:val="006D62E2"/>
    <w:rsid w:val="006D67E1"/>
    <w:rsid w:val="006D6817"/>
    <w:rsid w:val="006D7413"/>
    <w:rsid w:val="006D7466"/>
    <w:rsid w:val="006D7813"/>
    <w:rsid w:val="006D7859"/>
    <w:rsid w:val="006D7B7C"/>
    <w:rsid w:val="006D7BE5"/>
    <w:rsid w:val="006E00CD"/>
    <w:rsid w:val="006E0141"/>
    <w:rsid w:val="006E01DC"/>
    <w:rsid w:val="006E0594"/>
    <w:rsid w:val="006E0FB0"/>
    <w:rsid w:val="006E1092"/>
    <w:rsid w:val="006E1192"/>
    <w:rsid w:val="006E1215"/>
    <w:rsid w:val="006E1920"/>
    <w:rsid w:val="006E1AAA"/>
    <w:rsid w:val="006E1FB9"/>
    <w:rsid w:val="006E22F7"/>
    <w:rsid w:val="006E25A0"/>
    <w:rsid w:val="006E284F"/>
    <w:rsid w:val="006E28CC"/>
    <w:rsid w:val="006E29D5"/>
    <w:rsid w:val="006E2DC8"/>
    <w:rsid w:val="006E30CA"/>
    <w:rsid w:val="006E3858"/>
    <w:rsid w:val="006E391B"/>
    <w:rsid w:val="006E3B91"/>
    <w:rsid w:val="006E40D0"/>
    <w:rsid w:val="006E4338"/>
    <w:rsid w:val="006E479E"/>
    <w:rsid w:val="006E48FA"/>
    <w:rsid w:val="006E495A"/>
    <w:rsid w:val="006E4AE4"/>
    <w:rsid w:val="006E4D71"/>
    <w:rsid w:val="006E4DB6"/>
    <w:rsid w:val="006E4F71"/>
    <w:rsid w:val="006E52D8"/>
    <w:rsid w:val="006E576A"/>
    <w:rsid w:val="006E5CA1"/>
    <w:rsid w:val="006E5F10"/>
    <w:rsid w:val="006E60B4"/>
    <w:rsid w:val="006E6337"/>
    <w:rsid w:val="006E64AF"/>
    <w:rsid w:val="006E68C2"/>
    <w:rsid w:val="006E69A2"/>
    <w:rsid w:val="006E69D1"/>
    <w:rsid w:val="006E6B4C"/>
    <w:rsid w:val="006E6E77"/>
    <w:rsid w:val="006E7291"/>
    <w:rsid w:val="006E78D7"/>
    <w:rsid w:val="006E7B09"/>
    <w:rsid w:val="006E7BB7"/>
    <w:rsid w:val="006E7E92"/>
    <w:rsid w:val="006E7EB9"/>
    <w:rsid w:val="006F03C0"/>
    <w:rsid w:val="006F05BA"/>
    <w:rsid w:val="006F08CC"/>
    <w:rsid w:val="006F12DB"/>
    <w:rsid w:val="006F13D0"/>
    <w:rsid w:val="006F143A"/>
    <w:rsid w:val="006F174A"/>
    <w:rsid w:val="006F178B"/>
    <w:rsid w:val="006F1AEB"/>
    <w:rsid w:val="006F1B71"/>
    <w:rsid w:val="006F1F89"/>
    <w:rsid w:val="006F2336"/>
    <w:rsid w:val="006F25AC"/>
    <w:rsid w:val="006F25F4"/>
    <w:rsid w:val="006F2736"/>
    <w:rsid w:val="006F2A9C"/>
    <w:rsid w:val="006F3214"/>
    <w:rsid w:val="006F3277"/>
    <w:rsid w:val="006F32D5"/>
    <w:rsid w:val="006F33D4"/>
    <w:rsid w:val="006F3505"/>
    <w:rsid w:val="006F3C15"/>
    <w:rsid w:val="006F4125"/>
    <w:rsid w:val="006F4227"/>
    <w:rsid w:val="006F432C"/>
    <w:rsid w:val="006F4941"/>
    <w:rsid w:val="006F4A94"/>
    <w:rsid w:val="006F4B18"/>
    <w:rsid w:val="006F4C63"/>
    <w:rsid w:val="006F53C8"/>
    <w:rsid w:val="006F5A06"/>
    <w:rsid w:val="006F5D32"/>
    <w:rsid w:val="006F6064"/>
    <w:rsid w:val="006F6564"/>
    <w:rsid w:val="006F6799"/>
    <w:rsid w:val="006F6C49"/>
    <w:rsid w:val="006F6C69"/>
    <w:rsid w:val="006F6F8C"/>
    <w:rsid w:val="006F7210"/>
    <w:rsid w:val="006F7791"/>
    <w:rsid w:val="006F7991"/>
    <w:rsid w:val="006F7BD1"/>
    <w:rsid w:val="0070039B"/>
    <w:rsid w:val="0070068E"/>
    <w:rsid w:val="00700AB8"/>
    <w:rsid w:val="00700C2F"/>
    <w:rsid w:val="00700F5F"/>
    <w:rsid w:val="007014E7"/>
    <w:rsid w:val="0070208D"/>
    <w:rsid w:val="007024B4"/>
    <w:rsid w:val="0070260A"/>
    <w:rsid w:val="00702737"/>
    <w:rsid w:val="00702872"/>
    <w:rsid w:val="00702925"/>
    <w:rsid w:val="00702ABE"/>
    <w:rsid w:val="00702BCD"/>
    <w:rsid w:val="007031C8"/>
    <w:rsid w:val="00703A6C"/>
    <w:rsid w:val="00703B4C"/>
    <w:rsid w:val="00703C19"/>
    <w:rsid w:val="00703DB4"/>
    <w:rsid w:val="00703F07"/>
    <w:rsid w:val="00703FA5"/>
    <w:rsid w:val="00704738"/>
    <w:rsid w:val="00704845"/>
    <w:rsid w:val="007049FA"/>
    <w:rsid w:val="00704CB3"/>
    <w:rsid w:val="0070538B"/>
    <w:rsid w:val="00705797"/>
    <w:rsid w:val="00705A25"/>
    <w:rsid w:val="00705CCB"/>
    <w:rsid w:val="00705CCE"/>
    <w:rsid w:val="00705DF6"/>
    <w:rsid w:val="007062DD"/>
    <w:rsid w:val="0070678C"/>
    <w:rsid w:val="00706A28"/>
    <w:rsid w:val="00706AFF"/>
    <w:rsid w:val="00706B73"/>
    <w:rsid w:val="00706E1D"/>
    <w:rsid w:val="00706FF1"/>
    <w:rsid w:val="00707093"/>
    <w:rsid w:val="0070786C"/>
    <w:rsid w:val="007079DC"/>
    <w:rsid w:val="00707C68"/>
    <w:rsid w:val="0071017B"/>
    <w:rsid w:val="00710545"/>
    <w:rsid w:val="00710A04"/>
    <w:rsid w:val="00710E5D"/>
    <w:rsid w:val="0071126A"/>
    <w:rsid w:val="00711358"/>
    <w:rsid w:val="00711533"/>
    <w:rsid w:val="0071160C"/>
    <w:rsid w:val="00711638"/>
    <w:rsid w:val="0071220F"/>
    <w:rsid w:val="00712460"/>
    <w:rsid w:val="00712530"/>
    <w:rsid w:val="0071283D"/>
    <w:rsid w:val="00712C6E"/>
    <w:rsid w:val="00712E1D"/>
    <w:rsid w:val="00712E83"/>
    <w:rsid w:val="0071310D"/>
    <w:rsid w:val="007133B8"/>
    <w:rsid w:val="00713522"/>
    <w:rsid w:val="007137D6"/>
    <w:rsid w:val="00713B26"/>
    <w:rsid w:val="00713E31"/>
    <w:rsid w:val="00713E58"/>
    <w:rsid w:val="00714088"/>
    <w:rsid w:val="007141CD"/>
    <w:rsid w:val="00714381"/>
    <w:rsid w:val="0071455E"/>
    <w:rsid w:val="007146BC"/>
    <w:rsid w:val="00714CA2"/>
    <w:rsid w:val="007151D9"/>
    <w:rsid w:val="00715796"/>
    <w:rsid w:val="00715B77"/>
    <w:rsid w:val="00715BDD"/>
    <w:rsid w:val="00715DD1"/>
    <w:rsid w:val="00716458"/>
    <w:rsid w:val="00716467"/>
    <w:rsid w:val="00716475"/>
    <w:rsid w:val="0071747F"/>
    <w:rsid w:val="007174F6"/>
    <w:rsid w:val="00717569"/>
    <w:rsid w:val="00717B83"/>
    <w:rsid w:val="00717FCC"/>
    <w:rsid w:val="007204C0"/>
    <w:rsid w:val="00720BCD"/>
    <w:rsid w:val="00720C43"/>
    <w:rsid w:val="007213D6"/>
    <w:rsid w:val="00721604"/>
    <w:rsid w:val="00721A72"/>
    <w:rsid w:val="00721C8A"/>
    <w:rsid w:val="0072229F"/>
    <w:rsid w:val="007224A4"/>
    <w:rsid w:val="007225B3"/>
    <w:rsid w:val="007230D1"/>
    <w:rsid w:val="00723225"/>
    <w:rsid w:val="007238A1"/>
    <w:rsid w:val="007238AC"/>
    <w:rsid w:val="007239AE"/>
    <w:rsid w:val="00723D4B"/>
    <w:rsid w:val="00724072"/>
    <w:rsid w:val="007243FA"/>
    <w:rsid w:val="0072448E"/>
    <w:rsid w:val="007248E6"/>
    <w:rsid w:val="007259A6"/>
    <w:rsid w:val="00725CB3"/>
    <w:rsid w:val="00725CFC"/>
    <w:rsid w:val="0072630E"/>
    <w:rsid w:val="007263BC"/>
    <w:rsid w:val="007265B1"/>
    <w:rsid w:val="00726604"/>
    <w:rsid w:val="007267E0"/>
    <w:rsid w:val="00726916"/>
    <w:rsid w:val="00726FCD"/>
    <w:rsid w:val="007276AA"/>
    <w:rsid w:val="00727892"/>
    <w:rsid w:val="00727C0B"/>
    <w:rsid w:val="00727F24"/>
    <w:rsid w:val="00727F8B"/>
    <w:rsid w:val="0073002E"/>
    <w:rsid w:val="007307BA"/>
    <w:rsid w:val="00730B83"/>
    <w:rsid w:val="007310E0"/>
    <w:rsid w:val="00731285"/>
    <w:rsid w:val="00731289"/>
    <w:rsid w:val="00731702"/>
    <w:rsid w:val="007318C2"/>
    <w:rsid w:val="00731A53"/>
    <w:rsid w:val="00731DCF"/>
    <w:rsid w:val="007327DB"/>
    <w:rsid w:val="00732855"/>
    <w:rsid w:val="0073290D"/>
    <w:rsid w:val="00732BAC"/>
    <w:rsid w:val="0073327A"/>
    <w:rsid w:val="00733713"/>
    <w:rsid w:val="00733F0A"/>
    <w:rsid w:val="00733F9F"/>
    <w:rsid w:val="00734223"/>
    <w:rsid w:val="00734499"/>
    <w:rsid w:val="00734506"/>
    <w:rsid w:val="0073463D"/>
    <w:rsid w:val="007346EF"/>
    <w:rsid w:val="00734BD1"/>
    <w:rsid w:val="00734C47"/>
    <w:rsid w:val="0073547C"/>
    <w:rsid w:val="0073555D"/>
    <w:rsid w:val="0073581C"/>
    <w:rsid w:val="00735C26"/>
    <w:rsid w:val="00735FE8"/>
    <w:rsid w:val="00736463"/>
    <w:rsid w:val="007364A1"/>
    <w:rsid w:val="00736600"/>
    <w:rsid w:val="00736879"/>
    <w:rsid w:val="00736A09"/>
    <w:rsid w:val="00736BAE"/>
    <w:rsid w:val="00736D73"/>
    <w:rsid w:val="00736EF4"/>
    <w:rsid w:val="00737858"/>
    <w:rsid w:val="00737DB8"/>
    <w:rsid w:val="00740528"/>
    <w:rsid w:val="007413D6"/>
    <w:rsid w:val="007418C8"/>
    <w:rsid w:val="00742103"/>
    <w:rsid w:val="007424D6"/>
    <w:rsid w:val="007429FC"/>
    <w:rsid w:val="00742B2A"/>
    <w:rsid w:val="00742DC1"/>
    <w:rsid w:val="00742E6C"/>
    <w:rsid w:val="00742FBB"/>
    <w:rsid w:val="00743077"/>
    <w:rsid w:val="007430C4"/>
    <w:rsid w:val="0074318C"/>
    <w:rsid w:val="00743287"/>
    <w:rsid w:val="007435F2"/>
    <w:rsid w:val="00743677"/>
    <w:rsid w:val="00743874"/>
    <w:rsid w:val="007438CC"/>
    <w:rsid w:val="007440CE"/>
    <w:rsid w:val="00744F1B"/>
    <w:rsid w:val="007450F8"/>
    <w:rsid w:val="007451FE"/>
    <w:rsid w:val="00745299"/>
    <w:rsid w:val="00745643"/>
    <w:rsid w:val="007456E9"/>
    <w:rsid w:val="00745B6A"/>
    <w:rsid w:val="00745BFC"/>
    <w:rsid w:val="00745DF6"/>
    <w:rsid w:val="00745F6C"/>
    <w:rsid w:val="00746010"/>
    <w:rsid w:val="0074609D"/>
    <w:rsid w:val="007461B7"/>
    <w:rsid w:val="0074632E"/>
    <w:rsid w:val="007464D1"/>
    <w:rsid w:val="007468DC"/>
    <w:rsid w:val="007468E1"/>
    <w:rsid w:val="00746A02"/>
    <w:rsid w:val="00746C48"/>
    <w:rsid w:val="00746D23"/>
    <w:rsid w:val="007471F9"/>
    <w:rsid w:val="00747597"/>
    <w:rsid w:val="00747A5B"/>
    <w:rsid w:val="00747A7D"/>
    <w:rsid w:val="00747F28"/>
    <w:rsid w:val="00750243"/>
    <w:rsid w:val="00750408"/>
    <w:rsid w:val="007508C5"/>
    <w:rsid w:val="00750CB6"/>
    <w:rsid w:val="00750D1A"/>
    <w:rsid w:val="00750D55"/>
    <w:rsid w:val="00750E61"/>
    <w:rsid w:val="0075138B"/>
    <w:rsid w:val="007513D2"/>
    <w:rsid w:val="00751458"/>
    <w:rsid w:val="007515AF"/>
    <w:rsid w:val="00751929"/>
    <w:rsid w:val="00752292"/>
    <w:rsid w:val="0075237B"/>
    <w:rsid w:val="007524A3"/>
    <w:rsid w:val="00752570"/>
    <w:rsid w:val="007526C3"/>
    <w:rsid w:val="00752B44"/>
    <w:rsid w:val="00752EC4"/>
    <w:rsid w:val="00753F0F"/>
    <w:rsid w:val="0075408F"/>
    <w:rsid w:val="0075429D"/>
    <w:rsid w:val="00754871"/>
    <w:rsid w:val="00754885"/>
    <w:rsid w:val="00754ADD"/>
    <w:rsid w:val="00754E3C"/>
    <w:rsid w:val="00755013"/>
    <w:rsid w:val="007551A1"/>
    <w:rsid w:val="007551B7"/>
    <w:rsid w:val="0075548B"/>
    <w:rsid w:val="00755910"/>
    <w:rsid w:val="00755963"/>
    <w:rsid w:val="00755DED"/>
    <w:rsid w:val="00755F10"/>
    <w:rsid w:val="00755FAB"/>
    <w:rsid w:val="007562D1"/>
    <w:rsid w:val="0075656E"/>
    <w:rsid w:val="007566CE"/>
    <w:rsid w:val="007566EE"/>
    <w:rsid w:val="00756AF5"/>
    <w:rsid w:val="00756F1F"/>
    <w:rsid w:val="00757068"/>
    <w:rsid w:val="0075724C"/>
    <w:rsid w:val="007573ED"/>
    <w:rsid w:val="007575FC"/>
    <w:rsid w:val="00757634"/>
    <w:rsid w:val="00757C00"/>
    <w:rsid w:val="00760387"/>
    <w:rsid w:val="00760DCB"/>
    <w:rsid w:val="00761728"/>
    <w:rsid w:val="0076173F"/>
    <w:rsid w:val="00761B78"/>
    <w:rsid w:val="00761D6E"/>
    <w:rsid w:val="00761E12"/>
    <w:rsid w:val="007625A9"/>
    <w:rsid w:val="00762791"/>
    <w:rsid w:val="0076295D"/>
    <w:rsid w:val="00762AFC"/>
    <w:rsid w:val="00762D76"/>
    <w:rsid w:val="00762F3A"/>
    <w:rsid w:val="00762F65"/>
    <w:rsid w:val="0076346F"/>
    <w:rsid w:val="007634DF"/>
    <w:rsid w:val="00763B90"/>
    <w:rsid w:val="0076401C"/>
    <w:rsid w:val="007640D9"/>
    <w:rsid w:val="007642A9"/>
    <w:rsid w:val="00764856"/>
    <w:rsid w:val="00764C5F"/>
    <w:rsid w:val="00764D3A"/>
    <w:rsid w:val="007650CA"/>
    <w:rsid w:val="0076511E"/>
    <w:rsid w:val="0076516B"/>
    <w:rsid w:val="00765684"/>
    <w:rsid w:val="007658BB"/>
    <w:rsid w:val="00765C95"/>
    <w:rsid w:val="00765CBB"/>
    <w:rsid w:val="00765E6D"/>
    <w:rsid w:val="00765EA2"/>
    <w:rsid w:val="007663A4"/>
    <w:rsid w:val="007663CD"/>
    <w:rsid w:val="007667F9"/>
    <w:rsid w:val="00766A9E"/>
    <w:rsid w:val="00766B33"/>
    <w:rsid w:val="00766E07"/>
    <w:rsid w:val="00766F63"/>
    <w:rsid w:val="007675CB"/>
    <w:rsid w:val="007676A8"/>
    <w:rsid w:val="00767A44"/>
    <w:rsid w:val="00767A6F"/>
    <w:rsid w:val="00767B89"/>
    <w:rsid w:val="00767D6F"/>
    <w:rsid w:val="00767F68"/>
    <w:rsid w:val="00767FFE"/>
    <w:rsid w:val="0077083E"/>
    <w:rsid w:val="00770F56"/>
    <w:rsid w:val="007713EA"/>
    <w:rsid w:val="007715B8"/>
    <w:rsid w:val="0077176D"/>
    <w:rsid w:val="00771811"/>
    <w:rsid w:val="00771D2C"/>
    <w:rsid w:val="00771F32"/>
    <w:rsid w:val="00771F47"/>
    <w:rsid w:val="00772053"/>
    <w:rsid w:val="007720CB"/>
    <w:rsid w:val="007720F0"/>
    <w:rsid w:val="007723F7"/>
    <w:rsid w:val="0077268D"/>
    <w:rsid w:val="0077269A"/>
    <w:rsid w:val="007726A7"/>
    <w:rsid w:val="007727C5"/>
    <w:rsid w:val="0077287F"/>
    <w:rsid w:val="00772A78"/>
    <w:rsid w:val="00772B57"/>
    <w:rsid w:val="00772D0D"/>
    <w:rsid w:val="0077301B"/>
    <w:rsid w:val="007730D5"/>
    <w:rsid w:val="00773265"/>
    <w:rsid w:val="00773D1A"/>
    <w:rsid w:val="00774A0B"/>
    <w:rsid w:val="00774E0A"/>
    <w:rsid w:val="00774E45"/>
    <w:rsid w:val="0077510C"/>
    <w:rsid w:val="00775AFB"/>
    <w:rsid w:val="00775BE4"/>
    <w:rsid w:val="00776522"/>
    <w:rsid w:val="00776A60"/>
    <w:rsid w:val="0077719D"/>
    <w:rsid w:val="0077778D"/>
    <w:rsid w:val="00777F2B"/>
    <w:rsid w:val="00780594"/>
    <w:rsid w:val="007807F2"/>
    <w:rsid w:val="00780968"/>
    <w:rsid w:val="00780AEE"/>
    <w:rsid w:val="00780B8B"/>
    <w:rsid w:val="007811E1"/>
    <w:rsid w:val="0078149D"/>
    <w:rsid w:val="00781523"/>
    <w:rsid w:val="0078152D"/>
    <w:rsid w:val="00781994"/>
    <w:rsid w:val="00781D14"/>
    <w:rsid w:val="00781DB6"/>
    <w:rsid w:val="0078224C"/>
    <w:rsid w:val="0078249D"/>
    <w:rsid w:val="00782500"/>
    <w:rsid w:val="0078255F"/>
    <w:rsid w:val="007825E8"/>
    <w:rsid w:val="007827F8"/>
    <w:rsid w:val="0078293B"/>
    <w:rsid w:val="00782A5E"/>
    <w:rsid w:val="00782E64"/>
    <w:rsid w:val="00783240"/>
    <w:rsid w:val="0078336B"/>
    <w:rsid w:val="0078386A"/>
    <w:rsid w:val="00783B6D"/>
    <w:rsid w:val="00783BA2"/>
    <w:rsid w:val="00783C33"/>
    <w:rsid w:val="00783E88"/>
    <w:rsid w:val="00783F35"/>
    <w:rsid w:val="00783FE6"/>
    <w:rsid w:val="00784018"/>
    <w:rsid w:val="0078435F"/>
    <w:rsid w:val="007843CA"/>
    <w:rsid w:val="007843DC"/>
    <w:rsid w:val="00784400"/>
    <w:rsid w:val="00784562"/>
    <w:rsid w:val="00784F64"/>
    <w:rsid w:val="00785F2C"/>
    <w:rsid w:val="00785FB8"/>
    <w:rsid w:val="007863B5"/>
    <w:rsid w:val="007864AC"/>
    <w:rsid w:val="00786770"/>
    <w:rsid w:val="00786939"/>
    <w:rsid w:val="00786DCC"/>
    <w:rsid w:val="00786E65"/>
    <w:rsid w:val="00787153"/>
    <w:rsid w:val="00787FD5"/>
    <w:rsid w:val="007905E1"/>
    <w:rsid w:val="007906C5"/>
    <w:rsid w:val="00790827"/>
    <w:rsid w:val="00790BFF"/>
    <w:rsid w:val="00790F90"/>
    <w:rsid w:val="007913FD"/>
    <w:rsid w:val="007918F2"/>
    <w:rsid w:val="0079206C"/>
    <w:rsid w:val="0079213A"/>
    <w:rsid w:val="007923BE"/>
    <w:rsid w:val="007924DE"/>
    <w:rsid w:val="007927D0"/>
    <w:rsid w:val="007927FD"/>
    <w:rsid w:val="0079303D"/>
    <w:rsid w:val="00793153"/>
    <w:rsid w:val="007932BE"/>
    <w:rsid w:val="0079332F"/>
    <w:rsid w:val="00793804"/>
    <w:rsid w:val="00793E50"/>
    <w:rsid w:val="00793F1E"/>
    <w:rsid w:val="00793F86"/>
    <w:rsid w:val="0079474D"/>
    <w:rsid w:val="007947F9"/>
    <w:rsid w:val="0079507B"/>
    <w:rsid w:val="007950D3"/>
    <w:rsid w:val="007951AA"/>
    <w:rsid w:val="00795422"/>
    <w:rsid w:val="007958C3"/>
    <w:rsid w:val="00795C11"/>
    <w:rsid w:val="00795D49"/>
    <w:rsid w:val="0079607B"/>
    <w:rsid w:val="007960E1"/>
    <w:rsid w:val="00796348"/>
    <w:rsid w:val="007965EE"/>
    <w:rsid w:val="0079674D"/>
    <w:rsid w:val="0079686E"/>
    <w:rsid w:val="0079697E"/>
    <w:rsid w:val="00796E20"/>
    <w:rsid w:val="00797154"/>
    <w:rsid w:val="00797D80"/>
    <w:rsid w:val="00797EF2"/>
    <w:rsid w:val="007A000F"/>
    <w:rsid w:val="007A03E1"/>
    <w:rsid w:val="007A04F2"/>
    <w:rsid w:val="007A0503"/>
    <w:rsid w:val="007A056B"/>
    <w:rsid w:val="007A06F0"/>
    <w:rsid w:val="007A08FF"/>
    <w:rsid w:val="007A0ABE"/>
    <w:rsid w:val="007A0E35"/>
    <w:rsid w:val="007A1655"/>
    <w:rsid w:val="007A16EB"/>
    <w:rsid w:val="007A1AF4"/>
    <w:rsid w:val="007A1DA2"/>
    <w:rsid w:val="007A1E8E"/>
    <w:rsid w:val="007A22EA"/>
    <w:rsid w:val="007A23BE"/>
    <w:rsid w:val="007A2B6D"/>
    <w:rsid w:val="007A2D14"/>
    <w:rsid w:val="007A2EF3"/>
    <w:rsid w:val="007A3722"/>
    <w:rsid w:val="007A3BDD"/>
    <w:rsid w:val="007A45D0"/>
    <w:rsid w:val="007A475B"/>
    <w:rsid w:val="007A47AF"/>
    <w:rsid w:val="007A4BE7"/>
    <w:rsid w:val="007A4C74"/>
    <w:rsid w:val="007A4D5C"/>
    <w:rsid w:val="007A4DDE"/>
    <w:rsid w:val="007A562A"/>
    <w:rsid w:val="007A58DB"/>
    <w:rsid w:val="007A5981"/>
    <w:rsid w:val="007A5BE8"/>
    <w:rsid w:val="007A6056"/>
    <w:rsid w:val="007A6135"/>
    <w:rsid w:val="007A641D"/>
    <w:rsid w:val="007A6458"/>
    <w:rsid w:val="007A6688"/>
    <w:rsid w:val="007A6725"/>
    <w:rsid w:val="007A6A13"/>
    <w:rsid w:val="007A6CA0"/>
    <w:rsid w:val="007A6EFA"/>
    <w:rsid w:val="007A72DB"/>
    <w:rsid w:val="007A72F6"/>
    <w:rsid w:val="007A75EF"/>
    <w:rsid w:val="007A75F7"/>
    <w:rsid w:val="007A7AC4"/>
    <w:rsid w:val="007A7F50"/>
    <w:rsid w:val="007B006C"/>
    <w:rsid w:val="007B0410"/>
    <w:rsid w:val="007B0479"/>
    <w:rsid w:val="007B06B3"/>
    <w:rsid w:val="007B07BD"/>
    <w:rsid w:val="007B0CB3"/>
    <w:rsid w:val="007B0D4B"/>
    <w:rsid w:val="007B0E00"/>
    <w:rsid w:val="007B0EC3"/>
    <w:rsid w:val="007B0F82"/>
    <w:rsid w:val="007B1014"/>
    <w:rsid w:val="007B1082"/>
    <w:rsid w:val="007B13F2"/>
    <w:rsid w:val="007B16B5"/>
    <w:rsid w:val="007B170B"/>
    <w:rsid w:val="007B1A35"/>
    <w:rsid w:val="007B1BE2"/>
    <w:rsid w:val="007B1C74"/>
    <w:rsid w:val="007B1DF6"/>
    <w:rsid w:val="007B23F6"/>
    <w:rsid w:val="007B2482"/>
    <w:rsid w:val="007B2A94"/>
    <w:rsid w:val="007B2EC8"/>
    <w:rsid w:val="007B33B9"/>
    <w:rsid w:val="007B3F70"/>
    <w:rsid w:val="007B4727"/>
    <w:rsid w:val="007B4F14"/>
    <w:rsid w:val="007B538D"/>
    <w:rsid w:val="007B5563"/>
    <w:rsid w:val="007B5727"/>
    <w:rsid w:val="007B5A68"/>
    <w:rsid w:val="007B5AED"/>
    <w:rsid w:val="007B5B9E"/>
    <w:rsid w:val="007B5DC3"/>
    <w:rsid w:val="007B6443"/>
    <w:rsid w:val="007B6647"/>
    <w:rsid w:val="007B68C8"/>
    <w:rsid w:val="007B6959"/>
    <w:rsid w:val="007B6A56"/>
    <w:rsid w:val="007B6BB7"/>
    <w:rsid w:val="007B7006"/>
    <w:rsid w:val="007B700C"/>
    <w:rsid w:val="007B7E1E"/>
    <w:rsid w:val="007B7FAF"/>
    <w:rsid w:val="007C02CE"/>
    <w:rsid w:val="007C0404"/>
    <w:rsid w:val="007C0543"/>
    <w:rsid w:val="007C0630"/>
    <w:rsid w:val="007C074F"/>
    <w:rsid w:val="007C09B3"/>
    <w:rsid w:val="007C0A85"/>
    <w:rsid w:val="007C15BC"/>
    <w:rsid w:val="007C17F5"/>
    <w:rsid w:val="007C1C1E"/>
    <w:rsid w:val="007C1CBB"/>
    <w:rsid w:val="007C1E02"/>
    <w:rsid w:val="007C24D2"/>
    <w:rsid w:val="007C2656"/>
    <w:rsid w:val="007C2670"/>
    <w:rsid w:val="007C2C37"/>
    <w:rsid w:val="007C2C77"/>
    <w:rsid w:val="007C2D67"/>
    <w:rsid w:val="007C2EF1"/>
    <w:rsid w:val="007C3096"/>
    <w:rsid w:val="007C381D"/>
    <w:rsid w:val="007C3C83"/>
    <w:rsid w:val="007C3EB8"/>
    <w:rsid w:val="007C423B"/>
    <w:rsid w:val="007C42CE"/>
    <w:rsid w:val="007C4395"/>
    <w:rsid w:val="007C439E"/>
    <w:rsid w:val="007C4611"/>
    <w:rsid w:val="007C466E"/>
    <w:rsid w:val="007C4908"/>
    <w:rsid w:val="007C4CB0"/>
    <w:rsid w:val="007C5331"/>
    <w:rsid w:val="007C53CA"/>
    <w:rsid w:val="007C5449"/>
    <w:rsid w:val="007C5808"/>
    <w:rsid w:val="007C595E"/>
    <w:rsid w:val="007C5A80"/>
    <w:rsid w:val="007C691A"/>
    <w:rsid w:val="007C6B95"/>
    <w:rsid w:val="007C6D06"/>
    <w:rsid w:val="007C71EB"/>
    <w:rsid w:val="007C7373"/>
    <w:rsid w:val="007C73F5"/>
    <w:rsid w:val="007C764D"/>
    <w:rsid w:val="007C764E"/>
    <w:rsid w:val="007C7C7A"/>
    <w:rsid w:val="007C7E11"/>
    <w:rsid w:val="007D0022"/>
    <w:rsid w:val="007D02B8"/>
    <w:rsid w:val="007D05A7"/>
    <w:rsid w:val="007D0A8B"/>
    <w:rsid w:val="007D10DB"/>
    <w:rsid w:val="007D1595"/>
    <w:rsid w:val="007D1840"/>
    <w:rsid w:val="007D1B4B"/>
    <w:rsid w:val="007D1FB9"/>
    <w:rsid w:val="007D20E7"/>
    <w:rsid w:val="007D242F"/>
    <w:rsid w:val="007D24A0"/>
    <w:rsid w:val="007D257F"/>
    <w:rsid w:val="007D299E"/>
    <w:rsid w:val="007D328F"/>
    <w:rsid w:val="007D347C"/>
    <w:rsid w:val="007D3A08"/>
    <w:rsid w:val="007D4F06"/>
    <w:rsid w:val="007D4FF9"/>
    <w:rsid w:val="007D503D"/>
    <w:rsid w:val="007D50FA"/>
    <w:rsid w:val="007D5175"/>
    <w:rsid w:val="007D51D7"/>
    <w:rsid w:val="007D5286"/>
    <w:rsid w:val="007D53E6"/>
    <w:rsid w:val="007D59EB"/>
    <w:rsid w:val="007D5C53"/>
    <w:rsid w:val="007D5F2B"/>
    <w:rsid w:val="007D6448"/>
    <w:rsid w:val="007D65D4"/>
    <w:rsid w:val="007D6F1C"/>
    <w:rsid w:val="007D748A"/>
    <w:rsid w:val="007D7FD0"/>
    <w:rsid w:val="007E016F"/>
    <w:rsid w:val="007E0806"/>
    <w:rsid w:val="007E0935"/>
    <w:rsid w:val="007E0A01"/>
    <w:rsid w:val="007E0B38"/>
    <w:rsid w:val="007E0CC6"/>
    <w:rsid w:val="007E1B43"/>
    <w:rsid w:val="007E1CC1"/>
    <w:rsid w:val="007E1D60"/>
    <w:rsid w:val="007E1F47"/>
    <w:rsid w:val="007E2019"/>
    <w:rsid w:val="007E2029"/>
    <w:rsid w:val="007E227C"/>
    <w:rsid w:val="007E259A"/>
    <w:rsid w:val="007E2A30"/>
    <w:rsid w:val="007E2CE0"/>
    <w:rsid w:val="007E2D6F"/>
    <w:rsid w:val="007E3725"/>
    <w:rsid w:val="007E37E6"/>
    <w:rsid w:val="007E3B36"/>
    <w:rsid w:val="007E3B51"/>
    <w:rsid w:val="007E3B74"/>
    <w:rsid w:val="007E42DF"/>
    <w:rsid w:val="007E4480"/>
    <w:rsid w:val="007E4503"/>
    <w:rsid w:val="007E4899"/>
    <w:rsid w:val="007E4FE9"/>
    <w:rsid w:val="007E53E4"/>
    <w:rsid w:val="007E53F7"/>
    <w:rsid w:val="007E5472"/>
    <w:rsid w:val="007E550B"/>
    <w:rsid w:val="007E61D6"/>
    <w:rsid w:val="007E6469"/>
    <w:rsid w:val="007E665C"/>
    <w:rsid w:val="007E69A6"/>
    <w:rsid w:val="007E6B0C"/>
    <w:rsid w:val="007E7446"/>
    <w:rsid w:val="007E78B9"/>
    <w:rsid w:val="007F03B5"/>
    <w:rsid w:val="007F04FA"/>
    <w:rsid w:val="007F085A"/>
    <w:rsid w:val="007F0A95"/>
    <w:rsid w:val="007F0D5C"/>
    <w:rsid w:val="007F126A"/>
    <w:rsid w:val="007F16A6"/>
    <w:rsid w:val="007F1919"/>
    <w:rsid w:val="007F1B4F"/>
    <w:rsid w:val="007F1B85"/>
    <w:rsid w:val="007F2174"/>
    <w:rsid w:val="007F2350"/>
    <w:rsid w:val="007F24DC"/>
    <w:rsid w:val="007F2E05"/>
    <w:rsid w:val="007F421E"/>
    <w:rsid w:val="007F4405"/>
    <w:rsid w:val="007F4432"/>
    <w:rsid w:val="007F44E9"/>
    <w:rsid w:val="007F4A1A"/>
    <w:rsid w:val="007F53BB"/>
    <w:rsid w:val="007F5A1A"/>
    <w:rsid w:val="007F5C82"/>
    <w:rsid w:val="007F5CDE"/>
    <w:rsid w:val="007F622A"/>
    <w:rsid w:val="007F63D2"/>
    <w:rsid w:val="007F6D5C"/>
    <w:rsid w:val="007F6DAF"/>
    <w:rsid w:val="007F7185"/>
    <w:rsid w:val="007F721D"/>
    <w:rsid w:val="007F736F"/>
    <w:rsid w:val="007F7573"/>
    <w:rsid w:val="007F758A"/>
    <w:rsid w:val="007F75E8"/>
    <w:rsid w:val="007F7A75"/>
    <w:rsid w:val="0080022D"/>
    <w:rsid w:val="008003D5"/>
    <w:rsid w:val="00800752"/>
    <w:rsid w:val="00800844"/>
    <w:rsid w:val="0080095A"/>
    <w:rsid w:val="008009DF"/>
    <w:rsid w:val="00800C48"/>
    <w:rsid w:val="00800E16"/>
    <w:rsid w:val="0080164C"/>
    <w:rsid w:val="00801724"/>
    <w:rsid w:val="00801869"/>
    <w:rsid w:val="00801CC2"/>
    <w:rsid w:val="00801E2A"/>
    <w:rsid w:val="00801F14"/>
    <w:rsid w:val="00802009"/>
    <w:rsid w:val="008021B5"/>
    <w:rsid w:val="00802774"/>
    <w:rsid w:val="008029EC"/>
    <w:rsid w:val="00803289"/>
    <w:rsid w:val="0080336F"/>
    <w:rsid w:val="00803C0C"/>
    <w:rsid w:val="00803F2B"/>
    <w:rsid w:val="00804282"/>
    <w:rsid w:val="0080473E"/>
    <w:rsid w:val="00804DF5"/>
    <w:rsid w:val="00804F0C"/>
    <w:rsid w:val="00804F2B"/>
    <w:rsid w:val="00804F46"/>
    <w:rsid w:val="00804F5C"/>
    <w:rsid w:val="008052EE"/>
    <w:rsid w:val="008060B5"/>
    <w:rsid w:val="008062E3"/>
    <w:rsid w:val="0080649C"/>
    <w:rsid w:val="00806620"/>
    <w:rsid w:val="00806956"/>
    <w:rsid w:val="00807235"/>
    <w:rsid w:val="008078FB"/>
    <w:rsid w:val="0081038A"/>
    <w:rsid w:val="0081057F"/>
    <w:rsid w:val="008107D4"/>
    <w:rsid w:val="00810C7B"/>
    <w:rsid w:val="00810E12"/>
    <w:rsid w:val="008121DD"/>
    <w:rsid w:val="00812226"/>
    <w:rsid w:val="008123B6"/>
    <w:rsid w:val="0081282E"/>
    <w:rsid w:val="008129CA"/>
    <w:rsid w:val="00813670"/>
    <w:rsid w:val="008136C9"/>
    <w:rsid w:val="00813913"/>
    <w:rsid w:val="00813C9F"/>
    <w:rsid w:val="00813E94"/>
    <w:rsid w:val="00814B2F"/>
    <w:rsid w:val="00814C13"/>
    <w:rsid w:val="00814F37"/>
    <w:rsid w:val="00815314"/>
    <w:rsid w:val="00815A5C"/>
    <w:rsid w:val="00815C29"/>
    <w:rsid w:val="00816236"/>
    <w:rsid w:val="00816401"/>
    <w:rsid w:val="008168F2"/>
    <w:rsid w:val="00816A40"/>
    <w:rsid w:val="00816CE1"/>
    <w:rsid w:val="0081732C"/>
    <w:rsid w:val="0081738C"/>
    <w:rsid w:val="0081756A"/>
    <w:rsid w:val="0081789E"/>
    <w:rsid w:val="008178A9"/>
    <w:rsid w:val="00817FE2"/>
    <w:rsid w:val="00820195"/>
    <w:rsid w:val="0082036A"/>
    <w:rsid w:val="008206AB"/>
    <w:rsid w:val="00820E1C"/>
    <w:rsid w:val="00820F9B"/>
    <w:rsid w:val="008210BA"/>
    <w:rsid w:val="0082140D"/>
    <w:rsid w:val="008214DD"/>
    <w:rsid w:val="00821578"/>
    <w:rsid w:val="008220D2"/>
    <w:rsid w:val="008226B9"/>
    <w:rsid w:val="00822841"/>
    <w:rsid w:val="00822865"/>
    <w:rsid w:val="00822B7A"/>
    <w:rsid w:val="0082445F"/>
    <w:rsid w:val="00824500"/>
    <w:rsid w:val="00824C28"/>
    <w:rsid w:val="00824EC4"/>
    <w:rsid w:val="008250A4"/>
    <w:rsid w:val="008255B1"/>
    <w:rsid w:val="008255D4"/>
    <w:rsid w:val="008255DA"/>
    <w:rsid w:val="00825C5C"/>
    <w:rsid w:val="00825F2E"/>
    <w:rsid w:val="00825F3D"/>
    <w:rsid w:val="008261C5"/>
    <w:rsid w:val="00826699"/>
    <w:rsid w:val="00826817"/>
    <w:rsid w:val="00826EEF"/>
    <w:rsid w:val="0082797D"/>
    <w:rsid w:val="00827C90"/>
    <w:rsid w:val="008306F8"/>
    <w:rsid w:val="0083071E"/>
    <w:rsid w:val="008308C6"/>
    <w:rsid w:val="008309D8"/>
    <w:rsid w:val="00830FA2"/>
    <w:rsid w:val="00831644"/>
    <w:rsid w:val="00831780"/>
    <w:rsid w:val="00831E05"/>
    <w:rsid w:val="00831E06"/>
    <w:rsid w:val="00832271"/>
    <w:rsid w:val="0083227C"/>
    <w:rsid w:val="008322A7"/>
    <w:rsid w:val="008326AF"/>
    <w:rsid w:val="00832871"/>
    <w:rsid w:val="008328D7"/>
    <w:rsid w:val="00832AA0"/>
    <w:rsid w:val="00832B07"/>
    <w:rsid w:val="00832EE1"/>
    <w:rsid w:val="00833360"/>
    <w:rsid w:val="00833397"/>
    <w:rsid w:val="00833A26"/>
    <w:rsid w:val="00833A29"/>
    <w:rsid w:val="00833CA2"/>
    <w:rsid w:val="00833CF7"/>
    <w:rsid w:val="00834296"/>
    <w:rsid w:val="008346F7"/>
    <w:rsid w:val="00834704"/>
    <w:rsid w:val="00834B73"/>
    <w:rsid w:val="00834CEE"/>
    <w:rsid w:val="0083558A"/>
    <w:rsid w:val="00835648"/>
    <w:rsid w:val="0083569C"/>
    <w:rsid w:val="008358A9"/>
    <w:rsid w:val="00835C80"/>
    <w:rsid w:val="00835F2A"/>
    <w:rsid w:val="00835FDA"/>
    <w:rsid w:val="0083634E"/>
    <w:rsid w:val="0083669C"/>
    <w:rsid w:val="00836B1D"/>
    <w:rsid w:val="00836EFE"/>
    <w:rsid w:val="0083723B"/>
    <w:rsid w:val="0083768C"/>
    <w:rsid w:val="008376FB"/>
    <w:rsid w:val="008379A0"/>
    <w:rsid w:val="00840666"/>
    <w:rsid w:val="008407ED"/>
    <w:rsid w:val="0084083E"/>
    <w:rsid w:val="00840A01"/>
    <w:rsid w:val="00841553"/>
    <w:rsid w:val="00841811"/>
    <w:rsid w:val="00841EB8"/>
    <w:rsid w:val="0084241D"/>
    <w:rsid w:val="008428D5"/>
    <w:rsid w:val="00842A08"/>
    <w:rsid w:val="00842AE2"/>
    <w:rsid w:val="00842E99"/>
    <w:rsid w:val="00843E7F"/>
    <w:rsid w:val="00843FD6"/>
    <w:rsid w:val="00844223"/>
    <w:rsid w:val="00844333"/>
    <w:rsid w:val="00844434"/>
    <w:rsid w:val="00844690"/>
    <w:rsid w:val="0084498C"/>
    <w:rsid w:val="00844ABE"/>
    <w:rsid w:val="00844B7C"/>
    <w:rsid w:val="00844DA0"/>
    <w:rsid w:val="00844EC7"/>
    <w:rsid w:val="00845F9C"/>
    <w:rsid w:val="00846214"/>
    <w:rsid w:val="00846552"/>
    <w:rsid w:val="0084665B"/>
    <w:rsid w:val="00846698"/>
    <w:rsid w:val="0084684F"/>
    <w:rsid w:val="00846BA8"/>
    <w:rsid w:val="0084704E"/>
    <w:rsid w:val="0084741F"/>
    <w:rsid w:val="00847572"/>
    <w:rsid w:val="00847670"/>
    <w:rsid w:val="0084779A"/>
    <w:rsid w:val="00847C0A"/>
    <w:rsid w:val="008505F0"/>
    <w:rsid w:val="00850867"/>
    <w:rsid w:val="00850F45"/>
    <w:rsid w:val="0085106C"/>
    <w:rsid w:val="00851111"/>
    <w:rsid w:val="00851426"/>
    <w:rsid w:val="0085153D"/>
    <w:rsid w:val="008516EE"/>
    <w:rsid w:val="008527A2"/>
    <w:rsid w:val="0085302E"/>
    <w:rsid w:val="00853094"/>
    <w:rsid w:val="00853150"/>
    <w:rsid w:val="0085323C"/>
    <w:rsid w:val="00853398"/>
    <w:rsid w:val="00853687"/>
    <w:rsid w:val="008536DB"/>
    <w:rsid w:val="00853979"/>
    <w:rsid w:val="00853C1C"/>
    <w:rsid w:val="00854256"/>
    <w:rsid w:val="0085445A"/>
    <w:rsid w:val="0085456B"/>
    <w:rsid w:val="008551EE"/>
    <w:rsid w:val="008552D9"/>
    <w:rsid w:val="008553D9"/>
    <w:rsid w:val="00855591"/>
    <w:rsid w:val="00855C5B"/>
    <w:rsid w:val="00856242"/>
    <w:rsid w:val="00856679"/>
    <w:rsid w:val="0085677C"/>
    <w:rsid w:val="0085725D"/>
    <w:rsid w:val="00857607"/>
    <w:rsid w:val="00857C54"/>
    <w:rsid w:val="0086019D"/>
    <w:rsid w:val="00860687"/>
    <w:rsid w:val="00860741"/>
    <w:rsid w:val="00860902"/>
    <w:rsid w:val="00860B42"/>
    <w:rsid w:val="00860B68"/>
    <w:rsid w:val="00860C5F"/>
    <w:rsid w:val="00860E3F"/>
    <w:rsid w:val="00861279"/>
    <w:rsid w:val="008613B9"/>
    <w:rsid w:val="008618B2"/>
    <w:rsid w:val="00862013"/>
    <w:rsid w:val="008620A6"/>
    <w:rsid w:val="0086279E"/>
    <w:rsid w:val="00862C2A"/>
    <w:rsid w:val="00863195"/>
    <w:rsid w:val="008634CF"/>
    <w:rsid w:val="00863902"/>
    <w:rsid w:val="00863D73"/>
    <w:rsid w:val="00863F5F"/>
    <w:rsid w:val="00864578"/>
    <w:rsid w:val="008649F5"/>
    <w:rsid w:val="00864AD8"/>
    <w:rsid w:val="008655C2"/>
    <w:rsid w:val="00865EBD"/>
    <w:rsid w:val="00866217"/>
    <w:rsid w:val="0086631C"/>
    <w:rsid w:val="0086682D"/>
    <w:rsid w:val="0086691A"/>
    <w:rsid w:val="00866D21"/>
    <w:rsid w:val="00866E11"/>
    <w:rsid w:val="00866FB2"/>
    <w:rsid w:val="00867229"/>
    <w:rsid w:val="00867299"/>
    <w:rsid w:val="00867434"/>
    <w:rsid w:val="0086749D"/>
    <w:rsid w:val="008674E9"/>
    <w:rsid w:val="00867D63"/>
    <w:rsid w:val="00867D8A"/>
    <w:rsid w:val="00867F77"/>
    <w:rsid w:val="00867FBB"/>
    <w:rsid w:val="0087025B"/>
    <w:rsid w:val="00870CC7"/>
    <w:rsid w:val="00870DB3"/>
    <w:rsid w:val="0087136F"/>
    <w:rsid w:val="00871890"/>
    <w:rsid w:val="00871C28"/>
    <w:rsid w:val="00872025"/>
    <w:rsid w:val="00872376"/>
    <w:rsid w:val="008728BF"/>
    <w:rsid w:val="00872D3A"/>
    <w:rsid w:val="008738D7"/>
    <w:rsid w:val="008749A3"/>
    <w:rsid w:val="00874A3D"/>
    <w:rsid w:val="00874A63"/>
    <w:rsid w:val="00874B60"/>
    <w:rsid w:val="00875641"/>
    <w:rsid w:val="00875675"/>
    <w:rsid w:val="00875B0B"/>
    <w:rsid w:val="00875C0A"/>
    <w:rsid w:val="00876208"/>
    <w:rsid w:val="008763F7"/>
    <w:rsid w:val="0087649D"/>
    <w:rsid w:val="008765C0"/>
    <w:rsid w:val="008766C0"/>
    <w:rsid w:val="00876B47"/>
    <w:rsid w:val="00876DCE"/>
    <w:rsid w:val="00876F20"/>
    <w:rsid w:val="0087725D"/>
    <w:rsid w:val="00877262"/>
    <w:rsid w:val="00877277"/>
    <w:rsid w:val="008772E5"/>
    <w:rsid w:val="008773AC"/>
    <w:rsid w:val="008773B8"/>
    <w:rsid w:val="0087770C"/>
    <w:rsid w:val="0087779F"/>
    <w:rsid w:val="00877DC5"/>
    <w:rsid w:val="00877F4A"/>
    <w:rsid w:val="008800BC"/>
    <w:rsid w:val="00880269"/>
    <w:rsid w:val="00880563"/>
    <w:rsid w:val="00880EAC"/>
    <w:rsid w:val="00880F6A"/>
    <w:rsid w:val="008811B6"/>
    <w:rsid w:val="00881689"/>
    <w:rsid w:val="008817B2"/>
    <w:rsid w:val="00881875"/>
    <w:rsid w:val="00881C98"/>
    <w:rsid w:val="008820C9"/>
    <w:rsid w:val="008821A4"/>
    <w:rsid w:val="00882339"/>
    <w:rsid w:val="008823D8"/>
    <w:rsid w:val="00882648"/>
    <w:rsid w:val="008826A9"/>
    <w:rsid w:val="00882B0C"/>
    <w:rsid w:val="00882FA3"/>
    <w:rsid w:val="00882FA5"/>
    <w:rsid w:val="0088304D"/>
    <w:rsid w:val="008836F0"/>
    <w:rsid w:val="00883A51"/>
    <w:rsid w:val="00883D25"/>
    <w:rsid w:val="00883E6F"/>
    <w:rsid w:val="00884317"/>
    <w:rsid w:val="00884732"/>
    <w:rsid w:val="0088477E"/>
    <w:rsid w:val="00884B99"/>
    <w:rsid w:val="008851C7"/>
    <w:rsid w:val="0088539C"/>
    <w:rsid w:val="00885650"/>
    <w:rsid w:val="00885B5C"/>
    <w:rsid w:val="00885BDB"/>
    <w:rsid w:val="00886044"/>
    <w:rsid w:val="00886278"/>
    <w:rsid w:val="008862D1"/>
    <w:rsid w:val="00886C83"/>
    <w:rsid w:val="00886ED9"/>
    <w:rsid w:val="008870FB"/>
    <w:rsid w:val="00887285"/>
    <w:rsid w:val="008874EC"/>
    <w:rsid w:val="00887FDB"/>
    <w:rsid w:val="0089019E"/>
    <w:rsid w:val="008901EF"/>
    <w:rsid w:val="008905A8"/>
    <w:rsid w:val="008905FD"/>
    <w:rsid w:val="0089069D"/>
    <w:rsid w:val="008907A6"/>
    <w:rsid w:val="00890AAB"/>
    <w:rsid w:val="00890BC6"/>
    <w:rsid w:val="00890DC9"/>
    <w:rsid w:val="00891260"/>
    <w:rsid w:val="00891937"/>
    <w:rsid w:val="00891AC9"/>
    <w:rsid w:val="00891E28"/>
    <w:rsid w:val="00892513"/>
    <w:rsid w:val="008930E9"/>
    <w:rsid w:val="008930F2"/>
    <w:rsid w:val="008932C5"/>
    <w:rsid w:val="008934C6"/>
    <w:rsid w:val="008937AE"/>
    <w:rsid w:val="00893B9B"/>
    <w:rsid w:val="00893C4D"/>
    <w:rsid w:val="00893F0D"/>
    <w:rsid w:val="00894096"/>
    <w:rsid w:val="008946DA"/>
    <w:rsid w:val="0089493C"/>
    <w:rsid w:val="008950D5"/>
    <w:rsid w:val="00895423"/>
    <w:rsid w:val="00895511"/>
    <w:rsid w:val="008959A8"/>
    <w:rsid w:val="00895B4A"/>
    <w:rsid w:val="00896218"/>
    <w:rsid w:val="008964E5"/>
    <w:rsid w:val="008965B7"/>
    <w:rsid w:val="00896772"/>
    <w:rsid w:val="00896B9D"/>
    <w:rsid w:val="00896D1D"/>
    <w:rsid w:val="00896DD3"/>
    <w:rsid w:val="008971AC"/>
    <w:rsid w:val="008971B3"/>
    <w:rsid w:val="008973F1"/>
    <w:rsid w:val="0089747A"/>
    <w:rsid w:val="00897B2A"/>
    <w:rsid w:val="008A0186"/>
    <w:rsid w:val="008A0372"/>
    <w:rsid w:val="008A097F"/>
    <w:rsid w:val="008A0C12"/>
    <w:rsid w:val="008A0DE6"/>
    <w:rsid w:val="008A1278"/>
    <w:rsid w:val="008A12C4"/>
    <w:rsid w:val="008A2028"/>
    <w:rsid w:val="008A231B"/>
    <w:rsid w:val="008A253E"/>
    <w:rsid w:val="008A2AAF"/>
    <w:rsid w:val="008A2C4C"/>
    <w:rsid w:val="008A2F4C"/>
    <w:rsid w:val="008A33C4"/>
    <w:rsid w:val="008A349E"/>
    <w:rsid w:val="008A35BC"/>
    <w:rsid w:val="008A3984"/>
    <w:rsid w:val="008A3B12"/>
    <w:rsid w:val="008A3D0B"/>
    <w:rsid w:val="008A4647"/>
    <w:rsid w:val="008A4A56"/>
    <w:rsid w:val="008A4BEC"/>
    <w:rsid w:val="008A4FB3"/>
    <w:rsid w:val="008A5695"/>
    <w:rsid w:val="008A5A8F"/>
    <w:rsid w:val="008A5AAD"/>
    <w:rsid w:val="008A6425"/>
    <w:rsid w:val="008A6BE4"/>
    <w:rsid w:val="008A6BF0"/>
    <w:rsid w:val="008A6CD3"/>
    <w:rsid w:val="008A6D34"/>
    <w:rsid w:val="008A6E26"/>
    <w:rsid w:val="008A7037"/>
    <w:rsid w:val="008A7286"/>
    <w:rsid w:val="008A7533"/>
    <w:rsid w:val="008A77DE"/>
    <w:rsid w:val="008A78B1"/>
    <w:rsid w:val="008A78BC"/>
    <w:rsid w:val="008B02E8"/>
    <w:rsid w:val="008B0577"/>
    <w:rsid w:val="008B0A8E"/>
    <w:rsid w:val="008B0AEE"/>
    <w:rsid w:val="008B0FB8"/>
    <w:rsid w:val="008B11D4"/>
    <w:rsid w:val="008B1436"/>
    <w:rsid w:val="008B1A8C"/>
    <w:rsid w:val="008B2978"/>
    <w:rsid w:val="008B2C11"/>
    <w:rsid w:val="008B2F78"/>
    <w:rsid w:val="008B32D5"/>
    <w:rsid w:val="008B34E9"/>
    <w:rsid w:val="008B367A"/>
    <w:rsid w:val="008B3768"/>
    <w:rsid w:val="008B3FB7"/>
    <w:rsid w:val="008B4144"/>
    <w:rsid w:val="008B4258"/>
    <w:rsid w:val="008B44BE"/>
    <w:rsid w:val="008B4884"/>
    <w:rsid w:val="008B48D2"/>
    <w:rsid w:val="008B5000"/>
    <w:rsid w:val="008B526F"/>
    <w:rsid w:val="008B52FA"/>
    <w:rsid w:val="008B530A"/>
    <w:rsid w:val="008B552E"/>
    <w:rsid w:val="008B569B"/>
    <w:rsid w:val="008B5FE8"/>
    <w:rsid w:val="008B6518"/>
    <w:rsid w:val="008B65EB"/>
    <w:rsid w:val="008B6AD6"/>
    <w:rsid w:val="008B6BA5"/>
    <w:rsid w:val="008B6F38"/>
    <w:rsid w:val="008B708D"/>
    <w:rsid w:val="008B7469"/>
    <w:rsid w:val="008B747D"/>
    <w:rsid w:val="008B766C"/>
    <w:rsid w:val="008B78D2"/>
    <w:rsid w:val="008B7B5F"/>
    <w:rsid w:val="008B7F95"/>
    <w:rsid w:val="008C0548"/>
    <w:rsid w:val="008C05DB"/>
    <w:rsid w:val="008C099B"/>
    <w:rsid w:val="008C0B06"/>
    <w:rsid w:val="008C0F3F"/>
    <w:rsid w:val="008C10BE"/>
    <w:rsid w:val="008C1840"/>
    <w:rsid w:val="008C1BD6"/>
    <w:rsid w:val="008C1D38"/>
    <w:rsid w:val="008C1E81"/>
    <w:rsid w:val="008C2282"/>
    <w:rsid w:val="008C251A"/>
    <w:rsid w:val="008C25CF"/>
    <w:rsid w:val="008C27FA"/>
    <w:rsid w:val="008C287E"/>
    <w:rsid w:val="008C2E8D"/>
    <w:rsid w:val="008C2ECE"/>
    <w:rsid w:val="008C32D7"/>
    <w:rsid w:val="008C34C8"/>
    <w:rsid w:val="008C41AD"/>
    <w:rsid w:val="008C41FB"/>
    <w:rsid w:val="008C4204"/>
    <w:rsid w:val="008C461D"/>
    <w:rsid w:val="008C4A29"/>
    <w:rsid w:val="008C505B"/>
    <w:rsid w:val="008C542D"/>
    <w:rsid w:val="008C5762"/>
    <w:rsid w:val="008C57BC"/>
    <w:rsid w:val="008C5FAF"/>
    <w:rsid w:val="008C64ED"/>
    <w:rsid w:val="008C6527"/>
    <w:rsid w:val="008C670B"/>
    <w:rsid w:val="008C687F"/>
    <w:rsid w:val="008C694D"/>
    <w:rsid w:val="008C69F5"/>
    <w:rsid w:val="008C6BC0"/>
    <w:rsid w:val="008C6FCE"/>
    <w:rsid w:val="008C764D"/>
    <w:rsid w:val="008C76A0"/>
    <w:rsid w:val="008C78EB"/>
    <w:rsid w:val="008C7BBB"/>
    <w:rsid w:val="008C7F63"/>
    <w:rsid w:val="008D017C"/>
    <w:rsid w:val="008D01E4"/>
    <w:rsid w:val="008D03C7"/>
    <w:rsid w:val="008D04C1"/>
    <w:rsid w:val="008D059C"/>
    <w:rsid w:val="008D083F"/>
    <w:rsid w:val="008D096C"/>
    <w:rsid w:val="008D0A4D"/>
    <w:rsid w:val="008D0AC7"/>
    <w:rsid w:val="008D11DF"/>
    <w:rsid w:val="008D1384"/>
    <w:rsid w:val="008D1501"/>
    <w:rsid w:val="008D195C"/>
    <w:rsid w:val="008D232C"/>
    <w:rsid w:val="008D2B13"/>
    <w:rsid w:val="008D2C1F"/>
    <w:rsid w:val="008D32AA"/>
    <w:rsid w:val="008D3570"/>
    <w:rsid w:val="008D3732"/>
    <w:rsid w:val="008D3D2E"/>
    <w:rsid w:val="008D419A"/>
    <w:rsid w:val="008D430D"/>
    <w:rsid w:val="008D46FE"/>
    <w:rsid w:val="008D4B89"/>
    <w:rsid w:val="008D5292"/>
    <w:rsid w:val="008D55A7"/>
    <w:rsid w:val="008D55D5"/>
    <w:rsid w:val="008D5647"/>
    <w:rsid w:val="008D59E4"/>
    <w:rsid w:val="008D5B04"/>
    <w:rsid w:val="008D618A"/>
    <w:rsid w:val="008D6250"/>
    <w:rsid w:val="008D6629"/>
    <w:rsid w:val="008D66D1"/>
    <w:rsid w:val="008D6767"/>
    <w:rsid w:val="008D6DC9"/>
    <w:rsid w:val="008D6F10"/>
    <w:rsid w:val="008D7479"/>
    <w:rsid w:val="008D75E8"/>
    <w:rsid w:val="008D7655"/>
    <w:rsid w:val="008D7989"/>
    <w:rsid w:val="008D7B67"/>
    <w:rsid w:val="008D7B95"/>
    <w:rsid w:val="008D7FED"/>
    <w:rsid w:val="008E0218"/>
    <w:rsid w:val="008E0260"/>
    <w:rsid w:val="008E07B1"/>
    <w:rsid w:val="008E0855"/>
    <w:rsid w:val="008E08C0"/>
    <w:rsid w:val="008E097E"/>
    <w:rsid w:val="008E0ACF"/>
    <w:rsid w:val="008E0BD5"/>
    <w:rsid w:val="008E0CBC"/>
    <w:rsid w:val="008E0D1C"/>
    <w:rsid w:val="008E0E2A"/>
    <w:rsid w:val="008E1464"/>
    <w:rsid w:val="008E153E"/>
    <w:rsid w:val="008E1A59"/>
    <w:rsid w:val="008E1A6E"/>
    <w:rsid w:val="008E1E81"/>
    <w:rsid w:val="008E1FA5"/>
    <w:rsid w:val="008E20C4"/>
    <w:rsid w:val="008E2168"/>
    <w:rsid w:val="008E2184"/>
    <w:rsid w:val="008E293F"/>
    <w:rsid w:val="008E2B87"/>
    <w:rsid w:val="008E2E69"/>
    <w:rsid w:val="008E3495"/>
    <w:rsid w:val="008E34F1"/>
    <w:rsid w:val="008E37BB"/>
    <w:rsid w:val="008E3C86"/>
    <w:rsid w:val="008E3DD2"/>
    <w:rsid w:val="008E4680"/>
    <w:rsid w:val="008E4CEB"/>
    <w:rsid w:val="008E4DBE"/>
    <w:rsid w:val="008E4E33"/>
    <w:rsid w:val="008E5170"/>
    <w:rsid w:val="008E51BA"/>
    <w:rsid w:val="008E53BD"/>
    <w:rsid w:val="008E6061"/>
    <w:rsid w:val="008E620F"/>
    <w:rsid w:val="008E646D"/>
    <w:rsid w:val="008E652B"/>
    <w:rsid w:val="008E669D"/>
    <w:rsid w:val="008E6739"/>
    <w:rsid w:val="008E6B0B"/>
    <w:rsid w:val="008E6D54"/>
    <w:rsid w:val="008E6DBB"/>
    <w:rsid w:val="008E711A"/>
    <w:rsid w:val="008E7432"/>
    <w:rsid w:val="008E768D"/>
    <w:rsid w:val="008E76D1"/>
    <w:rsid w:val="008E776F"/>
    <w:rsid w:val="008E780B"/>
    <w:rsid w:val="008E7A51"/>
    <w:rsid w:val="008E7B7D"/>
    <w:rsid w:val="008E7DB5"/>
    <w:rsid w:val="008E7F74"/>
    <w:rsid w:val="008F0233"/>
    <w:rsid w:val="008F12C5"/>
    <w:rsid w:val="008F1313"/>
    <w:rsid w:val="008F148B"/>
    <w:rsid w:val="008F2130"/>
    <w:rsid w:val="008F2425"/>
    <w:rsid w:val="008F2639"/>
    <w:rsid w:val="008F269F"/>
    <w:rsid w:val="008F26A3"/>
    <w:rsid w:val="008F3A46"/>
    <w:rsid w:val="008F4227"/>
    <w:rsid w:val="008F4441"/>
    <w:rsid w:val="008F4775"/>
    <w:rsid w:val="008F485B"/>
    <w:rsid w:val="008F4DFF"/>
    <w:rsid w:val="008F513C"/>
    <w:rsid w:val="008F526B"/>
    <w:rsid w:val="008F555E"/>
    <w:rsid w:val="008F5582"/>
    <w:rsid w:val="008F5595"/>
    <w:rsid w:val="008F5974"/>
    <w:rsid w:val="008F59E4"/>
    <w:rsid w:val="008F5F7E"/>
    <w:rsid w:val="008F6176"/>
    <w:rsid w:val="008F645B"/>
    <w:rsid w:val="008F702C"/>
    <w:rsid w:val="008F7094"/>
    <w:rsid w:val="008F712B"/>
    <w:rsid w:val="008F756B"/>
    <w:rsid w:val="008F7642"/>
    <w:rsid w:val="009001DA"/>
    <w:rsid w:val="009001EC"/>
    <w:rsid w:val="00900598"/>
    <w:rsid w:val="0090097B"/>
    <w:rsid w:val="00900B56"/>
    <w:rsid w:val="00901063"/>
    <w:rsid w:val="00901235"/>
    <w:rsid w:val="009013B3"/>
    <w:rsid w:val="0090182F"/>
    <w:rsid w:val="00902063"/>
    <w:rsid w:val="0090220E"/>
    <w:rsid w:val="009029BB"/>
    <w:rsid w:val="00902C0B"/>
    <w:rsid w:val="00902C4C"/>
    <w:rsid w:val="00902D69"/>
    <w:rsid w:val="009032CD"/>
    <w:rsid w:val="0090368B"/>
    <w:rsid w:val="00903AA7"/>
    <w:rsid w:val="00904724"/>
    <w:rsid w:val="00904B7E"/>
    <w:rsid w:val="00904CAE"/>
    <w:rsid w:val="00904E30"/>
    <w:rsid w:val="00904EF5"/>
    <w:rsid w:val="009052CF"/>
    <w:rsid w:val="009057FB"/>
    <w:rsid w:val="0090605F"/>
    <w:rsid w:val="00906248"/>
    <w:rsid w:val="00906746"/>
    <w:rsid w:val="009068A3"/>
    <w:rsid w:val="00906A28"/>
    <w:rsid w:val="00906D1B"/>
    <w:rsid w:val="0090719F"/>
    <w:rsid w:val="009076CA"/>
    <w:rsid w:val="0090796C"/>
    <w:rsid w:val="00907CA5"/>
    <w:rsid w:val="00907D1B"/>
    <w:rsid w:val="00907DC6"/>
    <w:rsid w:val="00907DED"/>
    <w:rsid w:val="00907EF8"/>
    <w:rsid w:val="00907FF6"/>
    <w:rsid w:val="0091032B"/>
    <w:rsid w:val="00910A77"/>
    <w:rsid w:val="00910B19"/>
    <w:rsid w:val="00910E7E"/>
    <w:rsid w:val="00911293"/>
    <w:rsid w:val="00911358"/>
    <w:rsid w:val="00911372"/>
    <w:rsid w:val="00911A40"/>
    <w:rsid w:val="00911DF2"/>
    <w:rsid w:val="009122B1"/>
    <w:rsid w:val="0091250A"/>
    <w:rsid w:val="009131B7"/>
    <w:rsid w:val="009132C0"/>
    <w:rsid w:val="009132D9"/>
    <w:rsid w:val="009134B7"/>
    <w:rsid w:val="00913593"/>
    <w:rsid w:val="009139A2"/>
    <w:rsid w:val="00913A86"/>
    <w:rsid w:val="00913CBA"/>
    <w:rsid w:val="00913FC2"/>
    <w:rsid w:val="0091406C"/>
    <w:rsid w:val="00914544"/>
    <w:rsid w:val="0091489C"/>
    <w:rsid w:val="00914B1B"/>
    <w:rsid w:val="00914B3E"/>
    <w:rsid w:val="00915360"/>
    <w:rsid w:val="009154B5"/>
    <w:rsid w:val="00915691"/>
    <w:rsid w:val="009157F5"/>
    <w:rsid w:val="00915E78"/>
    <w:rsid w:val="00916045"/>
    <w:rsid w:val="009162B3"/>
    <w:rsid w:val="00916358"/>
    <w:rsid w:val="00916385"/>
    <w:rsid w:val="0091681E"/>
    <w:rsid w:val="00916A2A"/>
    <w:rsid w:val="00916B2A"/>
    <w:rsid w:val="00916F9A"/>
    <w:rsid w:val="0091740E"/>
    <w:rsid w:val="009174BF"/>
    <w:rsid w:val="00917699"/>
    <w:rsid w:val="0091773A"/>
    <w:rsid w:val="00917D0F"/>
    <w:rsid w:val="00917DBC"/>
    <w:rsid w:val="009200C4"/>
    <w:rsid w:val="009202FB"/>
    <w:rsid w:val="00920952"/>
    <w:rsid w:val="0092188C"/>
    <w:rsid w:val="00921ECC"/>
    <w:rsid w:val="00921F28"/>
    <w:rsid w:val="009220E3"/>
    <w:rsid w:val="00922ADE"/>
    <w:rsid w:val="00922BE5"/>
    <w:rsid w:val="00923024"/>
    <w:rsid w:val="009232DE"/>
    <w:rsid w:val="0092334B"/>
    <w:rsid w:val="009236BF"/>
    <w:rsid w:val="00923834"/>
    <w:rsid w:val="00923B0B"/>
    <w:rsid w:val="009243D1"/>
    <w:rsid w:val="00924A1A"/>
    <w:rsid w:val="00924C36"/>
    <w:rsid w:val="0092514C"/>
    <w:rsid w:val="0092580B"/>
    <w:rsid w:val="00925819"/>
    <w:rsid w:val="0092588E"/>
    <w:rsid w:val="00925A62"/>
    <w:rsid w:val="00926808"/>
    <w:rsid w:val="00926BF0"/>
    <w:rsid w:val="00926CF4"/>
    <w:rsid w:val="009271B2"/>
    <w:rsid w:val="00927241"/>
    <w:rsid w:val="0092751A"/>
    <w:rsid w:val="00927768"/>
    <w:rsid w:val="0092799A"/>
    <w:rsid w:val="00927AA3"/>
    <w:rsid w:val="00927C24"/>
    <w:rsid w:val="00927C99"/>
    <w:rsid w:val="00927E3E"/>
    <w:rsid w:val="00930071"/>
    <w:rsid w:val="0093011D"/>
    <w:rsid w:val="009306B9"/>
    <w:rsid w:val="0093086F"/>
    <w:rsid w:val="009312F1"/>
    <w:rsid w:val="0093182D"/>
    <w:rsid w:val="009319CA"/>
    <w:rsid w:val="00931C25"/>
    <w:rsid w:val="00931C8E"/>
    <w:rsid w:val="00931FA1"/>
    <w:rsid w:val="0093208B"/>
    <w:rsid w:val="0093229F"/>
    <w:rsid w:val="00932624"/>
    <w:rsid w:val="00932B26"/>
    <w:rsid w:val="00933BB6"/>
    <w:rsid w:val="00933FAC"/>
    <w:rsid w:val="009343CB"/>
    <w:rsid w:val="009344BD"/>
    <w:rsid w:val="00934545"/>
    <w:rsid w:val="00934E7C"/>
    <w:rsid w:val="00934F31"/>
    <w:rsid w:val="0093528C"/>
    <w:rsid w:val="009356CD"/>
    <w:rsid w:val="00935919"/>
    <w:rsid w:val="00935B96"/>
    <w:rsid w:val="00935DC6"/>
    <w:rsid w:val="00936079"/>
    <w:rsid w:val="00936641"/>
    <w:rsid w:val="009369BA"/>
    <w:rsid w:val="0093726A"/>
    <w:rsid w:val="00937745"/>
    <w:rsid w:val="0093776F"/>
    <w:rsid w:val="009379E2"/>
    <w:rsid w:val="00937C48"/>
    <w:rsid w:val="009407C0"/>
    <w:rsid w:val="00940870"/>
    <w:rsid w:val="009414C3"/>
    <w:rsid w:val="00941915"/>
    <w:rsid w:val="00941A0E"/>
    <w:rsid w:val="00941D5C"/>
    <w:rsid w:val="00941EFA"/>
    <w:rsid w:val="00941FD0"/>
    <w:rsid w:val="0094242D"/>
    <w:rsid w:val="00942584"/>
    <w:rsid w:val="009425F6"/>
    <w:rsid w:val="00942FCD"/>
    <w:rsid w:val="0094364A"/>
    <w:rsid w:val="00943765"/>
    <w:rsid w:val="0094381A"/>
    <w:rsid w:val="00943851"/>
    <w:rsid w:val="009439E2"/>
    <w:rsid w:val="00943B07"/>
    <w:rsid w:val="00943B08"/>
    <w:rsid w:val="00943E8F"/>
    <w:rsid w:val="0094418C"/>
    <w:rsid w:val="009443E7"/>
    <w:rsid w:val="00944713"/>
    <w:rsid w:val="009448CF"/>
    <w:rsid w:val="00944D4B"/>
    <w:rsid w:val="00945127"/>
    <w:rsid w:val="00945415"/>
    <w:rsid w:val="00945483"/>
    <w:rsid w:val="009456ED"/>
    <w:rsid w:val="00945863"/>
    <w:rsid w:val="00945A9C"/>
    <w:rsid w:val="00945C89"/>
    <w:rsid w:val="00945EB0"/>
    <w:rsid w:val="009465CA"/>
    <w:rsid w:val="009469FD"/>
    <w:rsid w:val="00946FD8"/>
    <w:rsid w:val="009470C0"/>
    <w:rsid w:val="0094720D"/>
    <w:rsid w:val="009473B0"/>
    <w:rsid w:val="009475F5"/>
    <w:rsid w:val="00947839"/>
    <w:rsid w:val="0095022C"/>
    <w:rsid w:val="00950AFE"/>
    <w:rsid w:val="00950B14"/>
    <w:rsid w:val="00951251"/>
    <w:rsid w:val="00951654"/>
    <w:rsid w:val="00951668"/>
    <w:rsid w:val="0095185A"/>
    <w:rsid w:val="00951D1F"/>
    <w:rsid w:val="00951E28"/>
    <w:rsid w:val="00951E94"/>
    <w:rsid w:val="00951F10"/>
    <w:rsid w:val="00952072"/>
    <w:rsid w:val="009522FD"/>
    <w:rsid w:val="0095232C"/>
    <w:rsid w:val="00952C07"/>
    <w:rsid w:val="00952D22"/>
    <w:rsid w:val="009532FE"/>
    <w:rsid w:val="009535FF"/>
    <w:rsid w:val="00953717"/>
    <w:rsid w:val="00954D3A"/>
    <w:rsid w:val="00954DBF"/>
    <w:rsid w:val="009551EE"/>
    <w:rsid w:val="0095569A"/>
    <w:rsid w:val="009556D8"/>
    <w:rsid w:val="00955E00"/>
    <w:rsid w:val="00955FBA"/>
    <w:rsid w:val="0095607E"/>
    <w:rsid w:val="00956148"/>
    <w:rsid w:val="009565AF"/>
    <w:rsid w:val="00956C8C"/>
    <w:rsid w:val="00956E45"/>
    <w:rsid w:val="009571C9"/>
    <w:rsid w:val="009572CA"/>
    <w:rsid w:val="00957317"/>
    <w:rsid w:val="0095749C"/>
    <w:rsid w:val="009574F9"/>
    <w:rsid w:val="0095762B"/>
    <w:rsid w:val="0095787E"/>
    <w:rsid w:val="00957AFA"/>
    <w:rsid w:val="00957B19"/>
    <w:rsid w:val="00957B80"/>
    <w:rsid w:val="00957B83"/>
    <w:rsid w:val="00957EBF"/>
    <w:rsid w:val="009602F4"/>
    <w:rsid w:val="00960360"/>
    <w:rsid w:val="00960671"/>
    <w:rsid w:val="00960868"/>
    <w:rsid w:val="00960CB0"/>
    <w:rsid w:val="0096151D"/>
    <w:rsid w:val="00961521"/>
    <w:rsid w:val="00961988"/>
    <w:rsid w:val="00961F75"/>
    <w:rsid w:val="00962319"/>
    <w:rsid w:val="0096234F"/>
    <w:rsid w:val="009625B5"/>
    <w:rsid w:val="00962E1B"/>
    <w:rsid w:val="00962F8C"/>
    <w:rsid w:val="00963422"/>
    <w:rsid w:val="009634DE"/>
    <w:rsid w:val="009637BB"/>
    <w:rsid w:val="00963865"/>
    <w:rsid w:val="00963E19"/>
    <w:rsid w:val="00963F4F"/>
    <w:rsid w:val="009641CC"/>
    <w:rsid w:val="009643CF"/>
    <w:rsid w:val="00964447"/>
    <w:rsid w:val="00964597"/>
    <w:rsid w:val="009647A7"/>
    <w:rsid w:val="0096484D"/>
    <w:rsid w:val="00964A40"/>
    <w:rsid w:val="00964DFB"/>
    <w:rsid w:val="00964E6B"/>
    <w:rsid w:val="00964FE8"/>
    <w:rsid w:val="00965619"/>
    <w:rsid w:val="0096567D"/>
    <w:rsid w:val="00965758"/>
    <w:rsid w:val="009657D3"/>
    <w:rsid w:val="00965A20"/>
    <w:rsid w:val="00965B90"/>
    <w:rsid w:val="00965E47"/>
    <w:rsid w:val="00965ED7"/>
    <w:rsid w:val="009662D0"/>
    <w:rsid w:val="00966396"/>
    <w:rsid w:val="009663E1"/>
    <w:rsid w:val="009668BE"/>
    <w:rsid w:val="0096707F"/>
    <w:rsid w:val="0096751E"/>
    <w:rsid w:val="00967690"/>
    <w:rsid w:val="009676A1"/>
    <w:rsid w:val="009677C5"/>
    <w:rsid w:val="00967881"/>
    <w:rsid w:val="00967AC8"/>
    <w:rsid w:val="00967AEF"/>
    <w:rsid w:val="00967DF5"/>
    <w:rsid w:val="00967F6A"/>
    <w:rsid w:val="0097014E"/>
    <w:rsid w:val="0097068E"/>
    <w:rsid w:val="009709C6"/>
    <w:rsid w:val="009709F8"/>
    <w:rsid w:val="00970C66"/>
    <w:rsid w:val="00970FF0"/>
    <w:rsid w:val="00971123"/>
    <w:rsid w:val="00971230"/>
    <w:rsid w:val="009712EE"/>
    <w:rsid w:val="009715D8"/>
    <w:rsid w:val="00971B60"/>
    <w:rsid w:val="00971D77"/>
    <w:rsid w:val="00972C6D"/>
    <w:rsid w:val="00972D2C"/>
    <w:rsid w:val="00973303"/>
    <w:rsid w:val="00973925"/>
    <w:rsid w:val="00974021"/>
    <w:rsid w:val="00974C6F"/>
    <w:rsid w:val="00974FAC"/>
    <w:rsid w:val="0097521F"/>
    <w:rsid w:val="00975292"/>
    <w:rsid w:val="0097563B"/>
    <w:rsid w:val="0097583C"/>
    <w:rsid w:val="00975FB3"/>
    <w:rsid w:val="009768A1"/>
    <w:rsid w:val="009769FB"/>
    <w:rsid w:val="00976AA5"/>
    <w:rsid w:val="00976C79"/>
    <w:rsid w:val="00976CC5"/>
    <w:rsid w:val="0097761B"/>
    <w:rsid w:val="00977C6A"/>
    <w:rsid w:val="00977CD6"/>
    <w:rsid w:val="00977D47"/>
    <w:rsid w:val="00977EBE"/>
    <w:rsid w:val="009804D6"/>
    <w:rsid w:val="00980531"/>
    <w:rsid w:val="00980911"/>
    <w:rsid w:val="00980C19"/>
    <w:rsid w:val="00980CD1"/>
    <w:rsid w:val="00980E71"/>
    <w:rsid w:val="00980FBE"/>
    <w:rsid w:val="00980FD4"/>
    <w:rsid w:val="00981071"/>
    <w:rsid w:val="009812C0"/>
    <w:rsid w:val="0098134F"/>
    <w:rsid w:val="00981B18"/>
    <w:rsid w:val="00981B70"/>
    <w:rsid w:val="00981DCC"/>
    <w:rsid w:val="00982080"/>
    <w:rsid w:val="009829EC"/>
    <w:rsid w:val="00982B3E"/>
    <w:rsid w:val="00982DD1"/>
    <w:rsid w:val="0098318E"/>
    <w:rsid w:val="00983290"/>
    <w:rsid w:val="00983332"/>
    <w:rsid w:val="00983800"/>
    <w:rsid w:val="0098395C"/>
    <w:rsid w:val="00983D29"/>
    <w:rsid w:val="00984481"/>
    <w:rsid w:val="009845D2"/>
    <w:rsid w:val="00984BB3"/>
    <w:rsid w:val="00984C7F"/>
    <w:rsid w:val="00984DF7"/>
    <w:rsid w:val="00984F04"/>
    <w:rsid w:val="00985677"/>
    <w:rsid w:val="00985AF8"/>
    <w:rsid w:val="00985B61"/>
    <w:rsid w:val="00985BD7"/>
    <w:rsid w:val="00985BEA"/>
    <w:rsid w:val="00985CE2"/>
    <w:rsid w:val="00985EE5"/>
    <w:rsid w:val="00986185"/>
    <w:rsid w:val="00986204"/>
    <w:rsid w:val="009862AE"/>
    <w:rsid w:val="0098648D"/>
    <w:rsid w:val="009865F7"/>
    <w:rsid w:val="00986A62"/>
    <w:rsid w:val="00986F8A"/>
    <w:rsid w:val="0098710E"/>
    <w:rsid w:val="0098712A"/>
    <w:rsid w:val="00987163"/>
    <w:rsid w:val="00987457"/>
    <w:rsid w:val="009878DC"/>
    <w:rsid w:val="00987922"/>
    <w:rsid w:val="00987D5E"/>
    <w:rsid w:val="00987E2D"/>
    <w:rsid w:val="00987E43"/>
    <w:rsid w:val="00987F87"/>
    <w:rsid w:val="0099009A"/>
    <w:rsid w:val="00990991"/>
    <w:rsid w:val="00990E4E"/>
    <w:rsid w:val="00990E55"/>
    <w:rsid w:val="00990FA9"/>
    <w:rsid w:val="0099100D"/>
    <w:rsid w:val="009912E6"/>
    <w:rsid w:val="009913C7"/>
    <w:rsid w:val="00991AEC"/>
    <w:rsid w:val="00991AED"/>
    <w:rsid w:val="00991B12"/>
    <w:rsid w:val="00991BE0"/>
    <w:rsid w:val="00991EED"/>
    <w:rsid w:val="00991FE5"/>
    <w:rsid w:val="009920FA"/>
    <w:rsid w:val="0099221B"/>
    <w:rsid w:val="009922D8"/>
    <w:rsid w:val="009927E9"/>
    <w:rsid w:val="00992A10"/>
    <w:rsid w:val="00992F4A"/>
    <w:rsid w:val="009939A4"/>
    <w:rsid w:val="00993A83"/>
    <w:rsid w:val="00993DCC"/>
    <w:rsid w:val="0099406D"/>
    <w:rsid w:val="00994204"/>
    <w:rsid w:val="0099484C"/>
    <w:rsid w:val="009948EC"/>
    <w:rsid w:val="00994BB8"/>
    <w:rsid w:val="00994E11"/>
    <w:rsid w:val="00994EAA"/>
    <w:rsid w:val="0099511E"/>
    <w:rsid w:val="00995664"/>
    <w:rsid w:val="00995A7B"/>
    <w:rsid w:val="00995BEE"/>
    <w:rsid w:val="00995D77"/>
    <w:rsid w:val="00995DD2"/>
    <w:rsid w:val="0099721B"/>
    <w:rsid w:val="009973DB"/>
    <w:rsid w:val="009975B9"/>
    <w:rsid w:val="009977BF"/>
    <w:rsid w:val="009977C1"/>
    <w:rsid w:val="009A0025"/>
    <w:rsid w:val="009A0231"/>
    <w:rsid w:val="009A059C"/>
    <w:rsid w:val="009A07D9"/>
    <w:rsid w:val="009A09BA"/>
    <w:rsid w:val="009A0AB9"/>
    <w:rsid w:val="009A0CC4"/>
    <w:rsid w:val="009A0CD9"/>
    <w:rsid w:val="009A1E2D"/>
    <w:rsid w:val="009A1EC0"/>
    <w:rsid w:val="009A1F61"/>
    <w:rsid w:val="009A2BD0"/>
    <w:rsid w:val="009A2FA7"/>
    <w:rsid w:val="009A30EC"/>
    <w:rsid w:val="009A3216"/>
    <w:rsid w:val="009A3653"/>
    <w:rsid w:val="009A3701"/>
    <w:rsid w:val="009A3B7D"/>
    <w:rsid w:val="009A3BF9"/>
    <w:rsid w:val="009A3D81"/>
    <w:rsid w:val="009A3ED8"/>
    <w:rsid w:val="009A3F43"/>
    <w:rsid w:val="009A41FE"/>
    <w:rsid w:val="009A4656"/>
    <w:rsid w:val="009A4AAF"/>
    <w:rsid w:val="009A4B8E"/>
    <w:rsid w:val="009A58DD"/>
    <w:rsid w:val="009A5925"/>
    <w:rsid w:val="009A5A2A"/>
    <w:rsid w:val="009A5ADF"/>
    <w:rsid w:val="009A64D3"/>
    <w:rsid w:val="009A6E01"/>
    <w:rsid w:val="009A6FAE"/>
    <w:rsid w:val="009A7CE3"/>
    <w:rsid w:val="009B040E"/>
    <w:rsid w:val="009B04F7"/>
    <w:rsid w:val="009B081C"/>
    <w:rsid w:val="009B10D0"/>
    <w:rsid w:val="009B15F6"/>
    <w:rsid w:val="009B16AD"/>
    <w:rsid w:val="009B1BC0"/>
    <w:rsid w:val="009B1F4B"/>
    <w:rsid w:val="009B21C5"/>
    <w:rsid w:val="009B26EE"/>
    <w:rsid w:val="009B27A0"/>
    <w:rsid w:val="009B2A75"/>
    <w:rsid w:val="009B2DC7"/>
    <w:rsid w:val="009B2E53"/>
    <w:rsid w:val="009B35E2"/>
    <w:rsid w:val="009B3E42"/>
    <w:rsid w:val="009B3F8E"/>
    <w:rsid w:val="009B4049"/>
    <w:rsid w:val="009B40D7"/>
    <w:rsid w:val="009B46D7"/>
    <w:rsid w:val="009B491E"/>
    <w:rsid w:val="009B49C5"/>
    <w:rsid w:val="009B4A30"/>
    <w:rsid w:val="009B4B45"/>
    <w:rsid w:val="009B4D72"/>
    <w:rsid w:val="009B4EF3"/>
    <w:rsid w:val="009B4F19"/>
    <w:rsid w:val="009B500D"/>
    <w:rsid w:val="009B50A6"/>
    <w:rsid w:val="009B537B"/>
    <w:rsid w:val="009B5739"/>
    <w:rsid w:val="009B5C2B"/>
    <w:rsid w:val="009B5C4B"/>
    <w:rsid w:val="009B5F25"/>
    <w:rsid w:val="009B61BD"/>
    <w:rsid w:val="009B65AD"/>
    <w:rsid w:val="009B6696"/>
    <w:rsid w:val="009B6EDB"/>
    <w:rsid w:val="009B6EFE"/>
    <w:rsid w:val="009B711A"/>
    <w:rsid w:val="009B739D"/>
    <w:rsid w:val="009B75C8"/>
    <w:rsid w:val="009B7B61"/>
    <w:rsid w:val="009B7BC1"/>
    <w:rsid w:val="009B7C05"/>
    <w:rsid w:val="009B7D7A"/>
    <w:rsid w:val="009C0515"/>
    <w:rsid w:val="009C0903"/>
    <w:rsid w:val="009C0E58"/>
    <w:rsid w:val="009C138B"/>
    <w:rsid w:val="009C141A"/>
    <w:rsid w:val="009C148B"/>
    <w:rsid w:val="009C1849"/>
    <w:rsid w:val="009C1A38"/>
    <w:rsid w:val="009C1EA9"/>
    <w:rsid w:val="009C2208"/>
    <w:rsid w:val="009C29C5"/>
    <w:rsid w:val="009C2A21"/>
    <w:rsid w:val="009C2E64"/>
    <w:rsid w:val="009C2FDE"/>
    <w:rsid w:val="009C30A1"/>
    <w:rsid w:val="009C36CF"/>
    <w:rsid w:val="009C37B4"/>
    <w:rsid w:val="009C38F0"/>
    <w:rsid w:val="009C3A89"/>
    <w:rsid w:val="009C3B63"/>
    <w:rsid w:val="009C3BDA"/>
    <w:rsid w:val="009C41B4"/>
    <w:rsid w:val="009C44F1"/>
    <w:rsid w:val="009C4A01"/>
    <w:rsid w:val="009C4A1E"/>
    <w:rsid w:val="009C4AA8"/>
    <w:rsid w:val="009C4C55"/>
    <w:rsid w:val="009C4D19"/>
    <w:rsid w:val="009C5248"/>
    <w:rsid w:val="009C5D5E"/>
    <w:rsid w:val="009C6118"/>
    <w:rsid w:val="009C66D5"/>
    <w:rsid w:val="009C66EF"/>
    <w:rsid w:val="009C6C46"/>
    <w:rsid w:val="009C6E88"/>
    <w:rsid w:val="009C72B8"/>
    <w:rsid w:val="009C78BB"/>
    <w:rsid w:val="009C7B09"/>
    <w:rsid w:val="009C7CEF"/>
    <w:rsid w:val="009C7D64"/>
    <w:rsid w:val="009D05A3"/>
    <w:rsid w:val="009D05DA"/>
    <w:rsid w:val="009D0889"/>
    <w:rsid w:val="009D0A3B"/>
    <w:rsid w:val="009D0C90"/>
    <w:rsid w:val="009D0F59"/>
    <w:rsid w:val="009D1068"/>
    <w:rsid w:val="009D108F"/>
    <w:rsid w:val="009D1511"/>
    <w:rsid w:val="009D16BE"/>
    <w:rsid w:val="009D1F3C"/>
    <w:rsid w:val="009D2133"/>
    <w:rsid w:val="009D24CB"/>
    <w:rsid w:val="009D2746"/>
    <w:rsid w:val="009D2779"/>
    <w:rsid w:val="009D2FBF"/>
    <w:rsid w:val="009D30DE"/>
    <w:rsid w:val="009D35F7"/>
    <w:rsid w:val="009D371C"/>
    <w:rsid w:val="009D3CA2"/>
    <w:rsid w:val="009D3E51"/>
    <w:rsid w:val="009D41F7"/>
    <w:rsid w:val="009D442C"/>
    <w:rsid w:val="009D4456"/>
    <w:rsid w:val="009D4937"/>
    <w:rsid w:val="009D4A5F"/>
    <w:rsid w:val="009D4B61"/>
    <w:rsid w:val="009D4D26"/>
    <w:rsid w:val="009D4F3A"/>
    <w:rsid w:val="009D5014"/>
    <w:rsid w:val="009D60F7"/>
    <w:rsid w:val="009D62E9"/>
    <w:rsid w:val="009D69D0"/>
    <w:rsid w:val="009D7B86"/>
    <w:rsid w:val="009D7C28"/>
    <w:rsid w:val="009D7C81"/>
    <w:rsid w:val="009E00BC"/>
    <w:rsid w:val="009E0A19"/>
    <w:rsid w:val="009E0A58"/>
    <w:rsid w:val="009E0BFA"/>
    <w:rsid w:val="009E10A5"/>
    <w:rsid w:val="009E15FD"/>
    <w:rsid w:val="009E1A8C"/>
    <w:rsid w:val="009E27E4"/>
    <w:rsid w:val="009E284A"/>
    <w:rsid w:val="009E2AF6"/>
    <w:rsid w:val="009E3103"/>
    <w:rsid w:val="009E34B4"/>
    <w:rsid w:val="009E3518"/>
    <w:rsid w:val="009E3604"/>
    <w:rsid w:val="009E375C"/>
    <w:rsid w:val="009E3E5B"/>
    <w:rsid w:val="009E4425"/>
    <w:rsid w:val="009E45B6"/>
    <w:rsid w:val="009E45C9"/>
    <w:rsid w:val="009E45CA"/>
    <w:rsid w:val="009E4B28"/>
    <w:rsid w:val="009E522C"/>
    <w:rsid w:val="009E53AE"/>
    <w:rsid w:val="009E62F8"/>
    <w:rsid w:val="009E6A46"/>
    <w:rsid w:val="009E6B2C"/>
    <w:rsid w:val="009E6E7D"/>
    <w:rsid w:val="009E6E8A"/>
    <w:rsid w:val="009E70E5"/>
    <w:rsid w:val="009E72D2"/>
    <w:rsid w:val="009E74CF"/>
    <w:rsid w:val="009E753B"/>
    <w:rsid w:val="009E757F"/>
    <w:rsid w:val="009E7E5F"/>
    <w:rsid w:val="009F004C"/>
    <w:rsid w:val="009F009C"/>
    <w:rsid w:val="009F0875"/>
    <w:rsid w:val="009F0D0A"/>
    <w:rsid w:val="009F0F82"/>
    <w:rsid w:val="009F1569"/>
    <w:rsid w:val="009F165D"/>
    <w:rsid w:val="009F1CA5"/>
    <w:rsid w:val="009F1CD3"/>
    <w:rsid w:val="009F20DB"/>
    <w:rsid w:val="009F2296"/>
    <w:rsid w:val="009F2760"/>
    <w:rsid w:val="009F2C4C"/>
    <w:rsid w:val="009F2CB8"/>
    <w:rsid w:val="009F406E"/>
    <w:rsid w:val="009F4ACD"/>
    <w:rsid w:val="009F4DA9"/>
    <w:rsid w:val="009F4DF6"/>
    <w:rsid w:val="009F5C81"/>
    <w:rsid w:val="009F5CC7"/>
    <w:rsid w:val="009F5DBE"/>
    <w:rsid w:val="009F65BE"/>
    <w:rsid w:val="009F674D"/>
    <w:rsid w:val="009F6782"/>
    <w:rsid w:val="009F6A15"/>
    <w:rsid w:val="009F6D77"/>
    <w:rsid w:val="009F745E"/>
    <w:rsid w:val="009F79EB"/>
    <w:rsid w:val="009F7E9A"/>
    <w:rsid w:val="00A0003D"/>
    <w:rsid w:val="00A000F7"/>
    <w:rsid w:val="00A006E5"/>
    <w:rsid w:val="00A00A2F"/>
    <w:rsid w:val="00A00AF0"/>
    <w:rsid w:val="00A00CD8"/>
    <w:rsid w:val="00A00DF1"/>
    <w:rsid w:val="00A01194"/>
    <w:rsid w:val="00A01243"/>
    <w:rsid w:val="00A025CE"/>
    <w:rsid w:val="00A02A13"/>
    <w:rsid w:val="00A02AD1"/>
    <w:rsid w:val="00A02DD3"/>
    <w:rsid w:val="00A0312C"/>
    <w:rsid w:val="00A03D3E"/>
    <w:rsid w:val="00A03E4C"/>
    <w:rsid w:val="00A04184"/>
    <w:rsid w:val="00A04195"/>
    <w:rsid w:val="00A042C1"/>
    <w:rsid w:val="00A04415"/>
    <w:rsid w:val="00A044E2"/>
    <w:rsid w:val="00A048F4"/>
    <w:rsid w:val="00A04ADF"/>
    <w:rsid w:val="00A05054"/>
    <w:rsid w:val="00A0551F"/>
    <w:rsid w:val="00A05647"/>
    <w:rsid w:val="00A06418"/>
    <w:rsid w:val="00A064BA"/>
    <w:rsid w:val="00A066FB"/>
    <w:rsid w:val="00A07037"/>
    <w:rsid w:val="00A07199"/>
    <w:rsid w:val="00A07237"/>
    <w:rsid w:val="00A073E0"/>
    <w:rsid w:val="00A0742F"/>
    <w:rsid w:val="00A07522"/>
    <w:rsid w:val="00A1048D"/>
    <w:rsid w:val="00A105B1"/>
    <w:rsid w:val="00A105F0"/>
    <w:rsid w:val="00A107F0"/>
    <w:rsid w:val="00A108F0"/>
    <w:rsid w:val="00A1092E"/>
    <w:rsid w:val="00A10936"/>
    <w:rsid w:val="00A10BB1"/>
    <w:rsid w:val="00A1107D"/>
    <w:rsid w:val="00A112CF"/>
    <w:rsid w:val="00A1168E"/>
    <w:rsid w:val="00A11729"/>
    <w:rsid w:val="00A119DD"/>
    <w:rsid w:val="00A11AB5"/>
    <w:rsid w:val="00A11B96"/>
    <w:rsid w:val="00A11C65"/>
    <w:rsid w:val="00A11E35"/>
    <w:rsid w:val="00A11EAB"/>
    <w:rsid w:val="00A1210E"/>
    <w:rsid w:val="00A121E8"/>
    <w:rsid w:val="00A12708"/>
    <w:rsid w:val="00A1274B"/>
    <w:rsid w:val="00A128FC"/>
    <w:rsid w:val="00A12970"/>
    <w:rsid w:val="00A12AE7"/>
    <w:rsid w:val="00A13115"/>
    <w:rsid w:val="00A133F4"/>
    <w:rsid w:val="00A135D3"/>
    <w:rsid w:val="00A137D2"/>
    <w:rsid w:val="00A13D59"/>
    <w:rsid w:val="00A14476"/>
    <w:rsid w:val="00A14601"/>
    <w:rsid w:val="00A14655"/>
    <w:rsid w:val="00A147D5"/>
    <w:rsid w:val="00A14950"/>
    <w:rsid w:val="00A14E61"/>
    <w:rsid w:val="00A15189"/>
    <w:rsid w:val="00A15854"/>
    <w:rsid w:val="00A1597D"/>
    <w:rsid w:val="00A15EA0"/>
    <w:rsid w:val="00A168D0"/>
    <w:rsid w:val="00A16B0C"/>
    <w:rsid w:val="00A170BF"/>
    <w:rsid w:val="00A17145"/>
    <w:rsid w:val="00A177F3"/>
    <w:rsid w:val="00A200F0"/>
    <w:rsid w:val="00A2095D"/>
    <w:rsid w:val="00A209A2"/>
    <w:rsid w:val="00A20F8D"/>
    <w:rsid w:val="00A21233"/>
    <w:rsid w:val="00A21337"/>
    <w:rsid w:val="00A21458"/>
    <w:rsid w:val="00A21577"/>
    <w:rsid w:val="00A216CC"/>
    <w:rsid w:val="00A21A43"/>
    <w:rsid w:val="00A21C8B"/>
    <w:rsid w:val="00A21DCA"/>
    <w:rsid w:val="00A21EC1"/>
    <w:rsid w:val="00A2295D"/>
    <w:rsid w:val="00A22DAA"/>
    <w:rsid w:val="00A22FBE"/>
    <w:rsid w:val="00A235F5"/>
    <w:rsid w:val="00A239A4"/>
    <w:rsid w:val="00A239B3"/>
    <w:rsid w:val="00A239B8"/>
    <w:rsid w:val="00A23D6B"/>
    <w:rsid w:val="00A24A2B"/>
    <w:rsid w:val="00A24A33"/>
    <w:rsid w:val="00A25140"/>
    <w:rsid w:val="00A252D5"/>
    <w:rsid w:val="00A25479"/>
    <w:rsid w:val="00A25846"/>
    <w:rsid w:val="00A25865"/>
    <w:rsid w:val="00A2594A"/>
    <w:rsid w:val="00A25DFB"/>
    <w:rsid w:val="00A26480"/>
    <w:rsid w:val="00A26BC4"/>
    <w:rsid w:val="00A26CD8"/>
    <w:rsid w:val="00A26F82"/>
    <w:rsid w:val="00A274AA"/>
    <w:rsid w:val="00A2786B"/>
    <w:rsid w:val="00A27905"/>
    <w:rsid w:val="00A27E60"/>
    <w:rsid w:val="00A27FC4"/>
    <w:rsid w:val="00A30365"/>
    <w:rsid w:val="00A304F5"/>
    <w:rsid w:val="00A305C5"/>
    <w:rsid w:val="00A30723"/>
    <w:rsid w:val="00A30D12"/>
    <w:rsid w:val="00A30E42"/>
    <w:rsid w:val="00A30ECA"/>
    <w:rsid w:val="00A30EDE"/>
    <w:rsid w:val="00A31001"/>
    <w:rsid w:val="00A3108A"/>
    <w:rsid w:val="00A314AD"/>
    <w:rsid w:val="00A31583"/>
    <w:rsid w:val="00A317EF"/>
    <w:rsid w:val="00A31A24"/>
    <w:rsid w:val="00A31AC2"/>
    <w:rsid w:val="00A31C00"/>
    <w:rsid w:val="00A32013"/>
    <w:rsid w:val="00A320F1"/>
    <w:rsid w:val="00A32485"/>
    <w:rsid w:val="00A328B0"/>
    <w:rsid w:val="00A3382C"/>
    <w:rsid w:val="00A33A21"/>
    <w:rsid w:val="00A34009"/>
    <w:rsid w:val="00A34683"/>
    <w:rsid w:val="00A34BBD"/>
    <w:rsid w:val="00A34DE9"/>
    <w:rsid w:val="00A355DD"/>
    <w:rsid w:val="00A35630"/>
    <w:rsid w:val="00A357A8"/>
    <w:rsid w:val="00A358BF"/>
    <w:rsid w:val="00A3623A"/>
    <w:rsid w:val="00A36602"/>
    <w:rsid w:val="00A36643"/>
    <w:rsid w:val="00A3686A"/>
    <w:rsid w:val="00A368BE"/>
    <w:rsid w:val="00A36A74"/>
    <w:rsid w:val="00A36F91"/>
    <w:rsid w:val="00A370DA"/>
    <w:rsid w:val="00A37317"/>
    <w:rsid w:val="00A37372"/>
    <w:rsid w:val="00A37801"/>
    <w:rsid w:val="00A37802"/>
    <w:rsid w:val="00A379A5"/>
    <w:rsid w:val="00A37DA5"/>
    <w:rsid w:val="00A37E9B"/>
    <w:rsid w:val="00A402FC"/>
    <w:rsid w:val="00A40437"/>
    <w:rsid w:val="00A40512"/>
    <w:rsid w:val="00A406C3"/>
    <w:rsid w:val="00A406C9"/>
    <w:rsid w:val="00A419A3"/>
    <w:rsid w:val="00A41BD2"/>
    <w:rsid w:val="00A41BFD"/>
    <w:rsid w:val="00A41F68"/>
    <w:rsid w:val="00A430A9"/>
    <w:rsid w:val="00A43778"/>
    <w:rsid w:val="00A43B04"/>
    <w:rsid w:val="00A43C1F"/>
    <w:rsid w:val="00A443E1"/>
    <w:rsid w:val="00A45021"/>
    <w:rsid w:val="00A45A34"/>
    <w:rsid w:val="00A45C0D"/>
    <w:rsid w:val="00A45D67"/>
    <w:rsid w:val="00A45ED8"/>
    <w:rsid w:val="00A460D8"/>
    <w:rsid w:val="00A46498"/>
    <w:rsid w:val="00A46779"/>
    <w:rsid w:val="00A46866"/>
    <w:rsid w:val="00A46DE4"/>
    <w:rsid w:val="00A46F73"/>
    <w:rsid w:val="00A470A6"/>
    <w:rsid w:val="00A50213"/>
    <w:rsid w:val="00A50913"/>
    <w:rsid w:val="00A50A57"/>
    <w:rsid w:val="00A51522"/>
    <w:rsid w:val="00A518AA"/>
    <w:rsid w:val="00A528D3"/>
    <w:rsid w:val="00A52A8C"/>
    <w:rsid w:val="00A52B86"/>
    <w:rsid w:val="00A52EC2"/>
    <w:rsid w:val="00A52FCB"/>
    <w:rsid w:val="00A5387B"/>
    <w:rsid w:val="00A53FF2"/>
    <w:rsid w:val="00A54401"/>
    <w:rsid w:val="00A54831"/>
    <w:rsid w:val="00A54CAE"/>
    <w:rsid w:val="00A54DF5"/>
    <w:rsid w:val="00A5580C"/>
    <w:rsid w:val="00A55822"/>
    <w:rsid w:val="00A5584E"/>
    <w:rsid w:val="00A55C19"/>
    <w:rsid w:val="00A560F4"/>
    <w:rsid w:val="00A561D1"/>
    <w:rsid w:val="00A56378"/>
    <w:rsid w:val="00A564EA"/>
    <w:rsid w:val="00A566E2"/>
    <w:rsid w:val="00A567E6"/>
    <w:rsid w:val="00A56AD8"/>
    <w:rsid w:val="00A570DA"/>
    <w:rsid w:val="00A57256"/>
    <w:rsid w:val="00A57776"/>
    <w:rsid w:val="00A57F71"/>
    <w:rsid w:val="00A601D6"/>
    <w:rsid w:val="00A60422"/>
    <w:rsid w:val="00A60B22"/>
    <w:rsid w:val="00A60F0F"/>
    <w:rsid w:val="00A6102D"/>
    <w:rsid w:val="00A61126"/>
    <w:rsid w:val="00A611B8"/>
    <w:rsid w:val="00A618AB"/>
    <w:rsid w:val="00A61A77"/>
    <w:rsid w:val="00A61AFA"/>
    <w:rsid w:val="00A61C57"/>
    <w:rsid w:val="00A61DA2"/>
    <w:rsid w:val="00A61DDD"/>
    <w:rsid w:val="00A62125"/>
    <w:rsid w:val="00A62221"/>
    <w:rsid w:val="00A62305"/>
    <w:rsid w:val="00A628CD"/>
    <w:rsid w:val="00A62BEB"/>
    <w:rsid w:val="00A62C7B"/>
    <w:rsid w:val="00A63264"/>
    <w:rsid w:val="00A635B3"/>
    <w:rsid w:val="00A638AE"/>
    <w:rsid w:val="00A63978"/>
    <w:rsid w:val="00A63A67"/>
    <w:rsid w:val="00A63B63"/>
    <w:rsid w:val="00A63BBB"/>
    <w:rsid w:val="00A63BEC"/>
    <w:rsid w:val="00A63DD2"/>
    <w:rsid w:val="00A6418F"/>
    <w:rsid w:val="00A6466F"/>
    <w:rsid w:val="00A6468A"/>
    <w:rsid w:val="00A6472E"/>
    <w:rsid w:val="00A64771"/>
    <w:rsid w:val="00A64C6E"/>
    <w:rsid w:val="00A64DCB"/>
    <w:rsid w:val="00A64E07"/>
    <w:rsid w:val="00A650EC"/>
    <w:rsid w:val="00A651CB"/>
    <w:rsid w:val="00A65669"/>
    <w:rsid w:val="00A65844"/>
    <w:rsid w:val="00A65DBC"/>
    <w:rsid w:val="00A65E67"/>
    <w:rsid w:val="00A65F90"/>
    <w:rsid w:val="00A660CD"/>
    <w:rsid w:val="00A663C1"/>
    <w:rsid w:val="00A66537"/>
    <w:rsid w:val="00A66718"/>
    <w:rsid w:val="00A668D5"/>
    <w:rsid w:val="00A6697A"/>
    <w:rsid w:val="00A669DA"/>
    <w:rsid w:val="00A66A40"/>
    <w:rsid w:val="00A66A8E"/>
    <w:rsid w:val="00A66C94"/>
    <w:rsid w:val="00A670D6"/>
    <w:rsid w:val="00A6729C"/>
    <w:rsid w:val="00A6746B"/>
    <w:rsid w:val="00A67971"/>
    <w:rsid w:val="00A67EEB"/>
    <w:rsid w:val="00A705B0"/>
    <w:rsid w:val="00A706BD"/>
    <w:rsid w:val="00A706C1"/>
    <w:rsid w:val="00A70BB7"/>
    <w:rsid w:val="00A70E12"/>
    <w:rsid w:val="00A7142F"/>
    <w:rsid w:val="00A718EF"/>
    <w:rsid w:val="00A71950"/>
    <w:rsid w:val="00A71BB5"/>
    <w:rsid w:val="00A7218A"/>
    <w:rsid w:val="00A7288B"/>
    <w:rsid w:val="00A72970"/>
    <w:rsid w:val="00A729ED"/>
    <w:rsid w:val="00A72DCA"/>
    <w:rsid w:val="00A731AA"/>
    <w:rsid w:val="00A731FF"/>
    <w:rsid w:val="00A73373"/>
    <w:rsid w:val="00A7342C"/>
    <w:rsid w:val="00A736CD"/>
    <w:rsid w:val="00A73893"/>
    <w:rsid w:val="00A73B2F"/>
    <w:rsid w:val="00A73C6D"/>
    <w:rsid w:val="00A73CC7"/>
    <w:rsid w:val="00A742CF"/>
    <w:rsid w:val="00A7451B"/>
    <w:rsid w:val="00A7468E"/>
    <w:rsid w:val="00A74D89"/>
    <w:rsid w:val="00A750B1"/>
    <w:rsid w:val="00A751D9"/>
    <w:rsid w:val="00A7591E"/>
    <w:rsid w:val="00A75A4E"/>
    <w:rsid w:val="00A75E98"/>
    <w:rsid w:val="00A764A5"/>
    <w:rsid w:val="00A7698F"/>
    <w:rsid w:val="00A76BBD"/>
    <w:rsid w:val="00A76DF7"/>
    <w:rsid w:val="00A77D60"/>
    <w:rsid w:val="00A80153"/>
    <w:rsid w:val="00A8047F"/>
    <w:rsid w:val="00A80661"/>
    <w:rsid w:val="00A81A1B"/>
    <w:rsid w:val="00A81DDF"/>
    <w:rsid w:val="00A81FDF"/>
    <w:rsid w:val="00A820C0"/>
    <w:rsid w:val="00A8222E"/>
    <w:rsid w:val="00A82ADC"/>
    <w:rsid w:val="00A82EA1"/>
    <w:rsid w:val="00A82EE4"/>
    <w:rsid w:val="00A8301A"/>
    <w:rsid w:val="00A8315E"/>
    <w:rsid w:val="00A833AA"/>
    <w:rsid w:val="00A834B6"/>
    <w:rsid w:val="00A8356B"/>
    <w:rsid w:val="00A83594"/>
    <w:rsid w:val="00A83618"/>
    <w:rsid w:val="00A836C1"/>
    <w:rsid w:val="00A83CDF"/>
    <w:rsid w:val="00A83D9A"/>
    <w:rsid w:val="00A84288"/>
    <w:rsid w:val="00A84617"/>
    <w:rsid w:val="00A84756"/>
    <w:rsid w:val="00A848AB"/>
    <w:rsid w:val="00A84901"/>
    <w:rsid w:val="00A84ADE"/>
    <w:rsid w:val="00A84BBD"/>
    <w:rsid w:val="00A84EA6"/>
    <w:rsid w:val="00A84FE1"/>
    <w:rsid w:val="00A85222"/>
    <w:rsid w:val="00A8528F"/>
    <w:rsid w:val="00A854F3"/>
    <w:rsid w:val="00A85642"/>
    <w:rsid w:val="00A85646"/>
    <w:rsid w:val="00A856C1"/>
    <w:rsid w:val="00A857CC"/>
    <w:rsid w:val="00A861CE"/>
    <w:rsid w:val="00A86501"/>
    <w:rsid w:val="00A8697E"/>
    <w:rsid w:val="00A86A2C"/>
    <w:rsid w:val="00A87303"/>
    <w:rsid w:val="00A8756C"/>
    <w:rsid w:val="00A877CA"/>
    <w:rsid w:val="00A87965"/>
    <w:rsid w:val="00A87AB9"/>
    <w:rsid w:val="00A87AFF"/>
    <w:rsid w:val="00A90505"/>
    <w:rsid w:val="00A91158"/>
    <w:rsid w:val="00A9173D"/>
    <w:rsid w:val="00A91954"/>
    <w:rsid w:val="00A91BCC"/>
    <w:rsid w:val="00A91EBB"/>
    <w:rsid w:val="00A92850"/>
    <w:rsid w:val="00A929DD"/>
    <w:rsid w:val="00A92D60"/>
    <w:rsid w:val="00A92F92"/>
    <w:rsid w:val="00A9302F"/>
    <w:rsid w:val="00A93245"/>
    <w:rsid w:val="00A93351"/>
    <w:rsid w:val="00A93551"/>
    <w:rsid w:val="00A93CB2"/>
    <w:rsid w:val="00A94497"/>
    <w:rsid w:val="00A94F20"/>
    <w:rsid w:val="00A94FF4"/>
    <w:rsid w:val="00A95921"/>
    <w:rsid w:val="00A95D34"/>
    <w:rsid w:val="00A95E68"/>
    <w:rsid w:val="00A96194"/>
    <w:rsid w:val="00A961B4"/>
    <w:rsid w:val="00A9686C"/>
    <w:rsid w:val="00A97089"/>
    <w:rsid w:val="00A9767A"/>
    <w:rsid w:val="00A97A50"/>
    <w:rsid w:val="00A97B1E"/>
    <w:rsid w:val="00AA0132"/>
    <w:rsid w:val="00AA0AFA"/>
    <w:rsid w:val="00AA0B0F"/>
    <w:rsid w:val="00AA0C0E"/>
    <w:rsid w:val="00AA1474"/>
    <w:rsid w:val="00AA1621"/>
    <w:rsid w:val="00AA1828"/>
    <w:rsid w:val="00AA18A5"/>
    <w:rsid w:val="00AA1C2F"/>
    <w:rsid w:val="00AA1D01"/>
    <w:rsid w:val="00AA21DA"/>
    <w:rsid w:val="00AA2351"/>
    <w:rsid w:val="00AA298D"/>
    <w:rsid w:val="00AA2CFF"/>
    <w:rsid w:val="00AA3030"/>
    <w:rsid w:val="00AA33D1"/>
    <w:rsid w:val="00AA342E"/>
    <w:rsid w:val="00AA371C"/>
    <w:rsid w:val="00AA37FD"/>
    <w:rsid w:val="00AA386D"/>
    <w:rsid w:val="00AA3940"/>
    <w:rsid w:val="00AA3C24"/>
    <w:rsid w:val="00AA3CE9"/>
    <w:rsid w:val="00AA3F85"/>
    <w:rsid w:val="00AA41C9"/>
    <w:rsid w:val="00AA47E2"/>
    <w:rsid w:val="00AA4919"/>
    <w:rsid w:val="00AA4D5D"/>
    <w:rsid w:val="00AA4FEC"/>
    <w:rsid w:val="00AA5019"/>
    <w:rsid w:val="00AA5309"/>
    <w:rsid w:val="00AA5516"/>
    <w:rsid w:val="00AA55EE"/>
    <w:rsid w:val="00AA56D9"/>
    <w:rsid w:val="00AA5767"/>
    <w:rsid w:val="00AA5782"/>
    <w:rsid w:val="00AA5982"/>
    <w:rsid w:val="00AA5A4F"/>
    <w:rsid w:val="00AA60A3"/>
    <w:rsid w:val="00AA69FA"/>
    <w:rsid w:val="00AA6B0A"/>
    <w:rsid w:val="00AA6C9E"/>
    <w:rsid w:val="00AA6E08"/>
    <w:rsid w:val="00AA7056"/>
    <w:rsid w:val="00AA749E"/>
    <w:rsid w:val="00AA777B"/>
    <w:rsid w:val="00AA7A37"/>
    <w:rsid w:val="00AA7AC1"/>
    <w:rsid w:val="00AA7BD6"/>
    <w:rsid w:val="00AA7C92"/>
    <w:rsid w:val="00AA7E27"/>
    <w:rsid w:val="00AA7E2D"/>
    <w:rsid w:val="00AB042B"/>
    <w:rsid w:val="00AB0905"/>
    <w:rsid w:val="00AB095B"/>
    <w:rsid w:val="00AB0A3E"/>
    <w:rsid w:val="00AB0B0A"/>
    <w:rsid w:val="00AB1663"/>
    <w:rsid w:val="00AB2074"/>
    <w:rsid w:val="00AB2508"/>
    <w:rsid w:val="00AB25BF"/>
    <w:rsid w:val="00AB29DE"/>
    <w:rsid w:val="00AB2AF5"/>
    <w:rsid w:val="00AB2C50"/>
    <w:rsid w:val="00AB2FE0"/>
    <w:rsid w:val="00AB302E"/>
    <w:rsid w:val="00AB32A4"/>
    <w:rsid w:val="00AB345C"/>
    <w:rsid w:val="00AB3647"/>
    <w:rsid w:val="00AB39AE"/>
    <w:rsid w:val="00AB3FC3"/>
    <w:rsid w:val="00AB4059"/>
    <w:rsid w:val="00AB41B0"/>
    <w:rsid w:val="00AB4636"/>
    <w:rsid w:val="00AB49B1"/>
    <w:rsid w:val="00AB4E37"/>
    <w:rsid w:val="00AB524D"/>
    <w:rsid w:val="00AB5497"/>
    <w:rsid w:val="00AB5614"/>
    <w:rsid w:val="00AB58DB"/>
    <w:rsid w:val="00AB5E30"/>
    <w:rsid w:val="00AB61DA"/>
    <w:rsid w:val="00AB6247"/>
    <w:rsid w:val="00AB69EA"/>
    <w:rsid w:val="00AB6B0C"/>
    <w:rsid w:val="00AB6CF2"/>
    <w:rsid w:val="00AB6DE6"/>
    <w:rsid w:val="00AB6DFD"/>
    <w:rsid w:val="00AB6F45"/>
    <w:rsid w:val="00AB7162"/>
    <w:rsid w:val="00AB7211"/>
    <w:rsid w:val="00AB78B2"/>
    <w:rsid w:val="00AB7A92"/>
    <w:rsid w:val="00AB7B63"/>
    <w:rsid w:val="00AB7E13"/>
    <w:rsid w:val="00AC0028"/>
    <w:rsid w:val="00AC0601"/>
    <w:rsid w:val="00AC08B7"/>
    <w:rsid w:val="00AC16E3"/>
    <w:rsid w:val="00AC1E86"/>
    <w:rsid w:val="00AC1FC7"/>
    <w:rsid w:val="00AC2509"/>
    <w:rsid w:val="00AC25DA"/>
    <w:rsid w:val="00AC27DF"/>
    <w:rsid w:val="00AC28FB"/>
    <w:rsid w:val="00AC2B60"/>
    <w:rsid w:val="00AC2E06"/>
    <w:rsid w:val="00AC30B8"/>
    <w:rsid w:val="00AC30EB"/>
    <w:rsid w:val="00AC3179"/>
    <w:rsid w:val="00AC333B"/>
    <w:rsid w:val="00AC3398"/>
    <w:rsid w:val="00AC36E3"/>
    <w:rsid w:val="00AC36F8"/>
    <w:rsid w:val="00AC387A"/>
    <w:rsid w:val="00AC3C9A"/>
    <w:rsid w:val="00AC3E89"/>
    <w:rsid w:val="00AC4CA0"/>
    <w:rsid w:val="00AC4E87"/>
    <w:rsid w:val="00AC4FCB"/>
    <w:rsid w:val="00AC50CC"/>
    <w:rsid w:val="00AC50FC"/>
    <w:rsid w:val="00AC52BA"/>
    <w:rsid w:val="00AC545B"/>
    <w:rsid w:val="00AC5BD9"/>
    <w:rsid w:val="00AC5D2D"/>
    <w:rsid w:val="00AC631B"/>
    <w:rsid w:val="00AC6412"/>
    <w:rsid w:val="00AC6592"/>
    <w:rsid w:val="00AC659D"/>
    <w:rsid w:val="00AC6791"/>
    <w:rsid w:val="00AC6BCB"/>
    <w:rsid w:val="00AC6C4F"/>
    <w:rsid w:val="00AC6C75"/>
    <w:rsid w:val="00AC6C7B"/>
    <w:rsid w:val="00AC7CBC"/>
    <w:rsid w:val="00AC7D8B"/>
    <w:rsid w:val="00AC7E2E"/>
    <w:rsid w:val="00AD0797"/>
    <w:rsid w:val="00AD08A9"/>
    <w:rsid w:val="00AD0D24"/>
    <w:rsid w:val="00AD113D"/>
    <w:rsid w:val="00AD12EC"/>
    <w:rsid w:val="00AD1408"/>
    <w:rsid w:val="00AD142F"/>
    <w:rsid w:val="00AD1569"/>
    <w:rsid w:val="00AD17ED"/>
    <w:rsid w:val="00AD1D97"/>
    <w:rsid w:val="00AD1E5C"/>
    <w:rsid w:val="00AD2017"/>
    <w:rsid w:val="00AD288A"/>
    <w:rsid w:val="00AD29CA"/>
    <w:rsid w:val="00AD2B4B"/>
    <w:rsid w:val="00AD2EFD"/>
    <w:rsid w:val="00AD325F"/>
    <w:rsid w:val="00AD37E5"/>
    <w:rsid w:val="00AD38AE"/>
    <w:rsid w:val="00AD3B4A"/>
    <w:rsid w:val="00AD3FB1"/>
    <w:rsid w:val="00AD4235"/>
    <w:rsid w:val="00AD4BEC"/>
    <w:rsid w:val="00AD5237"/>
    <w:rsid w:val="00AD5A6A"/>
    <w:rsid w:val="00AD5D80"/>
    <w:rsid w:val="00AD5E92"/>
    <w:rsid w:val="00AD6B78"/>
    <w:rsid w:val="00AD6DBF"/>
    <w:rsid w:val="00AD7588"/>
    <w:rsid w:val="00AD7844"/>
    <w:rsid w:val="00AD7ABF"/>
    <w:rsid w:val="00AD7C50"/>
    <w:rsid w:val="00AD7CB7"/>
    <w:rsid w:val="00AD7E5C"/>
    <w:rsid w:val="00AE05A0"/>
    <w:rsid w:val="00AE08E5"/>
    <w:rsid w:val="00AE0928"/>
    <w:rsid w:val="00AE0A16"/>
    <w:rsid w:val="00AE0BB7"/>
    <w:rsid w:val="00AE0D38"/>
    <w:rsid w:val="00AE0FF5"/>
    <w:rsid w:val="00AE1AA6"/>
    <w:rsid w:val="00AE2495"/>
    <w:rsid w:val="00AE2FAE"/>
    <w:rsid w:val="00AE3132"/>
    <w:rsid w:val="00AE37E6"/>
    <w:rsid w:val="00AE41D3"/>
    <w:rsid w:val="00AE452D"/>
    <w:rsid w:val="00AE497A"/>
    <w:rsid w:val="00AE4ED8"/>
    <w:rsid w:val="00AE55FF"/>
    <w:rsid w:val="00AE5908"/>
    <w:rsid w:val="00AE5B87"/>
    <w:rsid w:val="00AE5D2A"/>
    <w:rsid w:val="00AE5F03"/>
    <w:rsid w:val="00AE6335"/>
    <w:rsid w:val="00AE6359"/>
    <w:rsid w:val="00AE6807"/>
    <w:rsid w:val="00AE694D"/>
    <w:rsid w:val="00AE6B73"/>
    <w:rsid w:val="00AE6C03"/>
    <w:rsid w:val="00AE70D9"/>
    <w:rsid w:val="00AE7175"/>
    <w:rsid w:val="00AE71FE"/>
    <w:rsid w:val="00AE72AD"/>
    <w:rsid w:val="00AE77A5"/>
    <w:rsid w:val="00AE79A2"/>
    <w:rsid w:val="00AF0769"/>
    <w:rsid w:val="00AF0ACA"/>
    <w:rsid w:val="00AF0ACC"/>
    <w:rsid w:val="00AF13B4"/>
    <w:rsid w:val="00AF1561"/>
    <w:rsid w:val="00AF166D"/>
    <w:rsid w:val="00AF16F0"/>
    <w:rsid w:val="00AF174B"/>
    <w:rsid w:val="00AF1B7D"/>
    <w:rsid w:val="00AF2544"/>
    <w:rsid w:val="00AF2680"/>
    <w:rsid w:val="00AF2902"/>
    <w:rsid w:val="00AF2A82"/>
    <w:rsid w:val="00AF2D6E"/>
    <w:rsid w:val="00AF2E29"/>
    <w:rsid w:val="00AF3070"/>
    <w:rsid w:val="00AF328B"/>
    <w:rsid w:val="00AF3408"/>
    <w:rsid w:val="00AF3429"/>
    <w:rsid w:val="00AF3745"/>
    <w:rsid w:val="00AF3C04"/>
    <w:rsid w:val="00AF425C"/>
    <w:rsid w:val="00AF480E"/>
    <w:rsid w:val="00AF4A7F"/>
    <w:rsid w:val="00AF4F48"/>
    <w:rsid w:val="00AF4F60"/>
    <w:rsid w:val="00AF5A0D"/>
    <w:rsid w:val="00AF5A72"/>
    <w:rsid w:val="00AF60A1"/>
    <w:rsid w:val="00AF6248"/>
    <w:rsid w:val="00AF6265"/>
    <w:rsid w:val="00AF6489"/>
    <w:rsid w:val="00AF65BB"/>
    <w:rsid w:val="00AF67A8"/>
    <w:rsid w:val="00AF6A2E"/>
    <w:rsid w:val="00AF6A68"/>
    <w:rsid w:val="00AF6DF7"/>
    <w:rsid w:val="00AF77A4"/>
    <w:rsid w:val="00AF7EBF"/>
    <w:rsid w:val="00B00181"/>
    <w:rsid w:val="00B00354"/>
    <w:rsid w:val="00B005BE"/>
    <w:rsid w:val="00B005EB"/>
    <w:rsid w:val="00B005F1"/>
    <w:rsid w:val="00B0086F"/>
    <w:rsid w:val="00B00A7D"/>
    <w:rsid w:val="00B00AB8"/>
    <w:rsid w:val="00B00EE2"/>
    <w:rsid w:val="00B016D9"/>
    <w:rsid w:val="00B0180D"/>
    <w:rsid w:val="00B0194A"/>
    <w:rsid w:val="00B01ABB"/>
    <w:rsid w:val="00B01BEB"/>
    <w:rsid w:val="00B01CB7"/>
    <w:rsid w:val="00B01DF8"/>
    <w:rsid w:val="00B01E55"/>
    <w:rsid w:val="00B02179"/>
    <w:rsid w:val="00B022C2"/>
    <w:rsid w:val="00B0266B"/>
    <w:rsid w:val="00B027E3"/>
    <w:rsid w:val="00B02B87"/>
    <w:rsid w:val="00B02E6F"/>
    <w:rsid w:val="00B02ED1"/>
    <w:rsid w:val="00B02FAB"/>
    <w:rsid w:val="00B030FC"/>
    <w:rsid w:val="00B03563"/>
    <w:rsid w:val="00B03A5E"/>
    <w:rsid w:val="00B03C28"/>
    <w:rsid w:val="00B03C6A"/>
    <w:rsid w:val="00B03F73"/>
    <w:rsid w:val="00B04AB0"/>
    <w:rsid w:val="00B04E60"/>
    <w:rsid w:val="00B04FE6"/>
    <w:rsid w:val="00B05BA4"/>
    <w:rsid w:val="00B05EE6"/>
    <w:rsid w:val="00B060FD"/>
    <w:rsid w:val="00B0657C"/>
    <w:rsid w:val="00B0673F"/>
    <w:rsid w:val="00B06749"/>
    <w:rsid w:val="00B06D30"/>
    <w:rsid w:val="00B0756A"/>
    <w:rsid w:val="00B0765F"/>
    <w:rsid w:val="00B07B47"/>
    <w:rsid w:val="00B07D2B"/>
    <w:rsid w:val="00B10364"/>
    <w:rsid w:val="00B10374"/>
    <w:rsid w:val="00B113DA"/>
    <w:rsid w:val="00B11969"/>
    <w:rsid w:val="00B119F0"/>
    <w:rsid w:val="00B12271"/>
    <w:rsid w:val="00B12397"/>
    <w:rsid w:val="00B1277C"/>
    <w:rsid w:val="00B127C8"/>
    <w:rsid w:val="00B12C0B"/>
    <w:rsid w:val="00B12DD1"/>
    <w:rsid w:val="00B1330F"/>
    <w:rsid w:val="00B14052"/>
    <w:rsid w:val="00B1415E"/>
    <w:rsid w:val="00B14709"/>
    <w:rsid w:val="00B1475A"/>
    <w:rsid w:val="00B14F8C"/>
    <w:rsid w:val="00B1500D"/>
    <w:rsid w:val="00B154D6"/>
    <w:rsid w:val="00B15523"/>
    <w:rsid w:val="00B1598C"/>
    <w:rsid w:val="00B15B5F"/>
    <w:rsid w:val="00B16372"/>
    <w:rsid w:val="00B164DB"/>
    <w:rsid w:val="00B166FC"/>
    <w:rsid w:val="00B16746"/>
    <w:rsid w:val="00B170C0"/>
    <w:rsid w:val="00B17306"/>
    <w:rsid w:val="00B1748B"/>
    <w:rsid w:val="00B175C6"/>
    <w:rsid w:val="00B1773D"/>
    <w:rsid w:val="00B177D3"/>
    <w:rsid w:val="00B17A25"/>
    <w:rsid w:val="00B2003F"/>
    <w:rsid w:val="00B20405"/>
    <w:rsid w:val="00B205ED"/>
    <w:rsid w:val="00B20792"/>
    <w:rsid w:val="00B20A0D"/>
    <w:rsid w:val="00B20EC9"/>
    <w:rsid w:val="00B210DE"/>
    <w:rsid w:val="00B21117"/>
    <w:rsid w:val="00B213EB"/>
    <w:rsid w:val="00B2151A"/>
    <w:rsid w:val="00B218C9"/>
    <w:rsid w:val="00B21952"/>
    <w:rsid w:val="00B21DDD"/>
    <w:rsid w:val="00B224F5"/>
    <w:rsid w:val="00B22B1C"/>
    <w:rsid w:val="00B22D93"/>
    <w:rsid w:val="00B22E3B"/>
    <w:rsid w:val="00B23330"/>
    <w:rsid w:val="00B233E5"/>
    <w:rsid w:val="00B2366E"/>
    <w:rsid w:val="00B23908"/>
    <w:rsid w:val="00B2394A"/>
    <w:rsid w:val="00B23D17"/>
    <w:rsid w:val="00B23DA1"/>
    <w:rsid w:val="00B2486D"/>
    <w:rsid w:val="00B24977"/>
    <w:rsid w:val="00B24BAE"/>
    <w:rsid w:val="00B24D79"/>
    <w:rsid w:val="00B25263"/>
    <w:rsid w:val="00B25402"/>
    <w:rsid w:val="00B2569E"/>
    <w:rsid w:val="00B25A89"/>
    <w:rsid w:val="00B25C62"/>
    <w:rsid w:val="00B25E83"/>
    <w:rsid w:val="00B265FB"/>
    <w:rsid w:val="00B266C9"/>
    <w:rsid w:val="00B26AB8"/>
    <w:rsid w:val="00B26D73"/>
    <w:rsid w:val="00B26F20"/>
    <w:rsid w:val="00B27791"/>
    <w:rsid w:val="00B27857"/>
    <w:rsid w:val="00B3035F"/>
    <w:rsid w:val="00B30B8E"/>
    <w:rsid w:val="00B30BC4"/>
    <w:rsid w:val="00B3195D"/>
    <w:rsid w:val="00B319AA"/>
    <w:rsid w:val="00B319F6"/>
    <w:rsid w:val="00B320CB"/>
    <w:rsid w:val="00B3239C"/>
    <w:rsid w:val="00B32972"/>
    <w:rsid w:val="00B32AEA"/>
    <w:rsid w:val="00B32AED"/>
    <w:rsid w:val="00B32F5F"/>
    <w:rsid w:val="00B32FF3"/>
    <w:rsid w:val="00B33265"/>
    <w:rsid w:val="00B33321"/>
    <w:rsid w:val="00B3352E"/>
    <w:rsid w:val="00B33AF9"/>
    <w:rsid w:val="00B33DC7"/>
    <w:rsid w:val="00B33E73"/>
    <w:rsid w:val="00B347C3"/>
    <w:rsid w:val="00B34C4D"/>
    <w:rsid w:val="00B34EAE"/>
    <w:rsid w:val="00B35091"/>
    <w:rsid w:val="00B3514A"/>
    <w:rsid w:val="00B3519E"/>
    <w:rsid w:val="00B3583C"/>
    <w:rsid w:val="00B35A44"/>
    <w:rsid w:val="00B35E6B"/>
    <w:rsid w:val="00B35F0A"/>
    <w:rsid w:val="00B36028"/>
    <w:rsid w:val="00B360F5"/>
    <w:rsid w:val="00B36294"/>
    <w:rsid w:val="00B363A7"/>
    <w:rsid w:val="00B36A05"/>
    <w:rsid w:val="00B36A4D"/>
    <w:rsid w:val="00B36B60"/>
    <w:rsid w:val="00B36EC9"/>
    <w:rsid w:val="00B37765"/>
    <w:rsid w:val="00B37A92"/>
    <w:rsid w:val="00B37E64"/>
    <w:rsid w:val="00B37F11"/>
    <w:rsid w:val="00B40040"/>
    <w:rsid w:val="00B40432"/>
    <w:rsid w:val="00B40761"/>
    <w:rsid w:val="00B40772"/>
    <w:rsid w:val="00B40892"/>
    <w:rsid w:val="00B4158A"/>
    <w:rsid w:val="00B416B0"/>
    <w:rsid w:val="00B4178B"/>
    <w:rsid w:val="00B4180F"/>
    <w:rsid w:val="00B41CA0"/>
    <w:rsid w:val="00B41CB7"/>
    <w:rsid w:val="00B41D01"/>
    <w:rsid w:val="00B41D61"/>
    <w:rsid w:val="00B4208A"/>
    <w:rsid w:val="00B42DE6"/>
    <w:rsid w:val="00B42FF5"/>
    <w:rsid w:val="00B43037"/>
    <w:rsid w:val="00B432BF"/>
    <w:rsid w:val="00B437FC"/>
    <w:rsid w:val="00B43C7F"/>
    <w:rsid w:val="00B43D2D"/>
    <w:rsid w:val="00B43DAB"/>
    <w:rsid w:val="00B44115"/>
    <w:rsid w:val="00B44246"/>
    <w:rsid w:val="00B4442A"/>
    <w:rsid w:val="00B446DD"/>
    <w:rsid w:val="00B44718"/>
    <w:rsid w:val="00B4474E"/>
    <w:rsid w:val="00B4478D"/>
    <w:rsid w:val="00B4479E"/>
    <w:rsid w:val="00B44BD6"/>
    <w:rsid w:val="00B451CB"/>
    <w:rsid w:val="00B45770"/>
    <w:rsid w:val="00B45936"/>
    <w:rsid w:val="00B462E2"/>
    <w:rsid w:val="00B46CC7"/>
    <w:rsid w:val="00B46F6B"/>
    <w:rsid w:val="00B479C0"/>
    <w:rsid w:val="00B47CDE"/>
    <w:rsid w:val="00B47ECA"/>
    <w:rsid w:val="00B503AC"/>
    <w:rsid w:val="00B5059A"/>
    <w:rsid w:val="00B5106B"/>
    <w:rsid w:val="00B5106F"/>
    <w:rsid w:val="00B510ED"/>
    <w:rsid w:val="00B513A8"/>
    <w:rsid w:val="00B519D1"/>
    <w:rsid w:val="00B51B54"/>
    <w:rsid w:val="00B51B97"/>
    <w:rsid w:val="00B51CF1"/>
    <w:rsid w:val="00B51D0A"/>
    <w:rsid w:val="00B521D7"/>
    <w:rsid w:val="00B522DB"/>
    <w:rsid w:val="00B52376"/>
    <w:rsid w:val="00B52485"/>
    <w:rsid w:val="00B527A4"/>
    <w:rsid w:val="00B52EDF"/>
    <w:rsid w:val="00B52FBC"/>
    <w:rsid w:val="00B5364F"/>
    <w:rsid w:val="00B5398A"/>
    <w:rsid w:val="00B53D87"/>
    <w:rsid w:val="00B53F97"/>
    <w:rsid w:val="00B54067"/>
    <w:rsid w:val="00B54716"/>
    <w:rsid w:val="00B54A85"/>
    <w:rsid w:val="00B54D5D"/>
    <w:rsid w:val="00B54D9D"/>
    <w:rsid w:val="00B5525F"/>
    <w:rsid w:val="00B5539D"/>
    <w:rsid w:val="00B554B4"/>
    <w:rsid w:val="00B55862"/>
    <w:rsid w:val="00B55B18"/>
    <w:rsid w:val="00B55C42"/>
    <w:rsid w:val="00B56131"/>
    <w:rsid w:val="00B5625C"/>
    <w:rsid w:val="00B56598"/>
    <w:rsid w:val="00B56688"/>
    <w:rsid w:val="00B56753"/>
    <w:rsid w:val="00B56A76"/>
    <w:rsid w:val="00B56C11"/>
    <w:rsid w:val="00B5705F"/>
    <w:rsid w:val="00B5767C"/>
    <w:rsid w:val="00B57BD5"/>
    <w:rsid w:val="00B600C7"/>
    <w:rsid w:val="00B60199"/>
    <w:rsid w:val="00B60454"/>
    <w:rsid w:val="00B60D63"/>
    <w:rsid w:val="00B61524"/>
    <w:rsid w:val="00B615A0"/>
    <w:rsid w:val="00B6183A"/>
    <w:rsid w:val="00B61959"/>
    <w:rsid w:val="00B619B3"/>
    <w:rsid w:val="00B61D93"/>
    <w:rsid w:val="00B61DC2"/>
    <w:rsid w:val="00B61DFA"/>
    <w:rsid w:val="00B61E42"/>
    <w:rsid w:val="00B62387"/>
    <w:rsid w:val="00B62F4C"/>
    <w:rsid w:val="00B62F70"/>
    <w:rsid w:val="00B630D2"/>
    <w:rsid w:val="00B633D9"/>
    <w:rsid w:val="00B637C1"/>
    <w:rsid w:val="00B63EF4"/>
    <w:rsid w:val="00B6426D"/>
    <w:rsid w:val="00B645C0"/>
    <w:rsid w:val="00B64E1C"/>
    <w:rsid w:val="00B655CB"/>
    <w:rsid w:val="00B65737"/>
    <w:rsid w:val="00B66027"/>
    <w:rsid w:val="00B66069"/>
    <w:rsid w:val="00B66A92"/>
    <w:rsid w:val="00B66BA6"/>
    <w:rsid w:val="00B66F41"/>
    <w:rsid w:val="00B671F1"/>
    <w:rsid w:val="00B672A7"/>
    <w:rsid w:val="00B675A4"/>
    <w:rsid w:val="00B67A19"/>
    <w:rsid w:val="00B67AC7"/>
    <w:rsid w:val="00B67B4C"/>
    <w:rsid w:val="00B67B6F"/>
    <w:rsid w:val="00B67BB2"/>
    <w:rsid w:val="00B67E38"/>
    <w:rsid w:val="00B67E3B"/>
    <w:rsid w:val="00B67F5C"/>
    <w:rsid w:val="00B67F66"/>
    <w:rsid w:val="00B67FEB"/>
    <w:rsid w:val="00B70075"/>
    <w:rsid w:val="00B70249"/>
    <w:rsid w:val="00B70326"/>
    <w:rsid w:val="00B70979"/>
    <w:rsid w:val="00B70B42"/>
    <w:rsid w:val="00B71040"/>
    <w:rsid w:val="00B711CD"/>
    <w:rsid w:val="00B71317"/>
    <w:rsid w:val="00B71410"/>
    <w:rsid w:val="00B71D21"/>
    <w:rsid w:val="00B71F25"/>
    <w:rsid w:val="00B71F66"/>
    <w:rsid w:val="00B7221A"/>
    <w:rsid w:val="00B722B5"/>
    <w:rsid w:val="00B72379"/>
    <w:rsid w:val="00B7260F"/>
    <w:rsid w:val="00B726B2"/>
    <w:rsid w:val="00B729D6"/>
    <w:rsid w:val="00B72DBD"/>
    <w:rsid w:val="00B72F86"/>
    <w:rsid w:val="00B72FAB"/>
    <w:rsid w:val="00B73429"/>
    <w:rsid w:val="00B73B0B"/>
    <w:rsid w:val="00B73E3B"/>
    <w:rsid w:val="00B73E3C"/>
    <w:rsid w:val="00B73FD4"/>
    <w:rsid w:val="00B73FEC"/>
    <w:rsid w:val="00B74433"/>
    <w:rsid w:val="00B7448E"/>
    <w:rsid w:val="00B74954"/>
    <w:rsid w:val="00B75218"/>
    <w:rsid w:val="00B752AE"/>
    <w:rsid w:val="00B755C4"/>
    <w:rsid w:val="00B75806"/>
    <w:rsid w:val="00B761AF"/>
    <w:rsid w:val="00B76235"/>
    <w:rsid w:val="00B76BE1"/>
    <w:rsid w:val="00B76DDC"/>
    <w:rsid w:val="00B77040"/>
    <w:rsid w:val="00B77272"/>
    <w:rsid w:val="00B77277"/>
    <w:rsid w:val="00B7727D"/>
    <w:rsid w:val="00B7732B"/>
    <w:rsid w:val="00B77534"/>
    <w:rsid w:val="00B77AFD"/>
    <w:rsid w:val="00B77C97"/>
    <w:rsid w:val="00B77D64"/>
    <w:rsid w:val="00B8033D"/>
    <w:rsid w:val="00B804F7"/>
    <w:rsid w:val="00B8065F"/>
    <w:rsid w:val="00B80FE1"/>
    <w:rsid w:val="00B8105B"/>
    <w:rsid w:val="00B81089"/>
    <w:rsid w:val="00B81463"/>
    <w:rsid w:val="00B81B09"/>
    <w:rsid w:val="00B838A7"/>
    <w:rsid w:val="00B838E2"/>
    <w:rsid w:val="00B83AD3"/>
    <w:rsid w:val="00B84224"/>
    <w:rsid w:val="00B8491D"/>
    <w:rsid w:val="00B84CE7"/>
    <w:rsid w:val="00B85161"/>
    <w:rsid w:val="00B852FA"/>
    <w:rsid w:val="00B8532A"/>
    <w:rsid w:val="00B85BD5"/>
    <w:rsid w:val="00B85CF8"/>
    <w:rsid w:val="00B8603F"/>
    <w:rsid w:val="00B862C6"/>
    <w:rsid w:val="00B863C9"/>
    <w:rsid w:val="00B86661"/>
    <w:rsid w:val="00B86714"/>
    <w:rsid w:val="00B8684B"/>
    <w:rsid w:val="00B86F2D"/>
    <w:rsid w:val="00B873E0"/>
    <w:rsid w:val="00B875F2"/>
    <w:rsid w:val="00B901B5"/>
    <w:rsid w:val="00B90230"/>
    <w:rsid w:val="00B90BDA"/>
    <w:rsid w:val="00B90F6C"/>
    <w:rsid w:val="00B90FDF"/>
    <w:rsid w:val="00B9103E"/>
    <w:rsid w:val="00B9137F"/>
    <w:rsid w:val="00B91555"/>
    <w:rsid w:val="00B918BC"/>
    <w:rsid w:val="00B91D75"/>
    <w:rsid w:val="00B922C8"/>
    <w:rsid w:val="00B929E4"/>
    <w:rsid w:val="00B93043"/>
    <w:rsid w:val="00B93C5F"/>
    <w:rsid w:val="00B93CB2"/>
    <w:rsid w:val="00B9465F"/>
    <w:rsid w:val="00B948E5"/>
    <w:rsid w:val="00B94B8F"/>
    <w:rsid w:val="00B94DB1"/>
    <w:rsid w:val="00B9502A"/>
    <w:rsid w:val="00B950A1"/>
    <w:rsid w:val="00B950B1"/>
    <w:rsid w:val="00B954C6"/>
    <w:rsid w:val="00B9571D"/>
    <w:rsid w:val="00B95862"/>
    <w:rsid w:val="00B95B97"/>
    <w:rsid w:val="00B95CA1"/>
    <w:rsid w:val="00B95CD2"/>
    <w:rsid w:val="00B95DF6"/>
    <w:rsid w:val="00B9612F"/>
    <w:rsid w:val="00B96505"/>
    <w:rsid w:val="00B9690C"/>
    <w:rsid w:val="00B96B7A"/>
    <w:rsid w:val="00B96FDD"/>
    <w:rsid w:val="00B97147"/>
    <w:rsid w:val="00B9740B"/>
    <w:rsid w:val="00B979C2"/>
    <w:rsid w:val="00B97E7A"/>
    <w:rsid w:val="00B97F6F"/>
    <w:rsid w:val="00BA0298"/>
    <w:rsid w:val="00BA05B8"/>
    <w:rsid w:val="00BA0614"/>
    <w:rsid w:val="00BA077E"/>
    <w:rsid w:val="00BA0A12"/>
    <w:rsid w:val="00BA0BED"/>
    <w:rsid w:val="00BA0C12"/>
    <w:rsid w:val="00BA10EB"/>
    <w:rsid w:val="00BA1325"/>
    <w:rsid w:val="00BA1336"/>
    <w:rsid w:val="00BA1558"/>
    <w:rsid w:val="00BA1822"/>
    <w:rsid w:val="00BA1A8C"/>
    <w:rsid w:val="00BA1AAB"/>
    <w:rsid w:val="00BA1BA0"/>
    <w:rsid w:val="00BA26DF"/>
    <w:rsid w:val="00BA2BCF"/>
    <w:rsid w:val="00BA30A2"/>
    <w:rsid w:val="00BA30C8"/>
    <w:rsid w:val="00BA36D9"/>
    <w:rsid w:val="00BA3BD2"/>
    <w:rsid w:val="00BA42AE"/>
    <w:rsid w:val="00BA431E"/>
    <w:rsid w:val="00BA4A7E"/>
    <w:rsid w:val="00BA4B10"/>
    <w:rsid w:val="00BA4C61"/>
    <w:rsid w:val="00BA4FB7"/>
    <w:rsid w:val="00BA5120"/>
    <w:rsid w:val="00BA5402"/>
    <w:rsid w:val="00BA5684"/>
    <w:rsid w:val="00BA57C7"/>
    <w:rsid w:val="00BA5917"/>
    <w:rsid w:val="00BA5CB7"/>
    <w:rsid w:val="00BA60EE"/>
    <w:rsid w:val="00BA6187"/>
    <w:rsid w:val="00BA6267"/>
    <w:rsid w:val="00BA67F6"/>
    <w:rsid w:val="00BA6927"/>
    <w:rsid w:val="00BA6E20"/>
    <w:rsid w:val="00BA7223"/>
    <w:rsid w:val="00BA7347"/>
    <w:rsid w:val="00BA75E4"/>
    <w:rsid w:val="00BA7916"/>
    <w:rsid w:val="00BA79EF"/>
    <w:rsid w:val="00BA7A05"/>
    <w:rsid w:val="00BA7F9E"/>
    <w:rsid w:val="00BB0595"/>
    <w:rsid w:val="00BB0D85"/>
    <w:rsid w:val="00BB100D"/>
    <w:rsid w:val="00BB121D"/>
    <w:rsid w:val="00BB1643"/>
    <w:rsid w:val="00BB18FD"/>
    <w:rsid w:val="00BB1B95"/>
    <w:rsid w:val="00BB1C61"/>
    <w:rsid w:val="00BB1D42"/>
    <w:rsid w:val="00BB220B"/>
    <w:rsid w:val="00BB229D"/>
    <w:rsid w:val="00BB26A0"/>
    <w:rsid w:val="00BB2733"/>
    <w:rsid w:val="00BB28A6"/>
    <w:rsid w:val="00BB293E"/>
    <w:rsid w:val="00BB2C37"/>
    <w:rsid w:val="00BB2D40"/>
    <w:rsid w:val="00BB302C"/>
    <w:rsid w:val="00BB30E7"/>
    <w:rsid w:val="00BB32B0"/>
    <w:rsid w:val="00BB3C2F"/>
    <w:rsid w:val="00BB4161"/>
    <w:rsid w:val="00BB44A7"/>
    <w:rsid w:val="00BB495C"/>
    <w:rsid w:val="00BB4D00"/>
    <w:rsid w:val="00BB4F4D"/>
    <w:rsid w:val="00BB5103"/>
    <w:rsid w:val="00BB54C5"/>
    <w:rsid w:val="00BB556E"/>
    <w:rsid w:val="00BB62E9"/>
    <w:rsid w:val="00BB6762"/>
    <w:rsid w:val="00BB69CA"/>
    <w:rsid w:val="00BB6A31"/>
    <w:rsid w:val="00BB6F40"/>
    <w:rsid w:val="00BB6F61"/>
    <w:rsid w:val="00BB7382"/>
    <w:rsid w:val="00BB744D"/>
    <w:rsid w:val="00BB74F9"/>
    <w:rsid w:val="00BB75AF"/>
    <w:rsid w:val="00BB7657"/>
    <w:rsid w:val="00BB767D"/>
    <w:rsid w:val="00BB778D"/>
    <w:rsid w:val="00BB78B5"/>
    <w:rsid w:val="00BB7A6E"/>
    <w:rsid w:val="00BC072F"/>
    <w:rsid w:val="00BC08D8"/>
    <w:rsid w:val="00BC0D3C"/>
    <w:rsid w:val="00BC0E74"/>
    <w:rsid w:val="00BC0FCD"/>
    <w:rsid w:val="00BC175A"/>
    <w:rsid w:val="00BC1982"/>
    <w:rsid w:val="00BC25E2"/>
    <w:rsid w:val="00BC2613"/>
    <w:rsid w:val="00BC2D4A"/>
    <w:rsid w:val="00BC2E7B"/>
    <w:rsid w:val="00BC311C"/>
    <w:rsid w:val="00BC3515"/>
    <w:rsid w:val="00BC352A"/>
    <w:rsid w:val="00BC374C"/>
    <w:rsid w:val="00BC3912"/>
    <w:rsid w:val="00BC3D2B"/>
    <w:rsid w:val="00BC3D7C"/>
    <w:rsid w:val="00BC41B1"/>
    <w:rsid w:val="00BC42AD"/>
    <w:rsid w:val="00BC44CB"/>
    <w:rsid w:val="00BC45C3"/>
    <w:rsid w:val="00BC4737"/>
    <w:rsid w:val="00BC4905"/>
    <w:rsid w:val="00BC49CA"/>
    <w:rsid w:val="00BC4C84"/>
    <w:rsid w:val="00BC4E08"/>
    <w:rsid w:val="00BC5363"/>
    <w:rsid w:val="00BC5382"/>
    <w:rsid w:val="00BC5690"/>
    <w:rsid w:val="00BC591E"/>
    <w:rsid w:val="00BC5A06"/>
    <w:rsid w:val="00BC6031"/>
    <w:rsid w:val="00BC6275"/>
    <w:rsid w:val="00BC6502"/>
    <w:rsid w:val="00BC6918"/>
    <w:rsid w:val="00BC6F05"/>
    <w:rsid w:val="00BC7208"/>
    <w:rsid w:val="00BC749C"/>
    <w:rsid w:val="00BC768C"/>
    <w:rsid w:val="00BC769B"/>
    <w:rsid w:val="00BC772F"/>
    <w:rsid w:val="00BC776A"/>
    <w:rsid w:val="00BC7F15"/>
    <w:rsid w:val="00BD0448"/>
    <w:rsid w:val="00BD0C35"/>
    <w:rsid w:val="00BD0D0B"/>
    <w:rsid w:val="00BD11F2"/>
    <w:rsid w:val="00BD1759"/>
    <w:rsid w:val="00BD1A60"/>
    <w:rsid w:val="00BD1C73"/>
    <w:rsid w:val="00BD1D34"/>
    <w:rsid w:val="00BD26ED"/>
    <w:rsid w:val="00BD2B4B"/>
    <w:rsid w:val="00BD2D63"/>
    <w:rsid w:val="00BD2DA6"/>
    <w:rsid w:val="00BD3235"/>
    <w:rsid w:val="00BD33AD"/>
    <w:rsid w:val="00BD376E"/>
    <w:rsid w:val="00BD3D06"/>
    <w:rsid w:val="00BD4266"/>
    <w:rsid w:val="00BD44EE"/>
    <w:rsid w:val="00BD455D"/>
    <w:rsid w:val="00BD515F"/>
    <w:rsid w:val="00BD5239"/>
    <w:rsid w:val="00BD5FDC"/>
    <w:rsid w:val="00BD6352"/>
    <w:rsid w:val="00BD63C3"/>
    <w:rsid w:val="00BD6633"/>
    <w:rsid w:val="00BD6660"/>
    <w:rsid w:val="00BD6A24"/>
    <w:rsid w:val="00BD6C3B"/>
    <w:rsid w:val="00BD7434"/>
    <w:rsid w:val="00BD763C"/>
    <w:rsid w:val="00BE013B"/>
    <w:rsid w:val="00BE0472"/>
    <w:rsid w:val="00BE0695"/>
    <w:rsid w:val="00BE089E"/>
    <w:rsid w:val="00BE0AD8"/>
    <w:rsid w:val="00BE0BA5"/>
    <w:rsid w:val="00BE0CCE"/>
    <w:rsid w:val="00BE0F1D"/>
    <w:rsid w:val="00BE118D"/>
    <w:rsid w:val="00BE162A"/>
    <w:rsid w:val="00BE1840"/>
    <w:rsid w:val="00BE1A80"/>
    <w:rsid w:val="00BE2712"/>
    <w:rsid w:val="00BE29BA"/>
    <w:rsid w:val="00BE2B6B"/>
    <w:rsid w:val="00BE2C73"/>
    <w:rsid w:val="00BE343E"/>
    <w:rsid w:val="00BE3888"/>
    <w:rsid w:val="00BE39C0"/>
    <w:rsid w:val="00BE39D0"/>
    <w:rsid w:val="00BE3E48"/>
    <w:rsid w:val="00BE4479"/>
    <w:rsid w:val="00BE4DD9"/>
    <w:rsid w:val="00BE58B3"/>
    <w:rsid w:val="00BE5A4E"/>
    <w:rsid w:val="00BE5BFB"/>
    <w:rsid w:val="00BE5C6A"/>
    <w:rsid w:val="00BE6434"/>
    <w:rsid w:val="00BE65D7"/>
    <w:rsid w:val="00BE6735"/>
    <w:rsid w:val="00BE6740"/>
    <w:rsid w:val="00BE67AA"/>
    <w:rsid w:val="00BE69C3"/>
    <w:rsid w:val="00BE6F68"/>
    <w:rsid w:val="00BE719F"/>
    <w:rsid w:val="00BE750B"/>
    <w:rsid w:val="00BE7A4B"/>
    <w:rsid w:val="00BE7ADA"/>
    <w:rsid w:val="00BE7BAC"/>
    <w:rsid w:val="00BE7F5A"/>
    <w:rsid w:val="00BF043A"/>
    <w:rsid w:val="00BF0876"/>
    <w:rsid w:val="00BF0978"/>
    <w:rsid w:val="00BF0CC3"/>
    <w:rsid w:val="00BF1270"/>
    <w:rsid w:val="00BF1533"/>
    <w:rsid w:val="00BF187E"/>
    <w:rsid w:val="00BF1B63"/>
    <w:rsid w:val="00BF1EB2"/>
    <w:rsid w:val="00BF1F54"/>
    <w:rsid w:val="00BF2321"/>
    <w:rsid w:val="00BF26F0"/>
    <w:rsid w:val="00BF2B7F"/>
    <w:rsid w:val="00BF328A"/>
    <w:rsid w:val="00BF336E"/>
    <w:rsid w:val="00BF3711"/>
    <w:rsid w:val="00BF37E0"/>
    <w:rsid w:val="00BF3E46"/>
    <w:rsid w:val="00BF3E8C"/>
    <w:rsid w:val="00BF3F4A"/>
    <w:rsid w:val="00BF43A5"/>
    <w:rsid w:val="00BF46B5"/>
    <w:rsid w:val="00BF46B7"/>
    <w:rsid w:val="00BF4F22"/>
    <w:rsid w:val="00BF4FC6"/>
    <w:rsid w:val="00BF5079"/>
    <w:rsid w:val="00BF50EB"/>
    <w:rsid w:val="00BF541B"/>
    <w:rsid w:val="00BF5443"/>
    <w:rsid w:val="00BF5810"/>
    <w:rsid w:val="00BF5C1D"/>
    <w:rsid w:val="00BF60B1"/>
    <w:rsid w:val="00BF64E6"/>
    <w:rsid w:val="00BF6B6A"/>
    <w:rsid w:val="00BF6D6A"/>
    <w:rsid w:val="00BF7123"/>
    <w:rsid w:val="00BF7384"/>
    <w:rsid w:val="00BF775F"/>
    <w:rsid w:val="00BF7C36"/>
    <w:rsid w:val="00BF7E78"/>
    <w:rsid w:val="00BF7F12"/>
    <w:rsid w:val="00C00AD6"/>
    <w:rsid w:val="00C01274"/>
    <w:rsid w:val="00C01382"/>
    <w:rsid w:val="00C017CA"/>
    <w:rsid w:val="00C017FB"/>
    <w:rsid w:val="00C01AF5"/>
    <w:rsid w:val="00C01BB7"/>
    <w:rsid w:val="00C02376"/>
    <w:rsid w:val="00C02840"/>
    <w:rsid w:val="00C028FA"/>
    <w:rsid w:val="00C02D6B"/>
    <w:rsid w:val="00C02E95"/>
    <w:rsid w:val="00C031E2"/>
    <w:rsid w:val="00C0326D"/>
    <w:rsid w:val="00C0378F"/>
    <w:rsid w:val="00C0380E"/>
    <w:rsid w:val="00C03AC9"/>
    <w:rsid w:val="00C03B9B"/>
    <w:rsid w:val="00C03F77"/>
    <w:rsid w:val="00C03F7D"/>
    <w:rsid w:val="00C03FD1"/>
    <w:rsid w:val="00C047C4"/>
    <w:rsid w:val="00C04C1C"/>
    <w:rsid w:val="00C04DF3"/>
    <w:rsid w:val="00C04E10"/>
    <w:rsid w:val="00C0523A"/>
    <w:rsid w:val="00C05971"/>
    <w:rsid w:val="00C05CE0"/>
    <w:rsid w:val="00C0633B"/>
    <w:rsid w:val="00C064C6"/>
    <w:rsid w:val="00C064C8"/>
    <w:rsid w:val="00C0650D"/>
    <w:rsid w:val="00C065EA"/>
    <w:rsid w:val="00C066E0"/>
    <w:rsid w:val="00C06B20"/>
    <w:rsid w:val="00C06BA6"/>
    <w:rsid w:val="00C06E32"/>
    <w:rsid w:val="00C06F2A"/>
    <w:rsid w:val="00C078DF"/>
    <w:rsid w:val="00C07D6D"/>
    <w:rsid w:val="00C07D76"/>
    <w:rsid w:val="00C07DB9"/>
    <w:rsid w:val="00C103F6"/>
    <w:rsid w:val="00C106AB"/>
    <w:rsid w:val="00C107AC"/>
    <w:rsid w:val="00C10DFE"/>
    <w:rsid w:val="00C10FC7"/>
    <w:rsid w:val="00C110DC"/>
    <w:rsid w:val="00C111CA"/>
    <w:rsid w:val="00C11497"/>
    <w:rsid w:val="00C114F1"/>
    <w:rsid w:val="00C1199B"/>
    <w:rsid w:val="00C11CCF"/>
    <w:rsid w:val="00C11D58"/>
    <w:rsid w:val="00C11E7E"/>
    <w:rsid w:val="00C121DF"/>
    <w:rsid w:val="00C1222B"/>
    <w:rsid w:val="00C128CB"/>
    <w:rsid w:val="00C12C7D"/>
    <w:rsid w:val="00C12E5C"/>
    <w:rsid w:val="00C12E9F"/>
    <w:rsid w:val="00C1302A"/>
    <w:rsid w:val="00C1306C"/>
    <w:rsid w:val="00C130F5"/>
    <w:rsid w:val="00C13221"/>
    <w:rsid w:val="00C13355"/>
    <w:rsid w:val="00C13A62"/>
    <w:rsid w:val="00C13CFA"/>
    <w:rsid w:val="00C1424D"/>
    <w:rsid w:val="00C1469B"/>
    <w:rsid w:val="00C147AD"/>
    <w:rsid w:val="00C14E87"/>
    <w:rsid w:val="00C1519B"/>
    <w:rsid w:val="00C151AA"/>
    <w:rsid w:val="00C152B0"/>
    <w:rsid w:val="00C15340"/>
    <w:rsid w:val="00C15426"/>
    <w:rsid w:val="00C15B68"/>
    <w:rsid w:val="00C15DC1"/>
    <w:rsid w:val="00C15F04"/>
    <w:rsid w:val="00C166FE"/>
    <w:rsid w:val="00C16A00"/>
    <w:rsid w:val="00C16AD7"/>
    <w:rsid w:val="00C16C1E"/>
    <w:rsid w:val="00C16CF5"/>
    <w:rsid w:val="00C17346"/>
    <w:rsid w:val="00C174DC"/>
    <w:rsid w:val="00C1755A"/>
    <w:rsid w:val="00C178A4"/>
    <w:rsid w:val="00C17AB2"/>
    <w:rsid w:val="00C2061F"/>
    <w:rsid w:val="00C20A9D"/>
    <w:rsid w:val="00C20C65"/>
    <w:rsid w:val="00C20F93"/>
    <w:rsid w:val="00C21040"/>
    <w:rsid w:val="00C21404"/>
    <w:rsid w:val="00C218FE"/>
    <w:rsid w:val="00C21945"/>
    <w:rsid w:val="00C21A24"/>
    <w:rsid w:val="00C21D30"/>
    <w:rsid w:val="00C21FB0"/>
    <w:rsid w:val="00C220A7"/>
    <w:rsid w:val="00C22A60"/>
    <w:rsid w:val="00C22D5E"/>
    <w:rsid w:val="00C22EE6"/>
    <w:rsid w:val="00C23070"/>
    <w:rsid w:val="00C235B9"/>
    <w:rsid w:val="00C237CF"/>
    <w:rsid w:val="00C237EA"/>
    <w:rsid w:val="00C23951"/>
    <w:rsid w:val="00C23BFE"/>
    <w:rsid w:val="00C23D40"/>
    <w:rsid w:val="00C23E1C"/>
    <w:rsid w:val="00C241B7"/>
    <w:rsid w:val="00C24709"/>
    <w:rsid w:val="00C24728"/>
    <w:rsid w:val="00C25751"/>
    <w:rsid w:val="00C25E57"/>
    <w:rsid w:val="00C2671E"/>
    <w:rsid w:val="00C26CCA"/>
    <w:rsid w:val="00C271BA"/>
    <w:rsid w:val="00C27575"/>
    <w:rsid w:val="00C27835"/>
    <w:rsid w:val="00C27971"/>
    <w:rsid w:val="00C30501"/>
    <w:rsid w:val="00C30904"/>
    <w:rsid w:val="00C30AB0"/>
    <w:rsid w:val="00C30F7D"/>
    <w:rsid w:val="00C313BC"/>
    <w:rsid w:val="00C315A0"/>
    <w:rsid w:val="00C31851"/>
    <w:rsid w:val="00C31ACC"/>
    <w:rsid w:val="00C31D8B"/>
    <w:rsid w:val="00C32183"/>
    <w:rsid w:val="00C32184"/>
    <w:rsid w:val="00C324E2"/>
    <w:rsid w:val="00C32672"/>
    <w:rsid w:val="00C32A2C"/>
    <w:rsid w:val="00C32CFF"/>
    <w:rsid w:val="00C3320E"/>
    <w:rsid w:val="00C33C13"/>
    <w:rsid w:val="00C343EA"/>
    <w:rsid w:val="00C345CF"/>
    <w:rsid w:val="00C348F3"/>
    <w:rsid w:val="00C34904"/>
    <w:rsid w:val="00C34A4E"/>
    <w:rsid w:val="00C351CA"/>
    <w:rsid w:val="00C3529D"/>
    <w:rsid w:val="00C357E8"/>
    <w:rsid w:val="00C3582D"/>
    <w:rsid w:val="00C358BD"/>
    <w:rsid w:val="00C3604E"/>
    <w:rsid w:val="00C361C4"/>
    <w:rsid w:val="00C36587"/>
    <w:rsid w:val="00C36647"/>
    <w:rsid w:val="00C367DC"/>
    <w:rsid w:val="00C36C80"/>
    <w:rsid w:val="00C36E07"/>
    <w:rsid w:val="00C36FAE"/>
    <w:rsid w:val="00C3710D"/>
    <w:rsid w:val="00C3730C"/>
    <w:rsid w:val="00C379CB"/>
    <w:rsid w:val="00C37B4E"/>
    <w:rsid w:val="00C37EC8"/>
    <w:rsid w:val="00C40884"/>
    <w:rsid w:val="00C40E69"/>
    <w:rsid w:val="00C41039"/>
    <w:rsid w:val="00C413CE"/>
    <w:rsid w:val="00C416C6"/>
    <w:rsid w:val="00C41850"/>
    <w:rsid w:val="00C41962"/>
    <w:rsid w:val="00C41B46"/>
    <w:rsid w:val="00C41FE4"/>
    <w:rsid w:val="00C4243E"/>
    <w:rsid w:val="00C4280E"/>
    <w:rsid w:val="00C42EF9"/>
    <w:rsid w:val="00C43349"/>
    <w:rsid w:val="00C43862"/>
    <w:rsid w:val="00C439DC"/>
    <w:rsid w:val="00C43FC7"/>
    <w:rsid w:val="00C44137"/>
    <w:rsid w:val="00C446EC"/>
    <w:rsid w:val="00C448E7"/>
    <w:rsid w:val="00C44AF8"/>
    <w:rsid w:val="00C44C93"/>
    <w:rsid w:val="00C44D17"/>
    <w:rsid w:val="00C4534E"/>
    <w:rsid w:val="00C455DB"/>
    <w:rsid w:val="00C45A47"/>
    <w:rsid w:val="00C45CB8"/>
    <w:rsid w:val="00C45CBD"/>
    <w:rsid w:val="00C45D72"/>
    <w:rsid w:val="00C45E31"/>
    <w:rsid w:val="00C461B5"/>
    <w:rsid w:val="00C465BB"/>
    <w:rsid w:val="00C46699"/>
    <w:rsid w:val="00C4678D"/>
    <w:rsid w:val="00C47745"/>
    <w:rsid w:val="00C477AE"/>
    <w:rsid w:val="00C47821"/>
    <w:rsid w:val="00C478D9"/>
    <w:rsid w:val="00C47AC3"/>
    <w:rsid w:val="00C47BB4"/>
    <w:rsid w:val="00C47D13"/>
    <w:rsid w:val="00C47DD7"/>
    <w:rsid w:val="00C47F4F"/>
    <w:rsid w:val="00C50356"/>
    <w:rsid w:val="00C50623"/>
    <w:rsid w:val="00C507D2"/>
    <w:rsid w:val="00C50B45"/>
    <w:rsid w:val="00C50CF6"/>
    <w:rsid w:val="00C5110D"/>
    <w:rsid w:val="00C51607"/>
    <w:rsid w:val="00C51950"/>
    <w:rsid w:val="00C51B0F"/>
    <w:rsid w:val="00C51EB2"/>
    <w:rsid w:val="00C5233A"/>
    <w:rsid w:val="00C5285D"/>
    <w:rsid w:val="00C528B7"/>
    <w:rsid w:val="00C537C0"/>
    <w:rsid w:val="00C53A90"/>
    <w:rsid w:val="00C53D29"/>
    <w:rsid w:val="00C53F61"/>
    <w:rsid w:val="00C54056"/>
    <w:rsid w:val="00C54974"/>
    <w:rsid w:val="00C54AEE"/>
    <w:rsid w:val="00C54C49"/>
    <w:rsid w:val="00C54FB0"/>
    <w:rsid w:val="00C55263"/>
    <w:rsid w:val="00C55569"/>
    <w:rsid w:val="00C55697"/>
    <w:rsid w:val="00C55F31"/>
    <w:rsid w:val="00C55F62"/>
    <w:rsid w:val="00C562D2"/>
    <w:rsid w:val="00C56360"/>
    <w:rsid w:val="00C566B2"/>
    <w:rsid w:val="00C56B5F"/>
    <w:rsid w:val="00C5754B"/>
    <w:rsid w:val="00C57914"/>
    <w:rsid w:val="00C57B90"/>
    <w:rsid w:val="00C57BFA"/>
    <w:rsid w:val="00C57FDC"/>
    <w:rsid w:val="00C6037C"/>
    <w:rsid w:val="00C605DE"/>
    <w:rsid w:val="00C60663"/>
    <w:rsid w:val="00C60FE4"/>
    <w:rsid w:val="00C61236"/>
    <w:rsid w:val="00C613EF"/>
    <w:rsid w:val="00C614FB"/>
    <w:rsid w:val="00C6151D"/>
    <w:rsid w:val="00C6173E"/>
    <w:rsid w:val="00C618D1"/>
    <w:rsid w:val="00C61EA9"/>
    <w:rsid w:val="00C62CBD"/>
    <w:rsid w:val="00C62E4F"/>
    <w:rsid w:val="00C62E50"/>
    <w:rsid w:val="00C635C5"/>
    <w:rsid w:val="00C639E1"/>
    <w:rsid w:val="00C63C1D"/>
    <w:rsid w:val="00C63EBA"/>
    <w:rsid w:val="00C64089"/>
    <w:rsid w:val="00C643BD"/>
    <w:rsid w:val="00C648DB"/>
    <w:rsid w:val="00C64D26"/>
    <w:rsid w:val="00C650E2"/>
    <w:rsid w:val="00C65445"/>
    <w:rsid w:val="00C65A4F"/>
    <w:rsid w:val="00C65F4A"/>
    <w:rsid w:val="00C660F5"/>
    <w:rsid w:val="00C66389"/>
    <w:rsid w:val="00C66609"/>
    <w:rsid w:val="00C6681C"/>
    <w:rsid w:val="00C66D9E"/>
    <w:rsid w:val="00C6747F"/>
    <w:rsid w:val="00C67751"/>
    <w:rsid w:val="00C67DB8"/>
    <w:rsid w:val="00C7000D"/>
    <w:rsid w:val="00C70132"/>
    <w:rsid w:val="00C705DE"/>
    <w:rsid w:val="00C707B3"/>
    <w:rsid w:val="00C70B55"/>
    <w:rsid w:val="00C7118F"/>
    <w:rsid w:val="00C711F3"/>
    <w:rsid w:val="00C7127E"/>
    <w:rsid w:val="00C7141D"/>
    <w:rsid w:val="00C717EF"/>
    <w:rsid w:val="00C71F18"/>
    <w:rsid w:val="00C720C2"/>
    <w:rsid w:val="00C72549"/>
    <w:rsid w:val="00C726BF"/>
    <w:rsid w:val="00C7284F"/>
    <w:rsid w:val="00C72A1C"/>
    <w:rsid w:val="00C7341C"/>
    <w:rsid w:val="00C7349E"/>
    <w:rsid w:val="00C73B65"/>
    <w:rsid w:val="00C73C37"/>
    <w:rsid w:val="00C73ED7"/>
    <w:rsid w:val="00C73F41"/>
    <w:rsid w:val="00C73FA1"/>
    <w:rsid w:val="00C744F2"/>
    <w:rsid w:val="00C74633"/>
    <w:rsid w:val="00C74797"/>
    <w:rsid w:val="00C74898"/>
    <w:rsid w:val="00C74C43"/>
    <w:rsid w:val="00C74C5B"/>
    <w:rsid w:val="00C74DAE"/>
    <w:rsid w:val="00C74E7C"/>
    <w:rsid w:val="00C750C9"/>
    <w:rsid w:val="00C75391"/>
    <w:rsid w:val="00C75658"/>
    <w:rsid w:val="00C7589D"/>
    <w:rsid w:val="00C75969"/>
    <w:rsid w:val="00C75A32"/>
    <w:rsid w:val="00C75B45"/>
    <w:rsid w:val="00C75C16"/>
    <w:rsid w:val="00C76110"/>
    <w:rsid w:val="00C76759"/>
    <w:rsid w:val="00C76888"/>
    <w:rsid w:val="00C76AA0"/>
    <w:rsid w:val="00C76C79"/>
    <w:rsid w:val="00C76CFE"/>
    <w:rsid w:val="00C76FEB"/>
    <w:rsid w:val="00C77387"/>
    <w:rsid w:val="00C77735"/>
    <w:rsid w:val="00C80002"/>
    <w:rsid w:val="00C80360"/>
    <w:rsid w:val="00C810EE"/>
    <w:rsid w:val="00C811C8"/>
    <w:rsid w:val="00C81562"/>
    <w:rsid w:val="00C81ACC"/>
    <w:rsid w:val="00C81B0C"/>
    <w:rsid w:val="00C81BF9"/>
    <w:rsid w:val="00C81C5B"/>
    <w:rsid w:val="00C81FBA"/>
    <w:rsid w:val="00C82053"/>
    <w:rsid w:val="00C82179"/>
    <w:rsid w:val="00C8234C"/>
    <w:rsid w:val="00C8245A"/>
    <w:rsid w:val="00C82837"/>
    <w:rsid w:val="00C82D88"/>
    <w:rsid w:val="00C82F60"/>
    <w:rsid w:val="00C8346C"/>
    <w:rsid w:val="00C835AB"/>
    <w:rsid w:val="00C83787"/>
    <w:rsid w:val="00C83C72"/>
    <w:rsid w:val="00C8429A"/>
    <w:rsid w:val="00C846E3"/>
    <w:rsid w:val="00C847F5"/>
    <w:rsid w:val="00C84F29"/>
    <w:rsid w:val="00C85015"/>
    <w:rsid w:val="00C850DC"/>
    <w:rsid w:val="00C851B2"/>
    <w:rsid w:val="00C85501"/>
    <w:rsid w:val="00C85763"/>
    <w:rsid w:val="00C85813"/>
    <w:rsid w:val="00C85868"/>
    <w:rsid w:val="00C8592E"/>
    <w:rsid w:val="00C85A65"/>
    <w:rsid w:val="00C863C6"/>
    <w:rsid w:val="00C867A0"/>
    <w:rsid w:val="00C868D1"/>
    <w:rsid w:val="00C86D35"/>
    <w:rsid w:val="00C86D73"/>
    <w:rsid w:val="00C86D8D"/>
    <w:rsid w:val="00C87672"/>
    <w:rsid w:val="00C877DE"/>
    <w:rsid w:val="00C8783C"/>
    <w:rsid w:val="00C878D0"/>
    <w:rsid w:val="00C87A37"/>
    <w:rsid w:val="00C87BBE"/>
    <w:rsid w:val="00C87C90"/>
    <w:rsid w:val="00C87DE6"/>
    <w:rsid w:val="00C87F73"/>
    <w:rsid w:val="00C90374"/>
    <w:rsid w:val="00C90B16"/>
    <w:rsid w:val="00C90F0B"/>
    <w:rsid w:val="00C9103C"/>
    <w:rsid w:val="00C91154"/>
    <w:rsid w:val="00C91248"/>
    <w:rsid w:val="00C912BE"/>
    <w:rsid w:val="00C915BD"/>
    <w:rsid w:val="00C91C7B"/>
    <w:rsid w:val="00C91DCD"/>
    <w:rsid w:val="00C91FA7"/>
    <w:rsid w:val="00C92068"/>
    <w:rsid w:val="00C923B7"/>
    <w:rsid w:val="00C92659"/>
    <w:rsid w:val="00C92677"/>
    <w:rsid w:val="00C9292D"/>
    <w:rsid w:val="00C92B96"/>
    <w:rsid w:val="00C9327E"/>
    <w:rsid w:val="00C93B86"/>
    <w:rsid w:val="00C94292"/>
    <w:rsid w:val="00C94F61"/>
    <w:rsid w:val="00C94FBA"/>
    <w:rsid w:val="00C95E81"/>
    <w:rsid w:val="00C96469"/>
    <w:rsid w:val="00C968DA"/>
    <w:rsid w:val="00C9719F"/>
    <w:rsid w:val="00C971CB"/>
    <w:rsid w:val="00C9729C"/>
    <w:rsid w:val="00C979AF"/>
    <w:rsid w:val="00C97A3B"/>
    <w:rsid w:val="00C97BE7"/>
    <w:rsid w:val="00CA00C3"/>
    <w:rsid w:val="00CA0314"/>
    <w:rsid w:val="00CA038A"/>
    <w:rsid w:val="00CA0FC6"/>
    <w:rsid w:val="00CA10F7"/>
    <w:rsid w:val="00CA13D6"/>
    <w:rsid w:val="00CA155F"/>
    <w:rsid w:val="00CA1604"/>
    <w:rsid w:val="00CA1830"/>
    <w:rsid w:val="00CA1890"/>
    <w:rsid w:val="00CA196F"/>
    <w:rsid w:val="00CA21C6"/>
    <w:rsid w:val="00CA22F2"/>
    <w:rsid w:val="00CA2817"/>
    <w:rsid w:val="00CA3030"/>
    <w:rsid w:val="00CA33CB"/>
    <w:rsid w:val="00CA358C"/>
    <w:rsid w:val="00CA3696"/>
    <w:rsid w:val="00CA3790"/>
    <w:rsid w:val="00CA39DE"/>
    <w:rsid w:val="00CA3A64"/>
    <w:rsid w:val="00CA3B9D"/>
    <w:rsid w:val="00CA3C1D"/>
    <w:rsid w:val="00CA3C2D"/>
    <w:rsid w:val="00CA3CE7"/>
    <w:rsid w:val="00CA415F"/>
    <w:rsid w:val="00CA4A08"/>
    <w:rsid w:val="00CA4EDD"/>
    <w:rsid w:val="00CA5171"/>
    <w:rsid w:val="00CA54E0"/>
    <w:rsid w:val="00CA55C0"/>
    <w:rsid w:val="00CA577E"/>
    <w:rsid w:val="00CA5F65"/>
    <w:rsid w:val="00CA64C9"/>
    <w:rsid w:val="00CA74A4"/>
    <w:rsid w:val="00CA7C05"/>
    <w:rsid w:val="00CA7D15"/>
    <w:rsid w:val="00CB000E"/>
    <w:rsid w:val="00CB00ED"/>
    <w:rsid w:val="00CB08F9"/>
    <w:rsid w:val="00CB0902"/>
    <w:rsid w:val="00CB0A44"/>
    <w:rsid w:val="00CB1538"/>
    <w:rsid w:val="00CB159D"/>
    <w:rsid w:val="00CB16CC"/>
    <w:rsid w:val="00CB1752"/>
    <w:rsid w:val="00CB18BB"/>
    <w:rsid w:val="00CB19FF"/>
    <w:rsid w:val="00CB2001"/>
    <w:rsid w:val="00CB2153"/>
    <w:rsid w:val="00CB2161"/>
    <w:rsid w:val="00CB21AB"/>
    <w:rsid w:val="00CB226F"/>
    <w:rsid w:val="00CB2E48"/>
    <w:rsid w:val="00CB2E78"/>
    <w:rsid w:val="00CB2E7D"/>
    <w:rsid w:val="00CB30E4"/>
    <w:rsid w:val="00CB31EB"/>
    <w:rsid w:val="00CB32FC"/>
    <w:rsid w:val="00CB348B"/>
    <w:rsid w:val="00CB34B8"/>
    <w:rsid w:val="00CB3852"/>
    <w:rsid w:val="00CB3CD2"/>
    <w:rsid w:val="00CB4592"/>
    <w:rsid w:val="00CB4680"/>
    <w:rsid w:val="00CB4B98"/>
    <w:rsid w:val="00CB4EC2"/>
    <w:rsid w:val="00CB4FA4"/>
    <w:rsid w:val="00CB63AF"/>
    <w:rsid w:val="00CB642C"/>
    <w:rsid w:val="00CB6A5B"/>
    <w:rsid w:val="00CB6BE2"/>
    <w:rsid w:val="00CB6DA6"/>
    <w:rsid w:val="00CB71C6"/>
    <w:rsid w:val="00CB744A"/>
    <w:rsid w:val="00CB75BC"/>
    <w:rsid w:val="00CB77D1"/>
    <w:rsid w:val="00CB7B3F"/>
    <w:rsid w:val="00CB7C53"/>
    <w:rsid w:val="00CB7CFB"/>
    <w:rsid w:val="00CB7D80"/>
    <w:rsid w:val="00CB7EC8"/>
    <w:rsid w:val="00CC0305"/>
    <w:rsid w:val="00CC0312"/>
    <w:rsid w:val="00CC065E"/>
    <w:rsid w:val="00CC077F"/>
    <w:rsid w:val="00CC0911"/>
    <w:rsid w:val="00CC102C"/>
    <w:rsid w:val="00CC104A"/>
    <w:rsid w:val="00CC11AA"/>
    <w:rsid w:val="00CC1516"/>
    <w:rsid w:val="00CC16C0"/>
    <w:rsid w:val="00CC1968"/>
    <w:rsid w:val="00CC19C7"/>
    <w:rsid w:val="00CC1ACE"/>
    <w:rsid w:val="00CC1CB4"/>
    <w:rsid w:val="00CC2053"/>
    <w:rsid w:val="00CC240F"/>
    <w:rsid w:val="00CC30A0"/>
    <w:rsid w:val="00CC35B1"/>
    <w:rsid w:val="00CC360F"/>
    <w:rsid w:val="00CC3C21"/>
    <w:rsid w:val="00CC4027"/>
    <w:rsid w:val="00CC4235"/>
    <w:rsid w:val="00CC453E"/>
    <w:rsid w:val="00CC45AD"/>
    <w:rsid w:val="00CC4621"/>
    <w:rsid w:val="00CC4767"/>
    <w:rsid w:val="00CC47A0"/>
    <w:rsid w:val="00CC4CBB"/>
    <w:rsid w:val="00CC4D6E"/>
    <w:rsid w:val="00CC4EC3"/>
    <w:rsid w:val="00CC521D"/>
    <w:rsid w:val="00CC5236"/>
    <w:rsid w:val="00CC5290"/>
    <w:rsid w:val="00CC5A6A"/>
    <w:rsid w:val="00CC5F00"/>
    <w:rsid w:val="00CC6030"/>
    <w:rsid w:val="00CC6080"/>
    <w:rsid w:val="00CC6425"/>
    <w:rsid w:val="00CC64F7"/>
    <w:rsid w:val="00CC68E7"/>
    <w:rsid w:val="00CC6F3C"/>
    <w:rsid w:val="00CC7509"/>
    <w:rsid w:val="00CC75D4"/>
    <w:rsid w:val="00CC7963"/>
    <w:rsid w:val="00CC7C47"/>
    <w:rsid w:val="00CC7D21"/>
    <w:rsid w:val="00CC7EBC"/>
    <w:rsid w:val="00CC7FBC"/>
    <w:rsid w:val="00CD0124"/>
    <w:rsid w:val="00CD09A8"/>
    <w:rsid w:val="00CD1207"/>
    <w:rsid w:val="00CD1881"/>
    <w:rsid w:val="00CD2159"/>
    <w:rsid w:val="00CD25D4"/>
    <w:rsid w:val="00CD283E"/>
    <w:rsid w:val="00CD2B3E"/>
    <w:rsid w:val="00CD2BD9"/>
    <w:rsid w:val="00CD313E"/>
    <w:rsid w:val="00CD319C"/>
    <w:rsid w:val="00CD356A"/>
    <w:rsid w:val="00CD3592"/>
    <w:rsid w:val="00CD3648"/>
    <w:rsid w:val="00CD37FD"/>
    <w:rsid w:val="00CD3CAB"/>
    <w:rsid w:val="00CD3FF2"/>
    <w:rsid w:val="00CD408D"/>
    <w:rsid w:val="00CD4149"/>
    <w:rsid w:val="00CD4355"/>
    <w:rsid w:val="00CD47EF"/>
    <w:rsid w:val="00CD48A9"/>
    <w:rsid w:val="00CD4AB2"/>
    <w:rsid w:val="00CD4D59"/>
    <w:rsid w:val="00CD5011"/>
    <w:rsid w:val="00CD52E8"/>
    <w:rsid w:val="00CD5548"/>
    <w:rsid w:val="00CD5703"/>
    <w:rsid w:val="00CD597F"/>
    <w:rsid w:val="00CD5CED"/>
    <w:rsid w:val="00CD60C9"/>
    <w:rsid w:val="00CD655D"/>
    <w:rsid w:val="00CD65BD"/>
    <w:rsid w:val="00CD6620"/>
    <w:rsid w:val="00CD6B54"/>
    <w:rsid w:val="00CD6E8E"/>
    <w:rsid w:val="00CD6FF3"/>
    <w:rsid w:val="00CD7343"/>
    <w:rsid w:val="00CD78A1"/>
    <w:rsid w:val="00CD79C7"/>
    <w:rsid w:val="00CE0446"/>
    <w:rsid w:val="00CE07AE"/>
    <w:rsid w:val="00CE0986"/>
    <w:rsid w:val="00CE09AE"/>
    <w:rsid w:val="00CE0DBE"/>
    <w:rsid w:val="00CE0E6A"/>
    <w:rsid w:val="00CE106F"/>
    <w:rsid w:val="00CE165C"/>
    <w:rsid w:val="00CE2198"/>
    <w:rsid w:val="00CE2529"/>
    <w:rsid w:val="00CE27D8"/>
    <w:rsid w:val="00CE2AC0"/>
    <w:rsid w:val="00CE2B71"/>
    <w:rsid w:val="00CE3BEC"/>
    <w:rsid w:val="00CE3CED"/>
    <w:rsid w:val="00CE4236"/>
    <w:rsid w:val="00CE42F0"/>
    <w:rsid w:val="00CE46B1"/>
    <w:rsid w:val="00CE48A4"/>
    <w:rsid w:val="00CE48C4"/>
    <w:rsid w:val="00CE4C87"/>
    <w:rsid w:val="00CE4F37"/>
    <w:rsid w:val="00CE4F76"/>
    <w:rsid w:val="00CE586D"/>
    <w:rsid w:val="00CE5973"/>
    <w:rsid w:val="00CE5CD2"/>
    <w:rsid w:val="00CE5D9A"/>
    <w:rsid w:val="00CE68E8"/>
    <w:rsid w:val="00CE6B78"/>
    <w:rsid w:val="00CE6F1E"/>
    <w:rsid w:val="00CE7167"/>
    <w:rsid w:val="00CE798B"/>
    <w:rsid w:val="00CE7B79"/>
    <w:rsid w:val="00CE7C4B"/>
    <w:rsid w:val="00CE7D55"/>
    <w:rsid w:val="00CF064F"/>
    <w:rsid w:val="00CF0803"/>
    <w:rsid w:val="00CF0AF5"/>
    <w:rsid w:val="00CF0B07"/>
    <w:rsid w:val="00CF0D1C"/>
    <w:rsid w:val="00CF13DC"/>
    <w:rsid w:val="00CF159B"/>
    <w:rsid w:val="00CF19BA"/>
    <w:rsid w:val="00CF1A1A"/>
    <w:rsid w:val="00CF1B09"/>
    <w:rsid w:val="00CF1EBC"/>
    <w:rsid w:val="00CF1EC2"/>
    <w:rsid w:val="00CF24A8"/>
    <w:rsid w:val="00CF27C9"/>
    <w:rsid w:val="00CF28AD"/>
    <w:rsid w:val="00CF2B36"/>
    <w:rsid w:val="00CF2EC2"/>
    <w:rsid w:val="00CF2F2D"/>
    <w:rsid w:val="00CF317A"/>
    <w:rsid w:val="00CF340C"/>
    <w:rsid w:val="00CF3680"/>
    <w:rsid w:val="00CF396E"/>
    <w:rsid w:val="00CF3A0A"/>
    <w:rsid w:val="00CF3EF1"/>
    <w:rsid w:val="00CF3F23"/>
    <w:rsid w:val="00CF4480"/>
    <w:rsid w:val="00CF44A1"/>
    <w:rsid w:val="00CF4E44"/>
    <w:rsid w:val="00CF5967"/>
    <w:rsid w:val="00CF5D0E"/>
    <w:rsid w:val="00CF5FD4"/>
    <w:rsid w:val="00CF6029"/>
    <w:rsid w:val="00CF61FE"/>
    <w:rsid w:val="00CF63D4"/>
    <w:rsid w:val="00CF63FB"/>
    <w:rsid w:val="00CF6B74"/>
    <w:rsid w:val="00CF6C1A"/>
    <w:rsid w:val="00CF6EE0"/>
    <w:rsid w:val="00CF7498"/>
    <w:rsid w:val="00CF791B"/>
    <w:rsid w:val="00CF797E"/>
    <w:rsid w:val="00CF7D64"/>
    <w:rsid w:val="00CF7F7D"/>
    <w:rsid w:val="00CF7FDA"/>
    <w:rsid w:val="00D0005B"/>
    <w:rsid w:val="00D00182"/>
    <w:rsid w:val="00D001A4"/>
    <w:rsid w:val="00D002E5"/>
    <w:rsid w:val="00D0035D"/>
    <w:rsid w:val="00D00406"/>
    <w:rsid w:val="00D00D75"/>
    <w:rsid w:val="00D00F7C"/>
    <w:rsid w:val="00D01054"/>
    <w:rsid w:val="00D0125C"/>
    <w:rsid w:val="00D012EA"/>
    <w:rsid w:val="00D015CE"/>
    <w:rsid w:val="00D0227B"/>
    <w:rsid w:val="00D02362"/>
    <w:rsid w:val="00D0258F"/>
    <w:rsid w:val="00D028C6"/>
    <w:rsid w:val="00D02B1C"/>
    <w:rsid w:val="00D03061"/>
    <w:rsid w:val="00D0315A"/>
    <w:rsid w:val="00D031AE"/>
    <w:rsid w:val="00D03891"/>
    <w:rsid w:val="00D039CD"/>
    <w:rsid w:val="00D03BB6"/>
    <w:rsid w:val="00D03DC5"/>
    <w:rsid w:val="00D040E0"/>
    <w:rsid w:val="00D04106"/>
    <w:rsid w:val="00D0429F"/>
    <w:rsid w:val="00D04812"/>
    <w:rsid w:val="00D04C77"/>
    <w:rsid w:val="00D04FC0"/>
    <w:rsid w:val="00D05619"/>
    <w:rsid w:val="00D058F6"/>
    <w:rsid w:val="00D05A90"/>
    <w:rsid w:val="00D05C98"/>
    <w:rsid w:val="00D05D2E"/>
    <w:rsid w:val="00D067EF"/>
    <w:rsid w:val="00D068A8"/>
    <w:rsid w:val="00D06ACD"/>
    <w:rsid w:val="00D06C4E"/>
    <w:rsid w:val="00D06C61"/>
    <w:rsid w:val="00D06EF2"/>
    <w:rsid w:val="00D06FA6"/>
    <w:rsid w:val="00D072E5"/>
    <w:rsid w:val="00D072F6"/>
    <w:rsid w:val="00D0764F"/>
    <w:rsid w:val="00D078E2"/>
    <w:rsid w:val="00D07BBA"/>
    <w:rsid w:val="00D07BFE"/>
    <w:rsid w:val="00D07E6A"/>
    <w:rsid w:val="00D07EF0"/>
    <w:rsid w:val="00D10084"/>
    <w:rsid w:val="00D10315"/>
    <w:rsid w:val="00D10A03"/>
    <w:rsid w:val="00D10B5F"/>
    <w:rsid w:val="00D10D39"/>
    <w:rsid w:val="00D1122C"/>
    <w:rsid w:val="00D1131A"/>
    <w:rsid w:val="00D11801"/>
    <w:rsid w:val="00D11841"/>
    <w:rsid w:val="00D11A98"/>
    <w:rsid w:val="00D11B65"/>
    <w:rsid w:val="00D11E37"/>
    <w:rsid w:val="00D11F4A"/>
    <w:rsid w:val="00D1211B"/>
    <w:rsid w:val="00D12203"/>
    <w:rsid w:val="00D1238B"/>
    <w:rsid w:val="00D12563"/>
    <w:rsid w:val="00D12584"/>
    <w:rsid w:val="00D12670"/>
    <w:rsid w:val="00D12AAD"/>
    <w:rsid w:val="00D12C31"/>
    <w:rsid w:val="00D12D1F"/>
    <w:rsid w:val="00D132BE"/>
    <w:rsid w:val="00D133B7"/>
    <w:rsid w:val="00D13A07"/>
    <w:rsid w:val="00D13DDC"/>
    <w:rsid w:val="00D141B7"/>
    <w:rsid w:val="00D14C6D"/>
    <w:rsid w:val="00D14CB8"/>
    <w:rsid w:val="00D1506D"/>
    <w:rsid w:val="00D15AC3"/>
    <w:rsid w:val="00D15C46"/>
    <w:rsid w:val="00D161BD"/>
    <w:rsid w:val="00D1667D"/>
    <w:rsid w:val="00D168F7"/>
    <w:rsid w:val="00D1694E"/>
    <w:rsid w:val="00D16E06"/>
    <w:rsid w:val="00D177A6"/>
    <w:rsid w:val="00D178D5"/>
    <w:rsid w:val="00D17902"/>
    <w:rsid w:val="00D17C80"/>
    <w:rsid w:val="00D17D15"/>
    <w:rsid w:val="00D17D74"/>
    <w:rsid w:val="00D200CA"/>
    <w:rsid w:val="00D202BB"/>
    <w:rsid w:val="00D20680"/>
    <w:rsid w:val="00D20BC1"/>
    <w:rsid w:val="00D20E30"/>
    <w:rsid w:val="00D21124"/>
    <w:rsid w:val="00D21332"/>
    <w:rsid w:val="00D21694"/>
    <w:rsid w:val="00D21D09"/>
    <w:rsid w:val="00D23146"/>
    <w:rsid w:val="00D2355B"/>
    <w:rsid w:val="00D23B9C"/>
    <w:rsid w:val="00D23DF7"/>
    <w:rsid w:val="00D241E3"/>
    <w:rsid w:val="00D247CA"/>
    <w:rsid w:val="00D248B9"/>
    <w:rsid w:val="00D248F4"/>
    <w:rsid w:val="00D24A67"/>
    <w:rsid w:val="00D24AFF"/>
    <w:rsid w:val="00D24B47"/>
    <w:rsid w:val="00D24CF4"/>
    <w:rsid w:val="00D24E7D"/>
    <w:rsid w:val="00D257C9"/>
    <w:rsid w:val="00D259A2"/>
    <w:rsid w:val="00D260B5"/>
    <w:rsid w:val="00D2611B"/>
    <w:rsid w:val="00D263A3"/>
    <w:rsid w:val="00D266CA"/>
    <w:rsid w:val="00D2681A"/>
    <w:rsid w:val="00D2698E"/>
    <w:rsid w:val="00D26E49"/>
    <w:rsid w:val="00D26F01"/>
    <w:rsid w:val="00D2752F"/>
    <w:rsid w:val="00D275D9"/>
    <w:rsid w:val="00D27B49"/>
    <w:rsid w:val="00D302DA"/>
    <w:rsid w:val="00D30340"/>
    <w:rsid w:val="00D30733"/>
    <w:rsid w:val="00D30789"/>
    <w:rsid w:val="00D30A70"/>
    <w:rsid w:val="00D30B2F"/>
    <w:rsid w:val="00D30D07"/>
    <w:rsid w:val="00D31200"/>
    <w:rsid w:val="00D317A6"/>
    <w:rsid w:val="00D319F6"/>
    <w:rsid w:val="00D31C9A"/>
    <w:rsid w:val="00D31CC8"/>
    <w:rsid w:val="00D3224C"/>
    <w:rsid w:val="00D32328"/>
    <w:rsid w:val="00D32450"/>
    <w:rsid w:val="00D32765"/>
    <w:rsid w:val="00D328E3"/>
    <w:rsid w:val="00D32F68"/>
    <w:rsid w:val="00D32FF8"/>
    <w:rsid w:val="00D331C6"/>
    <w:rsid w:val="00D3335A"/>
    <w:rsid w:val="00D34069"/>
    <w:rsid w:val="00D341CD"/>
    <w:rsid w:val="00D3426A"/>
    <w:rsid w:val="00D34364"/>
    <w:rsid w:val="00D34408"/>
    <w:rsid w:val="00D34426"/>
    <w:rsid w:val="00D3486D"/>
    <w:rsid w:val="00D349C2"/>
    <w:rsid w:val="00D34C53"/>
    <w:rsid w:val="00D358AA"/>
    <w:rsid w:val="00D358ED"/>
    <w:rsid w:val="00D36AB2"/>
    <w:rsid w:val="00D36F54"/>
    <w:rsid w:val="00D3736D"/>
    <w:rsid w:val="00D373D4"/>
    <w:rsid w:val="00D37B4F"/>
    <w:rsid w:val="00D37BD0"/>
    <w:rsid w:val="00D403FC"/>
    <w:rsid w:val="00D40887"/>
    <w:rsid w:val="00D409D6"/>
    <w:rsid w:val="00D40A37"/>
    <w:rsid w:val="00D4106F"/>
    <w:rsid w:val="00D41766"/>
    <w:rsid w:val="00D41770"/>
    <w:rsid w:val="00D41B4A"/>
    <w:rsid w:val="00D420A7"/>
    <w:rsid w:val="00D424B4"/>
    <w:rsid w:val="00D429AB"/>
    <w:rsid w:val="00D42B67"/>
    <w:rsid w:val="00D42F01"/>
    <w:rsid w:val="00D42F1B"/>
    <w:rsid w:val="00D431C6"/>
    <w:rsid w:val="00D436B6"/>
    <w:rsid w:val="00D437A5"/>
    <w:rsid w:val="00D438B1"/>
    <w:rsid w:val="00D43989"/>
    <w:rsid w:val="00D43B86"/>
    <w:rsid w:val="00D43B9C"/>
    <w:rsid w:val="00D43F28"/>
    <w:rsid w:val="00D43F4F"/>
    <w:rsid w:val="00D4409E"/>
    <w:rsid w:val="00D44622"/>
    <w:rsid w:val="00D44B0F"/>
    <w:rsid w:val="00D44C1C"/>
    <w:rsid w:val="00D44C8D"/>
    <w:rsid w:val="00D44F36"/>
    <w:rsid w:val="00D456F0"/>
    <w:rsid w:val="00D45FFD"/>
    <w:rsid w:val="00D460C8"/>
    <w:rsid w:val="00D46536"/>
    <w:rsid w:val="00D4699F"/>
    <w:rsid w:val="00D46D73"/>
    <w:rsid w:val="00D470A4"/>
    <w:rsid w:val="00D47709"/>
    <w:rsid w:val="00D47979"/>
    <w:rsid w:val="00D47E36"/>
    <w:rsid w:val="00D50504"/>
    <w:rsid w:val="00D506D0"/>
    <w:rsid w:val="00D50809"/>
    <w:rsid w:val="00D50A02"/>
    <w:rsid w:val="00D50B51"/>
    <w:rsid w:val="00D510C3"/>
    <w:rsid w:val="00D51123"/>
    <w:rsid w:val="00D51214"/>
    <w:rsid w:val="00D5157C"/>
    <w:rsid w:val="00D51907"/>
    <w:rsid w:val="00D51B8A"/>
    <w:rsid w:val="00D51E0B"/>
    <w:rsid w:val="00D51F4D"/>
    <w:rsid w:val="00D5213E"/>
    <w:rsid w:val="00D5289E"/>
    <w:rsid w:val="00D52A41"/>
    <w:rsid w:val="00D52BDC"/>
    <w:rsid w:val="00D52D4D"/>
    <w:rsid w:val="00D53288"/>
    <w:rsid w:val="00D5334C"/>
    <w:rsid w:val="00D5398A"/>
    <w:rsid w:val="00D542B3"/>
    <w:rsid w:val="00D54334"/>
    <w:rsid w:val="00D555E8"/>
    <w:rsid w:val="00D55905"/>
    <w:rsid w:val="00D5591D"/>
    <w:rsid w:val="00D55A32"/>
    <w:rsid w:val="00D55C89"/>
    <w:rsid w:val="00D5614E"/>
    <w:rsid w:val="00D56268"/>
    <w:rsid w:val="00D562CC"/>
    <w:rsid w:val="00D563F5"/>
    <w:rsid w:val="00D56995"/>
    <w:rsid w:val="00D56D3A"/>
    <w:rsid w:val="00D56E27"/>
    <w:rsid w:val="00D574C7"/>
    <w:rsid w:val="00D57505"/>
    <w:rsid w:val="00D57581"/>
    <w:rsid w:val="00D576DE"/>
    <w:rsid w:val="00D577FE"/>
    <w:rsid w:val="00D57ABD"/>
    <w:rsid w:val="00D57F45"/>
    <w:rsid w:val="00D60019"/>
    <w:rsid w:val="00D6012F"/>
    <w:rsid w:val="00D6053F"/>
    <w:rsid w:val="00D607D2"/>
    <w:rsid w:val="00D60884"/>
    <w:rsid w:val="00D60980"/>
    <w:rsid w:val="00D60A3A"/>
    <w:rsid w:val="00D60BEF"/>
    <w:rsid w:val="00D60F8D"/>
    <w:rsid w:val="00D61411"/>
    <w:rsid w:val="00D614C1"/>
    <w:rsid w:val="00D61A96"/>
    <w:rsid w:val="00D61CE9"/>
    <w:rsid w:val="00D61CF9"/>
    <w:rsid w:val="00D61D61"/>
    <w:rsid w:val="00D61E2D"/>
    <w:rsid w:val="00D61FF7"/>
    <w:rsid w:val="00D62179"/>
    <w:rsid w:val="00D621C1"/>
    <w:rsid w:val="00D623A7"/>
    <w:rsid w:val="00D62920"/>
    <w:rsid w:val="00D6292D"/>
    <w:rsid w:val="00D62A48"/>
    <w:rsid w:val="00D62CFF"/>
    <w:rsid w:val="00D62F6C"/>
    <w:rsid w:val="00D63A6D"/>
    <w:rsid w:val="00D63FD9"/>
    <w:rsid w:val="00D64524"/>
    <w:rsid w:val="00D64C2D"/>
    <w:rsid w:val="00D64CE9"/>
    <w:rsid w:val="00D65433"/>
    <w:rsid w:val="00D6560C"/>
    <w:rsid w:val="00D65A17"/>
    <w:rsid w:val="00D65AB0"/>
    <w:rsid w:val="00D66167"/>
    <w:rsid w:val="00D66434"/>
    <w:rsid w:val="00D665FA"/>
    <w:rsid w:val="00D667B7"/>
    <w:rsid w:val="00D667EE"/>
    <w:rsid w:val="00D67FB7"/>
    <w:rsid w:val="00D70047"/>
    <w:rsid w:val="00D70079"/>
    <w:rsid w:val="00D700B7"/>
    <w:rsid w:val="00D70332"/>
    <w:rsid w:val="00D70D02"/>
    <w:rsid w:val="00D70E68"/>
    <w:rsid w:val="00D71061"/>
    <w:rsid w:val="00D7118E"/>
    <w:rsid w:val="00D71E2B"/>
    <w:rsid w:val="00D71EC0"/>
    <w:rsid w:val="00D72B5F"/>
    <w:rsid w:val="00D73A5A"/>
    <w:rsid w:val="00D73B64"/>
    <w:rsid w:val="00D73E88"/>
    <w:rsid w:val="00D73EBE"/>
    <w:rsid w:val="00D74798"/>
    <w:rsid w:val="00D74A5D"/>
    <w:rsid w:val="00D74C85"/>
    <w:rsid w:val="00D75105"/>
    <w:rsid w:val="00D75114"/>
    <w:rsid w:val="00D75163"/>
    <w:rsid w:val="00D755C5"/>
    <w:rsid w:val="00D75CBE"/>
    <w:rsid w:val="00D75D79"/>
    <w:rsid w:val="00D75EFE"/>
    <w:rsid w:val="00D7653A"/>
    <w:rsid w:val="00D76546"/>
    <w:rsid w:val="00D765AD"/>
    <w:rsid w:val="00D76CA2"/>
    <w:rsid w:val="00D76CF8"/>
    <w:rsid w:val="00D7722F"/>
    <w:rsid w:val="00D77291"/>
    <w:rsid w:val="00D77CA1"/>
    <w:rsid w:val="00D77F69"/>
    <w:rsid w:val="00D80047"/>
    <w:rsid w:val="00D80096"/>
    <w:rsid w:val="00D804E6"/>
    <w:rsid w:val="00D817F9"/>
    <w:rsid w:val="00D81C9F"/>
    <w:rsid w:val="00D81E2F"/>
    <w:rsid w:val="00D8206B"/>
    <w:rsid w:val="00D8244E"/>
    <w:rsid w:val="00D82452"/>
    <w:rsid w:val="00D82842"/>
    <w:rsid w:val="00D82A0A"/>
    <w:rsid w:val="00D82D0E"/>
    <w:rsid w:val="00D82D61"/>
    <w:rsid w:val="00D82E2A"/>
    <w:rsid w:val="00D8315A"/>
    <w:rsid w:val="00D8332A"/>
    <w:rsid w:val="00D83589"/>
    <w:rsid w:val="00D83821"/>
    <w:rsid w:val="00D838B1"/>
    <w:rsid w:val="00D83998"/>
    <w:rsid w:val="00D83B21"/>
    <w:rsid w:val="00D83C53"/>
    <w:rsid w:val="00D83CAD"/>
    <w:rsid w:val="00D8431D"/>
    <w:rsid w:val="00D845AA"/>
    <w:rsid w:val="00D84D90"/>
    <w:rsid w:val="00D85171"/>
    <w:rsid w:val="00D852BE"/>
    <w:rsid w:val="00D85AB5"/>
    <w:rsid w:val="00D8656D"/>
    <w:rsid w:val="00D868EA"/>
    <w:rsid w:val="00D86EF4"/>
    <w:rsid w:val="00D8713F"/>
    <w:rsid w:val="00D87387"/>
    <w:rsid w:val="00D87518"/>
    <w:rsid w:val="00D87537"/>
    <w:rsid w:val="00D875CB"/>
    <w:rsid w:val="00D87652"/>
    <w:rsid w:val="00D876E6"/>
    <w:rsid w:val="00D8791E"/>
    <w:rsid w:val="00D87BA1"/>
    <w:rsid w:val="00D90315"/>
    <w:rsid w:val="00D905BA"/>
    <w:rsid w:val="00D90696"/>
    <w:rsid w:val="00D90BB1"/>
    <w:rsid w:val="00D90EAB"/>
    <w:rsid w:val="00D90FC6"/>
    <w:rsid w:val="00D91405"/>
    <w:rsid w:val="00D915BD"/>
    <w:rsid w:val="00D91730"/>
    <w:rsid w:val="00D91778"/>
    <w:rsid w:val="00D918F5"/>
    <w:rsid w:val="00D91903"/>
    <w:rsid w:val="00D91E43"/>
    <w:rsid w:val="00D92195"/>
    <w:rsid w:val="00D9222C"/>
    <w:rsid w:val="00D92BC6"/>
    <w:rsid w:val="00D92D59"/>
    <w:rsid w:val="00D936D8"/>
    <w:rsid w:val="00D93846"/>
    <w:rsid w:val="00D939CF"/>
    <w:rsid w:val="00D93AC9"/>
    <w:rsid w:val="00D93C15"/>
    <w:rsid w:val="00D9403B"/>
    <w:rsid w:val="00D940BD"/>
    <w:rsid w:val="00D94335"/>
    <w:rsid w:val="00D9457E"/>
    <w:rsid w:val="00D945E1"/>
    <w:rsid w:val="00D945FD"/>
    <w:rsid w:val="00D948D0"/>
    <w:rsid w:val="00D9495B"/>
    <w:rsid w:val="00D949EE"/>
    <w:rsid w:val="00D94EAF"/>
    <w:rsid w:val="00D94F8A"/>
    <w:rsid w:val="00D9529B"/>
    <w:rsid w:val="00D95354"/>
    <w:rsid w:val="00D9560A"/>
    <w:rsid w:val="00D959D5"/>
    <w:rsid w:val="00D95E6A"/>
    <w:rsid w:val="00D961F6"/>
    <w:rsid w:val="00D9679D"/>
    <w:rsid w:val="00D96833"/>
    <w:rsid w:val="00D96A16"/>
    <w:rsid w:val="00D9713E"/>
    <w:rsid w:val="00D972A3"/>
    <w:rsid w:val="00D972FF"/>
    <w:rsid w:val="00D9730C"/>
    <w:rsid w:val="00D974A1"/>
    <w:rsid w:val="00D97F0D"/>
    <w:rsid w:val="00DA0289"/>
    <w:rsid w:val="00DA03E1"/>
    <w:rsid w:val="00DA0482"/>
    <w:rsid w:val="00DA0536"/>
    <w:rsid w:val="00DA0AED"/>
    <w:rsid w:val="00DA0C55"/>
    <w:rsid w:val="00DA127B"/>
    <w:rsid w:val="00DA1B83"/>
    <w:rsid w:val="00DA2621"/>
    <w:rsid w:val="00DA2638"/>
    <w:rsid w:val="00DA2736"/>
    <w:rsid w:val="00DA28D5"/>
    <w:rsid w:val="00DA2A72"/>
    <w:rsid w:val="00DA2C9A"/>
    <w:rsid w:val="00DA3206"/>
    <w:rsid w:val="00DA39DF"/>
    <w:rsid w:val="00DA3D9E"/>
    <w:rsid w:val="00DA45AE"/>
    <w:rsid w:val="00DA498F"/>
    <w:rsid w:val="00DA4A73"/>
    <w:rsid w:val="00DA4B3A"/>
    <w:rsid w:val="00DA4C1D"/>
    <w:rsid w:val="00DA4DAD"/>
    <w:rsid w:val="00DA4E2D"/>
    <w:rsid w:val="00DA4FBD"/>
    <w:rsid w:val="00DA4FD0"/>
    <w:rsid w:val="00DA4FEF"/>
    <w:rsid w:val="00DA5166"/>
    <w:rsid w:val="00DA5F14"/>
    <w:rsid w:val="00DA608F"/>
    <w:rsid w:val="00DA6160"/>
    <w:rsid w:val="00DA6CEA"/>
    <w:rsid w:val="00DA6D1C"/>
    <w:rsid w:val="00DA6E81"/>
    <w:rsid w:val="00DA6F99"/>
    <w:rsid w:val="00DA717C"/>
    <w:rsid w:val="00DA732C"/>
    <w:rsid w:val="00DA7355"/>
    <w:rsid w:val="00DA7383"/>
    <w:rsid w:val="00DA74CC"/>
    <w:rsid w:val="00DA74F1"/>
    <w:rsid w:val="00DA7587"/>
    <w:rsid w:val="00DA7BC7"/>
    <w:rsid w:val="00DA7E63"/>
    <w:rsid w:val="00DA7ECF"/>
    <w:rsid w:val="00DA7FF0"/>
    <w:rsid w:val="00DB017E"/>
    <w:rsid w:val="00DB0B09"/>
    <w:rsid w:val="00DB0DB3"/>
    <w:rsid w:val="00DB13FA"/>
    <w:rsid w:val="00DB150F"/>
    <w:rsid w:val="00DB1BDA"/>
    <w:rsid w:val="00DB1DF3"/>
    <w:rsid w:val="00DB268C"/>
    <w:rsid w:val="00DB2C0A"/>
    <w:rsid w:val="00DB2CBE"/>
    <w:rsid w:val="00DB2EFB"/>
    <w:rsid w:val="00DB2F42"/>
    <w:rsid w:val="00DB3C15"/>
    <w:rsid w:val="00DB3C20"/>
    <w:rsid w:val="00DB40E6"/>
    <w:rsid w:val="00DB43F8"/>
    <w:rsid w:val="00DB4489"/>
    <w:rsid w:val="00DB4588"/>
    <w:rsid w:val="00DB45B2"/>
    <w:rsid w:val="00DB4CD2"/>
    <w:rsid w:val="00DB5127"/>
    <w:rsid w:val="00DB5208"/>
    <w:rsid w:val="00DB52EF"/>
    <w:rsid w:val="00DB532D"/>
    <w:rsid w:val="00DB5549"/>
    <w:rsid w:val="00DB572B"/>
    <w:rsid w:val="00DB59EE"/>
    <w:rsid w:val="00DB5A7C"/>
    <w:rsid w:val="00DB5B79"/>
    <w:rsid w:val="00DB5B86"/>
    <w:rsid w:val="00DB5EA6"/>
    <w:rsid w:val="00DB5F0E"/>
    <w:rsid w:val="00DB5F11"/>
    <w:rsid w:val="00DB5F2F"/>
    <w:rsid w:val="00DB69E0"/>
    <w:rsid w:val="00DB6E2C"/>
    <w:rsid w:val="00DB6FCA"/>
    <w:rsid w:val="00DB71E0"/>
    <w:rsid w:val="00DB722A"/>
    <w:rsid w:val="00DB7768"/>
    <w:rsid w:val="00DB7885"/>
    <w:rsid w:val="00DB7E6C"/>
    <w:rsid w:val="00DC0066"/>
    <w:rsid w:val="00DC007C"/>
    <w:rsid w:val="00DC00B8"/>
    <w:rsid w:val="00DC00C9"/>
    <w:rsid w:val="00DC027B"/>
    <w:rsid w:val="00DC0724"/>
    <w:rsid w:val="00DC0C63"/>
    <w:rsid w:val="00DC0CF8"/>
    <w:rsid w:val="00DC0D12"/>
    <w:rsid w:val="00DC0DE4"/>
    <w:rsid w:val="00DC10D4"/>
    <w:rsid w:val="00DC15E2"/>
    <w:rsid w:val="00DC17F8"/>
    <w:rsid w:val="00DC17FB"/>
    <w:rsid w:val="00DC18CB"/>
    <w:rsid w:val="00DC1906"/>
    <w:rsid w:val="00DC1A0D"/>
    <w:rsid w:val="00DC1FF3"/>
    <w:rsid w:val="00DC2540"/>
    <w:rsid w:val="00DC2784"/>
    <w:rsid w:val="00DC29A7"/>
    <w:rsid w:val="00DC2CA5"/>
    <w:rsid w:val="00DC2F7C"/>
    <w:rsid w:val="00DC304E"/>
    <w:rsid w:val="00DC3A12"/>
    <w:rsid w:val="00DC3CD4"/>
    <w:rsid w:val="00DC3CFB"/>
    <w:rsid w:val="00DC411A"/>
    <w:rsid w:val="00DC4134"/>
    <w:rsid w:val="00DC4766"/>
    <w:rsid w:val="00DC488F"/>
    <w:rsid w:val="00DC4D71"/>
    <w:rsid w:val="00DC5175"/>
    <w:rsid w:val="00DC53A5"/>
    <w:rsid w:val="00DC57CF"/>
    <w:rsid w:val="00DC5B34"/>
    <w:rsid w:val="00DC5C9E"/>
    <w:rsid w:val="00DC5D66"/>
    <w:rsid w:val="00DC5E39"/>
    <w:rsid w:val="00DC6A64"/>
    <w:rsid w:val="00DC7309"/>
    <w:rsid w:val="00DC763B"/>
    <w:rsid w:val="00DC7A56"/>
    <w:rsid w:val="00DC7AC1"/>
    <w:rsid w:val="00DC7BFC"/>
    <w:rsid w:val="00DD040F"/>
    <w:rsid w:val="00DD0475"/>
    <w:rsid w:val="00DD055F"/>
    <w:rsid w:val="00DD064A"/>
    <w:rsid w:val="00DD0676"/>
    <w:rsid w:val="00DD0869"/>
    <w:rsid w:val="00DD08B8"/>
    <w:rsid w:val="00DD0D7D"/>
    <w:rsid w:val="00DD1216"/>
    <w:rsid w:val="00DD127B"/>
    <w:rsid w:val="00DD144B"/>
    <w:rsid w:val="00DD156E"/>
    <w:rsid w:val="00DD1C0F"/>
    <w:rsid w:val="00DD1EE3"/>
    <w:rsid w:val="00DD22C1"/>
    <w:rsid w:val="00DD22FD"/>
    <w:rsid w:val="00DD2310"/>
    <w:rsid w:val="00DD251A"/>
    <w:rsid w:val="00DD2E3C"/>
    <w:rsid w:val="00DD36AE"/>
    <w:rsid w:val="00DD3AC1"/>
    <w:rsid w:val="00DD3B50"/>
    <w:rsid w:val="00DD3C73"/>
    <w:rsid w:val="00DD3CDF"/>
    <w:rsid w:val="00DD3CFF"/>
    <w:rsid w:val="00DD3D1C"/>
    <w:rsid w:val="00DD3FAF"/>
    <w:rsid w:val="00DD40F8"/>
    <w:rsid w:val="00DD431B"/>
    <w:rsid w:val="00DD442F"/>
    <w:rsid w:val="00DD44DB"/>
    <w:rsid w:val="00DD4562"/>
    <w:rsid w:val="00DD46CF"/>
    <w:rsid w:val="00DD4A08"/>
    <w:rsid w:val="00DD4A2A"/>
    <w:rsid w:val="00DD4B37"/>
    <w:rsid w:val="00DD4FC2"/>
    <w:rsid w:val="00DD5CD2"/>
    <w:rsid w:val="00DD5EE6"/>
    <w:rsid w:val="00DD6046"/>
    <w:rsid w:val="00DD6053"/>
    <w:rsid w:val="00DD631F"/>
    <w:rsid w:val="00DD6434"/>
    <w:rsid w:val="00DD65BB"/>
    <w:rsid w:val="00DD66D2"/>
    <w:rsid w:val="00DD6D09"/>
    <w:rsid w:val="00DD6EB1"/>
    <w:rsid w:val="00DD70A4"/>
    <w:rsid w:val="00DD7727"/>
    <w:rsid w:val="00DD77C7"/>
    <w:rsid w:val="00DD77E4"/>
    <w:rsid w:val="00DD78CE"/>
    <w:rsid w:val="00DE01F3"/>
    <w:rsid w:val="00DE02CB"/>
    <w:rsid w:val="00DE0C9E"/>
    <w:rsid w:val="00DE0CE7"/>
    <w:rsid w:val="00DE0E23"/>
    <w:rsid w:val="00DE121D"/>
    <w:rsid w:val="00DE1337"/>
    <w:rsid w:val="00DE187B"/>
    <w:rsid w:val="00DE18B2"/>
    <w:rsid w:val="00DE1C51"/>
    <w:rsid w:val="00DE1E91"/>
    <w:rsid w:val="00DE2061"/>
    <w:rsid w:val="00DE226E"/>
    <w:rsid w:val="00DE22EA"/>
    <w:rsid w:val="00DE2F90"/>
    <w:rsid w:val="00DE31FC"/>
    <w:rsid w:val="00DE36C8"/>
    <w:rsid w:val="00DE377B"/>
    <w:rsid w:val="00DE3ACE"/>
    <w:rsid w:val="00DE3CD7"/>
    <w:rsid w:val="00DE3FF7"/>
    <w:rsid w:val="00DE4008"/>
    <w:rsid w:val="00DE4477"/>
    <w:rsid w:val="00DE44B2"/>
    <w:rsid w:val="00DE4558"/>
    <w:rsid w:val="00DE4B27"/>
    <w:rsid w:val="00DE4DED"/>
    <w:rsid w:val="00DE4F25"/>
    <w:rsid w:val="00DE5222"/>
    <w:rsid w:val="00DE5653"/>
    <w:rsid w:val="00DE5792"/>
    <w:rsid w:val="00DE58D1"/>
    <w:rsid w:val="00DE5BCD"/>
    <w:rsid w:val="00DE642D"/>
    <w:rsid w:val="00DE6454"/>
    <w:rsid w:val="00DE6A64"/>
    <w:rsid w:val="00DE6EFF"/>
    <w:rsid w:val="00DE6FA4"/>
    <w:rsid w:val="00DE7B37"/>
    <w:rsid w:val="00DE7C5E"/>
    <w:rsid w:val="00DE7FE2"/>
    <w:rsid w:val="00DF0457"/>
    <w:rsid w:val="00DF0707"/>
    <w:rsid w:val="00DF133F"/>
    <w:rsid w:val="00DF1988"/>
    <w:rsid w:val="00DF1C2F"/>
    <w:rsid w:val="00DF1F60"/>
    <w:rsid w:val="00DF2385"/>
    <w:rsid w:val="00DF2978"/>
    <w:rsid w:val="00DF2A5B"/>
    <w:rsid w:val="00DF2AD9"/>
    <w:rsid w:val="00DF2CEF"/>
    <w:rsid w:val="00DF3207"/>
    <w:rsid w:val="00DF342A"/>
    <w:rsid w:val="00DF402C"/>
    <w:rsid w:val="00DF4996"/>
    <w:rsid w:val="00DF4C57"/>
    <w:rsid w:val="00DF4DA1"/>
    <w:rsid w:val="00DF4FAE"/>
    <w:rsid w:val="00DF56A4"/>
    <w:rsid w:val="00DF56A5"/>
    <w:rsid w:val="00DF632B"/>
    <w:rsid w:val="00DF642C"/>
    <w:rsid w:val="00DF662A"/>
    <w:rsid w:val="00DF6641"/>
    <w:rsid w:val="00DF6B30"/>
    <w:rsid w:val="00DF6BD7"/>
    <w:rsid w:val="00DF6CA0"/>
    <w:rsid w:val="00DF6CCB"/>
    <w:rsid w:val="00DF6E65"/>
    <w:rsid w:val="00DF711A"/>
    <w:rsid w:val="00DF718E"/>
    <w:rsid w:val="00DF74F1"/>
    <w:rsid w:val="00DF76A8"/>
    <w:rsid w:val="00DF77B9"/>
    <w:rsid w:val="00DF78C8"/>
    <w:rsid w:val="00DF78F0"/>
    <w:rsid w:val="00DF7A9E"/>
    <w:rsid w:val="00E00398"/>
    <w:rsid w:val="00E003FB"/>
    <w:rsid w:val="00E00549"/>
    <w:rsid w:val="00E00F4B"/>
    <w:rsid w:val="00E00F71"/>
    <w:rsid w:val="00E0150B"/>
    <w:rsid w:val="00E01988"/>
    <w:rsid w:val="00E024BE"/>
    <w:rsid w:val="00E02CE1"/>
    <w:rsid w:val="00E037FA"/>
    <w:rsid w:val="00E0380D"/>
    <w:rsid w:val="00E038B4"/>
    <w:rsid w:val="00E0392B"/>
    <w:rsid w:val="00E03BE9"/>
    <w:rsid w:val="00E03E2B"/>
    <w:rsid w:val="00E040C8"/>
    <w:rsid w:val="00E0433C"/>
    <w:rsid w:val="00E0448D"/>
    <w:rsid w:val="00E04580"/>
    <w:rsid w:val="00E046F2"/>
    <w:rsid w:val="00E04AF9"/>
    <w:rsid w:val="00E04DFC"/>
    <w:rsid w:val="00E052C5"/>
    <w:rsid w:val="00E056F7"/>
    <w:rsid w:val="00E05B01"/>
    <w:rsid w:val="00E05C7C"/>
    <w:rsid w:val="00E05FCD"/>
    <w:rsid w:val="00E0601A"/>
    <w:rsid w:val="00E06188"/>
    <w:rsid w:val="00E06DE1"/>
    <w:rsid w:val="00E06F43"/>
    <w:rsid w:val="00E07013"/>
    <w:rsid w:val="00E07118"/>
    <w:rsid w:val="00E07273"/>
    <w:rsid w:val="00E07702"/>
    <w:rsid w:val="00E07AB6"/>
    <w:rsid w:val="00E10049"/>
    <w:rsid w:val="00E1072D"/>
    <w:rsid w:val="00E10A77"/>
    <w:rsid w:val="00E10AD2"/>
    <w:rsid w:val="00E10C8B"/>
    <w:rsid w:val="00E10D5D"/>
    <w:rsid w:val="00E10F0F"/>
    <w:rsid w:val="00E11099"/>
    <w:rsid w:val="00E11222"/>
    <w:rsid w:val="00E11645"/>
    <w:rsid w:val="00E124B0"/>
    <w:rsid w:val="00E12721"/>
    <w:rsid w:val="00E12A4B"/>
    <w:rsid w:val="00E13027"/>
    <w:rsid w:val="00E135D3"/>
    <w:rsid w:val="00E1380A"/>
    <w:rsid w:val="00E13BA2"/>
    <w:rsid w:val="00E13C0C"/>
    <w:rsid w:val="00E14259"/>
    <w:rsid w:val="00E146FE"/>
    <w:rsid w:val="00E14813"/>
    <w:rsid w:val="00E150C1"/>
    <w:rsid w:val="00E1550C"/>
    <w:rsid w:val="00E15A17"/>
    <w:rsid w:val="00E15C27"/>
    <w:rsid w:val="00E15DB7"/>
    <w:rsid w:val="00E162F5"/>
    <w:rsid w:val="00E167C0"/>
    <w:rsid w:val="00E1697D"/>
    <w:rsid w:val="00E16A71"/>
    <w:rsid w:val="00E16ACF"/>
    <w:rsid w:val="00E16B29"/>
    <w:rsid w:val="00E16B6A"/>
    <w:rsid w:val="00E16D30"/>
    <w:rsid w:val="00E17371"/>
    <w:rsid w:val="00E177D8"/>
    <w:rsid w:val="00E17914"/>
    <w:rsid w:val="00E20064"/>
    <w:rsid w:val="00E201EC"/>
    <w:rsid w:val="00E208F0"/>
    <w:rsid w:val="00E20937"/>
    <w:rsid w:val="00E20D9F"/>
    <w:rsid w:val="00E214B0"/>
    <w:rsid w:val="00E214D7"/>
    <w:rsid w:val="00E21507"/>
    <w:rsid w:val="00E21829"/>
    <w:rsid w:val="00E21C6F"/>
    <w:rsid w:val="00E22769"/>
    <w:rsid w:val="00E227F5"/>
    <w:rsid w:val="00E22AE0"/>
    <w:rsid w:val="00E22BD2"/>
    <w:rsid w:val="00E22D76"/>
    <w:rsid w:val="00E23348"/>
    <w:rsid w:val="00E23569"/>
    <w:rsid w:val="00E23757"/>
    <w:rsid w:val="00E23B41"/>
    <w:rsid w:val="00E23B5D"/>
    <w:rsid w:val="00E23CCC"/>
    <w:rsid w:val="00E23F58"/>
    <w:rsid w:val="00E23F5B"/>
    <w:rsid w:val="00E24646"/>
    <w:rsid w:val="00E24DB4"/>
    <w:rsid w:val="00E24F4F"/>
    <w:rsid w:val="00E252C0"/>
    <w:rsid w:val="00E2540C"/>
    <w:rsid w:val="00E255C7"/>
    <w:rsid w:val="00E256E4"/>
    <w:rsid w:val="00E257F6"/>
    <w:rsid w:val="00E258EB"/>
    <w:rsid w:val="00E2654A"/>
    <w:rsid w:val="00E267CE"/>
    <w:rsid w:val="00E267D7"/>
    <w:rsid w:val="00E26845"/>
    <w:rsid w:val="00E2694A"/>
    <w:rsid w:val="00E26C42"/>
    <w:rsid w:val="00E26D00"/>
    <w:rsid w:val="00E275DE"/>
    <w:rsid w:val="00E27870"/>
    <w:rsid w:val="00E27920"/>
    <w:rsid w:val="00E27DAA"/>
    <w:rsid w:val="00E300EC"/>
    <w:rsid w:val="00E30E8E"/>
    <w:rsid w:val="00E313A7"/>
    <w:rsid w:val="00E31498"/>
    <w:rsid w:val="00E31AF3"/>
    <w:rsid w:val="00E31BBD"/>
    <w:rsid w:val="00E31DBF"/>
    <w:rsid w:val="00E31DDD"/>
    <w:rsid w:val="00E31FB0"/>
    <w:rsid w:val="00E322AB"/>
    <w:rsid w:val="00E32407"/>
    <w:rsid w:val="00E32C9A"/>
    <w:rsid w:val="00E33301"/>
    <w:rsid w:val="00E333A2"/>
    <w:rsid w:val="00E3353D"/>
    <w:rsid w:val="00E33EC1"/>
    <w:rsid w:val="00E34678"/>
    <w:rsid w:val="00E346A2"/>
    <w:rsid w:val="00E34B5B"/>
    <w:rsid w:val="00E34F07"/>
    <w:rsid w:val="00E35851"/>
    <w:rsid w:val="00E35874"/>
    <w:rsid w:val="00E358DA"/>
    <w:rsid w:val="00E35B59"/>
    <w:rsid w:val="00E35CFF"/>
    <w:rsid w:val="00E35F2E"/>
    <w:rsid w:val="00E3602C"/>
    <w:rsid w:val="00E363AC"/>
    <w:rsid w:val="00E36774"/>
    <w:rsid w:val="00E36DE3"/>
    <w:rsid w:val="00E36EC5"/>
    <w:rsid w:val="00E36FEC"/>
    <w:rsid w:val="00E376D0"/>
    <w:rsid w:val="00E37A6F"/>
    <w:rsid w:val="00E4036E"/>
    <w:rsid w:val="00E40432"/>
    <w:rsid w:val="00E40450"/>
    <w:rsid w:val="00E404B1"/>
    <w:rsid w:val="00E406E5"/>
    <w:rsid w:val="00E40ABB"/>
    <w:rsid w:val="00E40CF5"/>
    <w:rsid w:val="00E40D02"/>
    <w:rsid w:val="00E41518"/>
    <w:rsid w:val="00E415E6"/>
    <w:rsid w:val="00E41842"/>
    <w:rsid w:val="00E41DA0"/>
    <w:rsid w:val="00E42205"/>
    <w:rsid w:val="00E423CF"/>
    <w:rsid w:val="00E424CE"/>
    <w:rsid w:val="00E424F9"/>
    <w:rsid w:val="00E42811"/>
    <w:rsid w:val="00E42B4F"/>
    <w:rsid w:val="00E42FAE"/>
    <w:rsid w:val="00E431D1"/>
    <w:rsid w:val="00E43398"/>
    <w:rsid w:val="00E43453"/>
    <w:rsid w:val="00E434A5"/>
    <w:rsid w:val="00E43510"/>
    <w:rsid w:val="00E43537"/>
    <w:rsid w:val="00E43756"/>
    <w:rsid w:val="00E43841"/>
    <w:rsid w:val="00E43F64"/>
    <w:rsid w:val="00E4414A"/>
    <w:rsid w:val="00E4435B"/>
    <w:rsid w:val="00E44CEE"/>
    <w:rsid w:val="00E44D17"/>
    <w:rsid w:val="00E45032"/>
    <w:rsid w:val="00E45451"/>
    <w:rsid w:val="00E45B30"/>
    <w:rsid w:val="00E45B6A"/>
    <w:rsid w:val="00E45F5E"/>
    <w:rsid w:val="00E45FBE"/>
    <w:rsid w:val="00E46453"/>
    <w:rsid w:val="00E465E5"/>
    <w:rsid w:val="00E4662E"/>
    <w:rsid w:val="00E46727"/>
    <w:rsid w:val="00E469DB"/>
    <w:rsid w:val="00E46A7C"/>
    <w:rsid w:val="00E4741D"/>
    <w:rsid w:val="00E474CA"/>
    <w:rsid w:val="00E4756E"/>
    <w:rsid w:val="00E47E3A"/>
    <w:rsid w:val="00E50422"/>
    <w:rsid w:val="00E50B4D"/>
    <w:rsid w:val="00E50C09"/>
    <w:rsid w:val="00E50E0E"/>
    <w:rsid w:val="00E51617"/>
    <w:rsid w:val="00E51841"/>
    <w:rsid w:val="00E51F14"/>
    <w:rsid w:val="00E52269"/>
    <w:rsid w:val="00E52914"/>
    <w:rsid w:val="00E537AC"/>
    <w:rsid w:val="00E53C37"/>
    <w:rsid w:val="00E53E0A"/>
    <w:rsid w:val="00E53F31"/>
    <w:rsid w:val="00E54197"/>
    <w:rsid w:val="00E541B3"/>
    <w:rsid w:val="00E5426E"/>
    <w:rsid w:val="00E54531"/>
    <w:rsid w:val="00E54791"/>
    <w:rsid w:val="00E54A0D"/>
    <w:rsid w:val="00E54C20"/>
    <w:rsid w:val="00E54D3B"/>
    <w:rsid w:val="00E5525E"/>
    <w:rsid w:val="00E553FD"/>
    <w:rsid w:val="00E55A35"/>
    <w:rsid w:val="00E56665"/>
    <w:rsid w:val="00E568A5"/>
    <w:rsid w:val="00E569D6"/>
    <w:rsid w:val="00E56DE6"/>
    <w:rsid w:val="00E573DB"/>
    <w:rsid w:val="00E57643"/>
    <w:rsid w:val="00E579DA"/>
    <w:rsid w:val="00E57F52"/>
    <w:rsid w:val="00E601EC"/>
    <w:rsid w:val="00E6029F"/>
    <w:rsid w:val="00E605E3"/>
    <w:rsid w:val="00E6098D"/>
    <w:rsid w:val="00E609BA"/>
    <w:rsid w:val="00E60AB2"/>
    <w:rsid w:val="00E60D12"/>
    <w:rsid w:val="00E60F93"/>
    <w:rsid w:val="00E60FC2"/>
    <w:rsid w:val="00E616CB"/>
    <w:rsid w:val="00E61913"/>
    <w:rsid w:val="00E61C34"/>
    <w:rsid w:val="00E6204D"/>
    <w:rsid w:val="00E628E1"/>
    <w:rsid w:val="00E62BE9"/>
    <w:rsid w:val="00E62E7A"/>
    <w:rsid w:val="00E63854"/>
    <w:rsid w:val="00E63971"/>
    <w:rsid w:val="00E63EF3"/>
    <w:rsid w:val="00E63FFA"/>
    <w:rsid w:val="00E64515"/>
    <w:rsid w:val="00E646EA"/>
    <w:rsid w:val="00E6473F"/>
    <w:rsid w:val="00E648E6"/>
    <w:rsid w:val="00E6492E"/>
    <w:rsid w:val="00E64EC4"/>
    <w:rsid w:val="00E64F6E"/>
    <w:rsid w:val="00E6578D"/>
    <w:rsid w:val="00E65926"/>
    <w:rsid w:val="00E65C1F"/>
    <w:rsid w:val="00E65DCD"/>
    <w:rsid w:val="00E66122"/>
    <w:rsid w:val="00E663CA"/>
    <w:rsid w:val="00E664D3"/>
    <w:rsid w:val="00E666DF"/>
    <w:rsid w:val="00E66F60"/>
    <w:rsid w:val="00E67424"/>
    <w:rsid w:val="00E6799B"/>
    <w:rsid w:val="00E67AC8"/>
    <w:rsid w:val="00E67B2B"/>
    <w:rsid w:val="00E67D96"/>
    <w:rsid w:val="00E704D7"/>
    <w:rsid w:val="00E70575"/>
    <w:rsid w:val="00E707EA"/>
    <w:rsid w:val="00E7091D"/>
    <w:rsid w:val="00E70978"/>
    <w:rsid w:val="00E70A69"/>
    <w:rsid w:val="00E70BEF"/>
    <w:rsid w:val="00E7161F"/>
    <w:rsid w:val="00E71821"/>
    <w:rsid w:val="00E71859"/>
    <w:rsid w:val="00E71919"/>
    <w:rsid w:val="00E71ADC"/>
    <w:rsid w:val="00E71B82"/>
    <w:rsid w:val="00E720D7"/>
    <w:rsid w:val="00E72264"/>
    <w:rsid w:val="00E7227F"/>
    <w:rsid w:val="00E72AC0"/>
    <w:rsid w:val="00E72EFE"/>
    <w:rsid w:val="00E73010"/>
    <w:rsid w:val="00E73156"/>
    <w:rsid w:val="00E73222"/>
    <w:rsid w:val="00E7328A"/>
    <w:rsid w:val="00E7342D"/>
    <w:rsid w:val="00E73579"/>
    <w:rsid w:val="00E73903"/>
    <w:rsid w:val="00E74132"/>
    <w:rsid w:val="00E74BD5"/>
    <w:rsid w:val="00E74C47"/>
    <w:rsid w:val="00E74C78"/>
    <w:rsid w:val="00E74D2C"/>
    <w:rsid w:val="00E74FE8"/>
    <w:rsid w:val="00E75097"/>
    <w:rsid w:val="00E75201"/>
    <w:rsid w:val="00E75376"/>
    <w:rsid w:val="00E75574"/>
    <w:rsid w:val="00E757DF"/>
    <w:rsid w:val="00E75B2D"/>
    <w:rsid w:val="00E760A4"/>
    <w:rsid w:val="00E766D9"/>
    <w:rsid w:val="00E76832"/>
    <w:rsid w:val="00E76867"/>
    <w:rsid w:val="00E7697C"/>
    <w:rsid w:val="00E76A26"/>
    <w:rsid w:val="00E7710D"/>
    <w:rsid w:val="00E77C82"/>
    <w:rsid w:val="00E77C9C"/>
    <w:rsid w:val="00E77E2E"/>
    <w:rsid w:val="00E77E39"/>
    <w:rsid w:val="00E8017D"/>
    <w:rsid w:val="00E802A2"/>
    <w:rsid w:val="00E80415"/>
    <w:rsid w:val="00E8045E"/>
    <w:rsid w:val="00E8049A"/>
    <w:rsid w:val="00E8144A"/>
    <w:rsid w:val="00E81E1A"/>
    <w:rsid w:val="00E81ECD"/>
    <w:rsid w:val="00E82349"/>
    <w:rsid w:val="00E82CC5"/>
    <w:rsid w:val="00E830FE"/>
    <w:rsid w:val="00E831E4"/>
    <w:rsid w:val="00E83405"/>
    <w:rsid w:val="00E8340A"/>
    <w:rsid w:val="00E83A85"/>
    <w:rsid w:val="00E83CA2"/>
    <w:rsid w:val="00E84594"/>
    <w:rsid w:val="00E8470F"/>
    <w:rsid w:val="00E8482B"/>
    <w:rsid w:val="00E849F7"/>
    <w:rsid w:val="00E84E03"/>
    <w:rsid w:val="00E85591"/>
    <w:rsid w:val="00E857DC"/>
    <w:rsid w:val="00E85D43"/>
    <w:rsid w:val="00E85EA0"/>
    <w:rsid w:val="00E85FBC"/>
    <w:rsid w:val="00E862A8"/>
    <w:rsid w:val="00E86492"/>
    <w:rsid w:val="00E865D2"/>
    <w:rsid w:val="00E86697"/>
    <w:rsid w:val="00E8714B"/>
    <w:rsid w:val="00E87173"/>
    <w:rsid w:val="00E8761C"/>
    <w:rsid w:val="00E87BFF"/>
    <w:rsid w:val="00E905DF"/>
    <w:rsid w:val="00E9102B"/>
    <w:rsid w:val="00E913AB"/>
    <w:rsid w:val="00E91420"/>
    <w:rsid w:val="00E915A0"/>
    <w:rsid w:val="00E91906"/>
    <w:rsid w:val="00E91A18"/>
    <w:rsid w:val="00E91B5B"/>
    <w:rsid w:val="00E92A5E"/>
    <w:rsid w:val="00E92F93"/>
    <w:rsid w:val="00E9326A"/>
    <w:rsid w:val="00E93366"/>
    <w:rsid w:val="00E93594"/>
    <w:rsid w:val="00E93971"/>
    <w:rsid w:val="00E93A97"/>
    <w:rsid w:val="00E93AE4"/>
    <w:rsid w:val="00E93BA2"/>
    <w:rsid w:val="00E94041"/>
    <w:rsid w:val="00E940B3"/>
    <w:rsid w:val="00E943AB"/>
    <w:rsid w:val="00E94C9F"/>
    <w:rsid w:val="00E963F5"/>
    <w:rsid w:val="00E96699"/>
    <w:rsid w:val="00E966DF"/>
    <w:rsid w:val="00E96930"/>
    <w:rsid w:val="00E96E11"/>
    <w:rsid w:val="00E9734A"/>
    <w:rsid w:val="00E97DD9"/>
    <w:rsid w:val="00EA0120"/>
    <w:rsid w:val="00EA0272"/>
    <w:rsid w:val="00EA02C2"/>
    <w:rsid w:val="00EA042E"/>
    <w:rsid w:val="00EA060A"/>
    <w:rsid w:val="00EA06E6"/>
    <w:rsid w:val="00EA0ADD"/>
    <w:rsid w:val="00EA0D32"/>
    <w:rsid w:val="00EA0D8F"/>
    <w:rsid w:val="00EA0E00"/>
    <w:rsid w:val="00EA1363"/>
    <w:rsid w:val="00EA1459"/>
    <w:rsid w:val="00EA1629"/>
    <w:rsid w:val="00EA187A"/>
    <w:rsid w:val="00EA1966"/>
    <w:rsid w:val="00EA1E45"/>
    <w:rsid w:val="00EA1F05"/>
    <w:rsid w:val="00EA247B"/>
    <w:rsid w:val="00EA25C5"/>
    <w:rsid w:val="00EA2F53"/>
    <w:rsid w:val="00EA339B"/>
    <w:rsid w:val="00EA3662"/>
    <w:rsid w:val="00EA366B"/>
    <w:rsid w:val="00EA3B2E"/>
    <w:rsid w:val="00EA3B59"/>
    <w:rsid w:val="00EA3D41"/>
    <w:rsid w:val="00EA439D"/>
    <w:rsid w:val="00EA4609"/>
    <w:rsid w:val="00EA4984"/>
    <w:rsid w:val="00EA4F4A"/>
    <w:rsid w:val="00EA5027"/>
    <w:rsid w:val="00EA51B8"/>
    <w:rsid w:val="00EA569B"/>
    <w:rsid w:val="00EA5BB7"/>
    <w:rsid w:val="00EA5C56"/>
    <w:rsid w:val="00EA5E30"/>
    <w:rsid w:val="00EA628D"/>
    <w:rsid w:val="00EA6416"/>
    <w:rsid w:val="00EA646C"/>
    <w:rsid w:val="00EA65EB"/>
    <w:rsid w:val="00EA6607"/>
    <w:rsid w:val="00EA6794"/>
    <w:rsid w:val="00EA68A4"/>
    <w:rsid w:val="00EA7728"/>
    <w:rsid w:val="00EA789E"/>
    <w:rsid w:val="00EA7B36"/>
    <w:rsid w:val="00EB037E"/>
    <w:rsid w:val="00EB0424"/>
    <w:rsid w:val="00EB07DF"/>
    <w:rsid w:val="00EB0E15"/>
    <w:rsid w:val="00EB116C"/>
    <w:rsid w:val="00EB14F2"/>
    <w:rsid w:val="00EB1582"/>
    <w:rsid w:val="00EB15C7"/>
    <w:rsid w:val="00EB1977"/>
    <w:rsid w:val="00EB1AFA"/>
    <w:rsid w:val="00EB1E23"/>
    <w:rsid w:val="00EB1E5E"/>
    <w:rsid w:val="00EB1EF8"/>
    <w:rsid w:val="00EB294F"/>
    <w:rsid w:val="00EB2A3A"/>
    <w:rsid w:val="00EB2BE5"/>
    <w:rsid w:val="00EB2DEC"/>
    <w:rsid w:val="00EB2EF3"/>
    <w:rsid w:val="00EB2F2E"/>
    <w:rsid w:val="00EB312C"/>
    <w:rsid w:val="00EB3640"/>
    <w:rsid w:val="00EB3F3A"/>
    <w:rsid w:val="00EB4735"/>
    <w:rsid w:val="00EB49EA"/>
    <w:rsid w:val="00EB4B80"/>
    <w:rsid w:val="00EB4C9A"/>
    <w:rsid w:val="00EB4FBB"/>
    <w:rsid w:val="00EB5677"/>
    <w:rsid w:val="00EB5BCC"/>
    <w:rsid w:val="00EB5D0C"/>
    <w:rsid w:val="00EB5E80"/>
    <w:rsid w:val="00EB62DF"/>
    <w:rsid w:val="00EB64A3"/>
    <w:rsid w:val="00EB6537"/>
    <w:rsid w:val="00EB6F5A"/>
    <w:rsid w:val="00EB708B"/>
    <w:rsid w:val="00EB712A"/>
    <w:rsid w:val="00EB7176"/>
    <w:rsid w:val="00EB784F"/>
    <w:rsid w:val="00EB78E5"/>
    <w:rsid w:val="00EB7EF7"/>
    <w:rsid w:val="00EC03D0"/>
    <w:rsid w:val="00EC0458"/>
    <w:rsid w:val="00EC0543"/>
    <w:rsid w:val="00EC0781"/>
    <w:rsid w:val="00EC0E65"/>
    <w:rsid w:val="00EC102A"/>
    <w:rsid w:val="00EC138B"/>
    <w:rsid w:val="00EC17B2"/>
    <w:rsid w:val="00EC1AF3"/>
    <w:rsid w:val="00EC1CCC"/>
    <w:rsid w:val="00EC1DBA"/>
    <w:rsid w:val="00EC20EE"/>
    <w:rsid w:val="00EC2A94"/>
    <w:rsid w:val="00EC2F7C"/>
    <w:rsid w:val="00EC32ED"/>
    <w:rsid w:val="00EC3844"/>
    <w:rsid w:val="00EC387C"/>
    <w:rsid w:val="00EC3DF3"/>
    <w:rsid w:val="00EC4117"/>
    <w:rsid w:val="00EC42E9"/>
    <w:rsid w:val="00EC442A"/>
    <w:rsid w:val="00EC445D"/>
    <w:rsid w:val="00EC46A6"/>
    <w:rsid w:val="00EC4971"/>
    <w:rsid w:val="00EC5744"/>
    <w:rsid w:val="00EC5883"/>
    <w:rsid w:val="00EC59F1"/>
    <w:rsid w:val="00EC5C58"/>
    <w:rsid w:val="00EC5D85"/>
    <w:rsid w:val="00EC5DE8"/>
    <w:rsid w:val="00EC604B"/>
    <w:rsid w:val="00EC61A0"/>
    <w:rsid w:val="00EC6344"/>
    <w:rsid w:val="00EC637A"/>
    <w:rsid w:val="00EC69A2"/>
    <w:rsid w:val="00EC6B7C"/>
    <w:rsid w:val="00EC6B9D"/>
    <w:rsid w:val="00EC6C45"/>
    <w:rsid w:val="00EC73F2"/>
    <w:rsid w:val="00EC74AB"/>
    <w:rsid w:val="00EC7537"/>
    <w:rsid w:val="00EC7800"/>
    <w:rsid w:val="00EC7985"/>
    <w:rsid w:val="00EC7E17"/>
    <w:rsid w:val="00ED0065"/>
    <w:rsid w:val="00ED0235"/>
    <w:rsid w:val="00ED0249"/>
    <w:rsid w:val="00ED0B95"/>
    <w:rsid w:val="00ED0D48"/>
    <w:rsid w:val="00ED0E25"/>
    <w:rsid w:val="00ED0EB2"/>
    <w:rsid w:val="00ED1150"/>
    <w:rsid w:val="00ED124C"/>
    <w:rsid w:val="00ED131C"/>
    <w:rsid w:val="00ED1496"/>
    <w:rsid w:val="00ED16EF"/>
    <w:rsid w:val="00ED1AC3"/>
    <w:rsid w:val="00ED1BA7"/>
    <w:rsid w:val="00ED1C1E"/>
    <w:rsid w:val="00ED1C1F"/>
    <w:rsid w:val="00ED1E96"/>
    <w:rsid w:val="00ED2020"/>
    <w:rsid w:val="00ED20F2"/>
    <w:rsid w:val="00ED21B7"/>
    <w:rsid w:val="00ED258E"/>
    <w:rsid w:val="00ED2837"/>
    <w:rsid w:val="00ED2A73"/>
    <w:rsid w:val="00ED3246"/>
    <w:rsid w:val="00ED3579"/>
    <w:rsid w:val="00ED39EB"/>
    <w:rsid w:val="00ED3CE3"/>
    <w:rsid w:val="00ED3E18"/>
    <w:rsid w:val="00ED3FB7"/>
    <w:rsid w:val="00ED47AF"/>
    <w:rsid w:val="00ED47E4"/>
    <w:rsid w:val="00ED496E"/>
    <w:rsid w:val="00ED4E65"/>
    <w:rsid w:val="00ED537F"/>
    <w:rsid w:val="00ED564D"/>
    <w:rsid w:val="00ED5651"/>
    <w:rsid w:val="00ED56B2"/>
    <w:rsid w:val="00ED57CC"/>
    <w:rsid w:val="00ED5AB4"/>
    <w:rsid w:val="00ED6142"/>
    <w:rsid w:val="00ED6228"/>
    <w:rsid w:val="00ED62D5"/>
    <w:rsid w:val="00ED6397"/>
    <w:rsid w:val="00ED6983"/>
    <w:rsid w:val="00ED6BEA"/>
    <w:rsid w:val="00ED6E95"/>
    <w:rsid w:val="00ED78AA"/>
    <w:rsid w:val="00ED797F"/>
    <w:rsid w:val="00ED7B78"/>
    <w:rsid w:val="00ED7E07"/>
    <w:rsid w:val="00ED7E4D"/>
    <w:rsid w:val="00EE01F9"/>
    <w:rsid w:val="00EE0431"/>
    <w:rsid w:val="00EE0881"/>
    <w:rsid w:val="00EE09DA"/>
    <w:rsid w:val="00EE0B05"/>
    <w:rsid w:val="00EE0D68"/>
    <w:rsid w:val="00EE10A2"/>
    <w:rsid w:val="00EE1202"/>
    <w:rsid w:val="00EE1432"/>
    <w:rsid w:val="00EE1593"/>
    <w:rsid w:val="00EE196E"/>
    <w:rsid w:val="00EE1B51"/>
    <w:rsid w:val="00EE1E67"/>
    <w:rsid w:val="00EE20F4"/>
    <w:rsid w:val="00EE220C"/>
    <w:rsid w:val="00EE2293"/>
    <w:rsid w:val="00EE247C"/>
    <w:rsid w:val="00EE263A"/>
    <w:rsid w:val="00EE274C"/>
    <w:rsid w:val="00EE28C8"/>
    <w:rsid w:val="00EE2CD7"/>
    <w:rsid w:val="00EE2DC8"/>
    <w:rsid w:val="00EE2E10"/>
    <w:rsid w:val="00EE3066"/>
    <w:rsid w:val="00EE3167"/>
    <w:rsid w:val="00EE31B7"/>
    <w:rsid w:val="00EE329A"/>
    <w:rsid w:val="00EE3467"/>
    <w:rsid w:val="00EE34D8"/>
    <w:rsid w:val="00EE3563"/>
    <w:rsid w:val="00EE370E"/>
    <w:rsid w:val="00EE3A05"/>
    <w:rsid w:val="00EE3E27"/>
    <w:rsid w:val="00EE40AD"/>
    <w:rsid w:val="00EE4485"/>
    <w:rsid w:val="00EE4528"/>
    <w:rsid w:val="00EE4682"/>
    <w:rsid w:val="00EE4934"/>
    <w:rsid w:val="00EE499F"/>
    <w:rsid w:val="00EE4A92"/>
    <w:rsid w:val="00EE4EA1"/>
    <w:rsid w:val="00EE4EBD"/>
    <w:rsid w:val="00EE55AE"/>
    <w:rsid w:val="00EE5616"/>
    <w:rsid w:val="00EE562E"/>
    <w:rsid w:val="00EE5973"/>
    <w:rsid w:val="00EE5E74"/>
    <w:rsid w:val="00EE6127"/>
    <w:rsid w:val="00EE6BC2"/>
    <w:rsid w:val="00EE6E0A"/>
    <w:rsid w:val="00EE6EA4"/>
    <w:rsid w:val="00EE743E"/>
    <w:rsid w:val="00EE75F6"/>
    <w:rsid w:val="00EE76A3"/>
    <w:rsid w:val="00EE76F9"/>
    <w:rsid w:val="00EE7825"/>
    <w:rsid w:val="00EF0BFB"/>
    <w:rsid w:val="00EF1427"/>
    <w:rsid w:val="00EF1516"/>
    <w:rsid w:val="00EF177B"/>
    <w:rsid w:val="00EF1C83"/>
    <w:rsid w:val="00EF20B2"/>
    <w:rsid w:val="00EF21B4"/>
    <w:rsid w:val="00EF2245"/>
    <w:rsid w:val="00EF252F"/>
    <w:rsid w:val="00EF261F"/>
    <w:rsid w:val="00EF2E6A"/>
    <w:rsid w:val="00EF2FD0"/>
    <w:rsid w:val="00EF3225"/>
    <w:rsid w:val="00EF335E"/>
    <w:rsid w:val="00EF3439"/>
    <w:rsid w:val="00EF3779"/>
    <w:rsid w:val="00EF3A6F"/>
    <w:rsid w:val="00EF3CB2"/>
    <w:rsid w:val="00EF467C"/>
    <w:rsid w:val="00EF46AC"/>
    <w:rsid w:val="00EF46D5"/>
    <w:rsid w:val="00EF475C"/>
    <w:rsid w:val="00EF48F1"/>
    <w:rsid w:val="00EF49C3"/>
    <w:rsid w:val="00EF54BA"/>
    <w:rsid w:val="00EF55AB"/>
    <w:rsid w:val="00EF566A"/>
    <w:rsid w:val="00EF58C8"/>
    <w:rsid w:val="00EF5CAF"/>
    <w:rsid w:val="00EF5F56"/>
    <w:rsid w:val="00EF5FA9"/>
    <w:rsid w:val="00EF6053"/>
    <w:rsid w:val="00EF625D"/>
    <w:rsid w:val="00EF62E3"/>
    <w:rsid w:val="00EF647F"/>
    <w:rsid w:val="00EF68D7"/>
    <w:rsid w:val="00EF68F1"/>
    <w:rsid w:val="00EF68F9"/>
    <w:rsid w:val="00EF6992"/>
    <w:rsid w:val="00EF6E15"/>
    <w:rsid w:val="00EF7022"/>
    <w:rsid w:val="00EF70C8"/>
    <w:rsid w:val="00EF719E"/>
    <w:rsid w:val="00EF7549"/>
    <w:rsid w:val="00EF776B"/>
    <w:rsid w:val="00EF7AE5"/>
    <w:rsid w:val="00EF7D8E"/>
    <w:rsid w:val="00EF7ECC"/>
    <w:rsid w:val="00EF7EE9"/>
    <w:rsid w:val="00EF7EEC"/>
    <w:rsid w:val="00F001C9"/>
    <w:rsid w:val="00F001F1"/>
    <w:rsid w:val="00F00486"/>
    <w:rsid w:val="00F00815"/>
    <w:rsid w:val="00F0098C"/>
    <w:rsid w:val="00F009EB"/>
    <w:rsid w:val="00F0102E"/>
    <w:rsid w:val="00F012B6"/>
    <w:rsid w:val="00F02081"/>
    <w:rsid w:val="00F020C0"/>
    <w:rsid w:val="00F021CE"/>
    <w:rsid w:val="00F02E3D"/>
    <w:rsid w:val="00F03076"/>
    <w:rsid w:val="00F032BD"/>
    <w:rsid w:val="00F03349"/>
    <w:rsid w:val="00F036C1"/>
    <w:rsid w:val="00F037B5"/>
    <w:rsid w:val="00F038A5"/>
    <w:rsid w:val="00F03916"/>
    <w:rsid w:val="00F03A44"/>
    <w:rsid w:val="00F0414D"/>
    <w:rsid w:val="00F04344"/>
    <w:rsid w:val="00F04358"/>
    <w:rsid w:val="00F0475C"/>
    <w:rsid w:val="00F047AF"/>
    <w:rsid w:val="00F05214"/>
    <w:rsid w:val="00F0532A"/>
    <w:rsid w:val="00F055CE"/>
    <w:rsid w:val="00F05672"/>
    <w:rsid w:val="00F05775"/>
    <w:rsid w:val="00F057B2"/>
    <w:rsid w:val="00F05B2A"/>
    <w:rsid w:val="00F05E21"/>
    <w:rsid w:val="00F06059"/>
    <w:rsid w:val="00F062B7"/>
    <w:rsid w:val="00F06304"/>
    <w:rsid w:val="00F0634B"/>
    <w:rsid w:val="00F07066"/>
    <w:rsid w:val="00F07312"/>
    <w:rsid w:val="00F07606"/>
    <w:rsid w:val="00F07ADF"/>
    <w:rsid w:val="00F10304"/>
    <w:rsid w:val="00F10500"/>
    <w:rsid w:val="00F10750"/>
    <w:rsid w:val="00F10939"/>
    <w:rsid w:val="00F109A8"/>
    <w:rsid w:val="00F10B46"/>
    <w:rsid w:val="00F10E0D"/>
    <w:rsid w:val="00F10EEE"/>
    <w:rsid w:val="00F11052"/>
    <w:rsid w:val="00F119BF"/>
    <w:rsid w:val="00F11AEC"/>
    <w:rsid w:val="00F11DE9"/>
    <w:rsid w:val="00F11E37"/>
    <w:rsid w:val="00F126A7"/>
    <w:rsid w:val="00F12AB9"/>
    <w:rsid w:val="00F12CA4"/>
    <w:rsid w:val="00F140F9"/>
    <w:rsid w:val="00F141D3"/>
    <w:rsid w:val="00F1426B"/>
    <w:rsid w:val="00F143DA"/>
    <w:rsid w:val="00F14695"/>
    <w:rsid w:val="00F14BB4"/>
    <w:rsid w:val="00F151E8"/>
    <w:rsid w:val="00F1559D"/>
    <w:rsid w:val="00F15631"/>
    <w:rsid w:val="00F15832"/>
    <w:rsid w:val="00F15F28"/>
    <w:rsid w:val="00F163ED"/>
    <w:rsid w:val="00F16BDE"/>
    <w:rsid w:val="00F16C33"/>
    <w:rsid w:val="00F16CE8"/>
    <w:rsid w:val="00F172C5"/>
    <w:rsid w:val="00F174FB"/>
    <w:rsid w:val="00F175DB"/>
    <w:rsid w:val="00F17794"/>
    <w:rsid w:val="00F1786B"/>
    <w:rsid w:val="00F201E9"/>
    <w:rsid w:val="00F202BD"/>
    <w:rsid w:val="00F2037A"/>
    <w:rsid w:val="00F2063F"/>
    <w:rsid w:val="00F209F3"/>
    <w:rsid w:val="00F20F0D"/>
    <w:rsid w:val="00F20FB9"/>
    <w:rsid w:val="00F2111B"/>
    <w:rsid w:val="00F21245"/>
    <w:rsid w:val="00F2156C"/>
    <w:rsid w:val="00F21957"/>
    <w:rsid w:val="00F21C1B"/>
    <w:rsid w:val="00F21E81"/>
    <w:rsid w:val="00F21FC8"/>
    <w:rsid w:val="00F22432"/>
    <w:rsid w:val="00F22863"/>
    <w:rsid w:val="00F229EC"/>
    <w:rsid w:val="00F22DA9"/>
    <w:rsid w:val="00F22E04"/>
    <w:rsid w:val="00F22E5F"/>
    <w:rsid w:val="00F22E65"/>
    <w:rsid w:val="00F23391"/>
    <w:rsid w:val="00F237D6"/>
    <w:rsid w:val="00F23AA0"/>
    <w:rsid w:val="00F23C30"/>
    <w:rsid w:val="00F23C34"/>
    <w:rsid w:val="00F24078"/>
    <w:rsid w:val="00F24400"/>
    <w:rsid w:val="00F24813"/>
    <w:rsid w:val="00F24929"/>
    <w:rsid w:val="00F2492A"/>
    <w:rsid w:val="00F24AD9"/>
    <w:rsid w:val="00F24BDE"/>
    <w:rsid w:val="00F24C4C"/>
    <w:rsid w:val="00F24CB4"/>
    <w:rsid w:val="00F24E55"/>
    <w:rsid w:val="00F24E7C"/>
    <w:rsid w:val="00F250E4"/>
    <w:rsid w:val="00F25610"/>
    <w:rsid w:val="00F25711"/>
    <w:rsid w:val="00F25840"/>
    <w:rsid w:val="00F259DA"/>
    <w:rsid w:val="00F25AC2"/>
    <w:rsid w:val="00F25EA5"/>
    <w:rsid w:val="00F25EF1"/>
    <w:rsid w:val="00F26B36"/>
    <w:rsid w:val="00F26B9F"/>
    <w:rsid w:val="00F26EE9"/>
    <w:rsid w:val="00F2706F"/>
    <w:rsid w:val="00F2718A"/>
    <w:rsid w:val="00F27494"/>
    <w:rsid w:val="00F27F38"/>
    <w:rsid w:val="00F30368"/>
    <w:rsid w:val="00F3042C"/>
    <w:rsid w:val="00F3049D"/>
    <w:rsid w:val="00F305E8"/>
    <w:rsid w:val="00F30649"/>
    <w:rsid w:val="00F30930"/>
    <w:rsid w:val="00F311EA"/>
    <w:rsid w:val="00F31272"/>
    <w:rsid w:val="00F31890"/>
    <w:rsid w:val="00F31E9D"/>
    <w:rsid w:val="00F321D1"/>
    <w:rsid w:val="00F328F8"/>
    <w:rsid w:val="00F32D39"/>
    <w:rsid w:val="00F32DBD"/>
    <w:rsid w:val="00F32E77"/>
    <w:rsid w:val="00F335A7"/>
    <w:rsid w:val="00F33877"/>
    <w:rsid w:val="00F3393D"/>
    <w:rsid w:val="00F33A4B"/>
    <w:rsid w:val="00F33DB6"/>
    <w:rsid w:val="00F34122"/>
    <w:rsid w:val="00F34266"/>
    <w:rsid w:val="00F34A39"/>
    <w:rsid w:val="00F34C1E"/>
    <w:rsid w:val="00F34E4B"/>
    <w:rsid w:val="00F35627"/>
    <w:rsid w:val="00F356C1"/>
    <w:rsid w:val="00F361F9"/>
    <w:rsid w:val="00F367DE"/>
    <w:rsid w:val="00F36C76"/>
    <w:rsid w:val="00F371EC"/>
    <w:rsid w:val="00F37209"/>
    <w:rsid w:val="00F372A1"/>
    <w:rsid w:val="00F372E3"/>
    <w:rsid w:val="00F37E1B"/>
    <w:rsid w:val="00F41105"/>
    <w:rsid w:val="00F413FD"/>
    <w:rsid w:val="00F41731"/>
    <w:rsid w:val="00F4177C"/>
    <w:rsid w:val="00F418F2"/>
    <w:rsid w:val="00F41B89"/>
    <w:rsid w:val="00F41E0D"/>
    <w:rsid w:val="00F41E1A"/>
    <w:rsid w:val="00F42456"/>
    <w:rsid w:val="00F4249F"/>
    <w:rsid w:val="00F43691"/>
    <w:rsid w:val="00F439B2"/>
    <w:rsid w:val="00F43DDC"/>
    <w:rsid w:val="00F440C3"/>
    <w:rsid w:val="00F4435B"/>
    <w:rsid w:val="00F44451"/>
    <w:rsid w:val="00F44860"/>
    <w:rsid w:val="00F44D2B"/>
    <w:rsid w:val="00F45162"/>
    <w:rsid w:val="00F453F9"/>
    <w:rsid w:val="00F45BA3"/>
    <w:rsid w:val="00F46309"/>
    <w:rsid w:val="00F46473"/>
    <w:rsid w:val="00F468D7"/>
    <w:rsid w:val="00F46DDE"/>
    <w:rsid w:val="00F46E9D"/>
    <w:rsid w:val="00F46F06"/>
    <w:rsid w:val="00F46F21"/>
    <w:rsid w:val="00F47333"/>
    <w:rsid w:val="00F4740C"/>
    <w:rsid w:val="00F47472"/>
    <w:rsid w:val="00F477FF"/>
    <w:rsid w:val="00F4799D"/>
    <w:rsid w:val="00F479B9"/>
    <w:rsid w:val="00F47F0C"/>
    <w:rsid w:val="00F508ED"/>
    <w:rsid w:val="00F50B80"/>
    <w:rsid w:val="00F50F74"/>
    <w:rsid w:val="00F511A4"/>
    <w:rsid w:val="00F511B1"/>
    <w:rsid w:val="00F514BE"/>
    <w:rsid w:val="00F5152B"/>
    <w:rsid w:val="00F51785"/>
    <w:rsid w:val="00F517D9"/>
    <w:rsid w:val="00F51FBE"/>
    <w:rsid w:val="00F52629"/>
    <w:rsid w:val="00F52828"/>
    <w:rsid w:val="00F52A8C"/>
    <w:rsid w:val="00F52E6D"/>
    <w:rsid w:val="00F5385B"/>
    <w:rsid w:val="00F53B7C"/>
    <w:rsid w:val="00F53E6E"/>
    <w:rsid w:val="00F54156"/>
    <w:rsid w:val="00F54208"/>
    <w:rsid w:val="00F543BB"/>
    <w:rsid w:val="00F54949"/>
    <w:rsid w:val="00F54BF2"/>
    <w:rsid w:val="00F5548E"/>
    <w:rsid w:val="00F5561F"/>
    <w:rsid w:val="00F55AAE"/>
    <w:rsid w:val="00F55E43"/>
    <w:rsid w:val="00F56CF5"/>
    <w:rsid w:val="00F574F5"/>
    <w:rsid w:val="00F57660"/>
    <w:rsid w:val="00F57782"/>
    <w:rsid w:val="00F577E2"/>
    <w:rsid w:val="00F57861"/>
    <w:rsid w:val="00F57E6C"/>
    <w:rsid w:val="00F60105"/>
    <w:rsid w:val="00F604A5"/>
    <w:rsid w:val="00F604F1"/>
    <w:rsid w:val="00F60599"/>
    <w:rsid w:val="00F6079E"/>
    <w:rsid w:val="00F608A6"/>
    <w:rsid w:val="00F6097E"/>
    <w:rsid w:val="00F60C42"/>
    <w:rsid w:val="00F60D85"/>
    <w:rsid w:val="00F60DEA"/>
    <w:rsid w:val="00F6102F"/>
    <w:rsid w:val="00F617EB"/>
    <w:rsid w:val="00F6180C"/>
    <w:rsid w:val="00F61AD0"/>
    <w:rsid w:val="00F61CB1"/>
    <w:rsid w:val="00F62088"/>
    <w:rsid w:val="00F62105"/>
    <w:rsid w:val="00F62215"/>
    <w:rsid w:val="00F6252C"/>
    <w:rsid w:val="00F62780"/>
    <w:rsid w:val="00F627BF"/>
    <w:rsid w:val="00F627E0"/>
    <w:rsid w:val="00F62913"/>
    <w:rsid w:val="00F63327"/>
    <w:rsid w:val="00F633DA"/>
    <w:rsid w:val="00F63BCB"/>
    <w:rsid w:val="00F63EC7"/>
    <w:rsid w:val="00F63F70"/>
    <w:rsid w:val="00F64094"/>
    <w:rsid w:val="00F640DC"/>
    <w:rsid w:val="00F6412D"/>
    <w:rsid w:val="00F6413B"/>
    <w:rsid w:val="00F64186"/>
    <w:rsid w:val="00F641FC"/>
    <w:rsid w:val="00F64908"/>
    <w:rsid w:val="00F64A12"/>
    <w:rsid w:val="00F64A2C"/>
    <w:rsid w:val="00F654DA"/>
    <w:rsid w:val="00F6578B"/>
    <w:rsid w:val="00F6586B"/>
    <w:rsid w:val="00F65C9B"/>
    <w:rsid w:val="00F65D4D"/>
    <w:rsid w:val="00F65F19"/>
    <w:rsid w:val="00F65F5E"/>
    <w:rsid w:val="00F66151"/>
    <w:rsid w:val="00F661A0"/>
    <w:rsid w:val="00F6626B"/>
    <w:rsid w:val="00F6693F"/>
    <w:rsid w:val="00F66E9B"/>
    <w:rsid w:val="00F67033"/>
    <w:rsid w:val="00F6710B"/>
    <w:rsid w:val="00F67119"/>
    <w:rsid w:val="00F6718F"/>
    <w:rsid w:val="00F6738A"/>
    <w:rsid w:val="00F677C4"/>
    <w:rsid w:val="00F67BBE"/>
    <w:rsid w:val="00F67E74"/>
    <w:rsid w:val="00F67E77"/>
    <w:rsid w:val="00F67FDF"/>
    <w:rsid w:val="00F70568"/>
    <w:rsid w:val="00F70AAD"/>
    <w:rsid w:val="00F70B00"/>
    <w:rsid w:val="00F70F87"/>
    <w:rsid w:val="00F71778"/>
    <w:rsid w:val="00F7193C"/>
    <w:rsid w:val="00F7207D"/>
    <w:rsid w:val="00F7287D"/>
    <w:rsid w:val="00F72924"/>
    <w:rsid w:val="00F729C6"/>
    <w:rsid w:val="00F73062"/>
    <w:rsid w:val="00F730D7"/>
    <w:rsid w:val="00F73186"/>
    <w:rsid w:val="00F7386C"/>
    <w:rsid w:val="00F73C61"/>
    <w:rsid w:val="00F73EA8"/>
    <w:rsid w:val="00F74BB4"/>
    <w:rsid w:val="00F74C5A"/>
    <w:rsid w:val="00F74C90"/>
    <w:rsid w:val="00F74F6B"/>
    <w:rsid w:val="00F75026"/>
    <w:rsid w:val="00F7564A"/>
    <w:rsid w:val="00F758B4"/>
    <w:rsid w:val="00F758FF"/>
    <w:rsid w:val="00F75C8D"/>
    <w:rsid w:val="00F75CD7"/>
    <w:rsid w:val="00F75DF7"/>
    <w:rsid w:val="00F76987"/>
    <w:rsid w:val="00F76B71"/>
    <w:rsid w:val="00F770F8"/>
    <w:rsid w:val="00F774ED"/>
    <w:rsid w:val="00F7794A"/>
    <w:rsid w:val="00F805CE"/>
    <w:rsid w:val="00F80FC3"/>
    <w:rsid w:val="00F813F9"/>
    <w:rsid w:val="00F814CF"/>
    <w:rsid w:val="00F8183B"/>
    <w:rsid w:val="00F81B40"/>
    <w:rsid w:val="00F81C32"/>
    <w:rsid w:val="00F81D1E"/>
    <w:rsid w:val="00F8248F"/>
    <w:rsid w:val="00F825B7"/>
    <w:rsid w:val="00F82619"/>
    <w:rsid w:val="00F82658"/>
    <w:rsid w:val="00F829EE"/>
    <w:rsid w:val="00F82C81"/>
    <w:rsid w:val="00F83146"/>
    <w:rsid w:val="00F831AB"/>
    <w:rsid w:val="00F83807"/>
    <w:rsid w:val="00F8389E"/>
    <w:rsid w:val="00F840E5"/>
    <w:rsid w:val="00F840FB"/>
    <w:rsid w:val="00F8419E"/>
    <w:rsid w:val="00F843F5"/>
    <w:rsid w:val="00F8444E"/>
    <w:rsid w:val="00F845E8"/>
    <w:rsid w:val="00F8478C"/>
    <w:rsid w:val="00F84D29"/>
    <w:rsid w:val="00F84E59"/>
    <w:rsid w:val="00F85020"/>
    <w:rsid w:val="00F85235"/>
    <w:rsid w:val="00F8547C"/>
    <w:rsid w:val="00F854A9"/>
    <w:rsid w:val="00F8557C"/>
    <w:rsid w:val="00F855CB"/>
    <w:rsid w:val="00F85C37"/>
    <w:rsid w:val="00F85E16"/>
    <w:rsid w:val="00F861DF"/>
    <w:rsid w:val="00F863DD"/>
    <w:rsid w:val="00F86472"/>
    <w:rsid w:val="00F864DD"/>
    <w:rsid w:val="00F86BAA"/>
    <w:rsid w:val="00F86C31"/>
    <w:rsid w:val="00F8728D"/>
    <w:rsid w:val="00F87A21"/>
    <w:rsid w:val="00F87B7A"/>
    <w:rsid w:val="00F87C2F"/>
    <w:rsid w:val="00F9043D"/>
    <w:rsid w:val="00F90608"/>
    <w:rsid w:val="00F9089D"/>
    <w:rsid w:val="00F90901"/>
    <w:rsid w:val="00F90B1F"/>
    <w:rsid w:val="00F90B2D"/>
    <w:rsid w:val="00F90BF3"/>
    <w:rsid w:val="00F91635"/>
    <w:rsid w:val="00F9189B"/>
    <w:rsid w:val="00F918B1"/>
    <w:rsid w:val="00F9192D"/>
    <w:rsid w:val="00F91ABC"/>
    <w:rsid w:val="00F91F19"/>
    <w:rsid w:val="00F91F2D"/>
    <w:rsid w:val="00F91F3C"/>
    <w:rsid w:val="00F9220C"/>
    <w:rsid w:val="00F922D8"/>
    <w:rsid w:val="00F92433"/>
    <w:rsid w:val="00F9278C"/>
    <w:rsid w:val="00F9288E"/>
    <w:rsid w:val="00F92F3C"/>
    <w:rsid w:val="00F9324D"/>
    <w:rsid w:val="00F935DA"/>
    <w:rsid w:val="00F93A72"/>
    <w:rsid w:val="00F93B9D"/>
    <w:rsid w:val="00F94094"/>
    <w:rsid w:val="00F9431C"/>
    <w:rsid w:val="00F94687"/>
    <w:rsid w:val="00F946C8"/>
    <w:rsid w:val="00F94C42"/>
    <w:rsid w:val="00F94E28"/>
    <w:rsid w:val="00F94E56"/>
    <w:rsid w:val="00F95035"/>
    <w:rsid w:val="00F951EE"/>
    <w:rsid w:val="00F95261"/>
    <w:rsid w:val="00F9576F"/>
    <w:rsid w:val="00F95F3E"/>
    <w:rsid w:val="00F964E7"/>
    <w:rsid w:val="00F9681D"/>
    <w:rsid w:val="00F96BFF"/>
    <w:rsid w:val="00F96FC9"/>
    <w:rsid w:val="00F97334"/>
    <w:rsid w:val="00F973FD"/>
    <w:rsid w:val="00F97DFB"/>
    <w:rsid w:val="00F97EAC"/>
    <w:rsid w:val="00FA01D6"/>
    <w:rsid w:val="00FA086D"/>
    <w:rsid w:val="00FA0BC6"/>
    <w:rsid w:val="00FA0F94"/>
    <w:rsid w:val="00FA1372"/>
    <w:rsid w:val="00FA1C57"/>
    <w:rsid w:val="00FA1D13"/>
    <w:rsid w:val="00FA1D19"/>
    <w:rsid w:val="00FA1FC3"/>
    <w:rsid w:val="00FA215F"/>
    <w:rsid w:val="00FA231A"/>
    <w:rsid w:val="00FA24F2"/>
    <w:rsid w:val="00FA2CA6"/>
    <w:rsid w:val="00FA2E14"/>
    <w:rsid w:val="00FA31F0"/>
    <w:rsid w:val="00FA35F1"/>
    <w:rsid w:val="00FA3A90"/>
    <w:rsid w:val="00FA4205"/>
    <w:rsid w:val="00FA4538"/>
    <w:rsid w:val="00FA454D"/>
    <w:rsid w:val="00FA4804"/>
    <w:rsid w:val="00FA4B15"/>
    <w:rsid w:val="00FA4D1A"/>
    <w:rsid w:val="00FA51AE"/>
    <w:rsid w:val="00FA51D5"/>
    <w:rsid w:val="00FA5250"/>
    <w:rsid w:val="00FA53DD"/>
    <w:rsid w:val="00FA54C6"/>
    <w:rsid w:val="00FA565B"/>
    <w:rsid w:val="00FA57BC"/>
    <w:rsid w:val="00FA58A3"/>
    <w:rsid w:val="00FA5C31"/>
    <w:rsid w:val="00FA5EB1"/>
    <w:rsid w:val="00FA6201"/>
    <w:rsid w:val="00FA62D5"/>
    <w:rsid w:val="00FA6432"/>
    <w:rsid w:val="00FA64D5"/>
    <w:rsid w:val="00FA685C"/>
    <w:rsid w:val="00FA68CC"/>
    <w:rsid w:val="00FA6B1B"/>
    <w:rsid w:val="00FA6F8F"/>
    <w:rsid w:val="00FA7045"/>
    <w:rsid w:val="00FA7317"/>
    <w:rsid w:val="00FA778C"/>
    <w:rsid w:val="00FA78BE"/>
    <w:rsid w:val="00FA7DE5"/>
    <w:rsid w:val="00FB019B"/>
    <w:rsid w:val="00FB01D1"/>
    <w:rsid w:val="00FB05A9"/>
    <w:rsid w:val="00FB069F"/>
    <w:rsid w:val="00FB07D0"/>
    <w:rsid w:val="00FB0C05"/>
    <w:rsid w:val="00FB0C7F"/>
    <w:rsid w:val="00FB0F9D"/>
    <w:rsid w:val="00FB0FB6"/>
    <w:rsid w:val="00FB17A7"/>
    <w:rsid w:val="00FB1AD2"/>
    <w:rsid w:val="00FB1C75"/>
    <w:rsid w:val="00FB251E"/>
    <w:rsid w:val="00FB30F4"/>
    <w:rsid w:val="00FB3991"/>
    <w:rsid w:val="00FB3D02"/>
    <w:rsid w:val="00FB40FC"/>
    <w:rsid w:val="00FB42B2"/>
    <w:rsid w:val="00FB43D1"/>
    <w:rsid w:val="00FB4544"/>
    <w:rsid w:val="00FB4597"/>
    <w:rsid w:val="00FB4A51"/>
    <w:rsid w:val="00FB4DAB"/>
    <w:rsid w:val="00FB4FBC"/>
    <w:rsid w:val="00FB52E8"/>
    <w:rsid w:val="00FB56D1"/>
    <w:rsid w:val="00FB5A97"/>
    <w:rsid w:val="00FB5C96"/>
    <w:rsid w:val="00FB5CD3"/>
    <w:rsid w:val="00FB5CFD"/>
    <w:rsid w:val="00FB64C1"/>
    <w:rsid w:val="00FB64F7"/>
    <w:rsid w:val="00FB674C"/>
    <w:rsid w:val="00FB6AD8"/>
    <w:rsid w:val="00FB6C07"/>
    <w:rsid w:val="00FB6D05"/>
    <w:rsid w:val="00FB784B"/>
    <w:rsid w:val="00FB7C09"/>
    <w:rsid w:val="00FB7D3D"/>
    <w:rsid w:val="00FC0254"/>
    <w:rsid w:val="00FC06E5"/>
    <w:rsid w:val="00FC0944"/>
    <w:rsid w:val="00FC0CB9"/>
    <w:rsid w:val="00FC0EFB"/>
    <w:rsid w:val="00FC10FD"/>
    <w:rsid w:val="00FC1225"/>
    <w:rsid w:val="00FC1358"/>
    <w:rsid w:val="00FC154F"/>
    <w:rsid w:val="00FC15C0"/>
    <w:rsid w:val="00FC1B42"/>
    <w:rsid w:val="00FC1C0D"/>
    <w:rsid w:val="00FC22FA"/>
    <w:rsid w:val="00FC2305"/>
    <w:rsid w:val="00FC243E"/>
    <w:rsid w:val="00FC284B"/>
    <w:rsid w:val="00FC2A7D"/>
    <w:rsid w:val="00FC2EB4"/>
    <w:rsid w:val="00FC32FB"/>
    <w:rsid w:val="00FC38AF"/>
    <w:rsid w:val="00FC3D09"/>
    <w:rsid w:val="00FC4250"/>
    <w:rsid w:val="00FC42E2"/>
    <w:rsid w:val="00FC45EC"/>
    <w:rsid w:val="00FC4923"/>
    <w:rsid w:val="00FC4C1C"/>
    <w:rsid w:val="00FC501D"/>
    <w:rsid w:val="00FC51F0"/>
    <w:rsid w:val="00FC52E9"/>
    <w:rsid w:val="00FC52EA"/>
    <w:rsid w:val="00FC53F3"/>
    <w:rsid w:val="00FC549A"/>
    <w:rsid w:val="00FC551E"/>
    <w:rsid w:val="00FC5A67"/>
    <w:rsid w:val="00FC5B7F"/>
    <w:rsid w:val="00FC5CB9"/>
    <w:rsid w:val="00FC5F10"/>
    <w:rsid w:val="00FC611C"/>
    <w:rsid w:val="00FC650D"/>
    <w:rsid w:val="00FC652E"/>
    <w:rsid w:val="00FC65FA"/>
    <w:rsid w:val="00FC6716"/>
    <w:rsid w:val="00FC6912"/>
    <w:rsid w:val="00FC6B8D"/>
    <w:rsid w:val="00FC7492"/>
    <w:rsid w:val="00FC79CD"/>
    <w:rsid w:val="00FC7BB2"/>
    <w:rsid w:val="00FC7CAE"/>
    <w:rsid w:val="00FC7D90"/>
    <w:rsid w:val="00FD05C2"/>
    <w:rsid w:val="00FD074C"/>
    <w:rsid w:val="00FD0AB4"/>
    <w:rsid w:val="00FD0E2B"/>
    <w:rsid w:val="00FD0E65"/>
    <w:rsid w:val="00FD0F47"/>
    <w:rsid w:val="00FD1103"/>
    <w:rsid w:val="00FD1245"/>
    <w:rsid w:val="00FD14B0"/>
    <w:rsid w:val="00FD19EC"/>
    <w:rsid w:val="00FD20F8"/>
    <w:rsid w:val="00FD217F"/>
    <w:rsid w:val="00FD2214"/>
    <w:rsid w:val="00FD24F0"/>
    <w:rsid w:val="00FD27B0"/>
    <w:rsid w:val="00FD3003"/>
    <w:rsid w:val="00FD364B"/>
    <w:rsid w:val="00FD3831"/>
    <w:rsid w:val="00FD387D"/>
    <w:rsid w:val="00FD3DA5"/>
    <w:rsid w:val="00FD3EF7"/>
    <w:rsid w:val="00FD4CFD"/>
    <w:rsid w:val="00FD51A7"/>
    <w:rsid w:val="00FD520C"/>
    <w:rsid w:val="00FD52E4"/>
    <w:rsid w:val="00FD549C"/>
    <w:rsid w:val="00FD5B31"/>
    <w:rsid w:val="00FD5B91"/>
    <w:rsid w:val="00FD5BB9"/>
    <w:rsid w:val="00FD5BF7"/>
    <w:rsid w:val="00FD5E64"/>
    <w:rsid w:val="00FD6027"/>
    <w:rsid w:val="00FD608B"/>
    <w:rsid w:val="00FD61ED"/>
    <w:rsid w:val="00FD67B1"/>
    <w:rsid w:val="00FD6B58"/>
    <w:rsid w:val="00FD6BCE"/>
    <w:rsid w:val="00FD6C68"/>
    <w:rsid w:val="00FD7138"/>
    <w:rsid w:val="00FD7C83"/>
    <w:rsid w:val="00FD7D4A"/>
    <w:rsid w:val="00FD7EEF"/>
    <w:rsid w:val="00FE01AB"/>
    <w:rsid w:val="00FE031F"/>
    <w:rsid w:val="00FE032B"/>
    <w:rsid w:val="00FE0574"/>
    <w:rsid w:val="00FE0682"/>
    <w:rsid w:val="00FE06B7"/>
    <w:rsid w:val="00FE0AEE"/>
    <w:rsid w:val="00FE0F7C"/>
    <w:rsid w:val="00FE1817"/>
    <w:rsid w:val="00FE1E65"/>
    <w:rsid w:val="00FE2139"/>
    <w:rsid w:val="00FE21FA"/>
    <w:rsid w:val="00FE2231"/>
    <w:rsid w:val="00FE2235"/>
    <w:rsid w:val="00FE2BC6"/>
    <w:rsid w:val="00FE2D81"/>
    <w:rsid w:val="00FE3775"/>
    <w:rsid w:val="00FE388A"/>
    <w:rsid w:val="00FE3992"/>
    <w:rsid w:val="00FE39E1"/>
    <w:rsid w:val="00FE3ACA"/>
    <w:rsid w:val="00FE3BCD"/>
    <w:rsid w:val="00FE3F8D"/>
    <w:rsid w:val="00FE45C2"/>
    <w:rsid w:val="00FE45D8"/>
    <w:rsid w:val="00FE4765"/>
    <w:rsid w:val="00FE4A23"/>
    <w:rsid w:val="00FE5242"/>
    <w:rsid w:val="00FE5534"/>
    <w:rsid w:val="00FE6055"/>
    <w:rsid w:val="00FE6120"/>
    <w:rsid w:val="00FE613D"/>
    <w:rsid w:val="00FE67C0"/>
    <w:rsid w:val="00FE67DA"/>
    <w:rsid w:val="00FE6D81"/>
    <w:rsid w:val="00FE6DFA"/>
    <w:rsid w:val="00FE7338"/>
    <w:rsid w:val="00FE7352"/>
    <w:rsid w:val="00FE7610"/>
    <w:rsid w:val="00FE7D9C"/>
    <w:rsid w:val="00FE7EC7"/>
    <w:rsid w:val="00FF0171"/>
    <w:rsid w:val="00FF03FB"/>
    <w:rsid w:val="00FF059F"/>
    <w:rsid w:val="00FF085D"/>
    <w:rsid w:val="00FF0B23"/>
    <w:rsid w:val="00FF1BD9"/>
    <w:rsid w:val="00FF215D"/>
    <w:rsid w:val="00FF28F8"/>
    <w:rsid w:val="00FF2DB6"/>
    <w:rsid w:val="00FF3044"/>
    <w:rsid w:val="00FF323D"/>
    <w:rsid w:val="00FF32BF"/>
    <w:rsid w:val="00FF3426"/>
    <w:rsid w:val="00FF398C"/>
    <w:rsid w:val="00FF3ABC"/>
    <w:rsid w:val="00FF3BC7"/>
    <w:rsid w:val="00FF40DB"/>
    <w:rsid w:val="00FF40F1"/>
    <w:rsid w:val="00FF4340"/>
    <w:rsid w:val="00FF4602"/>
    <w:rsid w:val="00FF4833"/>
    <w:rsid w:val="00FF4A52"/>
    <w:rsid w:val="00FF4CFE"/>
    <w:rsid w:val="00FF4F89"/>
    <w:rsid w:val="00FF4FCB"/>
    <w:rsid w:val="00FF5080"/>
    <w:rsid w:val="00FF56F1"/>
    <w:rsid w:val="00FF5846"/>
    <w:rsid w:val="00FF59E6"/>
    <w:rsid w:val="00FF5A63"/>
    <w:rsid w:val="00FF5AEB"/>
    <w:rsid w:val="00FF62F3"/>
    <w:rsid w:val="00FF7723"/>
    <w:rsid w:val="00FF7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441776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Body Text" w:uiPriority="99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D2B3E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1"/>
    <w:qFormat/>
    <w:rsid w:val="00213B7C"/>
    <w:pPr>
      <w:numPr>
        <w:numId w:val="1"/>
      </w:numPr>
      <w:outlineLvl w:val="0"/>
    </w:pPr>
  </w:style>
  <w:style w:type="paragraph" w:styleId="Heading2">
    <w:name w:val="heading 2"/>
    <w:aliases w:val="h2 main heading"/>
    <w:basedOn w:val="Heading3"/>
    <w:next w:val="BodyText"/>
    <w:link w:val="Heading2Char"/>
    <w:qFormat/>
    <w:rsid w:val="00213B7C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aliases w:val="h3 sub heading"/>
    <w:basedOn w:val="BodyText"/>
    <w:next w:val="BodyText"/>
    <w:link w:val="Heading3Char1"/>
    <w:qFormat/>
    <w:rsid w:val="00213B7C"/>
    <w:pPr>
      <w:keepNext/>
      <w:keepLines/>
      <w:spacing w:after="130"/>
      <w:outlineLvl w:val="2"/>
    </w:pPr>
    <w:rPr>
      <w:rFonts w:ascii="Times New Roman" w:hAnsi="Times New Roman"/>
      <w:i/>
      <w:iCs/>
      <w:lang w:eastAsia="x-none"/>
    </w:rPr>
  </w:style>
  <w:style w:type="paragraph" w:styleId="Heading4">
    <w:name w:val="heading 4"/>
    <w:aliases w:val="h4 sub sub heading"/>
    <w:basedOn w:val="BodyText"/>
    <w:next w:val="BodyText"/>
    <w:link w:val="Heading4Char1"/>
    <w:qFormat/>
    <w:rsid w:val="00213B7C"/>
    <w:pPr>
      <w:outlineLvl w:val="3"/>
    </w:pPr>
    <w:rPr>
      <w:rFonts w:ascii="Times New Roman" w:hAnsi="Times New Roman"/>
      <w:lang w:eastAsia="x-none"/>
    </w:rPr>
  </w:style>
  <w:style w:type="paragraph" w:styleId="Heading5">
    <w:name w:val="heading 5"/>
    <w:basedOn w:val="Normal"/>
    <w:next w:val="Normal"/>
    <w:link w:val="Heading5Char1"/>
    <w:qFormat/>
    <w:rsid w:val="00213B7C"/>
    <w:pPr>
      <w:outlineLvl w:val="4"/>
    </w:pPr>
    <w:rPr>
      <w:lang w:eastAsia="x-none"/>
    </w:rPr>
  </w:style>
  <w:style w:type="paragraph" w:styleId="Heading6">
    <w:name w:val="heading 6"/>
    <w:basedOn w:val="Normal"/>
    <w:next w:val="Normal"/>
    <w:link w:val="Heading6Char1"/>
    <w:qFormat/>
    <w:rsid w:val="00213B7C"/>
    <w:pPr>
      <w:outlineLvl w:val="5"/>
    </w:pPr>
    <w:rPr>
      <w:lang w:eastAsia="x-none"/>
    </w:rPr>
  </w:style>
  <w:style w:type="paragraph" w:styleId="Heading7">
    <w:name w:val="heading 7"/>
    <w:basedOn w:val="Normal"/>
    <w:next w:val="Normal"/>
    <w:link w:val="Heading7Char1"/>
    <w:qFormat/>
    <w:rsid w:val="00213B7C"/>
    <w:pPr>
      <w:outlineLvl w:val="6"/>
    </w:pPr>
    <w:rPr>
      <w:lang w:eastAsia="x-none"/>
    </w:rPr>
  </w:style>
  <w:style w:type="paragraph" w:styleId="Heading8">
    <w:name w:val="heading 8"/>
    <w:basedOn w:val="Normal"/>
    <w:next w:val="Normal"/>
    <w:link w:val="Heading8Char1"/>
    <w:qFormat/>
    <w:rsid w:val="00213B7C"/>
    <w:pPr>
      <w:outlineLvl w:val="7"/>
    </w:pPr>
    <w:rPr>
      <w:lang w:eastAsia="x-none"/>
    </w:rPr>
  </w:style>
  <w:style w:type="paragraph" w:styleId="Heading9">
    <w:name w:val="heading 9"/>
    <w:basedOn w:val="Normal"/>
    <w:next w:val="Normal"/>
    <w:link w:val="Heading9Char1"/>
    <w:qFormat/>
    <w:rsid w:val="00213B7C"/>
    <w:pPr>
      <w:outlineLvl w:val="8"/>
    </w:pPr>
    <w:rPr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2,body text1"/>
    <w:basedOn w:val="Normal"/>
    <w:link w:val="BodyTextChar"/>
    <w:uiPriority w:val="99"/>
    <w:rsid w:val="00213B7C"/>
    <w:pPr>
      <w:spacing w:after="260"/>
    </w:pPr>
    <w:rPr>
      <w:rFonts w:ascii="CG Times (W1)" w:hAnsi="CG Times (W1)"/>
    </w:rPr>
  </w:style>
  <w:style w:type="character" w:customStyle="1" w:styleId="BodyTextChar">
    <w:name w:val="Body Text Char"/>
    <w:aliases w:val="bt Char,body text Char,Body Char,bt2 Char1,body text1 Char1"/>
    <w:link w:val="BodyText"/>
    <w:uiPriority w:val="99"/>
    <w:rsid w:val="00961F75"/>
    <w:rPr>
      <w:rFonts w:cs="Angsana New"/>
      <w:sz w:val="22"/>
      <w:szCs w:val="22"/>
      <w:lang w:val="en-GB" w:eastAsia="en-US" w:bidi="th-TH"/>
    </w:rPr>
  </w:style>
  <w:style w:type="character" w:customStyle="1" w:styleId="Heading3Char1">
    <w:name w:val="Heading 3 Char1"/>
    <w:aliases w:val="h3 sub heading Char"/>
    <w:link w:val="Heading3"/>
    <w:rsid w:val="00D70332"/>
    <w:rPr>
      <w:rFonts w:ascii="Times New Roman" w:hAnsi="Times New Roman"/>
      <w:i/>
      <w:iCs/>
      <w:sz w:val="22"/>
      <w:szCs w:val="22"/>
      <w:lang w:val="en-GB"/>
    </w:rPr>
  </w:style>
  <w:style w:type="character" w:customStyle="1" w:styleId="Heading2Char">
    <w:name w:val="Heading 2 Char"/>
    <w:aliases w:val="h2 main heading Char"/>
    <w:link w:val="Heading2"/>
    <w:rsid w:val="0040333E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Heading1Char1">
    <w:name w:val="Heading 1 Char1"/>
    <w:link w:val="Heading1"/>
    <w:rsid w:val="00D70332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Heading4Char1">
    <w:name w:val="Heading 4 Char1"/>
    <w:aliases w:val="h4 sub sub heading Char"/>
    <w:link w:val="Heading4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5Char1">
    <w:name w:val="Heading 5 Char1"/>
    <w:link w:val="Heading5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6Char1">
    <w:name w:val="Heading 6 Char1"/>
    <w:link w:val="Heading6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7Char1">
    <w:name w:val="Heading 7 Char1"/>
    <w:link w:val="Heading7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8Char1">
    <w:name w:val="Heading 8 Char1"/>
    <w:link w:val="Heading8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9Char1">
    <w:name w:val="Heading 9 Char1"/>
    <w:link w:val="Heading9"/>
    <w:rsid w:val="00D70332"/>
    <w:rPr>
      <w:rFonts w:ascii="Times New Roman" w:hAnsi="Times New Roman"/>
      <w:sz w:val="22"/>
      <w:szCs w:val="22"/>
      <w:lang w:val="en-GB"/>
    </w:rPr>
  </w:style>
  <w:style w:type="paragraph" w:styleId="Footer">
    <w:name w:val="footer"/>
    <w:basedOn w:val="Normal"/>
    <w:link w:val="FooterChar1"/>
    <w:uiPriority w:val="99"/>
    <w:rsid w:val="00213B7C"/>
    <w:pPr>
      <w:tabs>
        <w:tab w:val="right" w:pos="8505"/>
      </w:tabs>
    </w:pPr>
    <w:rPr>
      <w:sz w:val="18"/>
      <w:szCs w:val="18"/>
      <w:lang w:eastAsia="x-none"/>
    </w:rPr>
  </w:style>
  <w:style w:type="character" w:customStyle="1" w:styleId="FooterChar1">
    <w:name w:val="Footer Char1"/>
    <w:link w:val="Footer"/>
    <w:uiPriority w:val="99"/>
    <w:rsid w:val="00D70332"/>
    <w:rPr>
      <w:rFonts w:ascii="Times New Roman" w:hAnsi="Times New Roman"/>
      <w:sz w:val="18"/>
      <w:szCs w:val="18"/>
      <w:lang w:val="en-GB"/>
    </w:rPr>
  </w:style>
  <w:style w:type="paragraph" w:styleId="Header">
    <w:name w:val="header"/>
    <w:basedOn w:val="Normal"/>
    <w:link w:val="HeaderChar1"/>
    <w:rsid w:val="00213B7C"/>
    <w:pPr>
      <w:spacing w:line="220" w:lineRule="exact"/>
      <w:jc w:val="right"/>
    </w:pPr>
    <w:rPr>
      <w:i/>
      <w:iCs/>
      <w:sz w:val="18"/>
      <w:szCs w:val="18"/>
      <w:lang w:eastAsia="x-none"/>
    </w:rPr>
  </w:style>
  <w:style w:type="character" w:customStyle="1" w:styleId="HeaderChar1">
    <w:name w:val="Header Char1"/>
    <w:link w:val="Header"/>
    <w:uiPriority w:val="99"/>
    <w:rsid w:val="00D70332"/>
    <w:rPr>
      <w:rFonts w:ascii="Times New Roman" w:hAnsi="Times New Roman"/>
      <w:i/>
      <w:iCs/>
      <w:sz w:val="18"/>
      <w:szCs w:val="18"/>
      <w:lang w:val="en-GB"/>
    </w:rPr>
  </w:style>
  <w:style w:type="paragraph" w:styleId="ListBullet">
    <w:name w:val="List Bullet"/>
    <w:basedOn w:val="BodyText"/>
    <w:rsid w:val="00213B7C"/>
    <w:pPr>
      <w:ind w:left="340" w:hanging="340"/>
    </w:pPr>
  </w:style>
  <w:style w:type="paragraph" w:styleId="ListBullet2">
    <w:name w:val="List Bullet 2"/>
    <w:basedOn w:val="ListBullet"/>
    <w:rsid w:val="00213B7C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213B7C"/>
    <w:pPr>
      <w:ind w:left="340"/>
    </w:pPr>
    <w:rPr>
      <w:rFonts w:ascii="Times New Roman" w:hAnsi="Times New Roman"/>
    </w:rPr>
  </w:style>
  <w:style w:type="character" w:customStyle="1" w:styleId="BodyTextIndentChar">
    <w:name w:val="Body Text Indent Char"/>
    <w:aliases w:val="i Char"/>
    <w:link w:val="BodyTextIndent"/>
    <w:rsid w:val="00D70332"/>
    <w:rPr>
      <w:rFonts w:ascii="Times New Roman" w:hAnsi="Times New Roman" w:cs="Angsana New"/>
      <w:sz w:val="22"/>
      <w:szCs w:val="22"/>
      <w:lang w:val="en-GB" w:eastAsia="en-US" w:bidi="th-TH"/>
    </w:rPr>
  </w:style>
  <w:style w:type="paragraph" w:customStyle="1" w:styleId="zfaxdetails">
    <w:name w:val="zfax details"/>
    <w:basedOn w:val="Normal"/>
    <w:rsid w:val="00213B7C"/>
    <w:rPr>
      <w:rFonts w:ascii="Book Antiqua" w:hAnsi="Book Antiqua"/>
      <w:sz w:val="18"/>
      <w:szCs w:val="18"/>
    </w:rPr>
  </w:style>
  <w:style w:type="paragraph" w:customStyle="1" w:styleId="zdisclaimer">
    <w:name w:val="zdisclaimer"/>
    <w:basedOn w:val="Normal"/>
    <w:next w:val="Footer"/>
    <w:rsid w:val="00213B7C"/>
    <w:pPr>
      <w:framePr w:wrap="auto" w:vAnchor="page" w:hAnchor="page" w:x="3238" w:y="14685"/>
      <w:spacing w:line="240" w:lineRule="exact"/>
    </w:pPr>
    <w:rPr>
      <w:rFonts w:ascii="Book Antiqua" w:hAnsi="Book Antiqua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213B7C"/>
    <w:rPr>
      <w:sz w:val="18"/>
      <w:szCs w:val="18"/>
      <w:lang w:eastAsia="x-none"/>
    </w:rPr>
  </w:style>
  <w:style w:type="character" w:customStyle="1" w:styleId="FootnoteTextChar">
    <w:name w:val="Footnote Text Char"/>
    <w:aliases w:val="ft Char"/>
    <w:link w:val="FootnoteText"/>
    <w:semiHidden/>
    <w:rsid w:val="00D70332"/>
    <w:rPr>
      <w:rFonts w:ascii="Times New Roman" w:hAnsi="Times New Roman"/>
      <w:sz w:val="18"/>
      <w:szCs w:val="18"/>
      <w:lang w:val="en-GB"/>
    </w:rPr>
  </w:style>
  <w:style w:type="paragraph" w:customStyle="1" w:styleId="zsubject">
    <w:name w:val="zsubject"/>
    <w:basedOn w:val="Normal"/>
    <w:rsid w:val="00213B7C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213B7C"/>
    <w:pPr>
      <w:keepNext/>
      <w:spacing w:before="520"/>
    </w:pPr>
  </w:style>
  <w:style w:type="paragraph" w:customStyle="1" w:styleId="Graphic">
    <w:name w:val="Graphic"/>
    <w:basedOn w:val="Signature"/>
    <w:rsid w:val="00213B7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213B7C"/>
    <w:pPr>
      <w:spacing w:line="240" w:lineRule="auto"/>
    </w:pPr>
    <w:rPr>
      <w:lang w:eastAsia="x-none"/>
    </w:rPr>
  </w:style>
  <w:style w:type="character" w:customStyle="1" w:styleId="SignatureChar">
    <w:name w:val="Signature Char"/>
    <w:link w:val="Signature"/>
    <w:rsid w:val="00FF40DB"/>
    <w:rPr>
      <w:rFonts w:ascii="Times New Roman" w:hAnsi="Times New Roman"/>
      <w:sz w:val="22"/>
      <w:szCs w:val="22"/>
      <w:lang w:val="en-GB"/>
    </w:rPr>
  </w:style>
  <w:style w:type="paragraph" w:customStyle="1" w:styleId="zdetails">
    <w:name w:val="zdetails"/>
    <w:basedOn w:val="Normal"/>
    <w:rsid w:val="00213B7C"/>
    <w:pPr>
      <w:spacing w:line="240" w:lineRule="exact"/>
    </w:pPr>
    <w:rPr>
      <w:rFonts w:ascii="Tahoma" w:hAnsi="Tahoma"/>
      <w:sz w:val="16"/>
      <w:szCs w:val="16"/>
    </w:rPr>
  </w:style>
  <w:style w:type="paragraph" w:customStyle="1" w:styleId="zbrand">
    <w:name w:val="zbrand"/>
    <w:basedOn w:val="Normal"/>
    <w:rsid w:val="00213B7C"/>
    <w:pPr>
      <w:keepLines/>
      <w:framePr w:wrap="around" w:vAnchor="page" w:hAnchor="page" w:x="3063" w:y="1458"/>
      <w:spacing w:line="240" w:lineRule="atLeast"/>
    </w:pPr>
    <w:rPr>
      <w:rFonts w:ascii="Book Antiqua" w:hAnsi="Book Antiqua"/>
      <w:noProof/>
    </w:rPr>
  </w:style>
  <w:style w:type="character" w:styleId="PageNumber">
    <w:name w:val="page number"/>
    <w:rsid w:val="00213B7C"/>
    <w:rPr>
      <w:rFonts w:cs="Cordia New"/>
      <w:sz w:val="22"/>
      <w:szCs w:val="22"/>
      <w:lang w:bidi="th-TH"/>
    </w:rPr>
  </w:style>
  <w:style w:type="paragraph" w:styleId="Title">
    <w:name w:val="Title"/>
    <w:basedOn w:val="Normal"/>
    <w:qFormat/>
    <w:rsid w:val="00213B7C"/>
    <w:pPr>
      <w:spacing w:line="240" w:lineRule="auto"/>
      <w:ind w:left="540" w:right="749"/>
      <w:jc w:val="center"/>
    </w:pPr>
    <w:rPr>
      <w:sz w:val="24"/>
      <w:szCs w:val="24"/>
      <w:u w:val="single"/>
      <w:lang w:val="th-TH"/>
    </w:rPr>
  </w:style>
  <w:style w:type="paragraph" w:styleId="BlockText">
    <w:name w:val="Block Text"/>
    <w:basedOn w:val="Normal"/>
    <w:rsid w:val="00213B7C"/>
    <w:pPr>
      <w:spacing w:before="240" w:line="240" w:lineRule="auto"/>
      <w:ind w:left="547" w:right="749" w:firstLine="1440"/>
      <w:jc w:val="both"/>
    </w:pPr>
    <w:rPr>
      <w:sz w:val="28"/>
      <w:szCs w:val="28"/>
      <w:lang w:val="th-TH"/>
    </w:rPr>
  </w:style>
  <w:style w:type="paragraph" w:styleId="BodyText3">
    <w:name w:val="Body Text 3"/>
    <w:basedOn w:val="Normal"/>
    <w:link w:val="BodyText3Char1"/>
    <w:rsid w:val="00213B7C"/>
    <w:pPr>
      <w:spacing w:before="240" w:line="360" w:lineRule="auto"/>
      <w:jc w:val="center"/>
    </w:pPr>
    <w:rPr>
      <w:lang w:val="x-none" w:eastAsia="x-none"/>
    </w:rPr>
  </w:style>
  <w:style w:type="character" w:customStyle="1" w:styleId="BodyText3Char1">
    <w:name w:val="Body Text 3 Char1"/>
    <w:link w:val="BodyText3"/>
    <w:rsid w:val="00D70332"/>
    <w:rPr>
      <w:rFonts w:ascii="Times New Roman" w:hAnsi="Times New Roman"/>
      <w:sz w:val="22"/>
      <w:szCs w:val="22"/>
    </w:rPr>
  </w:style>
  <w:style w:type="paragraph" w:styleId="BodyText2">
    <w:name w:val="Body Text 2"/>
    <w:basedOn w:val="Normal"/>
    <w:link w:val="BodyText2Char1"/>
    <w:rsid w:val="00213B7C"/>
    <w:pPr>
      <w:tabs>
        <w:tab w:val="left" w:pos="540"/>
      </w:tabs>
      <w:spacing w:before="120" w:line="240" w:lineRule="auto"/>
      <w:jc w:val="both"/>
    </w:pPr>
    <w:rPr>
      <w:sz w:val="28"/>
      <w:szCs w:val="28"/>
      <w:lang w:val="th-TH" w:eastAsia="x-none"/>
    </w:rPr>
  </w:style>
  <w:style w:type="character" w:customStyle="1" w:styleId="BodyText2Char1">
    <w:name w:val="Body Text 2 Char1"/>
    <w:link w:val="BodyText2"/>
    <w:rsid w:val="00D70332"/>
    <w:rPr>
      <w:rFonts w:ascii="Times New Roman" w:hAnsi="Times New Roman"/>
      <w:sz w:val="28"/>
      <w:szCs w:val="28"/>
      <w:lang w:val="th-TH"/>
    </w:rPr>
  </w:style>
  <w:style w:type="paragraph" w:styleId="Caption">
    <w:name w:val="caption"/>
    <w:aliases w:val="Bo-H1 Main head"/>
    <w:basedOn w:val="Normal"/>
    <w:next w:val="Normal"/>
    <w:qFormat/>
    <w:rsid w:val="00A8222E"/>
    <w:pPr>
      <w:numPr>
        <w:numId w:val="4"/>
      </w:numPr>
      <w:tabs>
        <w:tab w:val="left" w:pos="540"/>
      </w:tabs>
      <w:spacing w:line="240" w:lineRule="auto"/>
      <w:jc w:val="both"/>
    </w:pPr>
    <w:rPr>
      <w:rFonts w:ascii="Angsana New" w:hAnsi="Angsana New"/>
      <w:b/>
      <w:bCs/>
      <w:sz w:val="30"/>
      <w:szCs w:val="30"/>
      <w:lang w:val="en-US"/>
    </w:rPr>
  </w:style>
  <w:style w:type="paragraph" w:styleId="BodyTextIndent2">
    <w:name w:val="Body Text Indent 2"/>
    <w:basedOn w:val="Normal"/>
    <w:link w:val="BodyTextIndent2Char1"/>
    <w:uiPriority w:val="99"/>
    <w:rsid w:val="00213B7C"/>
    <w:pPr>
      <w:ind w:left="567" w:firstLine="3"/>
    </w:pPr>
    <w:rPr>
      <w:sz w:val="28"/>
      <w:szCs w:val="28"/>
      <w:lang w:val="th-TH" w:eastAsia="x-none"/>
    </w:rPr>
  </w:style>
  <w:style w:type="character" w:customStyle="1" w:styleId="BodyTextIndent2Char1">
    <w:name w:val="Body Text Indent 2 Char1"/>
    <w:link w:val="BodyTextIndent2"/>
    <w:rsid w:val="00D70332"/>
    <w:rPr>
      <w:rFonts w:ascii="Times New Roman" w:hAnsi="Times New Roman"/>
      <w:sz w:val="28"/>
      <w:szCs w:val="28"/>
      <w:lang w:val="th-TH"/>
    </w:rPr>
  </w:style>
  <w:style w:type="paragraph" w:styleId="BodyTextIndent3">
    <w:name w:val="Body Text Indent 3"/>
    <w:basedOn w:val="Normal"/>
    <w:rsid w:val="00213B7C"/>
    <w:pPr>
      <w:spacing w:line="360" w:lineRule="exact"/>
      <w:ind w:left="360"/>
      <w:jc w:val="both"/>
    </w:pPr>
    <w:rPr>
      <w:rFonts w:ascii="CG Times (W1)" w:hAnsi="CG Times (W1)"/>
      <w:sz w:val="32"/>
      <w:szCs w:val="32"/>
      <w:lang w:val="th-TH"/>
    </w:rPr>
  </w:style>
  <w:style w:type="paragraph" w:customStyle="1" w:styleId="AccPolicyHeading">
    <w:name w:val="Acc Policy Heading"/>
    <w:basedOn w:val="BodyText"/>
    <w:autoRedefine/>
    <w:rsid w:val="00213B7C"/>
    <w:pPr>
      <w:tabs>
        <w:tab w:val="left" w:pos="540"/>
      </w:tabs>
      <w:spacing w:before="240" w:after="120" w:line="240" w:lineRule="auto"/>
      <w:ind w:right="389"/>
      <w:jc w:val="thaiDistribute"/>
    </w:pPr>
    <w:rPr>
      <w:rFonts w:ascii="Angsana New" w:hAnsi="Angsana New"/>
      <w:sz w:val="28"/>
      <w:szCs w:val="28"/>
      <w:lang w:val="en-US"/>
    </w:rPr>
  </w:style>
  <w:style w:type="character" w:customStyle="1" w:styleId="AccPolicyHeadingChar">
    <w:name w:val="Acc Policy Heading Char"/>
    <w:uiPriority w:val="99"/>
    <w:rsid w:val="00213B7C"/>
    <w:rPr>
      <w:rFonts w:ascii="Angsana New" w:hAnsi="Angsana New" w:cs="Angsana New"/>
      <w:b/>
      <w:bCs/>
      <w:noProof w:val="0"/>
      <w:sz w:val="28"/>
      <w:szCs w:val="28"/>
      <w:lang w:val="en-US" w:eastAsia="en-US" w:bidi="th-TH"/>
    </w:rPr>
  </w:style>
  <w:style w:type="paragraph" w:customStyle="1" w:styleId="accpolicyheading0">
    <w:name w:val="accpolicyheading"/>
    <w:basedOn w:val="Normal"/>
    <w:rsid w:val="00213B7C"/>
    <w:pPr>
      <w:spacing w:line="240" w:lineRule="auto"/>
      <w:ind w:left="900" w:right="387" w:hanging="540"/>
      <w:jc w:val="both"/>
    </w:pPr>
    <w:rPr>
      <w:sz w:val="28"/>
      <w:szCs w:val="28"/>
      <w:lang w:val="en-US"/>
    </w:rPr>
  </w:style>
  <w:style w:type="character" w:customStyle="1" w:styleId="Heading1Char">
    <w:name w:val="Heading 1 Char"/>
    <w:rsid w:val="00213B7C"/>
    <w:rPr>
      <w:rFonts w:ascii="Arial" w:hAnsi="Arial"/>
      <w:b/>
      <w:bCs/>
      <w:noProof w:val="0"/>
      <w:sz w:val="18"/>
      <w:szCs w:val="18"/>
      <w:u w:val="single"/>
      <w:lang w:val="en-US" w:eastAsia="en-US" w:bidi="th-TH"/>
    </w:rPr>
  </w:style>
  <w:style w:type="paragraph" w:customStyle="1" w:styleId="block">
    <w:name w:val="block"/>
    <w:aliases w:val="b"/>
    <w:basedOn w:val="BodyText"/>
    <w:rsid w:val="00213B7C"/>
    <w:pPr>
      <w:ind w:left="567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213B7C"/>
    <w:pPr>
      <w:tabs>
        <w:tab w:val="decimal" w:pos="765"/>
      </w:tabs>
    </w:pPr>
  </w:style>
  <w:style w:type="paragraph" w:customStyle="1" w:styleId="acctmergecolhdg">
    <w:name w:val="acct merge col hdg"/>
    <w:aliases w:val="mh"/>
    <w:basedOn w:val="Normal"/>
    <w:rsid w:val="00213B7C"/>
    <w:pPr>
      <w:jc w:val="center"/>
    </w:pPr>
    <w:rPr>
      <w:b/>
      <w:bCs/>
    </w:rPr>
  </w:style>
  <w:style w:type="paragraph" w:styleId="MacroText">
    <w:name w:val="macro"/>
    <w:link w:val="MacroTextChar"/>
    <w:semiHidden/>
    <w:rsid w:val="00213B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character" w:customStyle="1" w:styleId="MacroTextChar">
    <w:name w:val="Macro Text Char"/>
    <w:link w:val="MacroText"/>
    <w:semiHidden/>
    <w:rsid w:val="00767FFE"/>
    <w:rPr>
      <w:sz w:val="28"/>
      <w:szCs w:val="28"/>
      <w:lang w:val="en-US" w:eastAsia="en-US" w:bidi="th-TH"/>
    </w:rPr>
  </w:style>
  <w:style w:type="paragraph" w:customStyle="1" w:styleId="acctcolumnheading">
    <w:name w:val="acct column heading"/>
    <w:aliases w:val="ac"/>
    <w:basedOn w:val="Normal"/>
    <w:rsid w:val="00213B7C"/>
    <w:pPr>
      <w:spacing w:after="260"/>
      <w:jc w:val="center"/>
    </w:pPr>
    <w:rPr>
      <w:rFonts w:cs="Times New Roman"/>
      <w:lang w:bidi="ar-SA"/>
    </w:rPr>
  </w:style>
  <w:style w:type="paragraph" w:styleId="Index6">
    <w:name w:val="index 6"/>
    <w:basedOn w:val="Normal"/>
    <w:next w:val="Normal"/>
    <w:uiPriority w:val="99"/>
    <w:semiHidden/>
    <w:rsid w:val="00213B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DocumentMap">
    <w:name w:val="Document Map"/>
    <w:basedOn w:val="Normal"/>
    <w:link w:val="DocumentMapChar"/>
    <w:semiHidden/>
    <w:rsid w:val="00213B7C"/>
    <w:pPr>
      <w:shd w:val="clear" w:color="auto" w:fill="000080"/>
    </w:pPr>
    <w:rPr>
      <w:rFonts w:ascii="Cordia New" w:hAnsi="Cordia New"/>
      <w:lang w:eastAsia="x-none"/>
    </w:rPr>
  </w:style>
  <w:style w:type="character" w:customStyle="1" w:styleId="DocumentMapChar">
    <w:name w:val="Document Map Char"/>
    <w:link w:val="DocumentMap"/>
    <w:semiHidden/>
    <w:rsid w:val="00D70332"/>
    <w:rPr>
      <w:rFonts w:ascii="Cordia New" w:hAnsi="Cordia New" w:cs="Cordia New"/>
      <w:sz w:val="22"/>
      <w:szCs w:val="22"/>
      <w:shd w:val="clear" w:color="auto" w:fill="000080"/>
      <w:lang w:val="en-GB"/>
    </w:rPr>
  </w:style>
  <w:style w:type="paragraph" w:customStyle="1" w:styleId="ReportHeading1">
    <w:name w:val="ReportHeading1"/>
    <w:basedOn w:val="Normal"/>
    <w:uiPriority w:val="99"/>
    <w:rsid w:val="00213B7C"/>
    <w:pPr>
      <w:framePr w:w="6521" w:h="1055" w:hSpace="142" w:wrap="auto" w:vAnchor="page" w:hAnchor="page" w:x="1441" w:y="4452"/>
      <w:spacing w:line="300" w:lineRule="atLeast"/>
    </w:pPr>
    <w:rPr>
      <w:rFonts w:ascii="Arial" w:eastAsia="CG Times (W1)" w:hAnsi="Arial"/>
      <w:b/>
      <w:bCs/>
      <w:sz w:val="24"/>
      <w:szCs w:val="24"/>
      <w:lang w:val="en-US"/>
    </w:rPr>
  </w:style>
  <w:style w:type="paragraph" w:customStyle="1" w:styleId="a">
    <w:name w:val="???????"/>
    <w:basedOn w:val="Normal"/>
    <w:uiPriority w:val="99"/>
    <w:rsid w:val="009B6EDB"/>
    <w:pPr>
      <w:tabs>
        <w:tab w:val="left" w:pos="1080"/>
      </w:tabs>
      <w:spacing w:line="240" w:lineRule="auto"/>
    </w:pPr>
    <w:rPr>
      <w:rFonts w:cs="Times New Roman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rsid w:val="00213B7C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semiHidden/>
    <w:rsid w:val="00D70332"/>
    <w:rPr>
      <w:rFonts w:ascii="Tahoma" w:hAnsi="Tahoma" w:cs="Tahoma"/>
      <w:sz w:val="16"/>
      <w:szCs w:val="16"/>
      <w:lang w:val="en-GB"/>
    </w:rPr>
  </w:style>
  <w:style w:type="paragraph" w:customStyle="1" w:styleId="a0">
    <w:name w:val="¢éÍ¤ÇÒÁ"/>
    <w:basedOn w:val="Normal"/>
    <w:uiPriority w:val="99"/>
    <w:rsid w:val="006E1092"/>
    <w:pPr>
      <w:tabs>
        <w:tab w:val="left" w:pos="1080"/>
      </w:tabs>
      <w:spacing w:line="240" w:lineRule="auto"/>
    </w:pPr>
    <w:rPr>
      <w:rFonts w:cs="Courier New"/>
      <w:sz w:val="30"/>
      <w:szCs w:val="30"/>
      <w:lang w:val="th-TH"/>
    </w:rPr>
  </w:style>
  <w:style w:type="table" w:styleId="TableGrid">
    <w:name w:val="Table Grid"/>
    <w:basedOn w:val="TableNormal"/>
    <w:uiPriority w:val="39"/>
    <w:rsid w:val="00CB64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AngsanaNew">
    <w:name w:val="Normal + Angsana New"/>
    <w:aliases w:val="15 pt,Thai Distributed Justification,Left:  0.95 cm,..."/>
    <w:basedOn w:val="block"/>
    <w:rsid w:val="00EF252F"/>
    <w:pPr>
      <w:spacing w:after="0" w:line="240" w:lineRule="atLeast"/>
      <w:ind w:left="540"/>
      <w:jc w:val="thaiDistribute"/>
    </w:pPr>
    <w:rPr>
      <w:rFonts w:ascii="Angsana New" w:hAnsi="Angsana New"/>
      <w:sz w:val="30"/>
      <w:szCs w:val="30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EF58C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x-none" w:eastAsia="x-none"/>
    </w:rPr>
  </w:style>
  <w:style w:type="character" w:customStyle="1" w:styleId="ListParagraphChar">
    <w:name w:val="List Paragraph Char"/>
    <w:link w:val="ListParagraph"/>
    <w:uiPriority w:val="34"/>
    <w:rsid w:val="00A8222E"/>
    <w:rPr>
      <w:rFonts w:ascii="Arial" w:hAnsi="Arial"/>
      <w:sz w:val="18"/>
      <w:szCs w:val="22"/>
    </w:rPr>
  </w:style>
  <w:style w:type="paragraph" w:styleId="ListNumber5">
    <w:name w:val="List Number 5"/>
    <w:basedOn w:val="Normal"/>
    <w:uiPriority w:val="99"/>
    <w:rsid w:val="00F946C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character" w:customStyle="1" w:styleId="BodyTextChar1">
    <w:name w:val="Body Text Char1"/>
    <w:aliases w:val="bt Char1,body text Char1,Body Char1,bt2 Char,body text1 Char"/>
    <w:uiPriority w:val="99"/>
    <w:locked/>
    <w:rsid w:val="00444840"/>
    <w:rPr>
      <w:rFonts w:ascii="Arial" w:hAnsi="Arial" w:cs="Angsana New"/>
      <w:sz w:val="22"/>
      <w:szCs w:val="22"/>
    </w:rPr>
  </w:style>
  <w:style w:type="character" w:customStyle="1" w:styleId="AccPolicyHeadingCharChar">
    <w:name w:val="Acc Policy Heading Char Char"/>
    <w:rsid w:val="001D7EFB"/>
    <w:rPr>
      <w:rFonts w:ascii="Angsana New" w:hAnsi="Angsana New" w:cs="Angsana New"/>
      <w:b/>
      <w:bCs/>
      <w:noProof w:val="0"/>
      <w:sz w:val="30"/>
      <w:szCs w:val="30"/>
      <w:lang w:val="en-US" w:eastAsia="en-GB" w:bidi="th-TH"/>
    </w:rPr>
  </w:style>
  <w:style w:type="paragraph" w:customStyle="1" w:styleId="Default">
    <w:name w:val="Default"/>
    <w:rsid w:val="000162F3"/>
    <w:pPr>
      <w:autoSpaceDE w:val="0"/>
      <w:autoSpaceDN w:val="0"/>
      <w:adjustRightInd w:val="0"/>
    </w:pPr>
    <w:rPr>
      <w:rFonts w:eastAsia="Calibri" w:cs="CG Times (W1)"/>
      <w:color w:val="000000"/>
      <w:sz w:val="24"/>
      <w:szCs w:val="24"/>
    </w:rPr>
  </w:style>
  <w:style w:type="paragraph" w:customStyle="1" w:styleId="Ang15">
    <w:name w:val="Ang 15"/>
    <w:basedOn w:val="BodyText"/>
    <w:link w:val="Ang15Char"/>
    <w:qFormat/>
    <w:rsid w:val="00602254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Ang15Char">
    <w:name w:val="Ang 15 Char"/>
    <w:link w:val="Ang15"/>
    <w:rsid w:val="0060225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o-H2Main">
    <w:name w:val="Bo-H2 Main"/>
    <w:basedOn w:val="ListParagraph"/>
    <w:link w:val="Bo-H2MainChar"/>
    <w:qFormat/>
    <w:rsid w:val="00A822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Angsana New" w:hAnsi="Angsana New"/>
      <w:b/>
      <w:bCs/>
      <w:i/>
      <w:iCs/>
      <w:sz w:val="30"/>
      <w:szCs w:val="30"/>
    </w:rPr>
  </w:style>
  <w:style w:type="paragraph" w:customStyle="1" w:styleId="Bo-H3Subhead">
    <w:name w:val="Bo-H3 Subhead"/>
    <w:basedOn w:val="Normal"/>
    <w:link w:val="Bo-H3SubheadChar"/>
    <w:qFormat/>
    <w:rsid w:val="008B52FA"/>
    <w:pPr>
      <w:spacing w:line="240" w:lineRule="auto"/>
      <w:ind w:left="547"/>
      <w:jc w:val="thaiDistribute"/>
    </w:pPr>
    <w:rPr>
      <w:rFonts w:ascii="Angsana New" w:hAnsi="Angsana New"/>
      <w:i/>
      <w:iCs/>
      <w:sz w:val="30"/>
      <w:szCs w:val="30"/>
      <w:lang w:eastAsia="x-none"/>
    </w:rPr>
  </w:style>
  <w:style w:type="character" w:customStyle="1" w:styleId="Bo-H3SubheadChar">
    <w:name w:val="Bo-H3 Subhead Char"/>
    <w:link w:val="Bo-H3Subhead"/>
    <w:rsid w:val="008B52FA"/>
    <w:rPr>
      <w:rFonts w:ascii="Angsana New" w:hAnsi="Angsana New"/>
      <w:i/>
      <w:iCs/>
      <w:sz w:val="30"/>
      <w:szCs w:val="30"/>
      <w:lang w:val="en-GB"/>
    </w:rPr>
  </w:style>
  <w:style w:type="character" w:customStyle="1" w:styleId="Bo-H2MainChar">
    <w:name w:val="Bo-H2 Main Char"/>
    <w:link w:val="Bo-H2Main"/>
    <w:rsid w:val="00A8222E"/>
    <w:rPr>
      <w:rFonts w:ascii="Arial" w:hAnsi="Arial"/>
      <w:sz w:val="18"/>
      <w:szCs w:val="22"/>
    </w:rPr>
  </w:style>
  <w:style w:type="table" w:customStyle="1" w:styleId="TableGrid4">
    <w:name w:val="Table Grid4"/>
    <w:basedOn w:val="TableNormal"/>
    <w:next w:val="TableGrid"/>
    <w:rsid w:val="00AA7A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ableofFigures">
    <w:name w:val="table of figures"/>
    <w:basedOn w:val="Normal"/>
    <w:next w:val="Normal"/>
    <w:uiPriority w:val="99"/>
    <w:rsid w:val="00192D6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customStyle="1" w:styleId="Bo-Blankline">
    <w:name w:val="Bo-Blank line"/>
    <w:basedOn w:val="Normal"/>
    <w:link w:val="Bo-BlanklineChar"/>
    <w:qFormat/>
    <w:rsid w:val="005C0427"/>
    <w:pPr>
      <w:spacing w:line="240" w:lineRule="auto"/>
      <w:ind w:left="540" w:right="-25"/>
      <w:jc w:val="both"/>
    </w:pPr>
    <w:rPr>
      <w:rFonts w:ascii="Angsana New" w:hAnsi="Angsana New"/>
      <w:sz w:val="20"/>
      <w:szCs w:val="20"/>
      <w:lang w:eastAsia="x-none"/>
    </w:rPr>
  </w:style>
  <w:style w:type="character" w:customStyle="1" w:styleId="Bo-BlanklineChar">
    <w:name w:val="Bo-Blank line Char"/>
    <w:link w:val="Bo-Blankline"/>
    <w:rsid w:val="005C0427"/>
    <w:rPr>
      <w:rFonts w:ascii="Angsana New" w:hAnsi="Angsana New"/>
      <w:lang w:val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D1C09"/>
    <w:pPr>
      <w:spacing w:after="0" w:line="240" w:lineRule="auto"/>
      <w:ind w:left="720" w:right="389"/>
      <w:jc w:val="both"/>
    </w:pPr>
    <w:rPr>
      <w:rFonts w:ascii="Angsana New" w:hAnsi="Angsana New"/>
      <w:i/>
      <w:iCs/>
      <w:sz w:val="20"/>
      <w:szCs w:val="20"/>
      <w:lang w:val="x-none" w:eastAsia="en-GB"/>
    </w:rPr>
  </w:style>
  <w:style w:type="character" w:customStyle="1" w:styleId="AccPolicysubheadChar">
    <w:name w:val="Acc Policy sub head Char"/>
    <w:link w:val="AccPolicysubhead"/>
    <w:rsid w:val="006D1C09"/>
    <w:rPr>
      <w:rFonts w:ascii="Angsana New" w:hAnsi="Angsana New"/>
      <w:i/>
      <w:iCs/>
      <w:lang w:val="x-none" w:eastAsia="en-GB"/>
    </w:rPr>
  </w:style>
  <w:style w:type="paragraph" w:styleId="ListBullet4">
    <w:name w:val="List Bullet 4"/>
    <w:basedOn w:val="Normal"/>
    <w:rsid w:val="00D63A6D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paragraph" w:customStyle="1" w:styleId="FS-Content">
    <w:name w:val="FS-Content"/>
    <w:basedOn w:val="Normal"/>
    <w:qFormat/>
    <w:rsid w:val="009A4AAF"/>
    <w:pPr>
      <w:tabs>
        <w:tab w:val="decimal" w:pos="765"/>
      </w:tabs>
    </w:pPr>
    <w:rPr>
      <w:rFonts w:ascii="Angsana New" w:hAnsi="Angsana New" w:cs="Times New Roman"/>
      <w:sz w:val="30"/>
      <w:szCs w:val="20"/>
      <w:lang w:bidi="ar-SA"/>
    </w:rPr>
  </w:style>
  <w:style w:type="paragraph" w:customStyle="1" w:styleId="3">
    <w:name w:val="?????3????"/>
    <w:basedOn w:val="Normal"/>
    <w:uiPriority w:val="99"/>
    <w:rsid w:val="00A62C7B"/>
    <w:pPr>
      <w:tabs>
        <w:tab w:val="left" w:pos="360"/>
        <w:tab w:val="left" w:pos="720"/>
      </w:tabs>
      <w:spacing w:line="240" w:lineRule="auto"/>
    </w:pPr>
    <w:rPr>
      <w:lang w:val="th-TH"/>
    </w:rPr>
  </w:style>
  <w:style w:type="paragraph" w:customStyle="1" w:styleId="ASSETS">
    <w:name w:val="ASSETS"/>
    <w:basedOn w:val="Normal"/>
    <w:uiPriority w:val="99"/>
    <w:rsid w:val="00A62C7B"/>
    <w:pPr>
      <w:spacing w:line="240" w:lineRule="auto"/>
      <w:ind w:right="360"/>
      <w:jc w:val="center"/>
    </w:pPr>
    <w:rPr>
      <w:rFonts w:ascii="Book Antiqua" w:hAnsi="Book Antiqua"/>
      <w:b/>
      <w:bCs/>
      <w:u w:val="single"/>
      <w:lang w:val="th-TH"/>
    </w:rPr>
  </w:style>
  <w:style w:type="character" w:customStyle="1" w:styleId="Heading2Char1">
    <w:name w:val="Heading 2 Char1"/>
    <w:rsid w:val="00D7033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AAAddress">
    <w:name w:val="AA Address"/>
    <w:uiPriority w:val="99"/>
    <w:rsid w:val="00D703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D703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rsid w:val="00D7033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D70332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rsid w:val="00D70332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uiPriority w:val="99"/>
    <w:rsid w:val="00D70332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ngsana New" w:hAnsi="Angsana New" w:cs="Times New Roman"/>
      <w:i w:val="0"/>
      <w:iCs w:val="0"/>
      <w:noProof/>
      <w:sz w:val="30"/>
      <w:szCs w:val="18"/>
      <w:u w:val="single"/>
      <w:lang w:val="en-US"/>
    </w:rPr>
  </w:style>
  <w:style w:type="paragraph" w:styleId="ListNumber4">
    <w:name w:val="List Number 4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1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Calibri" w:hAnsi="Arial"/>
      <w:sz w:val="18"/>
      <w:szCs w:val="18"/>
      <w:lang w:val="x-none" w:eastAsia="x-none"/>
    </w:rPr>
  </w:style>
  <w:style w:type="character" w:customStyle="1" w:styleId="BodyTextFirstIndentChar1">
    <w:name w:val="Body Text First Indent Char1"/>
    <w:link w:val="BodyTextFirstIndent"/>
    <w:rsid w:val="00D70332"/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uiPriority w:val="99"/>
    <w:rsid w:val="00D70332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IndentChar1">
    <w:name w:val="Body Text Indent Char1"/>
    <w:aliases w:val="i Char1"/>
    <w:rsid w:val="00D70332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x-none" w:eastAsia="x-none"/>
    </w:rPr>
  </w:style>
  <w:style w:type="character" w:customStyle="1" w:styleId="BodyTextFirstIndent2Char1">
    <w:name w:val="Body Text First Indent 2 Char1"/>
    <w:link w:val="BodyTextFirstIndent2"/>
    <w:rsid w:val="00D70332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uiPriority w:val="99"/>
    <w:rsid w:val="00D70332"/>
    <w:rPr>
      <w:rFonts w:ascii="Times New Roman" w:hAnsi="Times New Roman" w:cs="Angsana New"/>
      <w:sz w:val="22"/>
      <w:szCs w:val="28"/>
      <w:lang w:val="en-GB" w:eastAsia="en-US" w:bidi="th-TH"/>
    </w:rPr>
  </w:style>
  <w:style w:type="character" w:styleId="Strong">
    <w:name w:val="Strong"/>
    <w:uiPriority w:val="99"/>
    <w:qFormat/>
    <w:rsid w:val="00D70332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D70332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D70332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uiPriority w:val="99"/>
    <w:rsid w:val="00D7033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D70332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D70332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uiPriority w:val="99"/>
    <w:rsid w:val="00D70332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uiPriority w:val="99"/>
    <w:rsid w:val="00D70332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D70332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D70332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D70332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D7033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uiPriority w:val="99"/>
    <w:rsid w:val="00D70332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D70332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1">
    <w:name w:val="??"/>
    <w:basedOn w:val="Normal"/>
    <w:uiPriority w:val="99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D70332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uiPriority w:val="99"/>
    <w:rsid w:val="00D70332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3">
    <w:name w:val="???"/>
    <w:basedOn w:val="Normal"/>
    <w:uiPriority w:val="99"/>
    <w:rsid w:val="00D70332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uiPriority w:val="99"/>
    <w:rsid w:val="00D70332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uiPriority w:val="99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SignatureChar1">
    <w:name w:val="Signature Char1"/>
    <w:rsid w:val="00D70332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D70332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70332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rsid w:val="00D70332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D70332"/>
    <w:pPr>
      <w:spacing w:after="0"/>
    </w:pPr>
  </w:style>
  <w:style w:type="paragraph" w:customStyle="1" w:styleId="acctindent">
    <w:name w:val="acct indent"/>
    <w:aliases w:val="ai"/>
    <w:basedOn w:val="BodyText"/>
    <w:rsid w:val="00D70332"/>
    <w:pPr>
      <w:ind w:left="284"/>
    </w:pPr>
    <w:rPr>
      <w:rFonts w:eastAsia="Calibri" w:cs="Cordia New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D70332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D70332"/>
    <w:pPr>
      <w:framePr w:hSpace="180" w:vSpace="180" w:wrap="auto" w:hAnchor="margin" w:yAlign="bottom"/>
    </w:pPr>
    <w:rPr>
      <w:rFonts w:eastAsia="Calibri" w:cs="Cordia New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D70332"/>
    <w:pPr>
      <w:tabs>
        <w:tab w:val="left" w:pos="5103"/>
      </w:tabs>
      <w:spacing w:before="130" w:after="130"/>
    </w:pPr>
    <w:rPr>
      <w:rFonts w:eastAsia="Calibri" w:cs="Cordia New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70332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D7033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70332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D70332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7033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033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70332"/>
    <w:pPr>
      <w:ind w:left="1134"/>
    </w:pPr>
    <w:rPr>
      <w:rFonts w:eastAsia="Calibri" w:cs="Cordia New"/>
      <w:szCs w:val="20"/>
      <w:lang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033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70332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D70332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D70332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D70332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D70332"/>
    <w:pPr>
      <w:spacing w:after="0"/>
    </w:pPr>
    <w:rPr>
      <w:rFonts w:eastAsia="Calibri" w:cs="Cordia New"/>
      <w:szCs w:val="20"/>
      <w:lang w:bidi="ar-SA"/>
    </w:rPr>
  </w:style>
  <w:style w:type="paragraph" w:customStyle="1" w:styleId="block2nospaceafter">
    <w:name w:val="block2 no space after"/>
    <w:aliases w:val="b2n,block2 no sp"/>
    <w:basedOn w:val="block2"/>
    <w:rsid w:val="00D70332"/>
    <w:pPr>
      <w:spacing w:after="0"/>
    </w:pPr>
  </w:style>
  <w:style w:type="paragraph" w:customStyle="1" w:styleId="List1a">
    <w:name w:val="List 1a"/>
    <w:aliases w:val="1a"/>
    <w:basedOn w:val="Normal"/>
    <w:rsid w:val="00D70332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D70332"/>
    <w:pPr>
      <w:spacing w:after="260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rsid w:val="00D70332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D70332"/>
  </w:style>
  <w:style w:type="paragraph" w:customStyle="1" w:styleId="zreportaddinfo">
    <w:name w:val="zreport addinfo"/>
    <w:basedOn w:val="Normal"/>
    <w:rsid w:val="00D70332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D70332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D70332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D7033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70332"/>
    <w:pPr>
      <w:spacing w:after="130"/>
    </w:pPr>
    <w:rPr>
      <w:rFonts w:eastAsia="Calibri" w:cs="Cordia New"/>
      <w:szCs w:val="20"/>
      <w:lang w:bidi="ar-SA"/>
    </w:rPr>
  </w:style>
  <w:style w:type="paragraph" w:customStyle="1" w:styleId="ind">
    <w:name w:val="*ind"/>
    <w:basedOn w:val="BodyText"/>
    <w:rsid w:val="00D70332"/>
    <w:pPr>
      <w:ind w:left="340" w:hanging="340"/>
    </w:pPr>
    <w:rPr>
      <w:rFonts w:eastAsia="Calibri" w:cs="Cordia New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D7033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70332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D70332"/>
    <w:rPr>
      <w:b/>
      <w:bCs/>
    </w:rPr>
  </w:style>
  <w:style w:type="paragraph" w:customStyle="1" w:styleId="nineptbodytext">
    <w:name w:val="nine pt body text"/>
    <w:aliases w:val="9bt"/>
    <w:basedOn w:val="nineptnormal"/>
    <w:rsid w:val="00D70332"/>
    <w:pPr>
      <w:spacing w:after="220"/>
    </w:pPr>
  </w:style>
  <w:style w:type="paragraph" w:customStyle="1" w:styleId="nineptnormal">
    <w:name w:val="nine pt normal"/>
    <w:aliases w:val="9n"/>
    <w:basedOn w:val="Normal"/>
    <w:rsid w:val="00D70332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D70332"/>
    <w:pPr>
      <w:jc w:val="center"/>
    </w:pPr>
  </w:style>
  <w:style w:type="paragraph" w:customStyle="1" w:styleId="heading">
    <w:name w:val="heading"/>
    <w:aliases w:val="h"/>
    <w:basedOn w:val="BodyText"/>
    <w:rsid w:val="00D70332"/>
    <w:rPr>
      <w:rFonts w:eastAsia="Calibri" w:cs="Cordia New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D7033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70332"/>
  </w:style>
  <w:style w:type="paragraph" w:customStyle="1" w:styleId="nineptheadingcentredbold">
    <w:name w:val="nine pt heading centred bold"/>
    <w:aliases w:val="9hcb"/>
    <w:basedOn w:val="Normal"/>
    <w:rsid w:val="00D70332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7033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033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70332"/>
    <w:rPr>
      <w:b/>
    </w:rPr>
  </w:style>
  <w:style w:type="paragraph" w:customStyle="1" w:styleId="nineptcolumntab1">
    <w:name w:val="nine pt column tab1"/>
    <w:aliases w:val="a91"/>
    <w:basedOn w:val="nineptnormal"/>
    <w:rsid w:val="00D7033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7033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0332"/>
    <w:pPr>
      <w:jc w:val="center"/>
    </w:pPr>
  </w:style>
  <w:style w:type="paragraph" w:customStyle="1" w:styleId="Normalheading">
    <w:name w:val="Normal heading"/>
    <w:aliases w:val="nh"/>
    <w:basedOn w:val="Normal"/>
    <w:rsid w:val="00D70332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D70332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D70332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D70332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D70332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D70332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D70332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033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70332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70332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D70332"/>
    <w:pPr>
      <w:spacing w:after="20"/>
    </w:pPr>
    <w:rPr>
      <w:rFonts w:eastAsia="Calibri" w:cs="Cordia New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D70332"/>
    <w:pPr>
      <w:keepNext/>
      <w:keepLines/>
    </w:pPr>
    <w:rPr>
      <w:rFonts w:eastAsia="Calibri" w:cs="Cordia New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D70332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D70332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D70332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D70332"/>
    <w:rPr>
      <w:rFonts w:eastAsia="Calibri" w:cs="Cordia New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D70332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D70332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D7033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70332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index">
    <w:name w:val="index"/>
    <w:aliases w:val="ix"/>
    <w:basedOn w:val="BodyText"/>
    <w:rsid w:val="00D70332"/>
    <w:pPr>
      <w:tabs>
        <w:tab w:val="num" w:pos="1134"/>
      </w:tabs>
      <w:spacing w:after="20"/>
      <w:ind w:left="1134" w:hanging="1134"/>
    </w:pPr>
    <w:rPr>
      <w:rFonts w:eastAsia="Calibri" w:cs="Cordia New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D7033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7033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033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70332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D70332"/>
    <w:pPr>
      <w:spacing w:after="130"/>
      <w:ind w:left="1134" w:hanging="1134"/>
    </w:pPr>
    <w:rPr>
      <w:rFonts w:eastAsia="Calibri" w:cs="Cordia New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D7033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7033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70332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D70332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D70332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D70332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D70332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D70332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D70332"/>
    <w:pPr>
      <w:ind w:left="1134" w:hanging="567"/>
    </w:pPr>
    <w:rPr>
      <w:rFonts w:eastAsia="Calibri" w:cs="Cordia New"/>
      <w:szCs w:val="20"/>
      <w:lang w:bidi="ar-SA"/>
    </w:rPr>
  </w:style>
  <w:style w:type="paragraph" w:customStyle="1" w:styleId="blocklist2">
    <w:name w:val="block list2"/>
    <w:aliases w:val="blist2"/>
    <w:basedOn w:val="blocklist"/>
    <w:rsid w:val="00D7033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70332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D70332"/>
    <w:pPr>
      <w:keepNext/>
      <w:keepLines/>
      <w:spacing w:before="70"/>
    </w:pPr>
    <w:rPr>
      <w:rFonts w:eastAsia="Calibri" w:cs="Cordia New"/>
      <w:b/>
      <w:szCs w:val="20"/>
      <w:lang w:bidi="ar-SA"/>
    </w:rPr>
  </w:style>
  <w:style w:type="paragraph" w:customStyle="1" w:styleId="blockheadingitalicnosp">
    <w:name w:val="block heading italic no sp"/>
    <w:aliases w:val="bhin"/>
    <w:basedOn w:val="blockheadingitalic"/>
    <w:rsid w:val="00D7033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033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7033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70332"/>
    <w:pPr>
      <w:spacing w:after="0"/>
    </w:pPr>
  </w:style>
  <w:style w:type="paragraph" w:customStyle="1" w:styleId="smallreturn">
    <w:name w:val="small return"/>
    <w:aliases w:val="sr"/>
    <w:basedOn w:val="Normal"/>
    <w:rsid w:val="00D70332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0332"/>
    <w:pPr>
      <w:spacing w:after="0"/>
    </w:pPr>
  </w:style>
  <w:style w:type="paragraph" w:customStyle="1" w:styleId="headingbolditalic">
    <w:name w:val="heading bold italic"/>
    <w:aliases w:val="hbi"/>
    <w:basedOn w:val="heading"/>
    <w:rsid w:val="00D7033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70332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D70332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D70332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D7033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70332"/>
    <w:pPr>
      <w:spacing w:after="0"/>
    </w:pPr>
  </w:style>
  <w:style w:type="paragraph" w:customStyle="1" w:styleId="blockbullet">
    <w:name w:val="block bullet"/>
    <w:aliases w:val="bb"/>
    <w:basedOn w:val="block"/>
    <w:rsid w:val="00D70332"/>
    <w:pPr>
      <w:tabs>
        <w:tab w:val="num" w:pos="907"/>
      </w:tabs>
      <w:ind w:left="907" w:hanging="340"/>
    </w:pPr>
    <w:rPr>
      <w:rFonts w:eastAsia="Calibri" w:cs="Cordia New"/>
      <w:szCs w:val="20"/>
      <w:lang w:bidi="ar-SA"/>
    </w:rPr>
  </w:style>
  <w:style w:type="paragraph" w:customStyle="1" w:styleId="acctfourfigureslongernumber3">
    <w:name w:val="acct four figures longer number3"/>
    <w:aliases w:val="a4+3"/>
    <w:basedOn w:val="Normal"/>
    <w:rsid w:val="00D70332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D7033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70332"/>
    <w:pPr>
      <w:spacing w:after="0"/>
    </w:pPr>
  </w:style>
  <w:style w:type="paragraph" w:customStyle="1" w:styleId="eightptnormal">
    <w:name w:val="eight pt normal"/>
    <w:aliases w:val="8n"/>
    <w:basedOn w:val="Normal"/>
    <w:rsid w:val="00D70332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D7033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033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7033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0332"/>
    <w:rPr>
      <w:b/>
      <w:bCs/>
    </w:rPr>
  </w:style>
  <w:style w:type="paragraph" w:customStyle="1" w:styleId="eightptbodytext">
    <w:name w:val="eight pt body text"/>
    <w:aliases w:val="8bt"/>
    <w:basedOn w:val="eightptnormal"/>
    <w:rsid w:val="00D7033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7033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7033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7033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0332"/>
    <w:pPr>
      <w:spacing w:after="0"/>
    </w:pPr>
  </w:style>
  <w:style w:type="paragraph" w:customStyle="1" w:styleId="eightptblock">
    <w:name w:val="eight pt block"/>
    <w:aliases w:val="8b"/>
    <w:basedOn w:val="Normal"/>
    <w:rsid w:val="00D70332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033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7033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7033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70332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D70332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D70332"/>
    <w:pPr>
      <w:spacing w:after="0"/>
    </w:pPr>
  </w:style>
  <w:style w:type="paragraph" w:customStyle="1" w:styleId="blockindent">
    <w:name w:val="block indent"/>
    <w:aliases w:val="bi"/>
    <w:basedOn w:val="block"/>
    <w:rsid w:val="00D70332"/>
    <w:pPr>
      <w:ind w:left="737" w:hanging="170"/>
    </w:pPr>
    <w:rPr>
      <w:rFonts w:eastAsia="Calibri" w:cs="Cordia New"/>
      <w:szCs w:val="20"/>
      <w:lang w:bidi="ar-SA"/>
    </w:rPr>
  </w:style>
  <w:style w:type="paragraph" w:customStyle="1" w:styleId="nineptnormalcentred">
    <w:name w:val="nine pt normal centred"/>
    <w:aliases w:val="9nc"/>
    <w:basedOn w:val="nineptnormal"/>
    <w:rsid w:val="00D70332"/>
    <w:pPr>
      <w:jc w:val="center"/>
    </w:pPr>
  </w:style>
  <w:style w:type="paragraph" w:customStyle="1" w:styleId="nineptcol">
    <w:name w:val="nine pt %col"/>
    <w:aliases w:val="9%"/>
    <w:basedOn w:val="nineptnormal"/>
    <w:rsid w:val="00D7033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7033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7033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0332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033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7033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70332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7033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70332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7033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7033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7033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7033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70332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D70332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D7033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70332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7033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70332"/>
    <w:pPr>
      <w:spacing w:after="80"/>
    </w:pPr>
  </w:style>
  <w:style w:type="paragraph" w:customStyle="1" w:styleId="nineptratecol">
    <w:name w:val="nine pt rate col"/>
    <w:aliases w:val="a9r"/>
    <w:basedOn w:val="nineptnormal"/>
    <w:rsid w:val="00D7033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7033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033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70332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7033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7033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70332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D7033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7033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7033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7033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7033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7033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70332"/>
    <w:pPr>
      <w:ind w:left="907" w:hanging="340"/>
    </w:pPr>
    <w:rPr>
      <w:rFonts w:eastAsia="Calibri" w:cs="Cordia New"/>
      <w:szCs w:val="20"/>
      <w:lang w:bidi="ar-SA"/>
    </w:rPr>
  </w:style>
  <w:style w:type="paragraph" w:customStyle="1" w:styleId="List3i">
    <w:name w:val="List 3i"/>
    <w:aliases w:val="3i"/>
    <w:basedOn w:val="List2i"/>
    <w:rsid w:val="00D7033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7033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7033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7033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033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033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7033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70332"/>
    <w:pPr>
      <w:spacing w:after="80"/>
    </w:pPr>
  </w:style>
  <w:style w:type="paragraph" w:customStyle="1" w:styleId="blockbullet2">
    <w:name w:val="block bullet 2"/>
    <w:aliases w:val="bb2"/>
    <w:basedOn w:val="BodyText"/>
    <w:rsid w:val="00D70332"/>
    <w:pPr>
      <w:tabs>
        <w:tab w:val="num" w:pos="1247"/>
      </w:tabs>
      <w:ind w:left="1247" w:hanging="340"/>
    </w:pPr>
    <w:rPr>
      <w:rFonts w:eastAsia="Calibri" w:cs="Cordia New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7033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70332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D70332"/>
    <w:pPr>
      <w:tabs>
        <w:tab w:val="num" w:pos="1440"/>
      </w:tabs>
      <w:spacing w:after="120"/>
      <w:ind w:left="1440" w:hanging="360"/>
      <w:jc w:val="both"/>
    </w:pPr>
    <w:rPr>
      <w:rFonts w:eastAsia="Calibri" w:cs="Cordia New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D70332"/>
    <w:pPr>
      <w:tabs>
        <w:tab w:val="num" w:pos="360"/>
      </w:tabs>
      <w:spacing w:before="130" w:after="130"/>
      <w:ind w:left="360" w:hanging="360"/>
      <w:jc w:val="both"/>
    </w:pPr>
    <w:rPr>
      <w:rFonts w:eastAsia="Calibri" w:cs="Cordia New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0332"/>
    <w:pPr>
      <w:tabs>
        <w:tab w:val="left" w:pos="540"/>
      </w:tabs>
      <w:ind w:left="540" w:right="-43"/>
      <w:jc w:val="thaiDistribute"/>
    </w:pPr>
    <w:rPr>
      <w:rFonts w:eastAsia="Calibri"/>
      <w:sz w:val="30"/>
      <w:szCs w:val="30"/>
      <w:lang w:eastAsia="x-none"/>
    </w:rPr>
  </w:style>
  <w:style w:type="character" w:customStyle="1" w:styleId="AccPolicyalternativeChar">
    <w:name w:val="Acc Policy alternative Char"/>
    <w:link w:val="AccPolicyalternative"/>
    <w:rsid w:val="00D70332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D70332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D70332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D70332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D7033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70332"/>
    <w:pPr>
      <w:spacing w:after="0" w:line="440" w:lineRule="exact"/>
      <w:jc w:val="center"/>
    </w:pPr>
    <w:rPr>
      <w:sz w:val="32"/>
      <w:u w:val="none"/>
    </w:rPr>
  </w:style>
  <w:style w:type="character" w:customStyle="1" w:styleId="shorttext1">
    <w:name w:val="short_text1"/>
    <w:uiPriority w:val="99"/>
    <w:rsid w:val="00D70332"/>
    <w:rPr>
      <w:sz w:val="29"/>
      <w:szCs w:val="29"/>
    </w:rPr>
  </w:style>
  <w:style w:type="character" w:customStyle="1" w:styleId="shorttext">
    <w:name w:val="short_text"/>
    <w:uiPriority w:val="99"/>
    <w:rsid w:val="00D70332"/>
  </w:style>
  <w:style w:type="paragraph" w:styleId="PlainText">
    <w:name w:val="Plain Text"/>
    <w:basedOn w:val="Normal"/>
    <w:link w:val="PlainTextChar"/>
    <w:uiPriority w:val="99"/>
    <w:rsid w:val="00D70332"/>
    <w:pPr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D70332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D70332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D70332"/>
    <w:rPr>
      <w:b/>
      <w:bCs/>
    </w:rPr>
  </w:style>
  <w:style w:type="character" w:customStyle="1" w:styleId="CommentSubjectChar">
    <w:name w:val="Comment Subject Char"/>
    <w:link w:val="CommentSubject"/>
    <w:rsid w:val="00D70332"/>
    <w:rPr>
      <w:rFonts w:ascii="Arial" w:hAnsi="Arial"/>
      <w:b/>
      <w:bCs/>
      <w:szCs w:val="25"/>
    </w:rPr>
  </w:style>
  <w:style w:type="character" w:customStyle="1" w:styleId="BodyText2Char">
    <w:name w:val="Body Text 2 Char"/>
    <w:locked/>
    <w:rsid w:val="00D70332"/>
    <w:rPr>
      <w:rFonts w:ascii="Book Antiqua" w:hAnsi="Book Antiqua" w:cs="Times New Roman"/>
      <w:sz w:val="22"/>
      <w:szCs w:val="22"/>
    </w:rPr>
  </w:style>
  <w:style w:type="character" w:customStyle="1" w:styleId="Heading3Char">
    <w:name w:val="Heading 3 Char"/>
    <w:locked/>
    <w:rsid w:val="00D70332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D70332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D70332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D70332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D70332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D70332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D70332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locked/>
    <w:rsid w:val="00D70332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D70332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D70332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uiPriority w:val="99"/>
    <w:locked/>
    <w:rsid w:val="00D70332"/>
    <w:rPr>
      <w:rFonts w:cs="EucrosiaUPC"/>
      <w:sz w:val="30"/>
      <w:szCs w:val="30"/>
      <w:lang w:bidi="th-TH"/>
    </w:rPr>
  </w:style>
  <w:style w:type="character" w:customStyle="1" w:styleId="hps">
    <w:name w:val="hps"/>
    <w:uiPriority w:val="99"/>
    <w:rsid w:val="00D70332"/>
    <w:rPr>
      <w:rFonts w:cs="Times New Roman"/>
    </w:rPr>
  </w:style>
  <w:style w:type="character" w:customStyle="1" w:styleId="gt-icon-text1">
    <w:name w:val="gt-icon-text1"/>
    <w:uiPriority w:val="99"/>
    <w:rsid w:val="00D70332"/>
    <w:rPr>
      <w:rFonts w:cs="Times New Roman"/>
    </w:rPr>
  </w:style>
  <w:style w:type="character" w:customStyle="1" w:styleId="longtext">
    <w:name w:val="long_text"/>
    <w:uiPriority w:val="99"/>
    <w:rsid w:val="00D70332"/>
    <w:rPr>
      <w:rFonts w:cs="Times New Roman"/>
    </w:rPr>
  </w:style>
  <w:style w:type="character" w:styleId="CommentReference">
    <w:name w:val="annotation reference"/>
    <w:uiPriority w:val="99"/>
    <w:rsid w:val="00D70332"/>
    <w:rPr>
      <w:rFonts w:cs="Times New Roman"/>
      <w:sz w:val="16"/>
      <w:szCs w:val="16"/>
    </w:rPr>
  </w:style>
  <w:style w:type="character" w:customStyle="1" w:styleId="CharChar22">
    <w:name w:val="Char Char22"/>
    <w:rsid w:val="00D70332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D7033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D70332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D70332"/>
  </w:style>
  <w:style w:type="character" w:styleId="Emphasis">
    <w:name w:val="Emphasis"/>
    <w:uiPriority w:val="20"/>
    <w:qFormat/>
    <w:rsid w:val="00D70332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D70332"/>
  </w:style>
  <w:style w:type="character" w:styleId="Hyperlink">
    <w:name w:val="Hyperlink"/>
    <w:uiPriority w:val="99"/>
    <w:unhideWhenUsed/>
    <w:rsid w:val="00D70332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D70332"/>
    <w:rPr>
      <w:color w:val="4D90F0"/>
    </w:rPr>
  </w:style>
  <w:style w:type="paragraph" w:styleId="NormalWeb">
    <w:name w:val="Normal (Web)"/>
    <w:basedOn w:val="Normal"/>
    <w:uiPriority w:val="99"/>
    <w:unhideWhenUsed/>
    <w:rsid w:val="00D70332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paragraph" w:customStyle="1" w:styleId="AccountingPolicy">
    <w:name w:val="Accounting Policy"/>
    <w:basedOn w:val="Normal"/>
    <w:link w:val="AccountingPolicyChar1"/>
    <w:rsid w:val="00D70332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eastAsia="x-none" w:bidi="ar-SA"/>
    </w:rPr>
  </w:style>
  <w:style w:type="character" w:customStyle="1" w:styleId="AccountingPolicyChar1">
    <w:name w:val="Accounting Policy Char1"/>
    <w:link w:val="AccountingPolicy"/>
    <w:locked/>
    <w:rsid w:val="00D70332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FS-Header">
    <w:name w:val="FS - Header"/>
    <w:basedOn w:val="BodyText"/>
    <w:link w:val="FS-HeaderChar"/>
    <w:qFormat/>
    <w:rsid w:val="001A4E00"/>
    <w:pPr>
      <w:spacing w:after="0" w:line="240" w:lineRule="auto"/>
      <w:ind w:left="547" w:right="-43" w:hanging="540"/>
      <w:jc w:val="both"/>
    </w:pPr>
    <w:rPr>
      <w:rFonts w:ascii="Angsana New" w:hAnsi="Angsana New"/>
      <w:b/>
      <w:bCs/>
      <w:sz w:val="30"/>
      <w:szCs w:val="30"/>
      <w:lang w:val="x-none" w:eastAsia="x-none"/>
    </w:rPr>
  </w:style>
  <w:style w:type="character" w:customStyle="1" w:styleId="FS-HeaderChar">
    <w:name w:val="FS - Header Char"/>
    <w:link w:val="FS-Header"/>
    <w:rsid w:val="001A4E00"/>
    <w:rPr>
      <w:rFonts w:ascii="Angsana New" w:hAnsi="Angsana New"/>
      <w:b/>
      <w:bCs/>
      <w:sz w:val="30"/>
      <w:szCs w:val="30"/>
    </w:rPr>
  </w:style>
  <w:style w:type="paragraph" w:customStyle="1" w:styleId="Bo-C1Content">
    <w:name w:val="Bo-C1 Content"/>
    <w:basedOn w:val="BodyText"/>
    <w:link w:val="Bo-C1ContentChar"/>
    <w:qFormat/>
    <w:rsid w:val="00366228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Bo-C1ContentChar">
    <w:name w:val="Bo-C1 Content Char"/>
    <w:link w:val="Bo-C1Content"/>
    <w:rsid w:val="00366228"/>
    <w:rPr>
      <w:rFonts w:ascii="Angsana New" w:hAnsi="Angsana New"/>
      <w:sz w:val="30"/>
      <w:szCs w:val="30"/>
      <w:lang w:val="en-GB"/>
    </w:rPr>
  </w:style>
  <w:style w:type="paragraph" w:styleId="NoSpacing">
    <w:name w:val="No Spacing"/>
    <w:uiPriority w:val="1"/>
    <w:qFormat/>
    <w:rsid w:val="005E5A7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table" w:customStyle="1" w:styleId="GridTableLight">
    <w:name w:val="Grid Table Light"/>
    <w:basedOn w:val="TableNormal"/>
    <w:uiPriority w:val="40"/>
    <w:rsid w:val="00332BE4"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4">
    <w:name w:val="Plain Table 4"/>
    <w:basedOn w:val="TableNormal"/>
    <w:uiPriority w:val="44"/>
    <w:rsid w:val="00332BE4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FootnoteReference">
    <w:name w:val="footnote reference"/>
    <w:aliases w:val="fr"/>
    <w:basedOn w:val="DefaultParagraphFont"/>
    <w:unhideWhenUsed/>
    <w:rsid w:val="00F54208"/>
    <w:rPr>
      <w:vertAlign w:val="superscript"/>
    </w:rPr>
  </w:style>
  <w:style w:type="paragraph" w:styleId="Revision">
    <w:name w:val="Revision"/>
    <w:hidden/>
    <w:uiPriority w:val="99"/>
    <w:semiHidden/>
    <w:rsid w:val="00D577FE"/>
    <w:rPr>
      <w:rFonts w:ascii="Arial" w:hAnsi="Arial"/>
      <w:sz w:val="18"/>
      <w:szCs w:val="22"/>
    </w:rPr>
  </w:style>
  <w:style w:type="paragraph" w:customStyle="1" w:styleId="Subhead3">
    <w:name w:val="Subhead 3"/>
    <w:basedOn w:val="Normal"/>
    <w:link w:val="Subhead3Char"/>
    <w:rsid w:val="00D577FE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bidi="ar-SA"/>
    </w:rPr>
  </w:style>
  <w:style w:type="character" w:customStyle="1" w:styleId="Subhead3Char">
    <w:name w:val="Subhead 3 Char"/>
    <w:basedOn w:val="DefaultParagraphFont"/>
    <w:link w:val="Subhead3"/>
    <w:locked/>
    <w:rsid w:val="00D577FE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D577FE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Reference">
    <w:name w:val="Reference"/>
    <w:rsid w:val="00D577F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D577F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D577F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D577FE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D577FE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D577FE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D577FE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D577FE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D577FE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D577FE"/>
  </w:style>
  <w:style w:type="table" w:styleId="Table3Deffects2">
    <w:name w:val="Table 3D effects 2"/>
    <w:basedOn w:val="TableNormal"/>
    <w:rsid w:val="00D577FE"/>
    <w:pPr>
      <w:spacing w:line="260" w:lineRule="atLeast"/>
    </w:pPr>
    <w:rPr>
      <w:rFonts w:ascii="Times New Roman" w:hAnsi="Times New Roman" w:cs="Times New Roman"/>
      <w:lang w:val="en-GB" w:eastAsia="en-GB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Accent1">
    <w:name w:val="Grid Table 1 Light Accent 1"/>
    <w:basedOn w:val="TableNormal"/>
    <w:uiPriority w:val="46"/>
    <w:rsid w:val="00D577FE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D577FE"/>
    <w:pPr>
      <w:widowControl w:val="0"/>
      <w:spacing w:line="240" w:lineRule="auto"/>
    </w:pPr>
    <w:rPr>
      <w:rFonts w:asciiTheme="minorHAnsi" w:eastAsiaTheme="minorHAnsi" w:hAnsiTheme="minorHAnsi" w:cstheme="minorBidi"/>
      <w:lang w:val="en-US" w:bidi="ar-SA"/>
    </w:rPr>
  </w:style>
  <w:style w:type="paragraph" w:customStyle="1" w:styleId="Pa20">
    <w:name w:val="Pa20"/>
    <w:basedOn w:val="Default"/>
    <w:next w:val="Default"/>
    <w:uiPriority w:val="99"/>
    <w:rsid w:val="00D577FE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unhideWhenUsed/>
    <w:rsid w:val="00D577FE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D577FE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/>
    </w:rPr>
  </w:style>
  <w:style w:type="paragraph" w:customStyle="1" w:styleId="Pa47">
    <w:name w:val="Pa47"/>
    <w:basedOn w:val="Normal"/>
    <w:next w:val="Normal"/>
    <w:uiPriority w:val="99"/>
    <w:rsid w:val="00D577FE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  <w:lang w:val="en-US"/>
    </w:rPr>
  </w:style>
  <w:style w:type="paragraph" w:customStyle="1" w:styleId="1-Number">
    <w:name w:val="1-Number"/>
    <w:basedOn w:val="BodyText"/>
    <w:link w:val="1-NumberChar"/>
    <w:qFormat/>
    <w:rsid w:val="00377CD0"/>
    <w:pPr>
      <w:tabs>
        <w:tab w:val="left" w:pos="3735"/>
      </w:tabs>
      <w:spacing w:after="0" w:line="240" w:lineRule="atLeast"/>
      <w:ind w:left="34" w:right="204"/>
      <w:jc w:val="right"/>
    </w:pPr>
    <w:rPr>
      <w:rFonts w:ascii="Angsana New" w:hAnsi="Angsana New"/>
      <w:sz w:val="30"/>
      <w:szCs w:val="30"/>
      <w:lang w:val="en-US"/>
    </w:rPr>
  </w:style>
  <w:style w:type="character" w:customStyle="1" w:styleId="1-NumberChar">
    <w:name w:val="1-Number Char"/>
    <w:link w:val="1-Number"/>
    <w:rsid w:val="00377CD0"/>
    <w:rPr>
      <w:rFonts w:ascii="Angsana New" w:hAnsi="Angsana New"/>
      <w:sz w:val="30"/>
      <w:szCs w:val="30"/>
    </w:rPr>
  </w:style>
  <w:style w:type="character" w:customStyle="1" w:styleId="ui-provider">
    <w:name w:val="ui-provider"/>
    <w:basedOn w:val="DefaultParagraphFont"/>
    <w:rsid w:val="00B34E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Body Text" w:uiPriority="99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D2B3E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1"/>
    <w:qFormat/>
    <w:rsid w:val="00213B7C"/>
    <w:pPr>
      <w:numPr>
        <w:numId w:val="1"/>
      </w:numPr>
      <w:outlineLvl w:val="0"/>
    </w:pPr>
  </w:style>
  <w:style w:type="paragraph" w:styleId="Heading2">
    <w:name w:val="heading 2"/>
    <w:aliases w:val="h2 main heading"/>
    <w:basedOn w:val="Heading3"/>
    <w:next w:val="BodyText"/>
    <w:link w:val="Heading2Char"/>
    <w:qFormat/>
    <w:rsid w:val="00213B7C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aliases w:val="h3 sub heading"/>
    <w:basedOn w:val="BodyText"/>
    <w:next w:val="BodyText"/>
    <w:link w:val="Heading3Char1"/>
    <w:qFormat/>
    <w:rsid w:val="00213B7C"/>
    <w:pPr>
      <w:keepNext/>
      <w:keepLines/>
      <w:spacing w:after="130"/>
      <w:outlineLvl w:val="2"/>
    </w:pPr>
    <w:rPr>
      <w:rFonts w:ascii="Times New Roman" w:hAnsi="Times New Roman"/>
      <w:i/>
      <w:iCs/>
      <w:lang w:eastAsia="x-none"/>
    </w:rPr>
  </w:style>
  <w:style w:type="paragraph" w:styleId="Heading4">
    <w:name w:val="heading 4"/>
    <w:aliases w:val="h4 sub sub heading"/>
    <w:basedOn w:val="BodyText"/>
    <w:next w:val="BodyText"/>
    <w:link w:val="Heading4Char1"/>
    <w:qFormat/>
    <w:rsid w:val="00213B7C"/>
    <w:pPr>
      <w:outlineLvl w:val="3"/>
    </w:pPr>
    <w:rPr>
      <w:rFonts w:ascii="Times New Roman" w:hAnsi="Times New Roman"/>
      <w:lang w:eastAsia="x-none"/>
    </w:rPr>
  </w:style>
  <w:style w:type="paragraph" w:styleId="Heading5">
    <w:name w:val="heading 5"/>
    <w:basedOn w:val="Normal"/>
    <w:next w:val="Normal"/>
    <w:link w:val="Heading5Char1"/>
    <w:qFormat/>
    <w:rsid w:val="00213B7C"/>
    <w:pPr>
      <w:outlineLvl w:val="4"/>
    </w:pPr>
    <w:rPr>
      <w:lang w:eastAsia="x-none"/>
    </w:rPr>
  </w:style>
  <w:style w:type="paragraph" w:styleId="Heading6">
    <w:name w:val="heading 6"/>
    <w:basedOn w:val="Normal"/>
    <w:next w:val="Normal"/>
    <w:link w:val="Heading6Char1"/>
    <w:qFormat/>
    <w:rsid w:val="00213B7C"/>
    <w:pPr>
      <w:outlineLvl w:val="5"/>
    </w:pPr>
    <w:rPr>
      <w:lang w:eastAsia="x-none"/>
    </w:rPr>
  </w:style>
  <w:style w:type="paragraph" w:styleId="Heading7">
    <w:name w:val="heading 7"/>
    <w:basedOn w:val="Normal"/>
    <w:next w:val="Normal"/>
    <w:link w:val="Heading7Char1"/>
    <w:qFormat/>
    <w:rsid w:val="00213B7C"/>
    <w:pPr>
      <w:outlineLvl w:val="6"/>
    </w:pPr>
    <w:rPr>
      <w:lang w:eastAsia="x-none"/>
    </w:rPr>
  </w:style>
  <w:style w:type="paragraph" w:styleId="Heading8">
    <w:name w:val="heading 8"/>
    <w:basedOn w:val="Normal"/>
    <w:next w:val="Normal"/>
    <w:link w:val="Heading8Char1"/>
    <w:qFormat/>
    <w:rsid w:val="00213B7C"/>
    <w:pPr>
      <w:outlineLvl w:val="7"/>
    </w:pPr>
    <w:rPr>
      <w:lang w:eastAsia="x-none"/>
    </w:rPr>
  </w:style>
  <w:style w:type="paragraph" w:styleId="Heading9">
    <w:name w:val="heading 9"/>
    <w:basedOn w:val="Normal"/>
    <w:next w:val="Normal"/>
    <w:link w:val="Heading9Char1"/>
    <w:qFormat/>
    <w:rsid w:val="00213B7C"/>
    <w:pPr>
      <w:outlineLvl w:val="8"/>
    </w:pPr>
    <w:rPr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2,body text1"/>
    <w:basedOn w:val="Normal"/>
    <w:link w:val="BodyTextChar"/>
    <w:uiPriority w:val="99"/>
    <w:rsid w:val="00213B7C"/>
    <w:pPr>
      <w:spacing w:after="260"/>
    </w:pPr>
    <w:rPr>
      <w:rFonts w:ascii="CG Times (W1)" w:hAnsi="CG Times (W1)"/>
    </w:rPr>
  </w:style>
  <w:style w:type="character" w:customStyle="1" w:styleId="BodyTextChar">
    <w:name w:val="Body Text Char"/>
    <w:aliases w:val="bt Char,body text Char,Body Char,bt2 Char1,body text1 Char1"/>
    <w:link w:val="BodyText"/>
    <w:uiPriority w:val="99"/>
    <w:rsid w:val="00961F75"/>
    <w:rPr>
      <w:rFonts w:cs="Angsana New"/>
      <w:sz w:val="22"/>
      <w:szCs w:val="22"/>
      <w:lang w:val="en-GB" w:eastAsia="en-US" w:bidi="th-TH"/>
    </w:rPr>
  </w:style>
  <w:style w:type="character" w:customStyle="1" w:styleId="Heading3Char1">
    <w:name w:val="Heading 3 Char1"/>
    <w:aliases w:val="h3 sub heading Char"/>
    <w:link w:val="Heading3"/>
    <w:rsid w:val="00D70332"/>
    <w:rPr>
      <w:rFonts w:ascii="Times New Roman" w:hAnsi="Times New Roman"/>
      <w:i/>
      <w:iCs/>
      <w:sz w:val="22"/>
      <w:szCs w:val="22"/>
      <w:lang w:val="en-GB"/>
    </w:rPr>
  </w:style>
  <w:style w:type="character" w:customStyle="1" w:styleId="Heading2Char">
    <w:name w:val="Heading 2 Char"/>
    <w:aliases w:val="h2 main heading Char"/>
    <w:link w:val="Heading2"/>
    <w:rsid w:val="0040333E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Heading1Char1">
    <w:name w:val="Heading 1 Char1"/>
    <w:link w:val="Heading1"/>
    <w:rsid w:val="00D70332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Heading4Char1">
    <w:name w:val="Heading 4 Char1"/>
    <w:aliases w:val="h4 sub sub heading Char"/>
    <w:link w:val="Heading4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5Char1">
    <w:name w:val="Heading 5 Char1"/>
    <w:link w:val="Heading5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6Char1">
    <w:name w:val="Heading 6 Char1"/>
    <w:link w:val="Heading6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7Char1">
    <w:name w:val="Heading 7 Char1"/>
    <w:link w:val="Heading7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8Char1">
    <w:name w:val="Heading 8 Char1"/>
    <w:link w:val="Heading8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9Char1">
    <w:name w:val="Heading 9 Char1"/>
    <w:link w:val="Heading9"/>
    <w:rsid w:val="00D70332"/>
    <w:rPr>
      <w:rFonts w:ascii="Times New Roman" w:hAnsi="Times New Roman"/>
      <w:sz w:val="22"/>
      <w:szCs w:val="22"/>
      <w:lang w:val="en-GB"/>
    </w:rPr>
  </w:style>
  <w:style w:type="paragraph" w:styleId="Footer">
    <w:name w:val="footer"/>
    <w:basedOn w:val="Normal"/>
    <w:link w:val="FooterChar1"/>
    <w:uiPriority w:val="99"/>
    <w:rsid w:val="00213B7C"/>
    <w:pPr>
      <w:tabs>
        <w:tab w:val="right" w:pos="8505"/>
      </w:tabs>
    </w:pPr>
    <w:rPr>
      <w:sz w:val="18"/>
      <w:szCs w:val="18"/>
      <w:lang w:eastAsia="x-none"/>
    </w:rPr>
  </w:style>
  <w:style w:type="character" w:customStyle="1" w:styleId="FooterChar1">
    <w:name w:val="Footer Char1"/>
    <w:link w:val="Footer"/>
    <w:uiPriority w:val="99"/>
    <w:rsid w:val="00D70332"/>
    <w:rPr>
      <w:rFonts w:ascii="Times New Roman" w:hAnsi="Times New Roman"/>
      <w:sz w:val="18"/>
      <w:szCs w:val="18"/>
      <w:lang w:val="en-GB"/>
    </w:rPr>
  </w:style>
  <w:style w:type="paragraph" w:styleId="Header">
    <w:name w:val="header"/>
    <w:basedOn w:val="Normal"/>
    <w:link w:val="HeaderChar1"/>
    <w:rsid w:val="00213B7C"/>
    <w:pPr>
      <w:spacing w:line="220" w:lineRule="exact"/>
      <w:jc w:val="right"/>
    </w:pPr>
    <w:rPr>
      <w:i/>
      <w:iCs/>
      <w:sz w:val="18"/>
      <w:szCs w:val="18"/>
      <w:lang w:eastAsia="x-none"/>
    </w:rPr>
  </w:style>
  <w:style w:type="character" w:customStyle="1" w:styleId="HeaderChar1">
    <w:name w:val="Header Char1"/>
    <w:link w:val="Header"/>
    <w:uiPriority w:val="99"/>
    <w:rsid w:val="00D70332"/>
    <w:rPr>
      <w:rFonts w:ascii="Times New Roman" w:hAnsi="Times New Roman"/>
      <w:i/>
      <w:iCs/>
      <w:sz w:val="18"/>
      <w:szCs w:val="18"/>
      <w:lang w:val="en-GB"/>
    </w:rPr>
  </w:style>
  <w:style w:type="paragraph" w:styleId="ListBullet">
    <w:name w:val="List Bullet"/>
    <w:basedOn w:val="BodyText"/>
    <w:rsid w:val="00213B7C"/>
    <w:pPr>
      <w:ind w:left="340" w:hanging="340"/>
    </w:pPr>
  </w:style>
  <w:style w:type="paragraph" w:styleId="ListBullet2">
    <w:name w:val="List Bullet 2"/>
    <w:basedOn w:val="ListBullet"/>
    <w:rsid w:val="00213B7C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213B7C"/>
    <w:pPr>
      <w:ind w:left="340"/>
    </w:pPr>
    <w:rPr>
      <w:rFonts w:ascii="Times New Roman" w:hAnsi="Times New Roman"/>
    </w:rPr>
  </w:style>
  <w:style w:type="character" w:customStyle="1" w:styleId="BodyTextIndentChar">
    <w:name w:val="Body Text Indent Char"/>
    <w:aliases w:val="i Char"/>
    <w:link w:val="BodyTextIndent"/>
    <w:rsid w:val="00D70332"/>
    <w:rPr>
      <w:rFonts w:ascii="Times New Roman" w:hAnsi="Times New Roman" w:cs="Angsana New"/>
      <w:sz w:val="22"/>
      <w:szCs w:val="22"/>
      <w:lang w:val="en-GB" w:eastAsia="en-US" w:bidi="th-TH"/>
    </w:rPr>
  </w:style>
  <w:style w:type="paragraph" w:customStyle="1" w:styleId="zfaxdetails">
    <w:name w:val="zfax details"/>
    <w:basedOn w:val="Normal"/>
    <w:rsid w:val="00213B7C"/>
    <w:rPr>
      <w:rFonts w:ascii="Book Antiqua" w:hAnsi="Book Antiqua"/>
      <w:sz w:val="18"/>
      <w:szCs w:val="18"/>
    </w:rPr>
  </w:style>
  <w:style w:type="paragraph" w:customStyle="1" w:styleId="zdisclaimer">
    <w:name w:val="zdisclaimer"/>
    <w:basedOn w:val="Normal"/>
    <w:next w:val="Footer"/>
    <w:rsid w:val="00213B7C"/>
    <w:pPr>
      <w:framePr w:wrap="auto" w:vAnchor="page" w:hAnchor="page" w:x="3238" w:y="14685"/>
      <w:spacing w:line="240" w:lineRule="exact"/>
    </w:pPr>
    <w:rPr>
      <w:rFonts w:ascii="Book Antiqua" w:hAnsi="Book Antiqua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213B7C"/>
    <w:rPr>
      <w:sz w:val="18"/>
      <w:szCs w:val="18"/>
      <w:lang w:eastAsia="x-none"/>
    </w:rPr>
  </w:style>
  <w:style w:type="character" w:customStyle="1" w:styleId="FootnoteTextChar">
    <w:name w:val="Footnote Text Char"/>
    <w:aliases w:val="ft Char"/>
    <w:link w:val="FootnoteText"/>
    <w:semiHidden/>
    <w:rsid w:val="00D70332"/>
    <w:rPr>
      <w:rFonts w:ascii="Times New Roman" w:hAnsi="Times New Roman"/>
      <w:sz w:val="18"/>
      <w:szCs w:val="18"/>
      <w:lang w:val="en-GB"/>
    </w:rPr>
  </w:style>
  <w:style w:type="paragraph" w:customStyle="1" w:styleId="zsubject">
    <w:name w:val="zsubject"/>
    <w:basedOn w:val="Normal"/>
    <w:rsid w:val="00213B7C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213B7C"/>
    <w:pPr>
      <w:keepNext/>
      <w:spacing w:before="520"/>
    </w:pPr>
  </w:style>
  <w:style w:type="paragraph" w:customStyle="1" w:styleId="Graphic">
    <w:name w:val="Graphic"/>
    <w:basedOn w:val="Signature"/>
    <w:rsid w:val="00213B7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213B7C"/>
    <w:pPr>
      <w:spacing w:line="240" w:lineRule="auto"/>
    </w:pPr>
    <w:rPr>
      <w:lang w:eastAsia="x-none"/>
    </w:rPr>
  </w:style>
  <w:style w:type="character" w:customStyle="1" w:styleId="SignatureChar">
    <w:name w:val="Signature Char"/>
    <w:link w:val="Signature"/>
    <w:rsid w:val="00FF40DB"/>
    <w:rPr>
      <w:rFonts w:ascii="Times New Roman" w:hAnsi="Times New Roman"/>
      <w:sz w:val="22"/>
      <w:szCs w:val="22"/>
      <w:lang w:val="en-GB"/>
    </w:rPr>
  </w:style>
  <w:style w:type="paragraph" w:customStyle="1" w:styleId="zdetails">
    <w:name w:val="zdetails"/>
    <w:basedOn w:val="Normal"/>
    <w:rsid w:val="00213B7C"/>
    <w:pPr>
      <w:spacing w:line="240" w:lineRule="exact"/>
    </w:pPr>
    <w:rPr>
      <w:rFonts w:ascii="Tahoma" w:hAnsi="Tahoma"/>
      <w:sz w:val="16"/>
      <w:szCs w:val="16"/>
    </w:rPr>
  </w:style>
  <w:style w:type="paragraph" w:customStyle="1" w:styleId="zbrand">
    <w:name w:val="zbrand"/>
    <w:basedOn w:val="Normal"/>
    <w:rsid w:val="00213B7C"/>
    <w:pPr>
      <w:keepLines/>
      <w:framePr w:wrap="around" w:vAnchor="page" w:hAnchor="page" w:x="3063" w:y="1458"/>
      <w:spacing w:line="240" w:lineRule="atLeast"/>
    </w:pPr>
    <w:rPr>
      <w:rFonts w:ascii="Book Antiqua" w:hAnsi="Book Antiqua"/>
      <w:noProof/>
    </w:rPr>
  </w:style>
  <w:style w:type="character" w:styleId="PageNumber">
    <w:name w:val="page number"/>
    <w:rsid w:val="00213B7C"/>
    <w:rPr>
      <w:rFonts w:cs="Cordia New"/>
      <w:sz w:val="22"/>
      <w:szCs w:val="22"/>
      <w:lang w:bidi="th-TH"/>
    </w:rPr>
  </w:style>
  <w:style w:type="paragraph" w:styleId="Title">
    <w:name w:val="Title"/>
    <w:basedOn w:val="Normal"/>
    <w:qFormat/>
    <w:rsid w:val="00213B7C"/>
    <w:pPr>
      <w:spacing w:line="240" w:lineRule="auto"/>
      <w:ind w:left="540" w:right="749"/>
      <w:jc w:val="center"/>
    </w:pPr>
    <w:rPr>
      <w:sz w:val="24"/>
      <w:szCs w:val="24"/>
      <w:u w:val="single"/>
      <w:lang w:val="th-TH"/>
    </w:rPr>
  </w:style>
  <w:style w:type="paragraph" w:styleId="BlockText">
    <w:name w:val="Block Text"/>
    <w:basedOn w:val="Normal"/>
    <w:rsid w:val="00213B7C"/>
    <w:pPr>
      <w:spacing w:before="240" w:line="240" w:lineRule="auto"/>
      <w:ind w:left="547" w:right="749" w:firstLine="1440"/>
      <w:jc w:val="both"/>
    </w:pPr>
    <w:rPr>
      <w:sz w:val="28"/>
      <w:szCs w:val="28"/>
      <w:lang w:val="th-TH"/>
    </w:rPr>
  </w:style>
  <w:style w:type="paragraph" w:styleId="BodyText3">
    <w:name w:val="Body Text 3"/>
    <w:basedOn w:val="Normal"/>
    <w:link w:val="BodyText3Char1"/>
    <w:rsid w:val="00213B7C"/>
    <w:pPr>
      <w:spacing w:before="240" w:line="360" w:lineRule="auto"/>
      <w:jc w:val="center"/>
    </w:pPr>
    <w:rPr>
      <w:lang w:val="x-none" w:eastAsia="x-none"/>
    </w:rPr>
  </w:style>
  <w:style w:type="character" w:customStyle="1" w:styleId="BodyText3Char1">
    <w:name w:val="Body Text 3 Char1"/>
    <w:link w:val="BodyText3"/>
    <w:rsid w:val="00D70332"/>
    <w:rPr>
      <w:rFonts w:ascii="Times New Roman" w:hAnsi="Times New Roman"/>
      <w:sz w:val="22"/>
      <w:szCs w:val="22"/>
    </w:rPr>
  </w:style>
  <w:style w:type="paragraph" w:styleId="BodyText2">
    <w:name w:val="Body Text 2"/>
    <w:basedOn w:val="Normal"/>
    <w:link w:val="BodyText2Char1"/>
    <w:rsid w:val="00213B7C"/>
    <w:pPr>
      <w:tabs>
        <w:tab w:val="left" w:pos="540"/>
      </w:tabs>
      <w:spacing w:before="120" w:line="240" w:lineRule="auto"/>
      <w:jc w:val="both"/>
    </w:pPr>
    <w:rPr>
      <w:sz w:val="28"/>
      <w:szCs w:val="28"/>
      <w:lang w:val="th-TH" w:eastAsia="x-none"/>
    </w:rPr>
  </w:style>
  <w:style w:type="character" w:customStyle="1" w:styleId="BodyText2Char1">
    <w:name w:val="Body Text 2 Char1"/>
    <w:link w:val="BodyText2"/>
    <w:rsid w:val="00D70332"/>
    <w:rPr>
      <w:rFonts w:ascii="Times New Roman" w:hAnsi="Times New Roman"/>
      <w:sz w:val="28"/>
      <w:szCs w:val="28"/>
      <w:lang w:val="th-TH"/>
    </w:rPr>
  </w:style>
  <w:style w:type="paragraph" w:styleId="Caption">
    <w:name w:val="caption"/>
    <w:aliases w:val="Bo-H1 Main head"/>
    <w:basedOn w:val="Normal"/>
    <w:next w:val="Normal"/>
    <w:qFormat/>
    <w:rsid w:val="00A8222E"/>
    <w:pPr>
      <w:numPr>
        <w:numId w:val="4"/>
      </w:numPr>
      <w:tabs>
        <w:tab w:val="left" w:pos="540"/>
      </w:tabs>
      <w:spacing w:line="240" w:lineRule="auto"/>
      <w:jc w:val="both"/>
    </w:pPr>
    <w:rPr>
      <w:rFonts w:ascii="Angsana New" w:hAnsi="Angsana New"/>
      <w:b/>
      <w:bCs/>
      <w:sz w:val="30"/>
      <w:szCs w:val="30"/>
      <w:lang w:val="en-US"/>
    </w:rPr>
  </w:style>
  <w:style w:type="paragraph" w:styleId="BodyTextIndent2">
    <w:name w:val="Body Text Indent 2"/>
    <w:basedOn w:val="Normal"/>
    <w:link w:val="BodyTextIndent2Char1"/>
    <w:uiPriority w:val="99"/>
    <w:rsid w:val="00213B7C"/>
    <w:pPr>
      <w:ind w:left="567" w:firstLine="3"/>
    </w:pPr>
    <w:rPr>
      <w:sz w:val="28"/>
      <w:szCs w:val="28"/>
      <w:lang w:val="th-TH" w:eastAsia="x-none"/>
    </w:rPr>
  </w:style>
  <w:style w:type="character" w:customStyle="1" w:styleId="BodyTextIndent2Char1">
    <w:name w:val="Body Text Indent 2 Char1"/>
    <w:link w:val="BodyTextIndent2"/>
    <w:rsid w:val="00D70332"/>
    <w:rPr>
      <w:rFonts w:ascii="Times New Roman" w:hAnsi="Times New Roman"/>
      <w:sz w:val="28"/>
      <w:szCs w:val="28"/>
      <w:lang w:val="th-TH"/>
    </w:rPr>
  </w:style>
  <w:style w:type="paragraph" w:styleId="BodyTextIndent3">
    <w:name w:val="Body Text Indent 3"/>
    <w:basedOn w:val="Normal"/>
    <w:rsid w:val="00213B7C"/>
    <w:pPr>
      <w:spacing w:line="360" w:lineRule="exact"/>
      <w:ind w:left="360"/>
      <w:jc w:val="both"/>
    </w:pPr>
    <w:rPr>
      <w:rFonts w:ascii="CG Times (W1)" w:hAnsi="CG Times (W1)"/>
      <w:sz w:val="32"/>
      <w:szCs w:val="32"/>
      <w:lang w:val="th-TH"/>
    </w:rPr>
  </w:style>
  <w:style w:type="paragraph" w:customStyle="1" w:styleId="AccPolicyHeading">
    <w:name w:val="Acc Policy Heading"/>
    <w:basedOn w:val="BodyText"/>
    <w:autoRedefine/>
    <w:rsid w:val="00213B7C"/>
    <w:pPr>
      <w:tabs>
        <w:tab w:val="left" w:pos="540"/>
      </w:tabs>
      <w:spacing w:before="240" w:after="120" w:line="240" w:lineRule="auto"/>
      <w:ind w:right="389"/>
      <w:jc w:val="thaiDistribute"/>
    </w:pPr>
    <w:rPr>
      <w:rFonts w:ascii="Angsana New" w:hAnsi="Angsana New"/>
      <w:sz w:val="28"/>
      <w:szCs w:val="28"/>
      <w:lang w:val="en-US"/>
    </w:rPr>
  </w:style>
  <w:style w:type="character" w:customStyle="1" w:styleId="AccPolicyHeadingChar">
    <w:name w:val="Acc Policy Heading Char"/>
    <w:uiPriority w:val="99"/>
    <w:rsid w:val="00213B7C"/>
    <w:rPr>
      <w:rFonts w:ascii="Angsana New" w:hAnsi="Angsana New" w:cs="Angsana New"/>
      <w:b/>
      <w:bCs/>
      <w:noProof w:val="0"/>
      <w:sz w:val="28"/>
      <w:szCs w:val="28"/>
      <w:lang w:val="en-US" w:eastAsia="en-US" w:bidi="th-TH"/>
    </w:rPr>
  </w:style>
  <w:style w:type="paragraph" w:customStyle="1" w:styleId="accpolicyheading0">
    <w:name w:val="accpolicyheading"/>
    <w:basedOn w:val="Normal"/>
    <w:rsid w:val="00213B7C"/>
    <w:pPr>
      <w:spacing w:line="240" w:lineRule="auto"/>
      <w:ind w:left="900" w:right="387" w:hanging="540"/>
      <w:jc w:val="both"/>
    </w:pPr>
    <w:rPr>
      <w:sz w:val="28"/>
      <w:szCs w:val="28"/>
      <w:lang w:val="en-US"/>
    </w:rPr>
  </w:style>
  <w:style w:type="character" w:customStyle="1" w:styleId="Heading1Char">
    <w:name w:val="Heading 1 Char"/>
    <w:rsid w:val="00213B7C"/>
    <w:rPr>
      <w:rFonts w:ascii="Arial" w:hAnsi="Arial"/>
      <w:b/>
      <w:bCs/>
      <w:noProof w:val="0"/>
      <w:sz w:val="18"/>
      <w:szCs w:val="18"/>
      <w:u w:val="single"/>
      <w:lang w:val="en-US" w:eastAsia="en-US" w:bidi="th-TH"/>
    </w:rPr>
  </w:style>
  <w:style w:type="paragraph" w:customStyle="1" w:styleId="block">
    <w:name w:val="block"/>
    <w:aliases w:val="b"/>
    <w:basedOn w:val="BodyText"/>
    <w:rsid w:val="00213B7C"/>
    <w:pPr>
      <w:ind w:left="567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213B7C"/>
    <w:pPr>
      <w:tabs>
        <w:tab w:val="decimal" w:pos="765"/>
      </w:tabs>
    </w:pPr>
  </w:style>
  <w:style w:type="paragraph" w:customStyle="1" w:styleId="acctmergecolhdg">
    <w:name w:val="acct merge col hdg"/>
    <w:aliases w:val="mh"/>
    <w:basedOn w:val="Normal"/>
    <w:rsid w:val="00213B7C"/>
    <w:pPr>
      <w:jc w:val="center"/>
    </w:pPr>
    <w:rPr>
      <w:b/>
      <w:bCs/>
    </w:rPr>
  </w:style>
  <w:style w:type="paragraph" w:styleId="MacroText">
    <w:name w:val="macro"/>
    <w:link w:val="MacroTextChar"/>
    <w:semiHidden/>
    <w:rsid w:val="00213B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character" w:customStyle="1" w:styleId="MacroTextChar">
    <w:name w:val="Macro Text Char"/>
    <w:link w:val="MacroText"/>
    <w:semiHidden/>
    <w:rsid w:val="00767FFE"/>
    <w:rPr>
      <w:sz w:val="28"/>
      <w:szCs w:val="28"/>
      <w:lang w:val="en-US" w:eastAsia="en-US" w:bidi="th-TH"/>
    </w:rPr>
  </w:style>
  <w:style w:type="paragraph" w:customStyle="1" w:styleId="acctcolumnheading">
    <w:name w:val="acct column heading"/>
    <w:aliases w:val="ac"/>
    <w:basedOn w:val="Normal"/>
    <w:rsid w:val="00213B7C"/>
    <w:pPr>
      <w:spacing w:after="260"/>
      <w:jc w:val="center"/>
    </w:pPr>
    <w:rPr>
      <w:rFonts w:cs="Times New Roman"/>
      <w:lang w:bidi="ar-SA"/>
    </w:rPr>
  </w:style>
  <w:style w:type="paragraph" w:styleId="Index6">
    <w:name w:val="index 6"/>
    <w:basedOn w:val="Normal"/>
    <w:next w:val="Normal"/>
    <w:uiPriority w:val="99"/>
    <w:semiHidden/>
    <w:rsid w:val="00213B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DocumentMap">
    <w:name w:val="Document Map"/>
    <w:basedOn w:val="Normal"/>
    <w:link w:val="DocumentMapChar"/>
    <w:semiHidden/>
    <w:rsid w:val="00213B7C"/>
    <w:pPr>
      <w:shd w:val="clear" w:color="auto" w:fill="000080"/>
    </w:pPr>
    <w:rPr>
      <w:rFonts w:ascii="Cordia New" w:hAnsi="Cordia New"/>
      <w:lang w:eastAsia="x-none"/>
    </w:rPr>
  </w:style>
  <w:style w:type="character" w:customStyle="1" w:styleId="DocumentMapChar">
    <w:name w:val="Document Map Char"/>
    <w:link w:val="DocumentMap"/>
    <w:semiHidden/>
    <w:rsid w:val="00D70332"/>
    <w:rPr>
      <w:rFonts w:ascii="Cordia New" w:hAnsi="Cordia New" w:cs="Cordia New"/>
      <w:sz w:val="22"/>
      <w:szCs w:val="22"/>
      <w:shd w:val="clear" w:color="auto" w:fill="000080"/>
      <w:lang w:val="en-GB"/>
    </w:rPr>
  </w:style>
  <w:style w:type="paragraph" w:customStyle="1" w:styleId="ReportHeading1">
    <w:name w:val="ReportHeading1"/>
    <w:basedOn w:val="Normal"/>
    <w:uiPriority w:val="99"/>
    <w:rsid w:val="00213B7C"/>
    <w:pPr>
      <w:framePr w:w="6521" w:h="1055" w:hSpace="142" w:wrap="auto" w:vAnchor="page" w:hAnchor="page" w:x="1441" w:y="4452"/>
      <w:spacing w:line="300" w:lineRule="atLeast"/>
    </w:pPr>
    <w:rPr>
      <w:rFonts w:ascii="Arial" w:eastAsia="CG Times (W1)" w:hAnsi="Arial"/>
      <w:b/>
      <w:bCs/>
      <w:sz w:val="24"/>
      <w:szCs w:val="24"/>
      <w:lang w:val="en-US"/>
    </w:rPr>
  </w:style>
  <w:style w:type="paragraph" w:customStyle="1" w:styleId="a">
    <w:name w:val="???????"/>
    <w:basedOn w:val="Normal"/>
    <w:uiPriority w:val="99"/>
    <w:rsid w:val="009B6EDB"/>
    <w:pPr>
      <w:tabs>
        <w:tab w:val="left" w:pos="1080"/>
      </w:tabs>
      <w:spacing w:line="240" w:lineRule="auto"/>
    </w:pPr>
    <w:rPr>
      <w:rFonts w:cs="Times New Roman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rsid w:val="00213B7C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semiHidden/>
    <w:rsid w:val="00D70332"/>
    <w:rPr>
      <w:rFonts w:ascii="Tahoma" w:hAnsi="Tahoma" w:cs="Tahoma"/>
      <w:sz w:val="16"/>
      <w:szCs w:val="16"/>
      <w:lang w:val="en-GB"/>
    </w:rPr>
  </w:style>
  <w:style w:type="paragraph" w:customStyle="1" w:styleId="a0">
    <w:name w:val="¢éÍ¤ÇÒÁ"/>
    <w:basedOn w:val="Normal"/>
    <w:uiPriority w:val="99"/>
    <w:rsid w:val="006E1092"/>
    <w:pPr>
      <w:tabs>
        <w:tab w:val="left" w:pos="1080"/>
      </w:tabs>
      <w:spacing w:line="240" w:lineRule="auto"/>
    </w:pPr>
    <w:rPr>
      <w:rFonts w:cs="Courier New"/>
      <w:sz w:val="30"/>
      <w:szCs w:val="30"/>
      <w:lang w:val="th-TH"/>
    </w:rPr>
  </w:style>
  <w:style w:type="table" w:styleId="TableGrid">
    <w:name w:val="Table Grid"/>
    <w:basedOn w:val="TableNormal"/>
    <w:uiPriority w:val="39"/>
    <w:rsid w:val="00CB64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AngsanaNew">
    <w:name w:val="Normal + Angsana New"/>
    <w:aliases w:val="15 pt,Thai Distributed Justification,Left:  0.95 cm,..."/>
    <w:basedOn w:val="block"/>
    <w:rsid w:val="00EF252F"/>
    <w:pPr>
      <w:spacing w:after="0" w:line="240" w:lineRule="atLeast"/>
      <w:ind w:left="540"/>
      <w:jc w:val="thaiDistribute"/>
    </w:pPr>
    <w:rPr>
      <w:rFonts w:ascii="Angsana New" w:hAnsi="Angsana New"/>
      <w:sz w:val="30"/>
      <w:szCs w:val="30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EF58C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x-none" w:eastAsia="x-none"/>
    </w:rPr>
  </w:style>
  <w:style w:type="character" w:customStyle="1" w:styleId="ListParagraphChar">
    <w:name w:val="List Paragraph Char"/>
    <w:link w:val="ListParagraph"/>
    <w:uiPriority w:val="34"/>
    <w:rsid w:val="00A8222E"/>
    <w:rPr>
      <w:rFonts w:ascii="Arial" w:hAnsi="Arial"/>
      <w:sz w:val="18"/>
      <w:szCs w:val="22"/>
    </w:rPr>
  </w:style>
  <w:style w:type="paragraph" w:styleId="ListNumber5">
    <w:name w:val="List Number 5"/>
    <w:basedOn w:val="Normal"/>
    <w:uiPriority w:val="99"/>
    <w:rsid w:val="00F946C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character" w:customStyle="1" w:styleId="BodyTextChar1">
    <w:name w:val="Body Text Char1"/>
    <w:aliases w:val="bt Char1,body text Char1,Body Char1,bt2 Char,body text1 Char"/>
    <w:uiPriority w:val="99"/>
    <w:locked/>
    <w:rsid w:val="00444840"/>
    <w:rPr>
      <w:rFonts w:ascii="Arial" w:hAnsi="Arial" w:cs="Angsana New"/>
      <w:sz w:val="22"/>
      <w:szCs w:val="22"/>
    </w:rPr>
  </w:style>
  <w:style w:type="character" w:customStyle="1" w:styleId="AccPolicyHeadingCharChar">
    <w:name w:val="Acc Policy Heading Char Char"/>
    <w:rsid w:val="001D7EFB"/>
    <w:rPr>
      <w:rFonts w:ascii="Angsana New" w:hAnsi="Angsana New" w:cs="Angsana New"/>
      <w:b/>
      <w:bCs/>
      <w:noProof w:val="0"/>
      <w:sz w:val="30"/>
      <w:szCs w:val="30"/>
      <w:lang w:val="en-US" w:eastAsia="en-GB" w:bidi="th-TH"/>
    </w:rPr>
  </w:style>
  <w:style w:type="paragraph" w:customStyle="1" w:styleId="Default">
    <w:name w:val="Default"/>
    <w:rsid w:val="000162F3"/>
    <w:pPr>
      <w:autoSpaceDE w:val="0"/>
      <w:autoSpaceDN w:val="0"/>
      <w:adjustRightInd w:val="0"/>
    </w:pPr>
    <w:rPr>
      <w:rFonts w:eastAsia="Calibri" w:cs="CG Times (W1)"/>
      <w:color w:val="000000"/>
      <w:sz w:val="24"/>
      <w:szCs w:val="24"/>
    </w:rPr>
  </w:style>
  <w:style w:type="paragraph" w:customStyle="1" w:styleId="Ang15">
    <w:name w:val="Ang 15"/>
    <w:basedOn w:val="BodyText"/>
    <w:link w:val="Ang15Char"/>
    <w:qFormat/>
    <w:rsid w:val="00602254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Ang15Char">
    <w:name w:val="Ang 15 Char"/>
    <w:link w:val="Ang15"/>
    <w:rsid w:val="0060225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o-H2Main">
    <w:name w:val="Bo-H2 Main"/>
    <w:basedOn w:val="ListParagraph"/>
    <w:link w:val="Bo-H2MainChar"/>
    <w:qFormat/>
    <w:rsid w:val="00A822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Angsana New" w:hAnsi="Angsana New"/>
      <w:b/>
      <w:bCs/>
      <w:i/>
      <w:iCs/>
      <w:sz w:val="30"/>
      <w:szCs w:val="30"/>
    </w:rPr>
  </w:style>
  <w:style w:type="paragraph" w:customStyle="1" w:styleId="Bo-H3Subhead">
    <w:name w:val="Bo-H3 Subhead"/>
    <w:basedOn w:val="Normal"/>
    <w:link w:val="Bo-H3SubheadChar"/>
    <w:qFormat/>
    <w:rsid w:val="008B52FA"/>
    <w:pPr>
      <w:spacing w:line="240" w:lineRule="auto"/>
      <w:ind w:left="547"/>
      <w:jc w:val="thaiDistribute"/>
    </w:pPr>
    <w:rPr>
      <w:rFonts w:ascii="Angsana New" w:hAnsi="Angsana New"/>
      <w:i/>
      <w:iCs/>
      <w:sz w:val="30"/>
      <w:szCs w:val="30"/>
      <w:lang w:eastAsia="x-none"/>
    </w:rPr>
  </w:style>
  <w:style w:type="character" w:customStyle="1" w:styleId="Bo-H3SubheadChar">
    <w:name w:val="Bo-H3 Subhead Char"/>
    <w:link w:val="Bo-H3Subhead"/>
    <w:rsid w:val="008B52FA"/>
    <w:rPr>
      <w:rFonts w:ascii="Angsana New" w:hAnsi="Angsana New"/>
      <w:i/>
      <w:iCs/>
      <w:sz w:val="30"/>
      <w:szCs w:val="30"/>
      <w:lang w:val="en-GB"/>
    </w:rPr>
  </w:style>
  <w:style w:type="character" w:customStyle="1" w:styleId="Bo-H2MainChar">
    <w:name w:val="Bo-H2 Main Char"/>
    <w:link w:val="Bo-H2Main"/>
    <w:rsid w:val="00A8222E"/>
    <w:rPr>
      <w:rFonts w:ascii="Arial" w:hAnsi="Arial"/>
      <w:sz w:val="18"/>
      <w:szCs w:val="22"/>
    </w:rPr>
  </w:style>
  <w:style w:type="table" w:customStyle="1" w:styleId="TableGrid4">
    <w:name w:val="Table Grid4"/>
    <w:basedOn w:val="TableNormal"/>
    <w:next w:val="TableGrid"/>
    <w:rsid w:val="00AA7A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ableofFigures">
    <w:name w:val="table of figures"/>
    <w:basedOn w:val="Normal"/>
    <w:next w:val="Normal"/>
    <w:uiPriority w:val="99"/>
    <w:rsid w:val="00192D6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customStyle="1" w:styleId="Bo-Blankline">
    <w:name w:val="Bo-Blank line"/>
    <w:basedOn w:val="Normal"/>
    <w:link w:val="Bo-BlanklineChar"/>
    <w:qFormat/>
    <w:rsid w:val="005C0427"/>
    <w:pPr>
      <w:spacing w:line="240" w:lineRule="auto"/>
      <w:ind w:left="540" w:right="-25"/>
      <w:jc w:val="both"/>
    </w:pPr>
    <w:rPr>
      <w:rFonts w:ascii="Angsana New" w:hAnsi="Angsana New"/>
      <w:sz w:val="20"/>
      <w:szCs w:val="20"/>
      <w:lang w:eastAsia="x-none"/>
    </w:rPr>
  </w:style>
  <w:style w:type="character" w:customStyle="1" w:styleId="Bo-BlanklineChar">
    <w:name w:val="Bo-Blank line Char"/>
    <w:link w:val="Bo-Blankline"/>
    <w:rsid w:val="005C0427"/>
    <w:rPr>
      <w:rFonts w:ascii="Angsana New" w:hAnsi="Angsana New"/>
      <w:lang w:val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D1C09"/>
    <w:pPr>
      <w:spacing w:after="0" w:line="240" w:lineRule="auto"/>
      <w:ind w:left="720" w:right="389"/>
      <w:jc w:val="both"/>
    </w:pPr>
    <w:rPr>
      <w:rFonts w:ascii="Angsana New" w:hAnsi="Angsana New"/>
      <w:i/>
      <w:iCs/>
      <w:sz w:val="20"/>
      <w:szCs w:val="20"/>
      <w:lang w:val="x-none" w:eastAsia="en-GB"/>
    </w:rPr>
  </w:style>
  <w:style w:type="character" w:customStyle="1" w:styleId="AccPolicysubheadChar">
    <w:name w:val="Acc Policy sub head Char"/>
    <w:link w:val="AccPolicysubhead"/>
    <w:rsid w:val="006D1C09"/>
    <w:rPr>
      <w:rFonts w:ascii="Angsana New" w:hAnsi="Angsana New"/>
      <w:i/>
      <w:iCs/>
      <w:lang w:val="x-none" w:eastAsia="en-GB"/>
    </w:rPr>
  </w:style>
  <w:style w:type="paragraph" w:styleId="ListBullet4">
    <w:name w:val="List Bullet 4"/>
    <w:basedOn w:val="Normal"/>
    <w:rsid w:val="00D63A6D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paragraph" w:customStyle="1" w:styleId="FS-Content">
    <w:name w:val="FS-Content"/>
    <w:basedOn w:val="Normal"/>
    <w:qFormat/>
    <w:rsid w:val="009A4AAF"/>
    <w:pPr>
      <w:tabs>
        <w:tab w:val="decimal" w:pos="765"/>
      </w:tabs>
    </w:pPr>
    <w:rPr>
      <w:rFonts w:ascii="Angsana New" w:hAnsi="Angsana New" w:cs="Times New Roman"/>
      <w:sz w:val="30"/>
      <w:szCs w:val="20"/>
      <w:lang w:bidi="ar-SA"/>
    </w:rPr>
  </w:style>
  <w:style w:type="paragraph" w:customStyle="1" w:styleId="3">
    <w:name w:val="?????3????"/>
    <w:basedOn w:val="Normal"/>
    <w:uiPriority w:val="99"/>
    <w:rsid w:val="00A62C7B"/>
    <w:pPr>
      <w:tabs>
        <w:tab w:val="left" w:pos="360"/>
        <w:tab w:val="left" w:pos="720"/>
      </w:tabs>
      <w:spacing w:line="240" w:lineRule="auto"/>
    </w:pPr>
    <w:rPr>
      <w:lang w:val="th-TH"/>
    </w:rPr>
  </w:style>
  <w:style w:type="paragraph" w:customStyle="1" w:styleId="ASSETS">
    <w:name w:val="ASSETS"/>
    <w:basedOn w:val="Normal"/>
    <w:uiPriority w:val="99"/>
    <w:rsid w:val="00A62C7B"/>
    <w:pPr>
      <w:spacing w:line="240" w:lineRule="auto"/>
      <w:ind w:right="360"/>
      <w:jc w:val="center"/>
    </w:pPr>
    <w:rPr>
      <w:rFonts w:ascii="Book Antiqua" w:hAnsi="Book Antiqua"/>
      <w:b/>
      <w:bCs/>
      <w:u w:val="single"/>
      <w:lang w:val="th-TH"/>
    </w:rPr>
  </w:style>
  <w:style w:type="character" w:customStyle="1" w:styleId="Heading2Char1">
    <w:name w:val="Heading 2 Char1"/>
    <w:rsid w:val="00D7033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AAAddress">
    <w:name w:val="AA Address"/>
    <w:uiPriority w:val="99"/>
    <w:rsid w:val="00D703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D703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rsid w:val="00D7033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D70332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rsid w:val="00D70332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uiPriority w:val="99"/>
    <w:rsid w:val="00D70332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ngsana New" w:hAnsi="Angsana New" w:cs="Times New Roman"/>
      <w:i w:val="0"/>
      <w:iCs w:val="0"/>
      <w:noProof/>
      <w:sz w:val="30"/>
      <w:szCs w:val="18"/>
      <w:u w:val="single"/>
      <w:lang w:val="en-US"/>
    </w:rPr>
  </w:style>
  <w:style w:type="paragraph" w:styleId="ListNumber4">
    <w:name w:val="List Number 4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1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Calibri" w:hAnsi="Arial"/>
      <w:sz w:val="18"/>
      <w:szCs w:val="18"/>
      <w:lang w:val="x-none" w:eastAsia="x-none"/>
    </w:rPr>
  </w:style>
  <w:style w:type="character" w:customStyle="1" w:styleId="BodyTextFirstIndentChar1">
    <w:name w:val="Body Text First Indent Char1"/>
    <w:link w:val="BodyTextFirstIndent"/>
    <w:rsid w:val="00D70332"/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uiPriority w:val="99"/>
    <w:rsid w:val="00D70332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IndentChar1">
    <w:name w:val="Body Text Indent Char1"/>
    <w:aliases w:val="i Char1"/>
    <w:rsid w:val="00D70332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x-none" w:eastAsia="x-none"/>
    </w:rPr>
  </w:style>
  <w:style w:type="character" w:customStyle="1" w:styleId="BodyTextFirstIndent2Char1">
    <w:name w:val="Body Text First Indent 2 Char1"/>
    <w:link w:val="BodyTextFirstIndent2"/>
    <w:rsid w:val="00D70332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uiPriority w:val="99"/>
    <w:rsid w:val="00D70332"/>
    <w:rPr>
      <w:rFonts w:ascii="Times New Roman" w:hAnsi="Times New Roman" w:cs="Angsana New"/>
      <w:sz w:val="22"/>
      <w:szCs w:val="28"/>
      <w:lang w:val="en-GB" w:eastAsia="en-US" w:bidi="th-TH"/>
    </w:rPr>
  </w:style>
  <w:style w:type="character" w:styleId="Strong">
    <w:name w:val="Strong"/>
    <w:uiPriority w:val="99"/>
    <w:qFormat/>
    <w:rsid w:val="00D70332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D70332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D70332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uiPriority w:val="99"/>
    <w:rsid w:val="00D7033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D70332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D70332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uiPriority w:val="99"/>
    <w:rsid w:val="00D70332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uiPriority w:val="99"/>
    <w:rsid w:val="00D70332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D70332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D70332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D70332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D7033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uiPriority w:val="99"/>
    <w:rsid w:val="00D70332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D70332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1">
    <w:name w:val="??"/>
    <w:basedOn w:val="Normal"/>
    <w:uiPriority w:val="99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D70332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uiPriority w:val="99"/>
    <w:rsid w:val="00D70332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3">
    <w:name w:val="???"/>
    <w:basedOn w:val="Normal"/>
    <w:uiPriority w:val="99"/>
    <w:rsid w:val="00D70332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uiPriority w:val="99"/>
    <w:rsid w:val="00D70332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uiPriority w:val="99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SignatureChar1">
    <w:name w:val="Signature Char1"/>
    <w:rsid w:val="00D70332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D70332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70332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rsid w:val="00D70332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D70332"/>
    <w:pPr>
      <w:spacing w:after="0"/>
    </w:pPr>
  </w:style>
  <w:style w:type="paragraph" w:customStyle="1" w:styleId="acctindent">
    <w:name w:val="acct indent"/>
    <w:aliases w:val="ai"/>
    <w:basedOn w:val="BodyText"/>
    <w:rsid w:val="00D70332"/>
    <w:pPr>
      <w:ind w:left="284"/>
    </w:pPr>
    <w:rPr>
      <w:rFonts w:eastAsia="Calibri" w:cs="Cordia New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D70332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D70332"/>
    <w:pPr>
      <w:framePr w:hSpace="180" w:vSpace="180" w:wrap="auto" w:hAnchor="margin" w:yAlign="bottom"/>
    </w:pPr>
    <w:rPr>
      <w:rFonts w:eastAsia="Calibri" w:cs="Cordia New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D70332"/>
    <w:pPr>
      <w:tabs>
        <w:tab w:val="left" w:pos="5103"/>
      </w:tabs>
      <w:spacing w:before="130" w:after="130"/>
    </w:pPr>
    <w:rPr>
      <w:rFonts w:eastAsia="Calibri" w:cs="Cordia New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70332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D7033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70332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D70332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7033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033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70332"/>
    <w:pPr>
      <w:ind w:left="1134"/>
    </w:pPr>
    <w:rPr>
      <w:rFonts w:eastAsia="Calibri" w:cs="Cordia New"/>
      <w:szCs w:val="20"/>
      <w:lang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033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70332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D70332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D70332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D70332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D70332"/>
    <w:pPr>
      <w:spacing w:after="0"/>
    </w:pPr>
    <w:rPr>
      <w:rFonts w:eastAsia="Calibri" w:cs="Cordia New"/>
      <w:szCs w:val="20"/>
      <w:lang w:bidi="ar-SA"/>
    </w:rPr>
  </w:style>
  <w:style w:type="paragraph" w:customStyle="1" w:styleId="block2nospaceafter">
    <w:name w:val="block2 no space after"/>
    <w:aliases w:val="b2n,block2 no sp"/>
    <w:basedOn w:val="block2"/>
    <w:rsid w:val="00D70332"/>
    <w:pPr>
      <w:spacing w:after="0"/>
    </w:pPr>
  </w:style>
  <w:style w:type="paragraph" w:customStyle="1" w:styleId="List1a">
    <w:name w:val="List 1a"/>
    <w:aliases w:val="1a"/>
    <w:basedOn w:val="Normal"/>
    <w:rsid w:val="00D70332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D70332"/>
    <w:pPr>
      <w:spacing w:after="260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rsid w:val="00D70332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D70332"/>
  </w:style>
  <w:style w:type="paragraph" w:customStyle="1" w:styleId="zreportaddinfo">
    <w:name w:val="zreport addinfo"/>
    <w:basedOn w:val="Normal"/>
    <w:rsid w:val="00D70332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D70332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D70332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D7033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70332"/>
    <w:pPr>
      <w:spacing w:after="130"/>
    </w:pPr>
    <w:rPr>
      <w:rFonts w:eastAsia="Calibri" w:cs="Cordia New"/>
      <w:szCs w:val="20"/>
      <w:lang w:bidi="ar-SA"/>
    </w:rPr>
  </w:style>
  <w:style w:type="paragraph" w:customStyle="1" w:styleId="ind">
    <w:name w:val="*ind"/>
    <w:basedOn w:val="BodyText"/>
    <w:rsid w:val="00D70332"/>
    <w:pPr>
      <w:ind w:left="340" w:hanging="340"/>
    </w:pPr>
    <w:rPr>
      <w:rFonts w:eastAsia="Calibri" w:cs="Cordia New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D7033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70332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D70332"/>
    <w:rPr>
      <w:b/>
      <w:bCs/>
    </w:rPr>
  </w:style>
  <w:style w:type="paragraph" w:customStyle="1" w:styleId="nineptbodytext">
    <w:name w:val="nine pt body text"/>
    <w:aliases w:val="9bt"/>
    <w:basedOn w:val="nineptnormal"/>
    <w:rsid w:val="00D70332"/>
    <w:pPr>
      <w:spacing w:after="220"/>
    </w:pPr>
  </w:style>
  <w:style w:type="paragraph" w:customStyle="1" w:styleId="nineptnormal">
    <w:name w:val="nine pt normal"/>
    <w:aliases w:val="9n"/>
    <w:basedOn w:val="Normal"/>
    <w:rsid w:val="00D70332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D70332"/>
    <w:pPr>
      <w:jc w:val="center"/>
    </w:pPr>
  </w:style>
  <w:style w:type="paragraph" w:customStyle="1" w:styleId="heading">
    <w:name w:val="heading"/>
    <w:aliases w:val="h"/>
    <w:basedOn w:val="BodyText"/>
    <w:rsid w:val="00D70332"/>
    <w:rPr>
      <w:rFonts w:eastAsia="Calibri" w:cs="Cordia New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D7033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70332"/>
  </w:style>
  <w:style w:type="paragraph" w:customStyle="1" w:styleId="nineptheadingcentredbold">
    <w:name w:val="nine pt heading centred bold"/>
    <w:aliases w:val="9hcb"/>
    <w:basedOn w:val="Normal"/>
    <w:rsid w:val="00D70332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7033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033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70332"/>
    <w:rPr>
      <w:b/>
    </w:rPr>
  </w:style>
  <w:style w:type="paragraph" w:customStyle="1" w:styleId="nineptcolumntab1">
    <w:name w:val="nine pt column tab1"/>
    <w:aliases w:val="a91"/>
    <w:basedOn w:val="nineptnormal"/>
    <w:rsid w:val="00D7033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7033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0332"/>
    <w:pPr>
      <w:jc w:val="center"/>
    </w:pPr>
  </w:style>
  <w:style w:type="paragraph" w:customStyle="1" w:styleId="Normalheading">
    <w:name w:val="Normal heading"/>
    <w:aliases w:val="nh"/>
    <w:basedOn w:val="Normal"/>
    <w:rsid w:val="00D70332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D70332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D70332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D70332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D70332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D70332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D70332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033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70332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70332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D70332"/>
    <w:pPr>
      <w:spacing w:after="20"/>
    </w:pPr>
    <w:rPr>
      <w:rFonts w:eastAsia="Calibri" w:cs="Cordia New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D70332"/>
    <w:pPr>
      <w:keepNext/>
      <w:keepLines/>
    </w:pPr>
    <w:rPr>
      <w:rFonts w:eastAsia="Calibri" w:cs="Cordia New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D70332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D70332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D70332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D70332"/>
    <w:rPr>
      <w:rFonts w:eastAsia="Calibri" w:cs="Cordia New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D70332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D70332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D7033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70332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index">
    <w:name w:val="index"/>
    <w:aliases w:val="ix"/>
    <w:basedOn w:val="BodyText"/>
    <w:rsid w:val="00D70332"/>
    <w:pPr>
      <w:tabs>
        <w:tab w:val="num" w:pos="1134"/>
      </w:tabs>
      <w:spacing w:after="20"/>
      <w:ind w:left="1134" w:hanging="1134"/>
    </w:pPr>
    <w:rPr>
      <w:rFonts w:eastAsia="Calibri" w:cs="Cordia New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D7033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7033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033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70332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D70332"/>
    <w:pPr>
      <w:spacing w:after="130"/>
      <w:ind w:left="1134" w:hanging="1134"/>
    </w:pPr>
    <w:rPr>
      <w:rFonts w:eastAsia="Calibri" w:cs="Cordia New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D7033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7033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70332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D70332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D70332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D70332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D70332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D70332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D70332"/>
    <w:pPr>
      <w:ind w:left="1134" w:hanging="567"/>
    </w:pPr>
    <w:rPr>
      <w:rFonts w:eastAsia="Calibri" w:cs="Cordia New"/>
      <w:szCs w:val="20"/>
      <w:lang w:bidi="ar-SA"/>
    </w:rPr>
  </w:style>
  <w:style w:type="paragraph" w:customStyle="1" w:styleId="blocklist2">
    <w:name w:val="block list2"/>
    <w:aliases w:val="blist2"/>
    <w:basedOn w:val="blocklist"/>
    <w:rsid w:val="00D7033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70332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D70332"/>
    <w:pPr>
      <w:keepNext/>
      <w:keepLines/>
      <w:spacing w:before="70"/>
    </w:pPr>
    <w:rPr>
      <w:rFonts w:eastAsia="Calibri" w:cs="Cordia New"/>
      <w:b/>
      <w:szCs w:val="20"/>
      <w:lang w:bidi="ar-SA"/>
    </w:rPr>
  </w:style>
  <w:style w:type="paragraph" w:customStyle="1" w:styleId="blockheadingitalicnosp">
    <w:name w:val="block heading italic no sp"/>
    <w:aliases w:val="bhin"/>
    <w:basedOn w:val="blockheadingitalic"/>
    <w:rsid w:val="00D7033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033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7033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70332"/>
    <w:pPr>
      <w:spacing w:after="0"/>
    </w:pPr>
  </w:style>
  <w:style w:type="paragraph" w:customStyle="1" w:styleId="smallreturn">
    <w:name w:val="small return"/>
    <w:aliases w:val="sr"/>
    <w:basedOn w:val="Normal"/>
    <w:rsid w:val="00D70332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0332"/>
    <w:pPr>
      <w:spacing w:after="0"/>
    </w:pPr>
  </w:style>
  <w:style w:type="paragraph" w:customStyle="1" w:styleId="headingbolditalic">
    <w:name w:val="heading bold italic"/>
    <w:aliases w:val="hbi"/>
    <w:basedOn w:val="heading"/>
    <w:rsid w:val="00D7033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70332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D70332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D70332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D7033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70332"/>
    <w:pPr>
      <w:spacing w:after="0"/>
    </w:pPr>
  </w:style>
  <w:style w:type="paragraph" w:customStyle="1" w:styleId="blockbullet">
    <w:name w:val="block bullet"/>
    <w:aliases w:val="bb"/>
    <w:basedOn w:val="block"/>
    <w:rsid w:val="00D70332"/>
    <w:pPr>
      <w:tabs>
        <w:tab w:val="num" w:pos="907"/>
      </w:tabs>
      <w:ind w:left="907" w:hanging="340"/>
    </w:pPr>
    <w:rPr>
      <w:rFonts w:eastAsia="Calibri" w:cs="Cordia New"/>
      <w:szCs w:val="20"/>
      <w:lang w:bidi="ar-SA"/>
    </w:rPr>
  </w:style>
  <w:style w:type="paragraph" w:customStyle="1" w:styleId="acctfourfigureslongernumber3">
    <w:name w:val="acct four figures longer number3"/>
    <w:aliases w:val="a4+3"/>
    <w:basedOn w:val="Normal"/>
    <w:rsid w:val="00D70332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D7033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70332"/>
    <w:pPr>
      <w:spacing w:after="0"/>
    </w:pPr>
  </w:style>
  <w:style w:type="paragraph" w:customStyle="1" w:styleId="eightptnormal">
    <w:name w:val="eight pt normal"/>
    <w:aliases w:val="8n"/>
    <w:basedOn w:val="Normal"/>
    <w:rsid w:val="00D70332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D7033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033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7033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0332"/>
    <w:rPr>
      <w:b/>
      <w:bCs/>
    </w:rPr>
  </w:style>
  <w:style w:type="paragraph" w:customStyle="1" w:styleId="eightptbodytext">
    <w:name w:val="eight pt body text"/>
    <w:aliases w:val="8bt"/>
    <w:basedOn w:val="eightptnormal"/>
    <w:rsid w:val="00D7033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7033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7033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7033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0332"/>
    <w:pPr>
      <w:spacing w:after="0"/>
    </w:pPr>
  </w:style>
  <w:style w:type="paragraph" w:customStyle="1" w:styleId="eightptblock">
    <w:name w:val="eight pt block"/>
    <w:aliases w:val="8b"/>
    <w:basedOn w:val="Normal"/>
    <w:rsid w:val="00D70332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033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7033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7033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70332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D70332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D70332"/>
    <w:pPr>
      <w:spacing w:after="0"/>
    </w:pPr>
  </w:style>
  <w:style w:type="paragraph" w:customStyle="1" w:styleId="blockindent">
    <w:name w:val="block indent"/>
    <w:aliases w:val="bi"/>
    <w:basedOn w:val="block"/>
    <w:rsid w:val="00D70332"/>
    <w:pPr>
      <w:ind w:left="737" w:hanging="170"/>
    </w:pPr>
    <w:rPr>
      <w:rFonts w:eastAsia="Calibri" w:cs="Cordia New"/>
      <w:szCs w:val="20"/>
      <w:lang w:bidi="ar-SA"/>
    </w:rPr>
  </w:style>
  <w:style w:type="paragraph" w:customStyle="1" w:styleId="nineptnormalcentred">
    <w:name w:val="nine pt normal centred"/>
    <w:aliases w:val="9nc"/>
    <w:basedOn w:val="nineptnormal"/>
    <w:rsid w:val="00D70332"/>
    <w:pPr>
      <w:jc w:val="center"/>
    </w:pPr>
  </w:style>
  <w:style w:type="paragraph" w:customStyle="1" w:styleId="nineptcol">
    <w:name w:val="nine pt %col"/>
    <w:aliases w:val="9%"/>
    <w:basedOn w:val="nineptnormal"/>
    <w:rsid w:val="00D7033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7033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7033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0332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033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7033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70332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7033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70332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7033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7033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7033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7033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70332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D70332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D7033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70332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7033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70332"/>
    <w:pPr>
      <w:spacing w:after="80"/>
    </w:pPr>
  </w:style>
  <w:style w:type="paragraph" w:customStyle="1" w:styleId="nineptratecol">
    <w:name w:val="nine pt rate col"/>
    <w:aliases w:val="a9r"/>
    <w:basedOn w:val="nineptnormal"/>
    <w:rsid w:val="00D7033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7033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033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70332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7033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7033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70332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D7033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7033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7033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7033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7033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7033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70332"/>
    <w:pPr>
      <w:ind w:left="907" w:hanging="340"/>
    </w:pPr>
    <w:rPr>
      <w:rFonts w:eastAsia="Calibri" w:cs="Cordia New"/>
      <w:szCs w:val="20"/>
      <w:lang w:bidi="ar-SA"/>
    </w:rPr>
  </w:style>
  <w:style w:type="paragraph" w:customStyle="1" w:styleId="List3i">
    <w:name w:val="List 3i"/>
    <w:aliases w:val="3i"/>
    <w:basedOn w:val="List2i"/>
    <w:rsid w:val="00D7033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7033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7033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7033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033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033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7033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70332"/>
    <w:pPr>
      <w:spacing w:after="80"/>
    </w:pPr>
  </w:style>
  <w:style w:type="paragraph" w:customStyle="1" w:styleId="blockbullet2">
    <w:name w:val="block bullet 2"/>
    <w:aliases w:val="bb2"/>
    <w:basedOn w:val="BodyText"/>
    <w:rsid w:val="00D70332"/>
    <w:pPr>
      <w:tabs>
        <w:tab w:val="num" w:pos="1247"/>
      </w:tabs>
      <w:ind w:left="1247" w:hanging="340"/>
    </w:pPr>
    <w:rPr>
      <w:rFonts w:eastAsia="Calibri" w:cs="Cordia New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7033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70332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D70332"/>
    <w:pPr>
      <w:tabs>
        <w:tab w:val="num" w:pos="1440"/>
      </w:tabs>
      <w:spacing w:after="120"/>
      <w:ind w:left="1440" w:hanging="360"/>
      <w:jc w:val="both"/>
    </w:pPr>
    <w:rPr>
      <w:rFonts w:eastAsia="Calibri" w:cs="Cordia New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D70332"/>
    <w:pPr>
      <w:tabs>
        <w:tab w:val="num" w:pos="360"/>
      </w:tabs>
      <w:spacing w:before="130" w:after="130"/>
      <w:ind w:left="360" w:hanging="360"/>
      <w:jc w:val="both"/>
    </w:pPr>
    <w:rPr>
      <w:rFonts w:eastAsia="Calibri" w:cs="Cordia New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0332"/>
    <w:pPr>
      <w:tabs>
        <w:tab w:val="left" w:pos="540"/>
      </w:tabs>
      <w:ind w:left="540" w:right="-43"/>
      <w:jc w:val="thaiDistribute"/>
    </w:pPr>
    <w:rPr>
      <w:rFonts w:eastAsia="Calibri"/>
      <w:sz w:val="30"/>
      <w:szCs w:val="30"/>
      <w:lang w:eastAsia="x-none"/>
    </w:rPr>
  </w:style>
  <w:style w:type="character" w:customStyle="1" w:styleId="AccPolicyalternativeChar">
    <w:name w:val="Acc Policy alternative Char"/>
    <w:link w:val="AccPolicyalternative"/>
    <w:rsid w:val="00D70332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D70332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D70332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D70332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D7033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70332"/>
    <w:pPr>
      <w:spacing w:after="0" w:line="440" w:lineRule="exact"/>
      <w:jc w:val="center"/>
    </w:pPr>
    <w:rPr>
      <w:sz w:val="32"/>
      <w:u w:val="none"/>
    </w:rPr>
  </w:style>
  <w:style w:type="character" w:customStyle="1" w:styleId="shorttext1">
    <w:name w:val="short_text1"/>
    <w:uiPriority w:val="99"/>
    <w:rsid w:val="00D70332"/>
    <w:rPr>
      <w:sz w:val="29"/>
      <w:szCs w:val="29"/>
    </w:rPr>
  </w:style>
  <w:style w:type="character" w:customStyle="1" w:styleId="shorttext">
    <w:name w:val="short_text"/>
    <w:uiPriority w:val="99"/>
    <w:rsid w:val="00D70332"/>
  </w:style>
  <w:style w:type="paragraph" w:styleId="PlainText">
    <w:name w:val="Plain Text"/>
    <w:basedOn w:val="Normal"/>
    <w:link w:val="PlainTextChar"/>
    <w:uiPriority w:val="99"/>
    <w:rsid w:val="00D70332"/>
    <w:pPr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D70332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D70332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D70332"/>
    <w:rPr>
      <w:b/>
      <w:bCs/>
    </w:rPr>
  </w:style>
  <w:style w:type="character" w:customStyle="1" w:styleId="CommentSubjectChar">
    <w:name w:val="Comment Subject Char"/>
    <w:link w:val="CommentSubject"/>
    <w:rsid w:val="00D70332"/>
    <w:rPr>
      <w:rFonts w:ascii="Arial" w:hAnsi="Arial"/>
      <w:b/>
      <w:bCs/>
      <w:szCs w:val="25"/>
    </w:rPr>
  </w:style>
  <w:style w:type="character" w:customStyle="1" w:styleId="BodyText2Char">
    <w:name w:val="Body Text 2 Char"/>
    <w:locked/>
    <w:rsid w:val="00D70332"/>
    <w:rPr>
      <w:rFonts w:ascii="Book Antiqua" w:hAnsi="Book Antiqua" w:cs="Times New Roman"/>
      <w:sz w:val="22"/>
      <w:szCs w:val="22"/>
    </w:rPr>
  </w:style>
  <w:style w:type="character" w:customStyle="1" w:styleId="Heading3Char">
    <w:name w:val="Heading 3 Char"/>
    <w:locked/>
    <w:rsid w:val="00D70332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D70332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D70332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D70332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D70332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D70332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D70332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locked/>
    <w:rsid w:val="00D70332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D70332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D70332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uiPriority w:val="99"/>
    <w:locked/>
    <w:rsid w:val="00D70332"/>
    <w:rPr>
      <w:rFonts w:cs="EucrosiaUPC"/>
      <w:sz w:val="30"/>
      <w:szCs w:val="30"/>
      <w:lang w:bidi="th-TH"/>
    </w:rPr>
  </w:style>
  <w:style w:type="character" w:customStyle="1" w:styleId="hps">
    <w:name w:val="hps"/>
    <w:uiPriority w:val="99"/>
    <w:rsid w:val="00D70332"/>
    <w:rPr>
      <w:rFonts w:cs="Times New Roman"/>
    </w:rPr>
  </w:style>
  <w:style w:type="character" w:customStyle="1" w:styleId="gt-icon-text1">
    <w:name w:val="gt-icon-text1"/>
    <w:uiPriority w:val="99"/>
    <w:rsid w:val="00D70332"/>
    <w:rPr>
      <w:rFonts w:cs="Times New Roman"/>
    </w:rPr>
  </w:style>
  <w:style w:type="character" w:customStyle="1" w:styleId="longtext">
    <w:name w:val="long_text"/>
    <w:uiPriority w:val="99"/>
    <w:rsid w:val="00D70332"/>
    <w:rPr>
      <w:rFonts w:cs="Times New Roman"/>
    </w:rPr>
  </w:style>
  <w:style w:type="character" w:styleId="CommentReference">
    <w:name w:val="annotation reference"/>
    <w:uiPriority w:val="99"/>
    <w:rsid w:val="00D70332"/>
    <w:rPr>
      <w:rFonts w:cs="Times New Roman"/>
      <w:sz w:val="16"/>
      <w:szCs w:val="16"/>
    </w:rPr>
  </w:style>
  <w:style w:type="character" w:customStyle="1" w:styleId="CharChar22">
    <w:name w:val="Char Char22"/>
    <w:rsid w:val="00D70332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D7033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D70332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D70332"/>
  </w:style>
  <w:style w:type="character" w:styleId="Emphasis">
    <w:name w:val="Emphasis"/>
    <w:uiPriority w:val="20"/>
    <w:qFormat/>
    <w:rsid w:val="00D70332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D70332"/>
  </w:style>
  <w:style w:type="character" w:styleId="Hyperlink">
    <w:name w:val="Hyperlink"/>
    <w:uiPriority w:val="99"/>
    <w:unhideWhenUsed/>
    <w:rsid w:val="00D70332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D70332"/>
    <w:rPr>
      <w:color w:val="4D90F0"/>
    </w:rPr>
  </w:style>
  <w:style w:type="paragraph" w:styleId="NormalWeb">
    <w:name w:val="Normal (Web)"/>
    <w:basedOn w:val="Normal"/>
    <w:uiPriority w:val="99"/>
    <w:unhideWhenUsed/>
    <w:rsid w:val="00D70332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paragraph" w:customStyle="1" w:styleId="AccountingPolicy">
    <w:name w:val="Accounting Policy"/>
    <w:basedOn w:val="Normal"/>
    <w:link w:val="AccountingPolicyChar1"/>
    <w:rsid w:val="00D70332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eastAsia="x-none" w:bidi="ar-SA"/>
    </w:rPr>
  </w:style>
  <w:style w:type="character" w:customStyle="1" w:styleId="AccountingPolicyChar1">
    <w:name w:val="Accounting Policy Char1"/>
    <w:link w:val="AccountingPolicy"/>
    <w:locked/>
    <w:rsid w:val="00D70332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FS-Header">
    <w:name w:val="FS - Header"/>
    <w:basedOn w:val="BodyText"/>
    <w:link w:val="FS-HeaderChar"/>
    <w:qFormat/>
    <w:rsid w:val="001A4E00"/>
    <w:pPr>
      <w:spacing w:after="0" w:line="240" w:lineRule="auto"/>
      <w:ind w:left="547" w:right="-43" w:hanging="540"/>
      <w:jc w:val="both"/>
    </w:pPr>
    <w:rPr>
      <w:rFonts w:ascii="Angsana New" w:hAnsi="Angsana New"/>
      <w:b/>
      <w:bCs/>
      <w:sz w:val="30"/>
      <w:szCs w:val="30"/>
      <w:lang w:val="x-none" w:eastAsia="x-none"/>
    </w:rPr>
  </w:style>
  <w:style w:type="character" w:customStyle="1" w:styleId="FS-HeaderChar">
    <w:name w:val="FS - Header Char"/>
    <w:link w:val="FS-Header"/>
    <w:rsid w:val="001A4E00"/>
    <w:rPr>
      <w:rFonts w:ascii="Angsana New" w:hAnsi="Angsana New"/>
      <w:b/>
      <w:bCs/>
      <w:sz w:val="30"/>
      <w:szCs w:val="30"/>
    </w:rPr>
  </w:style>
  <w:style w:type="paragraph" w:customStyle="1" w:styleId="Bo-C1Content">
    <w:name w:val="Bo-C1 Content"/>
    <w:basedOn w:val="BodyText"/>
    <w:link w:val="Bo-C1ContentChar"/>
    <w:qFormat/>
    <w:rsid w:val="00366228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Bo-C1ContentChar">
    <w:name w:val="Bo-C1 Content Char"/>
    <w:link w:val="Bo-C1Content"/>
    <w:rsid w:val="00366228"/>
    <w:rPr>
      <w:rFonts w:ascii="Angsana New" w:hAnsi="Angsana New"/>
      <w:sz w:val="30"/>
      <w:szCs w:val="30"/>
      <w:lang w:val="en-GB"/>
    </w:rPr>
  </w:style>
  <w:style w:type="paragraph" w:styleId="NoSpacing">
    <w:name w:val="No Spacing"/>
    <w:uiPriority w:val="1"/>
    <w:qFormat/>
    <w:rsid w:val="005E5A7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table" w:customStyle="1" w:styleId="GridTableLight">
    <w:name w:val="Grid Table Light"/>
    <w:basedOn w:val="TableNormal"/>
    <w:uiPriority w:val="40"/>
    <w:rsid w:val="00332BE4"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4">
    <w:name w:val="Plain Table 4"/>
    <w:basedOn w:val="TableNormal"/>
    <w:uiPriority w:val="44"/>
    <w:rsid w:val="00332BE4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FootnoteReference">
    <w:name w:val="footnote reference"/>
    <w:aliases w:val="fr"/>
    <w:basedOn w:val="DefaultParagraphFont"/>
    <w:unhideWhenUsed/>
    <w:rsid w:val="00F54208"/>
    <w:rPr>
      <w:vertAlign w:val="superscript"/>
    </w:rPr>
  </w:style>
  <w:style w:type="paragraph" w:styleId="Revision">
    <w:name w:val="Revision"/>
    <w:hidden/>
    <w:uiPriority w:val="99"/>
    <w:semiHidden/>
    <w:rsid w:val="00D577FE"/>
    <w:rPr>
      <w:rFonts w:ascii="Arial" w:hAnsi="Arial"/>
      <w:sz w:val="18"/>
      <w:szCs w:val="22"/>
    </w:rPr>
  </w:style>
  <w:style w:type="paragraph" w:customStyle="1" w:styleId="Subhead3">
    <w:name w:val="Subhead 3"/>
    <w:basedOn w:val="Normal"/>
    <w:link w:val="Subhead3Char"/>
    <w:rsid w:val="00D577FE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bidi="ar-SA"/>
    </w:rPr>
  </w:style>
  <w:style w:type="character" w:customStyle="1" w:styleId="Subhead3Char">
    <w:name w:val="Subhead 3 Char"/>
    <w:basedOn w:val="DefaultParagraphFont"/>
    <w:link w:val="Subhead3"/>
    <w:locked/>
    <w:rsid w:val="00D577FE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D577FE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Reference">
    <w:name w:val="Reference"/>
    <w:rsid w:val="00D577F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D577F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D577F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D577FE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D577FE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D577FE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D577FE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D577FE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D577FE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D577FE"/>
  </w:style>
  <w:style w:type="table" w:styleId="Table3Deffects2">
    <w:name w:val="Table 3D effects 2"/>
    <w:basedOn w:val="TableNormal"/>
    <w:rsid w:val="00D577FE"/>
    <w:pPr>
      <w:spacing w:line="260" w:lineRule="atLeast"/>
    </w:pPr>
    <w:rPr>
      <w:rFonts w:ascii="Times New Roman" w:hAnsi="Times New Roman" w:cs="Times New Roman"/>
      <w:lang w:val="en-GB" w:eastAsia="en-GB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Accent1">
    <w:name w:val="Grid Table 1 Light Accent 1"/>
    <w:basedOn w:val="TableNormal"/>
    <w:uiPriority w:val="46"/>
    <w:rsid w:val="00D577FE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D577FE"/>
    <w:pPr>
      <w:widowControl w:val="0"/>
      <w:spacing w:line="240" w:lineRule="auto"/>
    </w:pPr>
    <w:rPr>
      <w:rFonts w:asciiTheme="minorHAnsi" w:eastAsiaTheme="minorHAnsi" w:hAnsiTheme="minorHAnsi" w:cstheme="minorBidi"/>
      <w:lang w:val="en-US" w:bidi="ar-SA"/>
    </w:rPr>
  </w:style>
  <w:style w:type="paragraph" w:customStyle="1" w:styleId="Pa20">
    <w:name w:val="Pa20"/>
    <w:basedOn w:val="Default"/>
    <w:next w:val="Default"/>
    <w:uiPriority w:val="99"/>
    <w:rsid w:val="00D577FE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unhideWhenUsed/>
    <w:rsid w:val="00D577FE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D577FE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/>
    </w:rPr>
  </w:style>
  <w:style w:type="paragraph" w:customStyle="1" w:styleId="Pa47">
    <w:name w:val="Pa47"/>
    <w:basedOn w:val="Normal"/>
    <w:next w:val="Normal"/>
    <w:uiPriority w:val="99"/>
    <w:rsid w:val="00D577FE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  <w:lang w:val="en-US"/>
    </w:rPr>
  </w:style>
  <w:style w:type="paragraph" w:customStyle="1" w:styleId="1-Number">
    <w:name w:val="1-Number"/>
    <w:basedOn w:val="BodyText"/>
    <w:link w:val="1-NumberChar"/>
    <w:qFormat/>
    <w:rsid w:val="00377CD0"/>
    <w:pPr>
      <w:tabs>
        <w:tab w:val="left" w:pos="3735"/>
      </w:tabs>
      <w:spacing w:after="0" w:line="240" w:lineRule="atLeast"/>
      <w:ind w:left="34" w:right="204"/>
      <w:jc w:val="right"/>
    </w:pPr>
    <w:rPr>
      <w:rFonts w:ascii="Angsana New" w:hAnsi="Angsana New"/>
      <w:sz w:val="30"/>
      <w:szCs w:val="30"/>
      <w:lang w:val="en-US"/>
    </w:rPr>
  </w:style>
  <w:style w:type="character" w:customStyle="1" w:styleId="1-NumberChar">
    <w:name w:val="1-Number Char"/>
    <w:link w:val="1-Number"/>
    <w:rsid w:val="00377CD0"/>
    <w:rPr>
      <w:rFonts w:ascii="Angsana New" w:hAnsi="Angsana New"/>
      <w:sz w:val="30"/>
      <w:szCs w:val="30"/>
    </w:rPr>
  </w:style>
  <w:style w:type="character" w:customStyle="1" w:styleId="ui-provider">
    <w:name w:val="ui-provider"/>
    <w:basedOn w:val="DefaultParagraphFont"/>
    <w:rsid w:val="00B34E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3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06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4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6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3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8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8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0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5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5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0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0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0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header" Target="header4.xm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footer" Target="footer5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oter" Target="footer7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header" Target="header7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23" Type="http://schemas.openxmlformats.org/officeDocument/2006/relationships/footer" Target="footer6.xml"/><Relationship Id="rId10" Type="http://schemas.openxmlformats.org/officeDocument/2006/relationships/footnotes" Target="foot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Relationship Id="rId22" Type="http://schemas.openxmlformats.org/officeDocument/2006/relationships/header" Target="header6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69718E-F161-4DFF-8EB3-94E457412E96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2.xml><?xml version="1.0" encoding="utf-8"?>
<ds:datastoreItem xmlns:ds="http://schemas.openxmlformats.org/officeDocument/2006/customXml" ds:itemID="{387FFA49-E8EC-4A2D-8858-E7FAD64656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2430E27-694F-4FDD-86A5-B2E828C69F9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EFC003B-0367-4113-B05E-68C85951D9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20</TotalTime>
  <Pages>30</Pages>
  <Words>6206</Words>
  <Characters>27492</Characters>
  <Application>Microsoft Office Word</Application>
  <DocSecurity>0</DocSecurity>
  <Lines>229</Lines>
  <Paragraphs>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TPIPP Q1'22 Draft FS</vt:lpstr>
    </vt:vector>
  </TitlesOfParts>
  <Company>TPIPL</Company>
  <LinksUpToDate>false</LinksUpToDate>
  <CharactersWithSpaces>33631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TPIPP Q1'22 Draft FS</dc:title>
  <dc:subject/>
  <dc:creator>montirasi@kpmg.co.th</dc:creator>
  <cp:keywords/>
  <cp:lastModifiedBy>ชโลทร เจตนาธรรมจิต</cp:lastModifiedBy>
  <cp:revision>16</cp:revision>
  <cp:lastPrinted>2023-10-31T08:54:00Z</cp:lastPrinted>
  <dcterms:created xsi:type="dcterms:W3CDTF">2023-11-01T09:21:00Z</dcterms:created>
  <dcterms:modified xsi:type="dcterms:W3CDTF">2023-11-10T10:05:00Z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