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368"/>
        <w:gridCol w:w="270"/>
        <w:gridCol w:w="8010"/>
      </w:tblGrid>
      <w:tr w:rsidR="006D5263" w:rsidRPr="00EA592D" w14:paraId="0B5FE4B6" w14:textId="77777777" w:rsidTr="00D37403">
        <w:tc>
          <w:tcPr>
            <w:tcW w:w="1368" w:type="dxa"/>
          </w:tcPr>
          <w:p w14:paraId="2FA27299" w14:textId="77777777" w:rsidR="006D5263" w:rsidRPr="00EA592D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A6371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06131B79" w14:textId="77777777" w:rsidR="006D5263" w:rsidRPr="00EA592D" w:rsidRDefault="006D5263" w:rsidP="00D3740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10" w:type="dxa"/>
          </w:tcPr>
          <w:p w14:paraId="261193CD" w14:textId="77777777" w:rsidR="006D5263" w:rsidRPr="00DA6371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6371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6D5263" w:rsidRPr="00EA592D" w14:paraId="3A3C6E47" w14:textId="77777777" w:rsidTr="00D37403">
        <w:trPr>
          <w:trHeight w:val="227"/>
        </w:trPr>
        <w:tc>
          <w:tcPr>
            <w:tcW w:w="1368" w:type="dxa"/>
          </w:tcPr>
          <w:p w14:paraId="78D5C74C" w14:textId="77777777" w:rsidR="006D5263" w:rsidRPr="00EA592D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4B9CC1" w14:textId="77777777" w:rsidR="006D5263" w:rsidRPr="00EA592D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3BC9728D" w14:textId="77777777" w:rsidR="006D5263" w:rsidRPr="00DA6371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6D5263" w:rsidRPr="00EA592D" w14:paraId="5193BB25" w14:textId="77777777" w:rsidTr="00D37403">
        <w:tc>
          <w:tcPr>
            <w:tcW w:w="1368" w:type="dxa"/>
          </w:tcPr>
          <w:p w14:paraId="3B5F7894" w14:textId="77777777" w:rsidR="006D5263" w:rsidRPr="00EA592D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F0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8A196FD" w14:textId="77777777" w:rsidR="006D5263" w:rsidRPr="00EA592D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A2A3DDA" w14:textId="77777777" w:rsidR="006D5263" w:rsidRPr="00DA6371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A637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6D5263" w:rsidRPr="00EA592D" w14:paraId="4A7E3C9F" w14:textId="77777777" w:rsidTr="00D37403">
        <w:tc>
          <w:tcPr>
            <w:tcW w:w="1368" w:type="dxa"/>
          </w:tcPr>
          <w:p w14:paraId="2B7F6A50" w14:textId="77777777" w:rsidR="006D5263" w:rsidRPr="00EA592D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F0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Pr="00EA592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21E39CE" w14:textId="77777777" w:rsidR="006D5263" w:rsidRPr="00EA592D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C9C7D42" w14:textId="77777777" w:rsidR="006D5263" w:rsidRPr="00DA6371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A637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 w:rsidRPr="00DA637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6D5263" w:rsidRPr="00EA592D" w14:paraId="4D8316E1" w14:textId="77777777" w:rsidTr="00D37403">
        <w:tc>
          <w:tcPr>
            <w:tcW w:w="1368" w:type="dxa"/>
          </w:tcPr>
          <w:p w14:paraId="45351D01" w14:textId="30ADA0A7" w:rsidR="006D5263" w:rsidRDefault="00F6302F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1A6956B" w14:textId="77777777" w:rsidR="006D5263" w:rsidRPr="00EA592D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EBEEC7C" w14:textId="77777777" w:rsidR="006D5263" w:rsidRPr="00DA6371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A637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เงินลงทุนในอสังหาริมทรัพย์ตามมูลค่ายุติธรรม</w:t>
            </w:r>
          </w:p>
        </w:tc>
      </w:tr>
      <w:tr w:rsidR="006D5263" w:rsidRPr="00EA592D" w14:paraId="5ACB0793" w14:textId="77777777" w:rsidTr="00D37403">
        <w:tc>
          <w:tcPr>
            <w:tcW w:w="1368" w:type="dxa"/>
          </w:tcPr>
          <w:p w14:paraId="39119AAB" w14:textId="5EAC4BDD" w:rsidR="006D5263" w:rsidRDefault="00F6302F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3675F4B" w14:textId="77777777" w:rsidR="006D5263" w:rsidRPr="00EA592D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5FBFC3E5" w14:textId="77777777" w:rsidR="006D5263" w:rsidRPr="00DA6371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A637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ค่าใช้จ่ายรอตัดบัญชี</w:t>
            </w:r>
          </w:p>
        </w:tc>
      </w:tr>
      <w:tr w:rsidR="006D5263" w:rsidRPr="00EA592D" w14:paraId="5D607089" w14:textId="77777777" w:rsidTr="00D37403">
        <w:tc>
          <w:tcPr>
            <w:tcW w:w="1368" w:type="dxa"/>
          </w:tcPr>
          <w:p w14:paraId="39EE7502" w14:textId="4BF84FC3" w:rsidR="006D5263" w:rsidRPr="00B14F41" w:rsidRDefault="00F6302F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C0BA911" w14:textId="77777777" w:rsidR="006D5263" w:rsidRPr="00EA592D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3661B4C3" w14:textId="77777777" w:rsidR="006D5263" w:rsidRPr="00DA6371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A637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เงินกู้ยืมระยะยาว</w:t>
            </w:r>
          </w:p>
        </w:tc>
      </w:tr>
      <w:tr w:rsidR="006D5263" w:rsidRPr="00EA592D" w14:paraId="091038A6" w14:textId="77777777" w:rsidTr="00D37403">
        <w:tc>
          <w:tcPr>
            <w:tcW w:w="1368" w:type="dxa"/>
          </w:tcPr>
          <w:p w14:paraId="57CA0D7D" w14:textId="20CEFC9C" w:rsidR="006D5263" w:rsidRPr="00EA592D" w:rsidRDefault="00F6302F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D744674" w14:textId="77777777" w:rsidR="006D5263" w:rsidRPr="00EA592D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70BFCC5E" w14:textId="77777777" w:rsidR="006D5263" w:rsidRPr="00DA6371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A637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</w:t>
            </w:r>
          </w:p>
        </w:tc>
      </w:tr>
      <w:tr w:rsidR="006D5263" w:rsidRPr="00EA592D" w14:paraId="23229B73" w14:textId="77777777" w:rsidTr="00D37403">
        <w:tc>
          <w:tcPr>
            <w:tcW w:w="1368" w:type="dxa"/>
            <w:shd w:val="clear" w:color="auto" w:fill="auto"/>
          </w:tcPr>
          <w:p w14:paraId="4E59ED94" w14:textId="6C02BD74" w:rsidR="006D5263" w:rsidRPr="00EB57B0" w:rsidRDefault="00F6302F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AFC2639" w14:textId="77777777" w:rsidR="006D5263" w:rsidRPr="00EB57B0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</w:tcPr>
          <w:p w14:paraId="66534247" w14:textId="77777777" w:rsidR="006D5263" w:rsidRPr="00DA6371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A637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6D5263" w:rsidRPr="00EA592D" w14:paraId="032C6158" w14:textId="77777777" w:rsidTr="00D37403">
        <w:tc>
          <w:tcPr>
            <w:tcW w:w="1368" w:type="dxa"/>
            <w:shd w:val="clear" w:color="auto" w:fill="auto"/>
          </w:tcPr>
          <w:p w14:paraId="01B255B6" w14:textId="4AF52808" w:rsidR="006D5263" w:rsidRPr="00595FFC" w:rsidRDefault="00F6302F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318ECCCF" w14:textId="77777777" w:rsidR="006D5263" w:rsidRPr="00595FFC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</w:tcPr>
          <w:p w14:paraId="4E53E2B0" w14:textId="77777777" w:rsidR="006D5263" w:rsidRPr="00DA6371" w:rsidRDefault="006D5263" w:rsidP="00D37403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D0A4B">
              <w:rPr>
                <w:rFonts w:ascii="Angsana New" w:hAnsi="Angsana New"/>
                <w:sz w:val="30"/>
                <w:szCs w:val="30"/>
                <w:cs/>
              </w:rPr>
              <w:t>การแบ่งปันส่วนทุนให้ผู้ถือหน่วย</w:t>
            </w:r>
            <w:r w:rsidRPr="00DA637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ทรัสต์</w:t>
            </w:r>
          </w:p>
        </w:tc>
      </w:tr>
      <w:tr w:rsidR="006D5263" w:rsidRPr="00EA592D" w14:paraId="191B1243" w14:textId="77777777" w:rsidTr="00D37403">
        <w:tc>
          <w:tcPr>
            <w:tcW w:w="1368" w:type="dxa"/>
            <w:shd w:val="clear" w:color="auto" w:fill="auto"/>
          </w:tcPr>
          <w:p w14:paraId="41EBF2BC" w14:textId="50558992" w:rsidR="006D5263" w:rsidRPr="00EB57B0" w:rsidRDefault="00F6302F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13CBF0E3" w14:textId="77777777" w:rsidR="006D5263" w:rsidRPr="00595FFC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</w:tcPr>
          <w:p w14:paraId="11E4FF19" w14:textId="77777777" w:rsidR="006D5263" w:rsidRPr="00DA6371" w:rsidRDefault="006D5263" w:rsidP="00D37403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A6371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ข้อมูลเกี่ยวกับการซื้อขายเงินลงทุน</w:t>
            </w:r>
          </w:p>
        </w:tc>
      </w:tr>
      <w:tr w:rsidR="006D5263" w:rsidRPr="00EA592D" w14:paraId="42D86D35" w14:textId="77777777" w:rsidTr="00D37403">
        <w:tc>
          <w:tcPr>
            <w:tcW w:w="1368" w:type="dxa"/>
          </w:tcPr>
          <w:p w14:paraId="3E986650" w14:textId="0DB8B7CB" w:rsidR="006D5263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F0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F630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7799D9F5" w14:textId="77777777" w:rsidR="006D5263" w:rsidRPr="00EA592D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44B9678" w14:textId="77777777" w:rsidR="006D5263" w:rsidRPr="0049665F" w:rsidRDefault="006D5263" w:rsidP="00D37403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A6371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ข้อมูล</w:t>
            </w:r>
            <w:r w:rsidRPr="00DA637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ส่วนงานดำเนินงานและการจำแนกรายได้</w:t>
            </w:r>
          </w:p>
        </w:tc>
      </w:tr>
      <w:tr w:rsidR="006D5263" w:rsidRPr="00EA592D" w14:paraId="32037C41" w14:textId="77777777" w:rsidTr="00D37403">
        <w:tc>
          <w:tcPr>
            <w:tcW w:w="1368" w:type="dxa"/>
          </w:tcPr>
          <w:p w14:paraId="03E26E83" w14:textId="110BB0E5" w:rsidR="006D5263" w:rsidRPr="00245732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F0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F630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0B64C6B" w14:textId="77777777" w:rsidR="006D5263" w:rsidRPr="00EA592D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C9E5A86" w14:textId="77777777" w:rsidR="006D5263" w:rsidRPr="00DA6371" w:rsidRDefault="006D5263" w:rsidP="00D37403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A637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ข้อมูลเกี่ยวกับระดับและวิธีวัดมูลค่ายุติธรรมของเงินลงทุน</w:t>
            </w:r>
          </w:p>
        </w:tc>
      </w:tr>
      <w:tr w:rsidR="006D5263" w:rsidRPr="00EA592D" w14:paraId="2DE8AFB0" w14:textId="77777777" w:rsidTr="00D37403">
        <w:tc>
          <w:tcPr>
            <w:tcW w:w="1368" w:type="dxa"/>
          </w:tcPr>
          <w:p w14:paraId="4AC29E95" w14:textId="4BCA4BF2" w:rsidR="006D5263" w:rsidRPr="00E73399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F0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F630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74A9338" w14:textId="77777777" w:rsidR="006D5263" w:rsidRPr="00EA592D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72FEA40E" w14:textId="77777777" w:rsidR="006D5263" w:rsidRPr="00DA6371" w:rsidRDefault="006D5263" w:rsidP="00D37403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A6371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ภาระผูกพัน</w:t>
            </w:r>
            <w:r w:rsidRPr="00DA637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กับบุคคลหรือกิจการที่ไม่เกี่ยวข้องกัน</w:t>
            </w:r>
          </w:p>
        </w:tc>
      </w:tr>
    </w:tbl>
    <w:p w14:paraId="62BBEEE3" w14:textId="77777777" w:rsidR="006D5263" w:rsidRPr="008414D9" w:rsidRDefault="006D5263" w:rsidP="006D5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DA6371">
        <w:rPr>
          <w:rFonts w:ascii="Angsana New" w:hAnsi="Angsana New"/>
          <w:sz w:val="30"/>
          <w:szCs w:val="30"/>
          <w:cs/>
        </w:rPr>
        <w:br w:type="page"/>
      </w:r>
      <w:r w:rsidRPr="00DA6371">
        <w:rPr>
          <w:rFonts w:asciiTheme="majorBidi" w:hAnsiTheme="majorBidi"/>
          <w:sz w:val="30"/>
          <w:szCs w:val="30"/>
          <w:cs/>
        </w:rPr>
        <w:lastRenderedPageBreak/>
        <w:t>หมายเหตุประกอบงบการเงิน</w:t>
      </w:r>
      <w:r w:rsidRPr="00DA6371">
        <w:rPr>
          <w:rFonts w:asciiTheme="majorBidi" w:hAnsiTheme="majorBidi" w:hint="cs"/>
          <w:sz w:val="30"/>
          <w:szCs w:val="30"/>
          <w:cs/>
        </w:rPr>
        <w:t>เ</w:t>
      </w:r>
      <w:r w:rsidRPr="00DA6371">
        <w:rPr>
          <w:rFonts w:asciiTheme="majorBidi" w:hAnsiTheme="majorBidi"/>
          <w:sz w:val="30"/>
          <w:szCs w:val="30"/>
          <w:cs/>
        </w:rPr>
        <w:t>ป็นส่วนหนึ่งของงบการเงินระหว่างกาลนี้</w:t>
      </w:r>
    </w:p>
    <w:p w14:paraId="5EC85C52" w14:textId="77777777" w:rsidR="006D5263" w:rsidRPr="00E81923" w:rsidRDefault="006D5263" w:rsidP="006D5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78A982B" w14:textId="78279CFB" w:rsidR="006D5263" w:rsidRPr="00DA6371" w:rsidRDefault="006D5263" w:rsidP="006D5263">
      <w:pPr>
        <w:pStyle w:val="BodyTextInden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A6371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งบการเงินระหว่างกาลนี้ได้รับอนุมัติให้ออกงบการเงินจากกรรมการ</w:t>
      </w:r>
      <w:r w:rsidRPr="00DA6371">
        <w:rPr>
          <w:rFonts w:asciiTheme="majorBidi" w:hAnsiTheme="majorBidi" w:cstheme="majorBidi" w:hint="cs"/>
          <w:sz w:val="30"/>
          <w:szCs w:val="30"/>
          <w:cs/>
        </w:rPr>
        <w:t>ผู้มีอำนาจ</w:t>
      </w:r>
      <w:r w:rsidRPr="00DA6371">
        <w:rPr>
          <w:rFonts w:asciiTheme="majorBidi" w:hAnsiTheme="majorBidi" w:cstheme="majorBidi"/>
          <w:sz w:val="30"/>
          <w:szCs w:val="30"/>
          <w:cs/>
        </w:rPr>
        <w:t xml:space="preserve">ของผู้จัดการกองทรัสต์เมื่อวันที่ </w:t>
      </w:r>
      <w:r w:rsidRPr="00DA6371">
        <w:rPr>
          <w:rFonts w:asciiTheme="majorBidi" w:hAnsiTheme="majorBidi" w:cstheme="majorBidi"/>
          <w:sz w:val="30"/>
          <w:szCs w:val="30"/>
          <w:cs/>
        </w:rPr>
        <w:br/>
      </w:r>
      <w:r w:rsidR="007D166E" w:rsidRPr="007D166E">
        <w:rPr>
          <w:rFonts w:asciiTheme="majorBidi" w:hAnsiTheme="majorBidi" w:cstheme="majorBidi"/>
          <w:sz w:val="30"/>
          <w:szCs w:val="30"/>
        </w:rPr>
        <w:t>10</w:t>
      </w:r>
      <w:r w:rsidR="008B371D" w:rsidRPr="007D166E">
        <w:rPr>
          <w:rFonts w:asciiTheme="majorBidi" w:hAnsiTheme="majorBidi" w:cstheme="majorBidi"/>
          <w:sz w:val="30"/>
          <w:szCs w:val="30"/>
        </w:rPr>
        <w:t xml:space="preserve"> </w:t>
      </w:r>
      <w:r w:rsidR="008B371D" w:rsidRPr="007D166E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Pr="007D166E">
        <w:rPr>
          <w:rFonts w:asciiTheme="majorBidi" w:hAnsiTheme="majorBidi" w:cstheme="majorBidi"/>
          <w:sz w:val="30"/>
          <w:szCs w:val="30"/>
        </w:rPr>
        <w:t xml:space="preserve"> 256</w:t>
      </w:r>
      <w:r w:rsidR="00874E01" w:rsidRPr="007D166E">
        <w:rPr>
          <w:rFonts w:asciiTheme="majorBidi" w:hAnsiTheme="majorBidi" w:cstheme="majorBidi"/>
          <w:sz w:val="30"/>
          <w:szCs w:val="30"/>
        </w:rPr>
        <w:t>6</w:t>
      </w:r>
    </w:p>
    <w:p w14:paraId="2AFC966B" w14:textId="77777777" w:rsidR="006D5263" w:rsidRPr="00BF77C6" w:rsidRDefault="006D5263" w:rsidP="006D5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72356D2" w14:textId="77777777" w:rsidR="006D5263" w:rsidRPr="00DA6371" w:rsidRDefault="006D5263" w:rsidP="006D5263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DA6371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61C688DC" w14:textId="77777777" w:rsidR="006D5263" w:rsidRPr="00607564" w:rsidRDefault="006D5263" w:rsidP="006D5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87D4035" w14:textId="77777777" w:rsidR="006D5263" w:rsidRPr="00CE726B" w:rsidRDefault="006D5263" w:rsidP="006D5263">
      <w:pPr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DA6371">
        <w:rPr>
          <w:rFonts w:asciiTheme="majorBidi" w:hAnsiTheme="majorBidi" w:cstheme="majorBidi"/>
          <w:sz w:val="30"/>
          <w:szCs w:val="30"/>
          <w:cs/>
        </w:rPr>
        <w:t>ทรัสต์เพื่อการลงทุนในอสังหาริมทรัพย์และสิทธิการเช่าดุสิตธานี</w:t>
      </w:r>
      <w:r w:rsidRPr="00CE726B">
        <w:rPr>
          <w:rFonts w:asciiTheme="majorBidi" w:hAnsiTheme="majorBidi" w:cstheme="majorBidi"/>
          <w:sz w:val="30"/>
          <w:szCs w:val="30"/>
        </w:rPr>
        <w:t xml:space="preserve"> </w:t>
      </w:r>
      <w:r w:rsidRPr="00BE089B">
        <w:rPr>
          <w:rFonts w:asciiTheme="majorBidi" w:hAnsiTheme="majorBidi" w:cstheme="majorBidi"/>
          <w:sz w:val="30"/>
          <w:szCs w:val="30"/>
        </w:rPr>
        <w:t>(</w:t>
      </w:r>
      <w:r>
        <w:rPr>
          <w:rFonts w:asciiTheme="majorBidi" w:hAnsiTheme="majorBidi" w:cstheme="majorBidi"/>
          <w:sz w:val="30"/>
          <w:szCs w:val="30"/>
        </w:rPr>
        <w:t>“</w:t>
      </w:r>
      <w:r w:rsidRPr="00DA6371">
        <w:rPr>
          <w:rFonts w:asciiTheme="majorBidi" w:hAnsiTheme="majorBidi" w:cstheme="majorBidi"/>
          <w:sz w:val="30"/>
          <w:szCs w:val="30"/>
          <w:cs/>
        </w:rPr>
        <w:t>กองทรัสต์”) จัดตั้งขึ้นเป็นทรัสต์เพื่อการลงทุนในอสังหาริมทรัพย์ประเภทไม่รับซื้อคืนหน่วยลงทุน ซึ่งไม่มีการกำหนดอายุโครงการโดยแปลงสภาพจากกองทุนรวมอสังหาริมทรัพย์ และสิทธิการเช่าดุสิตธานี ("กองทุนรวม") และจดทะเบียนเป็นกองทรัสต์เมื่อวันที่</w:t>
      </w:r>
      <w:r w:rsidRPr="00DA637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F0B2B">
        <w:rPr>
          <w:rFonts w:asciiTheme="majorBidi" w:hAnsiTheme="majorBidi" w:cstheme="majorBidi"/>
          <w:sz w:val="30"/>
          <w:szCs w:val="30"/>
        </w:rPr>
        <w:t>2</w:t>
      </w:r>
      <w:r w:rsidRPr="00E73399">
        <w:rPr>
          <w:rFonts w:asciiTheme="majorBidi" w:hAnsiTheme="majorBidi" w:cstheme="majorBidi"/>
          <w:sz w:val="30"/>
          <w:szCs w:val="30"/>
        </w:rPr>
        <w:t>9</w:t>
      </w:r>
      <w:r w:rsidRPr="00DA6371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Pr="000F0B2B">
        <w:rPr>
          <w:rFonts w:asciiTheme="majorBidi" w:hAnsiTheme="majorBidi" w:cstheme="majorBidi"/>
          <w:sz w:val="30"/>
          <w:szCs w:val="30"/>
        </w:rPr>
        <w:t>25</w:t>
      </w:r>
      <w:r w:rsidRPr="00E73399">
        <w:rPr>
          <w:rFonts w:asciiTheme="majorBidi" w:hAnsiTheme="majorBidi" w:cstheme="majorBidi"/>
          <w:sz w:val="30"/>
          <w:szCs w:val="30"/>
        </w:rPr>
        <w:t>60</w:t>
      </w:r>
      <w:r w:rsidRPr="00DA6371">
        <w:rPr>
          <w:rFonts w:asciiTheme="majorBidi" w:hAnsiTheme="majorBidi" w:cstheme="majorBidi"/>
          <w:sz w:val="30"/>
          <w:szCs w:val="30"/>
          <w:cs/>
        </w:rPr>
        <w:t xml:space="preserve"> โดยมีจำนวน</w:t>
      </w:r>
      <w:r w:rsidRPr="00DA6371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DA6371">
        <w:rPr>
          <w:rFonts w:asciiTheme="majorBidi" w:hAnsiTheme="majorBidi" w:cstheme="majorBidi"/>
          <w:sz w:val="30"/>
          <w:szCs w:val="30"/>
          <w:cs/>
        </w:rPr>
        <w:t>ทุน</w:t>
      </w:r>
      <w:r w:rsidRPr="00DA6371">
        <w:rPr>
          <w:rFonts w:asciiTheme="majorBidi" w:hAnsiTheme="majorBidi" w:cstheme="majorBidi" w:hint="cs"/>
          <w:sz w:val="30"/>
          <w:szCs w:val="30"/>
          <w:cs/>
        </w:rPr>
        <w:t xml:space="preserve">จดทะเบียน </w:t>
      </w:r>
      <w:r w:rsidRPr="004157EA">
        <w:rPr>
          <w:rFonts w:asciiTheme="majorBidi" w:hAnsiTheme="majorBidi"/>
          <w:sz w:val="30"/>
          <w:szCs w:val="30"/>
        </w:rPr>
        <w:t>3</w:t>
      </w:r>
      <w:r w:rsidRPr="007A0A22">
        <w:rPr>
          <w:rFonts w:asciiTheme="majorBidi" w:hAnsiTheme="majorBidi"/>
          <w:sz w:val="30"/>
          <w:szCs w:val="30"/>
        </w:rPr>
        <w:t>,</w:t>
      </w:r>
      <w:r w:rsidRPr="00E73399">
        <w:rPr>
          <w:rFonts w:asciiTheme="majorBidi" w:hAnsiTheme="majorBidi"/>
          <w:sz w:val="30"/>
          <w:szCs w:val="30"/>
        </w:rPr>
        <w:t>6</w:t>
      </w:r>
      <w:r w:rsidRPr="000F0B2B">
        <w:rPr>
          <w:rFonts w:asciiTheme="majorBidi" w:hAnsiTheme="majorBidi"/>
          <w:sz w:val="30"/>
          <w:szCs w:val="30"/>
        </w:rPr>
        <w:t>5</w:t>
      </w:r>
      <w:r w:rsidRPr="00E73399">
        <w:rPr>
          <w:rFonts w:asciiTheme="majorBidi" w:hAnsiTheme="majorBidi"/>
          <w:sz w:val="30"/>
          <w:szCs w:val="30"/>
        </w:rPr>
        <w:t>6</w:t>
      </w:r>
      <w:r w:rsidRPr="007A0A22">
        <w:rPr>
          <w:rFonts w:asciiTheme="majorBidi" w:hAnsiTheme="majorBidi"/>
          <w:sz w:val="30"/>
          <w:szCs w:val="30"/>
        </w:rPr>
        <w:t>.</w:t>
      </w:r>
      <w:r w:rsidRPr="00E73399">
        <w:rPr>
          <w:rFonts w:asciiTheme="majorBidi" w:hAnsiTheme="majorBidi"/>
          <w:sz w:val="30"/>
          <w:szCs w:val="30"/>
        </w:rPr>
        <w:t>0</w:t>
      </w:r>
      <w:r w:rsidRPr="000F0B2B">
        <w:rPr>
          <w:rFonts w:asciiTheme="majorBidi" w:hAnsiTheme="majorBidi"/>
          <w:sz w:val="30"/>
          <w:szCs w:val="30"/>
        </w:rPr>
        <w:t>5</w:t>
      </w:r>
      <w:r w:rsidRPr="00DA63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A6371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DA6371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Pr="00DA6371">
        <w:rPr>
          <w:rFonts w:asciiTheme="majorBidi" w:hAnsiTheme="majorBidi" w:cstheme="majorBidi" w:hint="cs"/>
          <w:sz w:val="30"/>
          <w:szCs w:val="30"/>
          <w:cs/>
        </w:rPr>
        <w:t>(</w:t>
      </w:r>
      <w:r w:rsidRPr="00DA6371">
        <w:rPr>
          <w:rFonts w:asciiTheme="majorBidi" w:hAnsiTheme="majorBidi" w:cstheme="majorBidi"/>
          <w:sz w:val="30"/>
          <w:szCs w:val="30"/>
          <w:cs/>
        </w:rPr>
        <w:t xml:space="preserve">แบ่งเป็น </w:t>
      </w:r>
      <w:r w:rsidRPr="000F0B2B">
        <w:rPr>
          <w:rFonts w:asciiTheme="majorBidi" w:hAnsiTheme="majorBidi" w:cstheme="majorBidi"/>
          <w:sz w:val="30"/>
          <w:szCs w:val="30"/>
        </w:rPr>
        <w:t>4</w:t>
      </w:r>
      <w:r w:rsidRPr="00E73399">
        <w:rPr>
          <w:rFonts w:asciiTheme="majorBidi" w:hAnsiTheme="majorBidi" w:cstheme="majorBidi"/>
          <w:sz w:val="30"/>
          <w:szCs w:val="30"/>
        </w:rPr>
        <w:t>09</w:t>
      </w:r>
      <w:r w:rsidRPr="007A0A22">
        <w:rPr>
          <w:rFonts w:asciiTheme="majorBidi" w:hAnsiTheme="majorBidi" w:cstheme="majorBidi"/>
          <w:sz w:val="30"/>
          <w:szCs w:val="30"/>
        </w:rPr>
        <w:t>.</w:t>
      </w:r>
      <w:r w:rsidRPr="000F0B2B">
        <w:rPr>
          <w:rFonts w:asciiTheme="majorBidi" w:hAnsiTheme="majorBidi" w:cstheme="majorBidi"/>
          <w:sz w:val="30"/>
          <w:szCs w:val="30"/>
        </w:rPr>
        <w:t>4</w:t>
      </w:r>
      <w:r w:rsidRPr="00E73399">
        <w:rPr>
          <w:rFonts w:asciiTheme="majorBidi" w:hAnsiTheme="majorBidi" w:cstheme="majorBidi"/>
          <w:sz w:val="30"/>
          <w:szCs w:val="30"/>
        </w:rPr>
        <w:t>0</w:t>
      </w:r>
      <w:r w:rsidRPr="007A0A22">
        <w:rPr>
          <w:rFonts w:asciiTheme="majorBidi" w:hAnsiTheme="majorBidi" w:cstheme="majorBidi"/>
          <w:sz w:val="30"/>
          <w:szCs w:val="30"/>
        </w:rPr>
        <w:t xml:space="preserve"> </w:t>
      </w:r>
      <w:r w:rsidRPr="00DA6371">
        <w:rPr>
          <w:rFonts w:asciiTheme="majorBidi" w:hAnsiTheme="majorBidi" w:cstheme="majorBidi"/>
          <w:sz w:val="30"/>
          <w:szCs w:val="30"/>
          <w:cs/>
        </w:rPr>
        <w:t xml:space="preserve">ล้านหน่วย มูลค่าหน่วยละ </w:t>
      </w:r>
      <w:bookmarkStart w:id="0" w:name="_Hlk46853457"/>
      <w:r w:rsidRPr="00E73399">
        <w:rPr>
          <w:rFonts w:asciiTheme="majorBidi" w:hAnsiTheme="majorBidi" w:cstheme="majorBidi"/>
          <w:sz w:val="30"/>
          <w:szCs w:val="30"/>
        </w:rPr>
        <w:t>8</w:t>
      </w:r>
      <w:r w:rsidRPr="007A0A22">
        <w:rPr>
          <w:rFonts w:asciiTheme="majorBidi" w:hAnsiTheme="majorBidi" w:cstheme="majorBidi"/>
          <w:sz w:val="30"/>
          <w:szCs w:val="30"/>
        </w:rPr>
        <w:t>.</w:t>
      </w:r>
      <w:r w:rsidRPr="00E73399">
        <w:rPr>
          <w:rFonts w:asciiTheme="majorBidi" w:hAnsiTheme="majorBidi" w:cstheme="majorBidi"/>
          <w:sz w:val="30"/>
          <w:szCs w:val="30"/>
        </w:rPr>
        <w:t>9</w:t>
      </w:r>
      <w:r w:rsidRPr="004157EA">
        <w:rPr>
          <w:rFonts w:asciiTheme="majorBidi" w:hAnsiTheme="majorBidi" w:cstheme="majorBidi"/>
          <w:sz w:val="30"/>
          <w:szCs w:val="30"/>
        </w:rPr>
        <w:t>3</w:t>
      </w:r>
      <w:r w:rsidRPr="00E73399">
        <w:rPr>
          <w:rFonts w:asciiTheme="majorBidi" w:hAnsiTheme="majorBidi" w:cstheme="majorBidi"/>
          <w:sz w:val="30"/>
          <w:szCs w:val="30"/>
        </w:rPr>
        <w:t>0</w:t>
      </w:r>
      <w:r w:rsidRPr="000F0B2B">
        <w:rPr>
          <w:rFonts w:asciiTheme="majorBidi" w:hAnsiTheme="majorBidi" w:cstheme="majorBidi"/>
          <w:sz w:val="30"/>
          <w:szCs w:val="30"/>
        </w:rPr>
        <w:t>2</w:t>
      </w:r>
      <w:r w:rsidRPr="007A0A22">
        <w:rPr>
          <w:rFonts w:asciiTheme="majorBidi" w:hAnsiTheme="majorBidi" w:cstheme="majorBidi"/>
          <w:sz w:val="30"/>
          <w:szCs w:val="30"/>
        </w:rPr>
        <w:t xml:space="preserve"> </w:t>
      </w:r>
      <w:bookmarkEnd w:id="0"/>
      <w:r w:rsidRPr="00DA6371">
        <w:rPr>
          <w:rFonts w:asciiTheme="majorBidi" w:hAnsiTheme="majorBidi" w:cstheme="majorBidi"/>
          <w:sz w:val="30"/>
          <w:szCs w:val="30"/>
          <w:cs/>
        </w:rPr>
        <w:t>บาท) โดยมี</w:t>
      </w:r>
      <w:r w:rsidRPr="00DA6371" w:rsidDel="002B30C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A6371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Pr="00DA6371">
        <w:rPr>
          <w:rFonts w:asciiTheme="majorBidi" w:hAnsiTheme="majorBidi" w:cstheme="majorBidi" w:hint="cs"/>
          <w:sz w:val="30"/>
          <w:szCs w:val="30"/>
          <w:cs/>
        </w:rPr>
        <w:t>ดุสิตธานี พร็อพเพอร์ตี้ส์ รีท จำกัด</w:t>
      </w:r>
      <w:r w:rsidRPr="00CE726B">
        <w:rPr>
          <w:rFonts w:asciiTheme="majorBidi" w:hAnsiTheme="majorBidi" w:cstheme="majorBidi"/>
          <w:sz w:val="30"/>
          <w:szCs w:val="30"/>
        </w:rPr>
        <w:t xml:space="preserve"> (“</w:t>
      </w:r>
      <w:r w:rsidRPr="00DA6371">
        <w:rPr>
          <w:rFonts w:asciiTheme="majorBidi" w:hAnsiTheme="majorBidi" w:cstheme="majorBidi" w:hint="cs"/>
          <w:sz w:val="30"/>
          <w:szCs w:val="30"/>
          <w:cs/>
        </w:rPr>
        <w:t>ผู้จัดการกองทรัสต์”)</w:t>
      </w:r>
      <w:r w:rsidRPr="00DA6371">
        <w:rPr>
          <w:rFonts w:asciiTheme="majorBidi" w:hAnsiTheme="majorBidi" w:cstheme="majorBidi"/>
          <w:sz w:val="30"/>
          <w:szCs w:val="30"/>
          <w:cs/>
        </w:rPr>
        <w:t xml:space="preserve"> เป็นผู้จัดการกองทรัสต์และบริษัทหลักทรัพย์จัดการกองทุน</w:t>
      </w:r>
      <w:r w:rsidRPr="00DA6371">
        <w:rPr>
          <w:rFonts w:asciiTheme="majorBidi" w:hAnsiTheme="majorBidi" w:cstheme="majorBidi" w:hint="cs"/>
          <w:sz w:val="30"/>
          <w:szCs w:val="30"/>
          <w:cs/>
        </w:rPr>
        <w:t>กรุงไทย จำกัด (มหาชน)</w:t>
      </w:r>
      <w:r w:rsidRPr="00DA63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A6371">
        <w:rPr>
          <w:rFonts w:asciiTheme="majorBidi" w:hAnsiTheme="majorBidi" w:cstheme="majorBidi" w:hint="cs"/>
          <w:sz w:val="30"/>
          <w:szCs w:val="30"/>
          <w:cs/>
        </w:rPr>
        <w:t xml:space="preserve">(“ทรัสตี”) </w:t>
      </w:r>
      <w:r w:rsidRPr="00DA6371">
        <w:rPr>
          <w:rFonts w:asciiTheme="majorBidi" w:hAnsiTheme="majorBidi" w:cstheme="majorBidi"/>
          <w:sz w:val="30"/>
          <w:szCs w:val="30"/>
          <w:cs/>
        </w:rPr>
        <w:t>เป็นทรัสตีของกองทรัสต์</w:t>
      </w:r>
    </w:p>
    <w:p w14:paraId="1814F464" w14:textId="77777777" w:rsidR="006D5263" w:rsidRPr="00DA6371" w:rsidRDefault="006D5263" w:rsidP="006D5263">
      <w:pPr>
        <w:pStyle w:val="BodyTextIndent"/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6F07093" w14:textId="77777777" w:rsidR="006D5263" w:rsidRPr="00CE726B" w:rsidRDefault="006D5263" w:rsidP="006D5263">
      <w:pPr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DA6371">
        <w:rPr>
          <w:rFonts w:asciiTheme="majorBidi" w:hAnsiTheme="majorBidi" w:cstheme="majorBidi"/>
          <w:sz w:val="30"/>
          <w:szCs w:val="30"/>
          <w:cs/>
        </w:rPr>
        <w:t>กองทรัสต์มีนโยบายจ่ายเงินปันผลตามหลักเกณฑ์และวิธีการที่กำหนดในหนังสือชี้ชวน</w:t>
      </w:r>
    </w:p>
    <w:p w14:paraId="011BA5DA" w14:textId="77777777" w:rsidR="006D5263" w:rsidRPr="00E81923" w:rsidRDefault="006D5263" w:rsidP="006D5263">
      <w:pPr>
        <w:pStyle w:val="BodyTextIndent"/>
        <w:spacing w:after="0"/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CB645C8" w14:textId="77777777" w:rsidR="006D5263" w:rsidRDefault="006D5263" w:rsidP="006D5263">
      <w:pPr>
        <w:pStyle w:val="BodyTextIndent"/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A6371">
        <w:rPr>
          <w:rFonts w:asciiTheme="majorBidi" w:hAnsiTheme="majorBidi" w:cstheme="majorBidi"/>
          <w:sz w:val="30"/>
          <w:szCs w:val="30"/>
          <w:cs/>
        </w:rPr>
        <w:t>งบการเงินรวมนี้ได้รวมงบการเงินของทรัสต์เพื่อการลงทุนในอสังหาริมทรัพย์และสิทธิการเช่าดุสิตธานี และบริษัทย่อย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BE089B">
        <w:rPr>
          <w:rFonts w:asciiTheme="majorBidi" w:hAnsiTheme="majorBidi" w:cstheme="majorBidi" w:hint="cs"/>
          <w:sz w:val="30"/>
          <w:szCs w:val="30"/>
        </w:rPr>
        <w:t>(“</w:t>
      </w:r>
      <w:r w:rsidRPr="00DA6371">
        <w:rPr>
          <w:rFonts w:asciiTheme="majorBidi" w:hAnsiTheme="majorBidi" w:cstheme="majorBidi" w:hint="cs"/>
          <w:sz w:val="30"/>
          <w:szCs w:val="30"/>
          <w:cs/>
        </w:rPr>
        <w:t xml:space="preserve">กลุ่มกองทรัสต์”) </w:t>
      </w:r>
      <w:r w:rsidRPr="00DA6371">
        <w:rPr>
          <w:rFonts w:asciiTheme="majorBidi" w:hAnsiTheme="majorBidi" w:cstheme="majorBidi"/>
          <w:sz w:val="30"/>
          <w:szCs w:val="30"/>
          <w:cs/>
        </w:rPr>
        <w:t>ดังต่อ</w:t>
      </w:r>
      <w:r w:rsidRPr="00DA6371">
        <w:rPr>
          <w:rFonts w:asciiTheme="majorBidi" w:hAnsiTheme="majorBidi" w:cstheme="majorBidi" w:hint="cs"/>
          <w:sz w:val="30"/>
          <w:szCs w:val="30"/>
          <w:cs/>
        </w:rPr>
        <w:t>ไปนี้</w:t>
      </w:r>
    </w:p>
    <w:p w14:paraId="179FDC3B" w14:textId="77777777" w:rsidR="006D5263" w:rsidRPr="00E81923" w:rsidRDefault="006D5263" w:rsidP="006D5263">
      <w:pPr>
        <w:pStyle w:val="BodyTextIndent"/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2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3"/>
        <w:gridCol w:w="1987"/>
        <w:gridCol w:w="1800"/>
        <w:gridCol w:w="1620"/>
        <w:gridCol w:w="1674"/>
      </w:tblGrid>
      <w:tr w:rsidR="006D5263" w14:paraId="4899D3BD" w14:textId="77777777" w:rsidTr="00016C8C">
        <w:tc>
          <w:tcPr>
            <w:tcW w:w="2243" w:type="dxa"/>
          </w:tcPr>
          <w:p w14:paraId="6AD088DA" w14:textId="77777777" w:rsidR="006D5263" w:rsidRDefault="006D5263" w:rsidP="00D37403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6371">
              <w:rPr>
                <w:rFonts w:asciiTheme="majorBidi" w:hAnsiTheme="majorBidi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987" w:type="dxa"/>
          </w:tcPr>
          <w:p w14:paraId="5D1F0B57" w14:textId="77777777" w:rsidR="006D5263" w:rsidRDefault="006D5263" w:rsidP="00D37403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6371">
              <w:rPr>
                <w:rFonts w:asciiTheme="majorBidi" w:hAnsiTheme="majorBidi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800" w:type="dxa"/>
          </w:tcPr>
          <w:p w14:paraId="0B02FFAC" w14:textId="77777777" w:rsidR="006D5263" w:rsidRDefault="006D5263" w:rsidP="00D37403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6371">
              <w:rPr>
                <w:rFonts w:asciiTheme="majorBidi" w:hAnsiTheme="majorBidi"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294" w:type="dxa"/>
            <w:gridSpan w:val="2"/>
          </w:tcPr>
          <w:p w14:paraId="0D170EA7" w14:textId="77777777" w:rsidR="006D5263" w:rsidRPr="00DA6371" w:rsidRDefault="006D5263" w:rsidP="00D37403">
            <w:pPr>
              <w:pStyle w:val="BodyTextIndent"/>
              <w:spacing w:after="0"/>
              <w:ind w:left="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DA6371">
              <w:rPr>
                <w:rFonts w:asciiTheme="majorBidi" w:hAnsiTheme="majorBidi"/>
                <w:sz w:val="30"/>
                <w:szCs w:val="30"/>
                <w:cs/>
              </w:rPr>
              <w:t>สัดส่วนความเป็นเจ้าของ</w:t>
            </w:r>
          </w:p>
        </w:tc>
      </w:tr>
      <w:tr w:rsidR="006D5263" w14:paraId="6F137345" w14:textId="77777777" w:rsidTr="00016C8C">
        <w:tc>
          <w:tcPr>
            <w:tcW w:w="2243" w:type="dxa"/>
          </w:tcPr>
          <w:p w14:paraId="505CE6E8" w14:textId="77777777" w:rsidR="006D5263" w:rsidRPr="004E7CB0" w:rsidRDefault="006D5263" w:rsidP="00D3740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987" w:type="dxa"/>
          </w:tcPr>
          <w:p w14:paraId="171325AE" w14:textId="77777777" w:rsidR="006D5263" w:rsidRPr="004E7CB0" w:rsidRDefault="006D5263" w:rsidP="00D3740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54993E0E" w14:textId="77777777" w:rsidR="006D5263" w:rsidRPr="00DA6371" w:rsidRDefault="006D5263" w:rsidP="00D3740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15EE819F" w14:textId="4ADE07E3" w:rsidR="006D5263" w:rsidRPr="004E7CB0" w:rsidRDefault="006D5263" w:rsidP="00D37403">
            <w:pPr>
              <w:pStyle w:val="BodyTextIndent"/>
              <w:spacing w:after="0"/>
              <w:ind w:left="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4157EA">
              <w:rPr>
                <w:rFonts w:asciiTheme="majorBidi" w:hAnsiTheme="majorBidi"/>
                <w:sz w:val="30"/>
                <w:szCs w:val="30"/>
              </w:rPr>
              <w:t>3</w:t>
            </w:r>
            <w:r w:rsidR="00016C8C">
              <w:rPr>
                <w:rFonts w:asciiTheme="majorBidi" w:hAnsiTheme="majorBidi"/>
                <w:sz w:val="30"/>
                <w:szCs w:val="30"/>
              </w:rPr>
              <w:t>0</w:t>
            </w:r>
            <w:r w:rsidRPr="00BD75DB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8B371D">
              <w:rPr>
                <w:rFonts w:asciiTheme="majorBidi" w:hAnsiTheme="majorBidi" w:hint="cs"/>
                <w:sz w:val="30"/>
                <w:szCs w:val="30"/>
                <w:cs/>
              </w:rPr>
              <w:t>กันยายน</w:t>
            </w:r>
            <w:r w:rsidRPr="00DA6371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0F0B2B">
              <w:rPr>
                <w:rFonts w:asciiTheme="majorBidi" w:hAnsiTheme="majorBidi"/>
                <w:sz w:val="30"/>
                <w:szCs w:val="30"/>
              </w:rPr>
              <w:t>25</w:t>
            </w:r>
            <w:r w:rsidRPr="00E73399">
              <w:rPr>
                <w:rFonts w:asciiTheme="majorBidi" w:hAnsiTheme="majorBidi"/>
                <w:sz w:val="30"/>
                <w:szCs w:val="30"/>
              </w:rPr>
              <w:t>6</w:t>
            </w:r>
            <w:r w:rsidR="00D2604D">
              <w:rPr>
                <w:rFonts w:asciiTheme="majorBidi" w:hAnsiTheme="majorBidi"/>
                <w:sz w:val="30"/>
                <w:szCs w:val="30"/>
              </w:rPr>
              <w:t>6</w:t>
            </w:r>
          </w:p>
        </w:tc>
        <w:tc>
          <w:tcPr>
            <w:tcW w:w="1674" w:type="dxa"/>
          </w:tcPr>
          <w:p w14:paraId="79EF5EC4" w14:textId="743ABD87" w:rsidR="006D5263" w:rsidRPr="00DA6371" w:rsidRDefault="006D5263" w:rsidP="00D37403">
            <w:pPr>
              <w:pStyle w:val="BodyTextIndent"/>
              <w:spacing w:after="0"/>
              <w:ind w:left="0" w:right="4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4157EA">
              <w:rPr>
                <w:rFonts w:asciiTheme="majorBidi" w:hAnsiTheme="majorBidi"/>
                <w:sz w:val="30"/>
                <w:szCs w:val="30"/>
              </w:rPr>
              <w:t>3</w:t>
            </w:r>
            <w:r w:rsidRPr="000F0B2B">
              <w:rPr>
                <w:rFonts w:asciiTheme="majorBidi" w:hAnsiTheme="majorBidi"/>
                <w:sz w:val="30"/>
                <w:szCs w:val="30"/>
              </w:rPr>
              <w:t>1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DA6371">
              <w:rPr>
                <w:rFonts w:asciiTheme="majorBidi" w:hAnsiTheme="majorBidi" w:hint="cs"/>
                <w:sz w:val="30"/>
                <w:szCs w:val="30"/>
                <w:cs/>
              </w:rPr>
              <w:t xml:space="preserve">ธันวาคม </w:t>
            </w:r>
            <w:r w:rsidRPr="000F0B2B">
              <w:rPr>
                <w:rFonts w:asciiTheme="majorBidi" w:hAnsiTheme="majorBidi"/>
                <w:sz w:val="30"/>
                <w:szCs w:val="30"/>
              </w:rPr>
              <w:t>25</w:t>
            </w:r>
            <w:r w:rsidRPr="00E73399">
              <w:rPr>
                <w:rFonts w:asciiTheme="majorBidi" w:hAnsiTheme="majorBidi"/>
                <w:sz w:val="30"/>
                <w:szCs w:val="30"/>
              </w:rPr>
              <w:t>6</w:t>
            </w:r>
            <w:r w:rsidR="003C2EB7">
              <w:rPr>
                <w:rFonts w:asciiTheme="majorBidi" w:hAnsiTheme="majorBidi"/>
                <w:sz w:val="30"/>
                <w:szCs w:val="30"/>
              </w:rPr>
              <w:t>5</w:t>
            </w:r>
          </w:p>
        </w:tc>
      </w:tr>
      <w:tr w:rsidR="006D5263" w14:paraId="3658BE80" w14:textId="77777777" w:rsidTr="00016C8C">
        <w:tc>
          <w:tcPr>
            <w:tcW w:w="2243" w:type="dxa"/>
          </w:tcPr>
          <w:p w14:paraId="583A17D3" w14:textId="77777777" w:rsidR="006D5263" w:rsidRPr="004E7CB0" w:rsidRDefault="006D5263" w:rsidP="00D3740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987" w:type="dxa"/>
          </w:tcPr>
          <w:p w14:paraId="47B0D9EF" w14:textId="77777777" w:rsidR="006D5263" w:rsidRPr="004E7CB0" w:rsidRDefault="006D5263" w:rsidP="00D3740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66A58F52" w14:textId="77777777" w:rsidR="006D5263" w:rsidRPr="00DA6371" w:rsidRDefault="006D5263" w:rsidP="00D3740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3294" w:type="dxa"/>
            <w:gridSpan w:val="2"/>
          </w:tcPr>
          <w:p w14:paraId="78783366" w14:textId="77777777" w:rsidR="006D5263" w:rsidRPr="00DA6371" w:rsidRDefault="006D5263" w:rsidP="00D37403">
            <w:pPr>
              <w:pStyle w:val="BodyTextIndent"/>
              <w:spacing w:after="0"/>
              <w:ind w:left="0"/>
              <w:jc w:val="center"/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</w:pPr>
            <w:r w:rsidRPr="00BE089B">
              <w:rPr>
                <w:rFonts w:asciiTheme="majorBidi" w:hAnsiTheme="majorBidi" w:hint="cs"/>
                <w:i/>
                <w:iCs/>
                <w:sz w:val="30"/>
                <w:szCs w:val="30"/>
              </w:rPr>
              <w:t>(</w:t>
            </w:r>
            <w:r w:rsidRPr="00DA6371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ร้อยละ)</w:t>
            </w:r>
          </w:p>
        </w:tc>
      </w:tr>
      <w:tr w:rsidR="006D5263" w14:paraId="0C959FFA" w14:textId="77777777" w:rsidTr="00016C8C">
        <w:tc>
          <w:tcPr>
            <w:tcW w:w="2243" w:type="dxa"/>
          </w:tcPr>
          <w:p w14:paraId="05910474" w14:textId="77777777" w:rsidR="006D5263" w:rsidRDefault="006D5263" w:rsidP="00D3740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6371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ดุสิตธานี รีท จำกัด</w:t>
            </w:r>
          </w:p>
        </w:tc>
        <w:tc>
          <w:tcPr>
            <w:tcW w:w="1987" w:type="dxa"/>
          </w:tcPr>
          <w:p w14:paraId="2764825A" w14:textId="77777777" w:rsidR="006D5263" w:rsidRDefault="006D5263" w:rsidP="00D3740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A6371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ลงทุนในบริษัทอื่น</w:t>
            </w:r>
          </w:p>
        </w:tc>
        <w:tc>
          <w:tcPr>
            <w:tcW w:w="1800" w:type="dxa"/>
          </w:tcPr>
          <w:p w14:paraId="55E9709D" w14:textId="77777777" w:rsidR="006D5263" w:rsidRDefault="006D5263" w:rsidP="00D3740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A6371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620" w:type="dxa"/>
          </w:tcPr>
          <w:p w14:paraId="77922088" w14:textId="77777777" w:rsidR="006D5263" w:rsidRDefault="006D5263" w:rsidP="00D37403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674" w:type="dxa"/>
          </w:tcPr>
          <w:p w14:paraId="3BF6F805" w14:textId="77777777" w:rsidR="006D5263" w:rsidRDefault="006D5263" w:rsidP="00D37403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6D5263" w14:paraId="3BF0BD33" w14:textId="77777777" w:rsidTr="00016C8C">
        <w:tc>
          <w:tcPr>
            <w:tcW w:w="2243" w:type="dxa"/>
          </w:tcPr>
          <w:p w14:paraId="6326EA39" w14:textId="77777777" w:rsidR="006D5263" w:rsidRDefault="006D5263" w:rsidP="00D3740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A6371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ดุสิตมัลดีฟส์</w:t>
            </w:r>
          </w:p>
        </w:tc>
        <w:tc>
          <w:tcPr>
            <w:tcW w:w="1987" w:type="dxa"/>
          </w:tcPr>
          <w:p w14:paraId="66F47395" w14:textId="77777777" w:rsidR="006D5263" w:rsidRDefault="006D5263" w:rsidP="00D3740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B030407" w14:textId="77777777" w:rsidR="006D5263" w:rsidRDefault="006D5263" w:rsidP="00D3740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DBE65C5" w14:textId="77777777" w:rsidR="006D5263" w:rsidRDefault="006D5263" w:rsidP="00D37403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4" w:type="dxa"/>
          </w:tcPr>
          <w:p w14:paraId="1C531F9E" w14:textId="77777777" w:rsidR="006D5263" w:rsidRDefault="006D5263" w:rsidP="00D37403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5263" w14:paraId="30419D33" w14:textId="77777777" w:rsidTr="00016C8C">
        <w:tc>
          <w:tcPr>
            <w:tcW w:w="2243" w:type="dxa"/>
          </w:tcPr>
          <w:p w14:paraId="1D972E56" w14:textId="77777777" w:rsidR="006D5263" w:rsidRDefault="006D5263" w:rsidP="00D3740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637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อินเวสเม้นท์ จำกัด</w:t>
            </w:r>
          </w:p>
        </w:tc>
        <w:tc>
          <w:tcPr>
            <w:tcW w:w="1987" w:type="dxa"/>
          </w:tcPr>
          <w:p w14:paraId="4BD966CB" w14:textId="77777777" w:rsidR="006D5263" w:rsidRDefault="006D5263" w:rsidP="00D3740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A6371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ให้เช่าอสังหาริมทรัพย์</w:t>
            </w:r>
          </w:p>
        </w:tc>
        <w:tc>
          <w:tcPr>
            <w:tcW w:w="1800" w:type="dxa"/>
          </w:tcPr>
          <w:p w14:paraId="6E495382" w14:textId="77777777" w:rsidR="006D5263" w:rsidRDefault="006D5263" w:rsidP="00D3740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A637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สาธารณรัฐมัลดีฟส์</w:t>
            </w:r>
          </w:p>
        </w:tc>
        <w:tc>
          <w:tcPr>
            <w:tcW w:w="1620" w:type="dxa"/>
          </w:tcPr>
          <w:p w14:paraId="0E15934C" w14:textId="77777777" w:rsidR="006D5263" w:rsidRDefault="006D5263" w:rsidP="00D37403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674" w:type="dxa"/>
          </w:tcPr>
          <w:p w14:paraId="6CC081D4" w14:textId="77777777" w:rsidR="006D5263" w:rsidRDefault="006D5263" w:rsidP="00D37403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</w:tbl>
    <w:p w14:paraId="603878AE" w14:textId="77777777" w:rsidR="006D5263" w:rsidRDefault="006D5263" w:rsidP="006D5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</w:rPr>
      </w:pPr>
      <w:r>
        <w:rPr>
          <w:rFonts w:asciiTheme="majorBidi" w:hAnsiTheme="majorBidi" w:cstheme="majorBidi"/>
          <w:spacing w:val="-4"/>
          <w:sz w:val="30"/>
          <w:szCs w:val="30"/>
        </w:rPr>
        <w:br w:type="page"/>
      </w:r>
    </w:p>
    <w:p w14:paraId="717A8C2A" w14:textId="77777777" w:rsidR="006D5263" w:rsidRPr="00DA6371" w:rsidRDefault="006D5263" w:rsidP="006D5263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F0B2B">
        <w:rPr>
          <w:rFonts w:asciiTheme="majorBidi" w:hAnsiTheme="majorBidi" w:cstheme="majorBidi"/>
          <w:sz w:val="30"/>
          <w:szCs w:val="30"/>
        </w:rPr>
        <w:lastRenderedPageBreak/>
        <w:t>2</w:t>
      </w:r>
      <w:r w:rsidRPr="00CE726B">
        <w:rPr>
          <w:rFonts w:asciiTheme="majorBidi" w:hAnsiTheme="majorBidi" w:cstheme="majorBidi"/>
          <w:sz w:val="30"/>
          <w:szCs w:val="30"/>
        </w:rPr>
        <w:tab/>
      </w:r>
      <w:r w:rsidRPr="00DA6371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เกณฑ์การจัดทำงบการเงินระหว่างกาล</w:t>
      </w:r>
    </w:p>
    <w:p w14:paraId="0560291D" w14:textId="77777777" w:rsidR="006D5263" w:rsidRPr="006A51F3" w:rsidRDefault="006D5263" w:rsidP="006D5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4156DCFB" w14:textId="03D3C524" w:rsidR="002C20FC" w:rsidRPr="003E711F" w:rsidRDefault="002C20FC" w:rsidP="002C20FC">
      <w:pPr>
        <w:ind w:left="540" w:right="-45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  <w:r w:rsidRPr="00DA6371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DA6371">
        <w:rPr>
          <w:rFonts w:ascii="Angsana New" w:hAnsi="Angsana New"/>
          <w:sz w:val="30"/>
          <w:szCs w:val="30"/>
          <w:cs/>
        </w:rPr>
        <w:br/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4157EA">
        <w:rPr>
          <w:rFonts w:ascii="Angsana New" w:hAnsi="Angsana New"/>
          <w:sz w:val="30"/>
          <w:szCs w:val="30"/>
        </w:rPr>
        <w:t>3</w:t>
      </w:r>
      <w:r w:rsidRPr="000F0B2B">
        <w:rPr>
          <w:rFonts w:ascii="Angsana New" w:hAnsi="Angsana New"/>
          <w:sz w:val="30"/>
          <w:szCs w:val="30"/>
        </w:rPr>
        <w:t>4</w:t>
      </w:r>
      <w:r w:rsidRPr="00EA4E94">
        <w:rPr>
          <w:rFonts w:ascii="Angsana New" w:hAnsi="Angsana New"/>
          <w:sz w:val="30"/>
          <w:szCs w:val="30"/>
        </w:rPr>
        <w:t xml:space="preserve"> </w:t>
      </w:r>
      <w:r w:rsidRPr="00DA6371">
        <w:rPr>
          <w:rFonts w:ascii="Angsana New" w:hAnsi="Angsana New"/>
          <w:sz w:val="30"/>
          <w:szCs w:val="30"/>
          <w:cs/>
        </w:rPr>
        <w:t xml:space="preserve">เรื่อง </w:t>
      </w:r>
      <w:r w:rsidRPr="00DA6371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DA6371">
        <w:rPr>
          <w:rFonts w:ascii="Angsana New" w:hAnsi="Angsana New"/>
          <w:sz w:val="30"/>
          <w:szCs w:val="30"/>
          <w:cs/>
        </w:rPr>
        <w:t xml:space="preserve"> รวมถึงแนวปฏิบัติทางบัญชีสำหรับกองทุนรวมอสังหาริมทรัพย์ ทรัสต์เพื่อการลงทุนในอสังหาริมทรัพย์ กองทุนรวมโครงสร้างพื้นฐานและทรัสต์เพื่อการลงทุนในโครงสร้างพื้นฐานที่สมาคมบริษัทจัดการลงทุน</w:t>
      </w:r>
      <w:r w:rsidRPr="00EA4E94">
        <w:rPr>
          <w:rFonts w:ascii="Angsana New" w:hAnsi="Angsana New"/>
          <w:sz w:val="30"/>
          <w:szCs w:val="30"/>
        </w:rPr>
        <w:t xml:space="preserve"> (“</w:t>
      </w:r>
      <w:r w:rsidRPr="00DA6371">
        <w:rPr>
          <w:rFonts w:ascii="Angsana New" w:hAnsi="Angsana New"/>
          <w:sz w:val="30"/>
          <w:szCs w:val="30"/>
          <w:cs/>
        </w:rPr>
        <w:t>สมาคม</w:t>
      </w:r>
      <w:r w:rsidRPr="00EA4E94">
        <w:rPr>
          <w:rFonts w:ascii="Angsana New" w:hAnsi="Angsana New"/>
          <w:sz w:val="30"/>
          <w:szCs w:val="30"/>
        </w:rPr>
        <w:t xml:space="preserve">”) </w:t>
      </w:r>
      <w:r w:rsidRPr="00DA6371">
        <w:rPr>
          <w:rFonts w:ascii="Angsana New" w:hAnsi="Angsana New"/>
          <w:sz w:val="30"/>
          <w:szCs w:val="30"/>
          <w:cs/>
        </w:rPr>
        <w:t xml:space="preserve">กำหนดโดยได้รับความเห็นชอบจากสำนักงานคณะกรรมการกำกับหลักทรัพย์และตลาดหลักทรัพย์ ในกรณีเรื่องที่แนวปฏิบัติทางบัญชีฉบับนี้ไม่ได้กำหนดไว้ </w:t>
      </w:r>
      <w:r w:rsidRPr="00DA6371">
        <w:rPr>
          <w:rFonts w:ascii="Angsana New" w:hAnsi="Angsana New" w:hint="cs"/>
          <w:sz w:val="30"/>
          <w:szCs w:val="30"/>
          <w:cs/>
        </w:rPr>
        <w:t>กลุ่ม</w:t>
      </w:r>
      <w:r w:rsidRPr="00DA6371">
        <w:rPr>
          <w:rFonts w:ascii="Angsana New" w:hAnsi="Angsana New"/>
          <w:sz w:val="30"/>
          <w:szCs w:val="30"/>
          <w:cs/>
        </w:rPr>
        <w:t xml:space="preserve">กองทรัสต์ต้องปฏิบัติตามมาตรฐานการรายงานทางการเงินที่ออกโดยสภาวิชาชีพบัญชี </w:t>
      </w:r>
      <w:r w:rsidRPr="00EA4E94">
        <w:rPr>
          <w:rFonts w:ascii="Angsana New" w:hAnsi="Angsana New"/>
          <w:sz w:val="30"/>
          <w:szCs w:val="30"/>
        </w:rPr>
        <w:t>(“</w:t>
      </w:r>
      <w:r w:rsidRPr="00DA6371">
        <w:rPr>
          <w:rFonts w:ascii="Angsana New" w:hAnsi="Angsana New"/>
          <w:sz w:val="30"/>
          <w:szCs w:val="30"/>
          <w:cs/>
        </w:rPr>
        <w:t>แนวปฏิบัติทางบัญชี</w:t>
      </w:r>
      <w:r w:rsidRPr="00EA4E94">
        <w:rPr>
          <w:rFonts w:ascii="Angsana New" w:hAnsi="Angsana New"/>
          <w:sz w:val="30"/>
          <w:szCs w:val="30"/>
        </w:rPr>
        <w:t>”)</w:t>
      </w:r>
      <w:r w:rsidRPr="00DA6371">
        <w:rPr>
          <w:rFonts w:ascii="Angsana New" w:hAnsi="Angsana New" w:hint="cs"/>
          <w:sz w:val="30"/>
          <w:szCs w:val="30"/>
          <w:cs/>
        </w:rPr>
        <w:t xml:space="preserve"> </w:t>
      </w:r>
      <w:r w:rsidRPr="00DA6371">
        <w:rPr>
          <w:rFonts w:ascii="Angsana New" w:hAnsi="Angsana New"/>
          <w:sz w:val="30"/>
          <w:szCs w:val="30"/>
          <w:cs/>
        </w:rPr>
        <w:t>โดย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</w:t>
      </w:r>
      <w:r>
        <w:rPr>
          <w:rFonts w:ascii="Angsana New" w:hAnsi="Angsana New"/>
          <w:sz w:val="30"/>
          <w:szCs w:val="30"/>
        </w:rPr>
        <w:t xml:space="preserve"> </w:t>
      </w:r>
      <w:r w:rsidRPr="00DA6371">
        <w:rPr>
          <w:rFonts w:ascii="Angsana New" w:hAnsi="Angsana New"/>
          <w:sz w:val="30"/>
          <w:szCs w:val="30"/>
          <w:cs/>
        </w:rPr>
        <w:t>ๆ เพื่อไม่ให้ซ้ำซ้อนกับข้อมูลที่ได้เคยนำเสนอรายงานไปแล้ว</w:t>
      </w:r>
      <w:r>
        <w:rPr>
          <w:rFonts w:ascii="Angsana New" w:hAnsi="Angsana New"/>
          <w:sz w:val="30"/>
          <w:szCs w:val="30"/>
        </w:rPr>
        <w:t xml:space="preserve"> </w:t>
      </w:r>
      <w:r w:rsidRPr="00DA6371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</w:t>
      </w:r>
      <w:r w:rsidRPr="00DA6371">
        <w:rPr>
          <w:rFonts w:ascii="Angsana New" w:hAnsi="Angsana New" w:hint="cs"/>
          <w:sz w:val="30"/>
          <w:szCs w:val="30"/>
          <w:cs/>
        </w:rPr>
        <w:t>กลุ่ม</w:t>
      </w:r>
      <w:r w:rsidRPr="00DA6371">
        <w:rPr>
          <w:rFonts w:ascii="Angsana New" w:hAnsi="Angsana New"/>
          <w:sz w:val="30"/>
          <w:szCs w:val="30"/>
          <w:cs/>
        </w:rPr>
        <w:t xml:space="preserve">กองทรัสต์สำหรับปีสิ้นสุดวันที่ </w:t>
      </w:r>
      <w:r>
        <w:rPr>
          <w:rFonts w:ascii="Angsana New" w:hAnsi="Angsana New"/>
          <w:sz w:val="30"/>
          <w:szCs w:val="30"/>
        </w:rPr>
        <w:br/>
        <w:t>31</w:t>
      </w:r>
      <w:r w:rsidRPr="00DA6371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</w:t>
      </w:r>
      <w:r w:rsidR="003E711F">
        <w:rPr>
          <w:rFonts w:ascii="Angsana New" w:hAnsi="Angsana New"/>
          <w:sz w:val="30"/>
          <w:szCs w:val="30"/>
        </w:rPr>
        <w:t>5</w:t>
      </w:r>
    </w:p>
    <w:p w14:paraId="448F9FFD" w14:textId="77777777" w:rsidR="006D5263" w:rsidRPr="002C20FC" w:rsidRDefault="006D5263" w:rsidP="006D5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45239E1D" w14:textId="23ADE460" w:rsidR="0083383B" w:rsidRDefault="0083383B" w:rsidP="0083383B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DA6371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ผู้จัดการ</w:t>
      </w:r>
      <w:r w:rsidRPr="00DA6371">
        <w:rPr>
          <w:rFonts w:asciiTheme="majorBidi" w:hAnsiTheme="majorBidi" w:cstheme="majorBidi" w:hint="cs"/>
          <w:sz w:val="30"/>
          <w:szCs w:val="30"/>
          <w:cs/>
        </w:rPr>
        <w:t>กองทรัสต์</w:t>
      </w:r>
      <w:r w:rsidRPr="00DA6371">
        <w:rPr>
          <w:rFonts w:asciiTheme="majorBidi" w:hAnsiTheme="majorBidi" w:cstheme="majorBidi"/>
          <w:sz w:val="30"/>
          <w:szCs w:val="30"/>
          <w:cs/>
        </w:rPr>
        <w:t>ได้มีการใช้วิจารณญาณและการประมาณการในการประมาณมูลค่ายุติธรรมของสินทรัพย์ตามนโยบายการบัญชีของ</w:t>
      </w:r>
      <w:r w:rsidRPr="00DA6371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DA6371">
        <w:rPr>
          <w:rFonts w:asciiTheme="majorBidi" w:hAnsiTheme="majorBidi" w:cstheme="majorBidi"/>
          <w:sz w:val="30"/>
          <w:szCs w:val="30"/>
          <w:cs/>
        </w:rPr>
        <w:t xml:space="preserve">กองทรัสต์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4157EA">
        <w:rPr>
          <w:rFonts w:asciiTheme="majorBidi" w:hAnsiTheme="majorBidi" w:cstheme="majorBidi"/>
          <w:sz w:val="30"/>
          <w:szCs w:val="30"/>
        </w:rPr>
        <w:t>3</w:t>
      </w:r>
      <w:r w:rsidRPr="000F0B2B">
        <w:rPr>
          <w:rFonts w:asciiTheme="majorBidi" w:hAnsiTheme="majorBidi" w:cstheme="majorBidi"/>
          <w:sz w:val="30"/>
          <w:szCs w:val="30"/>
        </w:rPr>
        <w:t>1</w:t>
      </w:r>
      <w:r w:rsidRPr="00DA6371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0F0B2B">
        <w:rPr>
          <w:rFonts w:asciiTheme="majorBidi" w:hAnsiTheme="majorBidi" w:cstheme="majorBidi"/>
          <w:sz w:val="30"/>
          <w:szCs w:val="30"/>
        </w:rPr>
        <w:t>25</w:t>
      </w:r>
      <w:r w:rsidRPr="00E73399">
        <w:rPr>
          <w:rFonts w:asciiTheme="majorBidi" w:hAnsiTheme="majorBidi" w:cstheme="majorBidi"/>
          <w:sz w:val="30"/>
          <w:szCs w:val="30"/>
        </w:rPr>
        <w:t>6</w:t>
      </w:r>
      <w:r>
        <w:rPr>
          <w:rFonts w:asciiTheme="majorBidi" w:hAnsiTheme="majorBidi" w:cstheme="majorBidi"/>
          <w:sz w:val="30"/>
          <w:szCs w:val="30"/>
        </w:rPr>
        <w:t>5</w:t>
      </w:r>
    </w:p>
    <w:p w14:paraId="611EF37E" w14:textId="77777777" w:rsidR="00015C96" w:rsidRDefault="00015C96" w:rsidP="00AD0C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500987E0" w14:textId="77777777" w:rsidR="006D5263" w:rsidRPr="00187B3D" w:rsidRDefault="006D5263" w:rsidP="006D5263">
      <w:pPr>
        <w:spacing w:line="120" w:lineRule="auto"/>
        <w:ind w:left="907"/>
        <w:jc w:val="thaiDistribute"/>
        <w:rPr>
          <w:rFonts w:asciiTheme="majorBidi" w:hAnsiTheme="majorBidi" w:cstheme="majorBidi"/>
          <w:b/>
          <w:bCs/>
          <w:color w:val="0000FF"/>
          <w:sz w:val="2"/>
          <w:szCs w:val="2"/>
        </w:rPr>
      </w:pPr>
    </w:p>
    <w:p w14:paraId="18AE6D4D" w14:textId="7CA24F22" w:rsidR="006D5263" w:rsidRPr="00AF3771" w:rsidRDefault="004B643F" w:rsidP="006D5263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3</w:t>
      </w:r>
      <w:r w:rsidR="006D5263" w:rsidRPr="00BE089B">
        <w:rPr>
          <w:rFonts w:asciiTheme="majorBidi" w:hAnsiTheme="majorBidi" w:cstheme="majorBidi"/>
          <w:sz w:val="30"/>
          <w:szCs w:val="30"/>
        </w:rPr>
        <w:tab/>
      </w:r>
      <w:r w:rsidR="006D5263" w:rsidRPr="00DA6371">
        <w:rPr>
          <w:rFonts w:asciiTheme="majorBidi" w:hAnsiTheme="majorBidi" w:cstheme="majorBidi"/>
          <w:sz w:val="30"/>
          <w:szCs w:val="30"/>
          <w:cs/>
        </w:rPr>
        <w:t>เงินลงทุนในอสังหาริมทรัพย์ตามมูลค่ายุติธรรม</w:t>
      </w:r>
    </w:p>
    <w:p w14:paraId="76A3DD0A" w14:textId="77777777" w:rsidR="006D5263" w:rsidRPr="00AE586E" w:rsidRDefault="006D5263" w:rsidP="00AE586E">
      <w:pPr>
        <w:spacing w:line="240" w:lineRule="auto"/>
        <w:ind w:left="540" w:right="-45"/>
        <w:jc w:val="thaiDistribute"/>
        <w:rPr>
          <w:rFonts w:ascii="Angsana New" w:eastAsia="MS Mincho" w:hAnsi="Angsana New"/>
          <w:color w:val="000000"/>
          <w:sz w:val="30"/>
          <w:szCs w:val="30"/>
          <w:highlight w:val="yellow"/>
        </w:rPr>
      </w:pPr>
    </w:p>
    <w:tbl>
      <w:tblPr>
        <w:tblW w:w="9159" w:type="dxa"/>
        <w:tblInd w:w="450" w:type="dxa"/>
        <w:tblLook w:val="01E0" w:firstRow="1" w:lastRow="1" w:firstColumn="1" w:lastColumn="1" w:noHBand="0" w:noVBand="0"/>
      </w:tblPr>
      <w:tblGrid>
        <w:gridCol w:w="5124"/>
        <w:gridCol w:w="1176"/>
        <w:gridCol w:w="264"/>
        <w:gridCol w:w="1155"/>
        <w:gridCol w:w="270"/>
        <w:gridCol w:w="1170"/>
      </w:tblGrid>
      <w:tr w:rsidR="006D5263" w:rsidRPr="00CE726B" w14:paraId="1584A2C7" w14:textId="77777777" w:rsidTr="00352AA3">
        <w:trPr>
          <w:trHeight w:val="144"/>
        </w:trPr>
        <w:tc>
          <w:tcPr>
            <w:tcW w:w="5124" w:type="dxa"/>
          </w:tcPr>
          <w:p w14:paraId="0763C013" w14:textId="77777777" w:rsidR="006D5263" w:rsidRPr="00CE726B" w:rsidRDefault="006D5263" w:rsidP="00D3740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vAlign w:val="center"/>
          </w:tcPr>
          <w:p w14:paraId="18CC3AB3" w14:textId="77777777" w:rsidR="006D5263" w:rsidRPr="00CE726B" w:rsidRDefault="006D5263" w:rsidP="00D3740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6DF4956E" w14:textId="77777777" w:rsidR="006D5263" w:rsidRPr="00CE726B" w:rsidRDefault="006D5263" w:rsidP="00D3740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  <w:vAlign w:val="center"/>
          </w:tcPr>
          <w:p w14:paraId="5B1583D6" w14:textId="63111CF3" w:rsidR="006D5263" w:rsidRPr="00CE726B" w:rsidRDefault="006D5263" w:rsidP="00D37403">
            <w:pPr>
              <w:pStyle w:val="acctfourfigures"/>
              <w:tabs>
                <w:tab w:val="clear" w:pos="765"/>
              </w:tabs>
              <w:spacing w:line="240" w:lineRule="atLeast"/>
              <w:ind w:left="-79" w:firstLine="34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Pr="00E733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4756A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vAlign w:val="center"/>
          </w:tcPr>
          <w:p w14:paraId="636F91B7" w14:textId="77777777" w:rsidR="006D5263" w:rsidRPr="00CE726B" w:rsidRDefault="006D5263" w:rsidP="00D3740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A3605AD" w14:textId="32FBA163" w:rsidR="006D5263" w:rsidRPr="00CE726B" w:rsidRDefault="004756A4" w:rsidP="00D37403">
            <w:pPr>
              <w:pStyle w:val="acctfourfigures"/>
              <w:tabs>
                <w:tab w:val="clear" w:pos="765"/>
              </w:tabs>
              <w:spacing w:line="240" w:lineRule="atLeast"/>
              <w:ind w:left="-79"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6D5263" w:rsidRPr="00CE726B" w14:paraId="4D405118" w14:textId="77777777" w:rsidTr="00352AA3">
        <w:trPr>
          <w:trHeight w:val="144"/>
        </w:trPr>
        <w:tc>
          <w:tcPr>
            <w:tcW w:w="5124" w:type="dxa"/>
          </w:tcPr>
          <w:p w14:paraId="1C657979" w14:textId="77777777" w:rsidR="006D5263" w:rsidRPr="00DA6371" w:rsidDel="008A5E13" w:rsidRDefault="006D5263" w:rsidP="00D3740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6" w:type="dxa"/>
          </w:tcPr>
          <w:p w14:paraId="7BF1CDE0" w14:textId="77777777" w:rsidR="006D5263" w:rsidRPr="00CE726B" w:rsidRDefault="006D5263" w:rsidP="00D3740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0674100D" w14:textId="77777777" w:rsidR="006D5263" w:rsidRPr="00CE726B" w:rsidRDefault="006D5263" w:rsidP="00D3740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95" w:type="dxa"/>
            <w:gridSpan w:val="3"/>
          </w:tcPr>
          <w:p w14:paraId="2D987800" w14:textId="77777777" w:rsidR="006D5263" w:rsidRPr="00B14F41" w:rsidDel="008A5E13" w:rsidRDefault="006D5263" w:rsidP="00D3740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E089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DA63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3A6519" w:rsidRPr="00CE726B" w14:paraId="3DAB67BE" w14:textId="77777777" w:rsidTr="00352AA3">
        <w:trPr>
          <w:trHeight w:val="144"/>
        </w:trPr>
        <w:tc>
          <w:tcPr>
            <w:tcW w:w="5124" w:type="dxa"/>
          </w:tcPr>
          <w:p w14:paraId="3773EF4B" w14:textId="1986B3C1" w:rsidR="003A6519" w:rsidRPr="00DA6371" w:rsidRDefault="003A6519" w:rsidP="003A651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A637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CB51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CE726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A637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มกราคม</w:t>
            </w:r>
            <w:r w:rsidRPr="00CE726B">
              <w:rPr>
                <w:rFonts w:asciiTheme="majorBidi" w:hAnsiTheme="majorBidi" w:cstheme="majorBidi"/>
                <w:sz w:val="30"/>
                <w:szCs w:val="30"/>
                <w:rtl/>
              </w:rPr>
              <w:t xml:space="preserve"> </w:t>
            </w:r>
          </w:p>
        </w:tc>
        <w:tc>
          <w:tcPr>
            <w:tcW w:w="1176" w:type="dxa"/>
          </w:tcPr>
          <w:p w14:paraId="75AFE776" w14:textId="77777777" w:rsidR="003A6519" w:rsidRPr="00CE726B" w:rsidRDefault="003A6519" w:rsidP="003A651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784F8430" w14:textId="77777777" w:rsidR="003A6519" w:rsidRPr="00CE726B" w:rsidRDefault="003A6519" w:rsidP="003A651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</w:tcPr>
          <w:p w14:paraId="1D8F1C0D" w14:textId="5CC67CC7" w:rsidR="003A6519" w:rsidRPr="00B14F41" w:rsidRDefault="00A85A8C" w:rsidP="003A65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7,259,370</w:t>
            </w:r>
          </w:p>
        </w:tc>
        <w:tc>
          <w:tcPr>
            <w:tcW w:w="270" w:type="dxa"/>
          </w:tcPr>
          <w:p w14:paraId="1633E6E2" w14:textId="77777777" w:rsidR="003A6519" w:rsidRPr="00CE726B" w:rsidRDefault="003A6519" w:rsidP="003A651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2D1C81" w14:textId="0C8FAB6C" w:rsidR="003A6519" w:rsidRPr="009A0E34" w:rsidRDefault="003A6519" w:rsidP="003A6519">
            <w:pPr>
              <w:pStyle w:val="acctfourfigures"/>
              <w:tabs>
                <w:tab w:val="clear" w:pos="765"/>
                <w:tab w:val="left" w:pos="840"/>
                <w:tab w:val="left" w:pos="930"/>
              </w:tabs>
              <w:spacing w:line="240" w:lineRule="atLeast"/>
              <w:ind w:left="-79" w:right="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7,507,987</w:t>
            </w:r>
          </w:p>
        </w:tc>
      </w:tr>
      <w:tr w:rsidR="003A6519" w:rsidRPr="00CE726B" w14:paraId="03476A09" w14:textId="77777777" w:rsidTr="00352AA3">
        <w:trPr>
          <w:trHeight w:val="144"/>
        </w:trPr>
        <w:tc>
          <w:tcPr>
            <w:tcW w:w="5124" w:type="dxa"/>
          </w:tcPr>
          <w:p w14:paraId="73B7A68F" w14:textId="338EA075" w:rsidR="003A6519" w:rsidRPr="00CE726B" w:rsidRDefault="003A6519" w:rsidP="003A6519">
            <w:pPr>
              <w:pStyle w:val="acctfourfigures"/>
              <w:tabs>
                <w:tab w:val="clear" w:pos="765"/>
              </w:tabs>
              <w:spacing w:line="240" w:lineRule="atLeast"/>
              <w:ind w:left="-16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เพิ่มขึ้นจากการซื้อ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 /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ปรับปรุงอสังหาริมทรัพย์</w:t>
            </w:r>
          </w:p>
        </w:tc>
        <w:tc>
          <w:tcPr>
            <w:tcW w:w="1176" w:type="dxa"/>
          </w:tcPr>
          <w:p w14:paraId="677DA12D" w14:textId="77777777" w:rsidR="003A6519" w:rsidRPr="00CE726B" w:rsidRDefault="003A6519" w:rsidP="003A651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599D2479" w14:textId="77777777" w:rsidR="003A6519" w:rsidRPr="00CE726B" w:rsidRDefault="003A6519" w:rsidP="003A651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</w:tcPr>
          <w:p w14:paraId="7C8D09B9" w14:textId="747D00E8" w:rsidR="003A6519" w:rsidRPr="00497B7D" w:rsidRDefault="00F115FB" w:rsidP="003A65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97B7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55,1</w:t>
            </w:r>
            <w:r w:rsidR="004564BF" w:rsidRPr="00497B7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09</w:t>
            </w:r>
          </w:p>
        </w:tc>
        <w:tc>
          <w:tcPr>
            <w:tcW w:w="270" w:type="dxa"/>
          </w:tcPr>
          <w:p w14:paraId="49BB0142" w14:textId="77777777" w:rsidR="003A6519" w:rsidRPr="00CE726B" w:rsidRDefault="003A6519" w:rsidP="003A651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2C0EFB" w14:textId="40A05BE7" w:rsidR="003A6519" w:rsidRPr="009A0E34" w:rsidRDefault="003A6519" w:rsidP="003A6519">
            <w:pPr>
              <w:pStyle w:val="acctfourfigures"/>
              <w:tabs>
                <w:tab w:val="clear" w:pos="765"/>
                <w:tab w:val="left" w:pos="930"/>
              </w:tabs>
              <w:spacing w:line="240" w:lineRule="atLeast"/>
              <w:ind w:left="-79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145,711</w:t>
            </w:r>
          </w:p>
        </w:tc>
      </w:tr>
      <w:tr w:rsidR="003A6519" w:rsidRPr="00CE726B" w14:paraId="7E648528" w14:textId="77777777" w:rsidTr="00352AA3">
        <w:trPr>
          <w:trHeight w:val="144"/>
        </w:trPr>
        <w:tc>
          <w:tcPr>
            <w:tcW w:w="5124" w:type="dxa"/>
          </w:tcPr>
          <w:p w14:paraId="7F4B6DC2" w14:textId="0087B22F" w:rsidR="003A6519" w:rsidRPr="00CE726B" w:rsidRDefault="003A6519" w:rsidP="003A651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DA637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จำหน่าย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อสังหาริมทรัพย์</w:t>
            </w:r>
            <w:r w:rsidRPr="00DA637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ในระหว่าง</w:t>
            </w:r>
            <w:r w:rsidR="00AF4557" w:rsidRPr="00DA6371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งวด </w:t>
            </w:r>
            <w:r w:rsidR="00AF45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/ </w:t>
            </w:r>
            <w:r w:rsidR="00AF4557" w:rsidRPr="00DA6371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176" w:type="dxa"/>
          </w:tcPr>
          <w:p w14:paraId="0BBE97E7" w14:textId="77777777" w:rsidR="003A6519" w:rsidRPr="00CE726B" w:rsidRDefault="003A6519" w:rsidP="003A651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29D6261A" w14:textId="77777777" w:rsidR="003A6519" w:rsidRPr="00CE726B" w:rsidRDefault="003A6519" w:rsidP="003A651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</w:tcPr>
          <w:p w14:paraId="17807B3B" w14:textId="7E03FFCC" w:rsidR="003A6519" w:rsidRPr="00497B7D" w:rsidRDefault="00202EDA" w:rsidP="007D166E">
            <w:pPr>
              <w:pStyle w:val="acctfourfigures"/>
              <w:tabs>
                <w:tab w:val="clear" w:pos="765"/>
              </w:tabs>
              <w:spacing w:line="240" w:lineRule="atLeast"/>
              <w:ind w:left="-79" w:right="-6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97B7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B06DD9" w:rsidRPr="00497B7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5,38</w:t>
            </w:r>
            <w:r w:rsidR="004564BF" w:rsidRPr="00497B7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  <w:r w:rsidR="00B06DD9" w:rsidRPr="00497B7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37043A5C" w14:textId="77777777" w:rsidR="003A6519" w:rsidRPr="00CE726B" w:rsidRDefault="003A6519" w:rsidP="003A651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3FB08B" w14:textId="0C9318E0" w:rsidR="003A6519" w:rsidRPr="009A0E34" w:rsidRDefault="003A6519" w:rsidP="003A651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(425,736)</w:t>
            </w:r>
          </w:p>
        </w:tc>
      </w:tr>
      <w:tr w:rsidR="003A6519" w:rsidRPr="00CE726B" w14:paraId="4C3A2B6C" w14:textId="77777777" w:rsidTr="00352AA3">
        <w:trPr>
          <w:trHeight w:val="144"/>
        </w:trPr>
        <w:tc>
          <w:tcPr>
            <w:tcW w:w="5124" w:type="dxa"/>
          </w:tcPr>
          <w:p w14:paraId="7155465D" w14:textId="70DEED28" w:rsidR="003A6519" w:rsidRPr="00CE726B" w:rsidRDefault="009A3493" w:rsidP="009A3493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 (</w:t>
            </w:r>
            <w:r w:rsidR="003A6519" w:rsidRPr="00DA6371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) </w:t>
            </w:r>
            <w:r w:rsidR="003A6519" w:rsidRPr="00DA6371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</w:t>
            </w:r>
            <w:r w:rsidR="003A6519" w:rsidRPr="00DA637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เปลี่ยนแปลงใน</w:t>
            </w:r>
            <w:r w:rsidR="003A6519" w:rsidRPr="00DA63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มูลค่ายุติธรรม </w:t>
            </w:r>
          </w:p>
        </w:tc>
        <w:tc>
          <w:tcPr>
            <w:tcW w:w="1176" w:type="dxa"/>
          </w:tcPr>
          <w:p w14:paraId="6F796148" w14:textId="77777777" w:rsidR="003A6519" w:rsidRPr="00CE726B" w:rsidRDefault="003A6519" w:rsidP="003A651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1E95FEF8" w14:textId="77777777" w:rsidR="003A6519" w:rsidRPr="00CE726B" w:rsidRDefault="003A6519" w:rsidP="003A651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</w:tcPr>
          <w:p w14:paraId="7B6334A6" w14:textId="77F5118C" w:rsidR="003A6519" w:rsidRPr="00497B7D" w:rsidRDefault="009B5867" w:rsidP="0031574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97B7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10,040</w:t>
            </w:r>
          </w:p>
        </w:tc>
        <w:tc>
          <w:tcPr>
            <w:tcW w:w="270" w:type="dxa"/>
          </w:tcPr>
          <w:p w14:paraId="27E7CC3A" w14:textId="77777777" w:rsidR="003A6519" w:rsidRPr="00CE726B" w:rsidRDefault="003A6519" w:rsidP="003A651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9293BB" w14:textId="3C9722D9" w:rsidR="003A6519" w:rsidRPr="009A0E34" w:rsidRDefault="003A6519" w:rsidP="003A651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(65,269)</w:t>
            </w:r>
          </w:p>
        </w:tc>
      </w:tr>
      <w:tr w:rsidR="003A6519" w:rsidRPr="00CE726B" w14:paraId="03789C5E" w14:textId="77777777" w:rsidTr="00352AA3">
        <w:trPr>
          <w:trHeight w:val="144"/>
        </w:trPr>
        <w:tc>
          <w:tcPr>
            <w:tcW w:w="5124" w:type="dxa"/>
          </w:tcPr>
          <w:p w14:paraId="6EA0BACE" w14:textId="4C78F228" w:rsidR="003A6519" w:rsidRPr="00DA6371" w:rsidRDefault="003A6519" w:rsidP="003A6519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6371">
              <w:rPr>
                <w:rFonts w:asciiTheme="majorBidi" w:hAnsiTheme="majorBidi" w:hint="cs"/>
                <w:sz w:val="30"/>
                <w:szCs w:val="30"/>
                <w:cs/>
              </w:rPr>
              <w:t>ขาดทุน</w:t>
            </w:r>
            <w:r w:rsidRPr="00DA6371">
              <w:rPr>
                <w:rFonts w:asciiTheme="majorBidi" w:hAnsiTheme="majorBidi"/>
                <w:sz w:val="30"/>
                <w:szCs w:val="30"/>
                <w:cs/>
              </w:rPr>
              <w:t>จากปรับมูลค่าสินทรัพย์สิทธิการใช้</w:t>
            </w:r>
          </w:p>
        </w:tc>
        <w:tc>
          <w:tcPr>
            <w:tcW w:w="1176" w:type="dxa"/>
          </w:tcPr>
          <w:p w14:paraId="272B693F" w14:textId="77777777" w:rsidR="003A6519" w:rsidRPr="00CE726B" w:rsidRDefault="003A6519" w:rsidP="003A651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47716BD4" w14:textId="77777777" w:rsidR="003A6519" w:rsidRPr="00CE726B" w:rsidRDefault="003A6519" w:rsidP="003A651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</w:tcPr>
          <w:p w14:paraId="65428AF7" w14:textId="752F8F5D" w:rsidR="003A6519" w:rsidRPr="00497B7D" w:rsidRDefault="009B5867" w:rsidP="003A6519">
            <w:pPr>
              <w:pStyle w:val="acctfourfigures"/>
              <w:tabs>
                <w:tab w:val="clear" w:pos="765"/>
              </w:tabs>
              <w:spacing w:line="240" w:lineRule="atLeast"/>
              <w:ind w:left="-79" w:right="-6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97B7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(790)</w:t>
            </w:r>
          </w:p>
        </w:tc>
        <w:tc>
          <w:tcPr>
            <w:tcW w:w="270" w:type="dxa"/>
          </w:tcPr>
          <w:p w14:paraId="44DA1599" w14:textId="77777777" w:rsidR="003A6519" w:rsidRPr="00CE726B" w:rsidRDefault="003A6519" w:rsidP="003A651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7B6FB0" w14:textId="37EFAE7A" w:rsidR="003A6519" w:rsidRPr="009A0E34" w:rsidRDefault="003A6519" w:rsidP="003A651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(1,670)</w:t>
            </w:r>
          </w:p>
        </w:tc>
      </w:tr>
      <w:tr w:rsidR="003A6519" w:rsidRPr="00CE726B" w14:paraId="10966E65" w14:textId="77777777" w:rsidTr="00352AA3">
        <w:trPr>
          <w:trHeight w:val="144"/>
        </w:trPr>
        <w:tc>
          <w:tcPr>
            <w:tcW w:w="5124" w:type="dxa"/>
          </w:tcPr>
          <w:p w14:paraId="45136524" w14:textId="1FE8B098" w:rsidR="003A6519" w:rsidRPr="00DA6371" w:rsidRDefault="003A6519" w:rsidP="003A6519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6371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ผลต่างจากการเปลี่ยนแปลงอัตราแลกเปลี่ยน</w:t>
            </w:r>
          </w:p>
        </w:tc>
        <w:tc>
          <w:tcPr>
            <w:tcW w:w="1176" w:type="dxa"/>
          </w:tcPr>
          <w:p w14:paraId="141BE940" w14:textId="77777777" w:rsidR="003A6519" w:rsidRPr="00CE726B" w:rsidRDefault="003A6519" w:rsidP="003A651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0DD0078E" w14:textId="77777777" w:rsidR="003A6519" w:rsidRPr="00CE726B" w:rsidRDefault="003A6519" w:rsidP="003A651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</w:tcPr>
          <w:p w14:paraId="00BE9B1F" w14:textId="626BA503" w:rsidR="003A6519" w:rsidRPr="00497B7D" w:rsidRDefault="009B5867" w:rsidP="0031574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97B7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179,3</w:t>
            </w:r>
            <w:r w:rsidR="004564BF" w:rsidRPr="00497B7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53</w:t>
            </w:r>
          </w:p>
        </w:tc>
        <w:tc>
          <w:tcPr>
            <w:tcW w:w="270" w:type="dxa"/>
          </w:tcPr>
          <w:p w14:paraId="2B51A125" w14:textId="77777777" w:rsidR="003A6519" w:rsidRPr="00506277" w:rsidRDefault="003A6519" w:rsidP="003A651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9FDAB6" w14:textId="41ACF5C1" w:rsidR="003A6519" w:rsidRPr="009A0E34" w:rsidRDefault="003A6519" w:rsidP="003A651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98,347</w:t>
            </w:r>
          </w:p>
        </w:tc>
      </w:tr>
      <w:tr w:rsidR="003A6519" w:rsidRPr="00CE726B" w14:paraId="6BFB2DB4" w14:textId="77777777" w:rsidTr="00352AA3">
        <w:trPr>
          <w:trHeight w:val="144"/>
        </w:trPr>
        <w:tc>
          <w:tcPr>
            <w:tcW w:w="5124" w:type="dxa"/>
          </w:tcPr>
          <w:p w14:paraId="7615D4B5" w14:textId="5841B113" w:rsidR="003A6519" w:rsidRPr="00CE726B" w:rsidRDefault="003A6519" w:rsidP="003A651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63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4157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C05D4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DA637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8B371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กันยายน</w:t>
            </w:r>
            <w:r w:rsidRPr="00DA637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DA6371">
              <w:rPr>
                <w:rFonts w:ascii="Angsana New" w:hAnsi="Angsana New" w:cstheme="majorBidi"/>
                <w:b/>
                <w:bCs/>
                <w:sz w:val="30"/>
                <w:szCs w:val="30"/>
                <w:cs/>
                <w:lang w:val="en-US" w:bidi="th-TH"/>
              </w:rPr>
              <w:t>/</w:t>
            </w:r>
            <w:r w:rsidRPr="00B14F4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 xml:space="preserve"> </w:t>
            </w:r>
            <w:r w:rsidRPr="004157E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Pr="000F0B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B14F4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A637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ธันวาคม</w:t>
            </w:r>
            <w:r w:rsidRPr="00CE726B">
              <w:rPr>
                <w:rFonts w:ascii="Angsana New" w:hAnsi="Angsana New"/>
                <w:b/>
                <w:bCs/>
                <w:color w:val="0000FF"/>
                <w:sz w:val="24"/>
                <w:szCs w:val="24"/>
              </w:rPr>
              <w:t xml:space="preserve"> </w:t>
            </w:r>
          </w:p>
        </w:tc>
        <w:tc>
          <w:tcPr>
            <w:tcW w:w="1176" w:type="dxa"/>
          </w:tcPr>
          <w:p w14:paraId="3E8E108D" w14:textId="77777777" w:rsidR="003A6519" w:rsidRPr="00CE726B" w:rsidRDefault="003A6519" w:rsidP="003A651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6B1DC12B" w14:textId="77777777" w:rsidR="003A6519" w:rsidRPr="00CE726B" w:rsidRDefault="003A6519" w:rsidP="003A651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6F88878E" w14:textId="75712DC9" w:rsidR="003A6519" w:rsidRPr="00497B7D" w:rsidRDefault="009B5867" w:rsidP="003A65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97B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7,497,694</w:t>
            </w:r>
          </w:p>
        </w:tc>
        <w:tc>
          <w:tcPr>
            <w:tcW w:w="270" w:type="dxa"/>
          </w:tcPr>
          <w:p w14:paraId="63C53304" w14:textId="77777777" w:rsidR="003A6519" w:rsidRPr="009A0E34" w:rsidRDefault="003A6519" w:rsidP="003A651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F4317F7" w14:textId="36A01A6D" w:rsidR="003A6519" w:rsidRPr="009A0E34" w:rsidRDefault="003A6519" w:rsidP="003A65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7,259,370</w:t>
            </w:r>
          </w:p>
        </w:tc>
      </w:tr>
    </w:tbl>
    <w:p w14:paraId="1E153D77" w14:textId="7B57AF6D" w:rsidR="006D5263" w:rsidRDefault="006D5263" w:rsidP="006D526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6DF1EAD2" w14:textId="74CA6ECD" w:rsidR="00BF7A35" w:rsidRDefault="00BF7A35" w:rsidP="006D526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2CDBE7C2" w14:textId="19C0BCB8" w:rsidR="00AD0CAC" w:rsidRDefault="00AD0CAC" w:rsidP="00AD0C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76"/>
        <w:jc w:val="thaiDistribute"/>
        <w:rPr>
          <w:rFonts w:ascii="Angsana New" w:hAnsi="Angsana New"/>
          <w:sz w:val="30"/>
          <w:szCs w:val="30"/>
        </w:rPr>
      </w:pPr>
      <w:r w:rsidRPr="00DA6371">
        <w:rPr>
          <w:rFonts w:ascii="Angsana New" w:hAnsi="Angsana New"/>
          <w:sz w:val="30"/>
          <w:szCs w:val="30"/>
          <w:cs/>
        </w:rPr>
        <w:lastRenderedPageBreak/>
        <w:t>มูลค่ายุติธรรมของเงินลงทุนในอสังหาริมทรัพย์ประเมินราคาโดยผู้ประเมินราคาอิสระโดยวิธีพิจารณาจากรายได้ (</w:t>
      </w:r>
      <w:r w:rsidRPr="00061427">
        <w:rPr>
          <w:rFonts w:ascii="Angsana New" w:hAnsi="Angsana New"/>
          <w:sz w:val="30"/>
          <w:szCs w:val="30"/>
        </w:rPr>
        <w:t xml:space="preserve">Income Approach) </w:t>
      </w:r>
      <w:r w:rsidRPr="00DA6371">
        <w:rPr>
          <w:rFonts w:ascii="Angsana New" w:hAnsi="Angsana New"/>
          <w:sz w:val="30"/>
          <w:szCs w:val="30"/>
          <w:cs/>
        </w:rPr>
        <w:t xml:space="preserve">และถูกจัดลำดับชั้นการวัดมูลค่ายุติธรรมเป็นระดับที่ </w:t>
      </w:r>
      <w:r w:rsidRPr="00174510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 </w:t>
      </w:r>
      <w:r w:rsidRPr="00DA6371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12149E9C" w14:textId="77777777" w:rsidR="00CC67C2" w:rsidRPr="00DA6371" w:rsidRDefault="00CC67C2" w:rsidP="00AD0C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76"/>
        <w:jc w:val="thaiDistribute"/>
        <w:rPr>
          <w:rFonts w:ascii="Angsana New" w:hAnsi="Angsana New"/>
          <w:sz w:val="30"/>
          <w:szCs w:val="30"/>
          <w:cs/>
        </w:rPr>
      </w:pPr>
    </w:p>
    <w:p w14:paraId="0B56C663" w14:textId="432F72E6" w:rsidR="00AD0CAC" w:rsidRPr="002436F0" w:rsidRDefault="00AD0CAC" w:rsidP="00AD0CAC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76" w:firstLine="414"/>
        <w:jc w:val="thaiDistribute"/>
        <w:rPr>
          <w:rFonts w:ascii="Angsana New" w:hAnsi="Angsana New"/>
          <w:sz w:val="30"/>
          <w:szCs w:val="30"/>
        </w:rPr>
      </w:pPr>
      <w:r w:rsidRPr="002436F0">
        <w:rPr>
          <w:rFonts w:ascii="Angsana New" w:hAnsi="Angsana New" w:hint="cs"/>
          <w:sz w:val="30"/>
          <w:szCs w:val="30"/>
        </w:rPr>
        <w:t xml:space="preserve">1. </w:t>
      </w:r>
      <w:r w:rsidRPr="002436F0">
        <w:rPr>
          <w:rFonts w:ascii="Angsana New" w:hAnsi="Angsana New" w:hint="cs"/>
          <w:sz w:val="30"/>
          <w:szCs w:val="30"/>
          <w:cs/>
        </w:rPr>
        <w:t xml:space="preserve">โครงการโรงแรมดุสิตธานี ลากูน่า ภูเก็ต มีราคาประเมินรวมเท่ากับ </w:t>
      </w:r>
      <w:r w:rsidR="00624225" w:rsidRPr="002436F0">
        <w:rPr>
          <w:rFonts w:ascii="Angsana New" w:hAnsi="Angsana New"/>
          <w:sz w:val="30"/>
          <w:szCs w:val="30"/>
        </w:rPr>
        <w:t>3,009.00</w:t>
      </w:r>
      <w:r w:rsidRPr="002436F0">
        <w:rPr>
          <w:rFonts w:ascii="Angsana New" w:hAnsi="Angsana New" w:hint="cs"/>
          <w:sz w:val="30"/>
          <w:szCs w:val="30"/>
          <w:cs/>
        </w:rPr>
        <w:t xml:space="preserve"> ล้านบาท ตามรายงานการประเมินเมื่อวันที่ </w:t>
      </w:r>
      <w:r w:rsidR="00624225" w:rsidRPr="002436F0">
        <w:rPr>
          <w:rFonts w:ascii="Angsana New" w:hAnsi="Angsana New"/>
          <w:sz w:val="30"/>
          <w:szCs w:val="30"/>
        </w:rPr>
        <w:t>10</w:t>
      </w:r>
      <w:r w:rsidRPr="002436F0">
        <w:rPr>
          <w:rFonts w:ascii="Angsana New" w:hAnsi="Angsana New" w:hint="cs"/>
          <w:sz w:val="30"/>
          <w:szCs w:val="30"/>
        </w:rPr>
        <w:t xml:space="preserve"> </w:t>
      </w:r>
      <w:r w:rsidR="00624225" w:rsidRPr="002436F0">
        <w:rPr>
          <w:rFonts w:ascii="Angsana New" w:hAnsi="Angsana New" w:hint="cs"/>
          <w:sz w:val="30"/>
          <w:szCs w:val="30"/>
          <w:cs/>
        </w:rPr>
        <w:t>พฤษภาคม</w:t>
      </w:r>
      <w:r w:rsidRPr="002436F0">
        <w:rPr>
          <w:rFonts w:ascii="Angsana New" w:hAnsi="Angsana New" w:hint="cs"/>
          <w:sz w:val="30"/>
          <w:szCs w:val="30"/>
          <w:cs/>
        </w:rPr>
        <w:t xml:space="preserve"> </w:t>
      </w:r>
      <w:r w:rsidRPr="002436F0">
        <w:rPr>
          <w:rFonts w:ascii="Angsana New" w:hAnsi="Angsana New" w:hint="cs"/>
          <w:sz w:val="30"/>
          <w:szCs w:val="30"/>
        </w:rPr>
        <w:t>256</w:t>
      </w:r>
      <w:r w:rsidR="00624225" w:rsidRPr="002436F0">
        <w:rPr>
          <w:rFonts w:ascii="Angsana New" w:hAnsi="Angsana New"/>
          <w:sz w:val="30"/>
          <w:szCs w:val="30"/>
        </w:rPr>
        <w:t>6</w:t>
      </w:r>
      <w:r w:rsidRPr="002436F0">
        <w:rPr>
          <w:rFonts w:ascii="Angsana New" w:hAnsi="Angsana New" w:hint="cs"/>
          <w:sz w:val="30"/>
          <w:szCs w:val="30"/>
          <w:cs/>
        </w:rPr>
        <w:t xml:space="preserve"> ทำให้เกิดผล</w:t>
      </w:r>
      <w:r w:rsidR="00624225" w:rsidRPr="002436F0">
        <w:rPr>
          <w:rFonts w:ascii="Angsana New" w:hAnsi="Angsana New" w:hint="cs"/>
          <w:sz w:val="30"/>
          <w:szCs w:val="30"/>
          <w:cs/>
        </w:rPr>
        <w:t>กำไร</w:t>
      </w:r>
      <w:r w:rsidRPr="002436F0">
        <w:rPr>
          <w:rFonts w:ascii="Angsana New" w:hAnsi="Angsana New" w:hint="cs"/>
          <w:sz w:val="30"/>
          <w:szCs w:val="30"/>
          <w:cs/>
        </w:rPr>
        <w:t xml:space="preserve">จากการเปลี่ยนแปลงในมูลค่ายุติธรรมจำนวน </w:t>
      </w:r>
      <w:r w:rsidR="00624225" w:rsidRPr="002436F0">
        <w:rPr>
          <w:rFonts w:ascii="Angsana New" w:hAnsi="Angsana New"/>
          <w:sz w:val="30"/>
          <w:szCs w:val="30"/>
        </w:rPr>
        <w:t>70</w:t>
      </w:r>
      <w:r w:rsidRPr="002436F0">
        <w:rPr>
          <w:rFonts w:ascii="Angsana New" w:hAnsi="Angsana New" w:hint="cs"/>
          <w:sz w:val="30"/>
          <w:szCs w:val="30"/>
        </w:rPr>
        <w:t>.</w:t>
      </w:r>
      <w:r w:rsidR="00624225" w:rsidRPr="002436F0">
        <w:rPr>
          <w:rFonts w:ascii="Angsana New" w:hAnsi="Angsana New"/>
          <w:sz w:val="30"/>
          <w:szCs w:val="30"/>
        </w:rPr>
        <w:t>82</w:t>
      </w:r>
      <w:r w:rsidRPr="002436F0">
        <w:rPr>
          <w:rFonts w:ascii="Angsana New" w:hAnsi="Angsana New" w:hint="cs"/>
          <w:sz w:val="30"/>
          <w:szCs w:val="30"/>
        </w:rPr>
        <w:t xml:space="preserve"> </w:t>
      </w:r>
      <w:r w:rsidRPr="002436F0">
        <w:rPr>
          <w:rFonts w:ascii="Angsana New" w:hAnsi="Angsana New" w:hint="cs"/>
          <w:sz w:val="30"/>
          <w:szCs w:val="30"/>
          <w:cs/>
        </w:rPr>
        <w:br/>
        <w:t xml:space="preserve">ล้านบาท </w:t>
      </w:r>
    </w:p>
    <w:p w14:paraId="1B056D54" w14:textId="0C6632C4" w:rsidR="00AD0CAC" w:rsidRPr="00DA6371" w:rsidRDefault="00AD0CAC" w:rsidP="00AD0CAC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76" w:firstLine="414"/>
        <w:jc w:val="thaiDistribute"/>
        <w:rPr>
          <w:rFonts w:ascii="Angsana New" w:hAnsi="Angsana New"/>
          <w:sz w:val="30"/>
          <w:szCs w:val="30"/>
          <w:cs/>
        </w:rPr>
      </w:pPr>
      <w:r w:rsidRPr="002436F0">
        <w:rPr>
          <w:rFonts w:ascii="Angsana New" w:hAnsi="Angsana New" w:hint="cs"/>
          <w:sz w:val="30"/>
          <w:szCs w:val="30"/>
        </w:rPr>
        <w:t xml:space="preserve">2. </w:t>
      </w:r>
      <w:r w:rsidRPr="002436F0">
        <w:rPr>
          <w:rFonts w:ascii="Angsana New" w:hAnsi="Angsana New" w:hint="cs"/>
          <w:sz w:val="30"/>
          <w:szCs w:val="30"/>
          <w:cs/>
        </w:rPr>
        <w:t xml:space="preserve">โครงการโรมแรมดุสิตธานี หัวหิน มีราคาประเมินรวมเท่ากับ </w:t>
      </w:r>
      <w:r w:rsidRPr="002436F0">
        <w:rPr>
          <w:rFonts w:ascii="Angsana New" w:hAnsi="Angsana New" w:hint="cs"/>
          <w:sz w:val="30"/>
          <w:szCs w:val="30"/>
        </w:rPr>
        <w:t>1,1</w:t>
      </w:r>
      <w:r w:rsidR="00624225" w:rsidRPr="002436F0">
        <w:rPr>
          <w:rFonts w:ascii="Angsana New" w:hAnsi="Angsana New"/>
          <w:sz w:val="30"/>
          <w:szCs w:val="30"/>
        </w:rPr>
        <w:t>57</w:t>
      </w:r>
      <w:r w:rsidRPr="002436F0">
        <w:rPr>
          <w:rFonts w:ascii="Angsana New" w:hAnsi="Angsana New" w:hint="cs"/>
          <w:sz w:val="30"/>
          <w:szCs w:val="30"/>
        </w:rPr>
        <w:t>.</w:t>
      </w:r>
      <w:r w:rsidR="00624225" w:rsidRPr="002436F0">
        <w:rPr>
          <w:rFonts w:ascii="Angsana New" w:hAnsi="Angsana New"/>
          <w:sz w:val="30"/>
          <w:szCs w:val="30"/>
        </w:rPr>
        <w:t>00</w:t>
      </w:r>
      <w:r w:rsidRPr="002436F0">
        <w:rPr>
          <w:rFonts w:ascii="Angsana New" w:hAnsi="Angsana New" w:hint="cs"/>
          <w:sz w:val="30"/>
          <w:szCs w:val="30"/>
        </w:rPr>
        <w:t xml:space="preserve"> </w:t>
      </w:r>
      <w:r w:rsidRPr="002436F0">
        <w:rPr>
          <w:rFonts w:ascii="Angsana New" w:hAnsi="Angsana New" w:hint="cs"/>
          <w:sz w:val="30"/>
          <w:szCs w:val="30"/>
          <w:cs/>
        </w:rPr>
        <w:t xml:space="preserve">ล้านบาท ตามรายงานการประเมินเมื่อวันที่ </w:t>
      </w:r>
      <w:r w:rsidR="00624225" w:rsidRPr="002436F0">
        <w:rPr>
          <w:rFonts w:ascii="Angsana New" w:hAnsi="Angsana New"/>
          <w:sz w:val="30"/>
          <w:szCs w:val="30"/>
        </w:rPr>
        <w:t>10</w:t>
      </w:r>
      <w:r w:rsidRPr="002436F0">
        <w:rPr>
          <w:rFonts w:ascii="Angsana New" w:hAnsi="Angsana New" w:hint="cs"/>
          <w:sz w:val="30"/>
          <w:szCs w:val="30"/>
        </w:rPr>
        <w:t xml:space="preserve"> </w:t>
      </w:r>
      <w:r w:rsidR="00624225" w:rsidRPr="002436F0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624225" w:rsidRPr="002436F0">
        <w:rPr>
          <w:rFonts w:ascii="Angsana New" w:hAnsi="Angsana New"/>
          <w:sz w:val="30"/>
          <w:szCs w:val="30"/>
        </w:rPr>
        <w:t>2566</w:t>
      </w:r>
      <w:r w:rsidRPr="002436F0">
        <w:rPr>
          <w:rFonts w:ascii="Angsana New" w:hAnsi="Angsana New" w:hint="cs"/>
          <w:sz w:val="30"/>
          <w:szCs w:val="30"/>
          <w:cs/>
        </w:rPr>
        <w:t xml:space="preserve"> ทำให้เกิดผลขาดทุนจากการเปลี่ยนแปลงในมูลค่ายุติธรรมจำนวน </w:t>
      </w:r>
      <w:r w:rsidR="00651070" w:rsidRPr="002436F0">
        <w:rPr>
          <w:rFonts w:ascii="Angsana New" w:hAnsi="Angsana New"/>
          <w:sz w:val="30"/>
          <w:szCs w:val="30"/>
        </w:rPr>
        <w:t>60</w:t>
      </w:r>
      <w:r w:rsidRPr="002436F0">
        <w:rPr>
          <w:rFonts w:ascii="Angsana New" w:hAnsi="Angsana New" w:hint="cs"/>
          <w:sz w:val="30"/>
          <w:szCs w:val="30"/>
        </w:rPr>
        <w:t>.2</w:t>
      </w:r>
      <w:r w:rsidR="00651070" w:rsidRPr="002436F0">
        <w:rPr>
          <w:rFonts w:ascii="Angsana New" w:hAnsi="Angsana New"/>
          <w:sz w:val="30"/>
          <w:szCs w:val="30"/>
        </w:rPr>
        <w:t>2</w:t>
      </w:r>
      <w:r w:rsidRPr="002436F0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="00D40952" w:rsidRPr="002436F0">
        <w:rPr>
          <w:rFonts w:ascii="Angsana New" w:hAnsi="Angsana New" w:hint="cs"/>
          <w:sz w:val="30"/>
          <w:szCs w:val="30"/>
          <w:cs/>
        </w:rPr>
        <w:t>และโครงการ</w:t>
      </w:r>
      <w:r w:rsidR="00765393" w:rsidRPr="002436F0">
        <w:rPr>
          <w:rFonts w:ascii="Angsana New" w:hAnsi="Angsana New" w:hint="cs"/>
          <w:sz w:val="30"/>
          <w:szCs w:val="30"/>
          <w:cs/>
        </w:rPr>
        <w:t>ส่วนขยายของโรงแรมดุสิตธานี หัวหิน</w:t>
      </w:r>
      <w:r w:rsidR="009E069F" w:rsidRPr="002436F0">
        <w:rPr>
          <w:rFonts w:ascii="Angsana New" w:hAnsi="Angsana New"/>
          <w:sz w:val="30"/>
          <w:szCs w:val="30"/>
        </w:rPr>
        <w:t xml:space="preserve"> </w:t>
      </w:r>
      <w:r w:rsidR="001E478C" w:rsidRPr="002436F0">
        <w:rPr>
          <w:rFonts w:ascii="Angsana New" w:hAnsi="Angsana New" w:hint="cs"/>
          <w:sz w:val="30"/>
          <w:szCs w:val="30"/>
          <w:cs/>
        </w:rPr>
        <w:t xml:space="preserve">มีราคาประเมินรวมเท่ากับ </w:t>
      </w:r>
      <w:r w:rsidR="00B551CC" w:rsidRPr="002436F0">
        <w:rPr>
          <w:rFonts w:ascii="Angsana New" w:hAnsi="Angsana New"/>
          <w:sz w:val="30"/>
          <w:szCs w:val="30"/>
        </w:rPr>
        <w:t>36</w:t>
      </w:r>
      <w:r w:rsidR="001E478C" w:rsidRPr="002436F0">
        <w:rPr>
          <w:rFonts w:ascii="Angsana New" w:hAnsi="Angsana New" w:hint="cs"/>
          <w:sz w:val="30"/>
          <w:szCs w:val="30"/>
        </w:rPr>
        <w:t>.</w:t>
      </w:r>
      <w:r w:rsidR="00B551CC" w:rsidRPr="002436F0">
        <w:rPr>
          <w:rFonts w:ascii="Angsana New" w:hAnsi="Angsana New"/>
          <w:sz w:val="30"/>
          <w:szCs w:val="30"/>
        </w:rPr>
        <w:t>90</w:t>
      </w:r>
      <w:r w:rsidR="001E478C" w:rsidRPr="002436F0">
        <w:rPr>
          <w:rFonts w:ascii="Angsana New" w:hAnsi="Angsana New" w:hint="cs"/>
          <w:sz w:val="30"/>
          <w:szCs w:val="30"/>
        </w:rPr>
        <w:t xml:space="preserve"> </w:t>
      </w:r>
      <w:r w:rsidR="001E478C" w:rsidRPr="002436F0">
        <w:rPr>
          <w:rFonts w:ascii="Angsana New" w:hAnsi="Angsana New" w:hint="cs"/>
          <w:sz w:val="30"/>
          <w:szCs w:val="30"/>
          <w:cs/>
        </w:rPr>
        <w:t>ล้านบาท ตามรายงานการ</w:t>
      </w:r>
      <w:r w:rsidR="001E478C" w:rsidRPr="00DA6371">
        <w:rPr>
          <w:rFonts w:ascii="Angsana New" w:hAnsi="Angsana New" w:hint="cs"/>
          <w:sz w:val="30"/>
          <w:szCs w:val="30"/>
          <w:cs/>
        </w:rPr>
        <w:t xml:space="preserve">ประเมินเมื่อวันที่ </w:t>
      </w:r>
      <w:r w:rsidR="00B551CC" w:rsidRPr="00790242">
        <w:rPr>
          <w:rFonts w:ascii="Angsana New" w:hAnsi="Angsana New"/>
          <w:sz w:val="30"/>
          <w:szCs w:val="30"/>
        </w:rPr>
        <w:t>30</w:t>
      </w:r>
      <w:r w:rsidR="001E478C" w:rsidRPr="00790242">
        <w:rPr>
          <w:rFonts w:ascii="Angsana New" w:hAnsi="Angsana New" w:hint="cs"/>
          <w:sz w:val="30"/>
          <w:szCs w:val="30"/>
        </w:rPr>
        <w:t xml:space="preserve"> </w:t>
      </w:r>
      <w:r w:rsidR="00B551CC" w:rsidRPr="00DA6371">
        <w:rPr>
          <w:rFonts w:ascii="Angsana New" w:hAnsi="Angsana New" w:hint="cs"/>
          <w:sz w:val="30"/>
          <w:szCs w:val="30"/>
          <w:cs/>
        </w:rPr>
        <w:t>มีนาคม</w:t>
      </w:r>
      <w:r w:rsidR="001E478C" w:rsidRPr="00DA6371">
        <w:rPr>
          <w:rFonts w:ascii="Angsana New" w:hAnsi="Angsana New" w:hint="cs"/>
          <w:sz w:val="30"/>
          <w:szCs w:val="30"/>
          <w:cs/>
        </w:rPr>
        <w:t xml:space="preserve"> </w:t>
      </w:r>
      <w:r w:rsidR="001E478C" w:rsidRPr="00790242">
        <w:rPr>
          <w:rFonts w:ascii="Angsana New" w:hAnsi="Angsana New" w:hint="cs"/>
          <w:sz w:val="30"/>
          <w:szCs w:val="30"/>
        </w:rPr>
        <w:t>256</w:t>
      </w:r>
      <w:r w:rsidR="00B551CC" w:rsidRPr="00790242">
        <w:rPr>
          <w:rFonts w:ascii="Angsana New" w:hAnsi="Angsana New"/>
          <w:sz w:val="30"/>
          <w:szCs w:val="30"/>
        </w:rPr>
        <w:t>6</w:t>
      </w:r>
      <w:r w:rsidR="001E478C" w:rsidRPr="00DA6371">
        <w:rPr>
          <w:rFonts w:ascii="Angsana New" w:hAnsi="Angsana New" w:hint="cs"/>
          <w:sz w:val="30"/>
          <w:szCs w:val="30"/>
          <w:cs/>
        </w:rPr>
        <w:t xml:space="preserve"> ทำให้เกิดผลขาดทุนจากการเปลี่ยนแปลงในมูลค่ายุติธรรมจำนวน </w:t>
      </w:r>
      <w:r w:rsidR="00B551CC" w:rsidRPr="00790242">
        <w:rPr>
          <w:rFonts w:ascii="Angsana New" w:hAnsi="Angsana New"/>
          <w:sz w:val="30"/>
          <w:szCs w:val="30"/>
        </w:rPr>
        <w:t>0</w:t>
      </w:r>
      <w:r w:rsidR="001E478C" w:rsidRPr="00790242">
        <w:rPr>
          <w:rFonts w:ascii="Angsana New" w:hAnsi="Angsana New" w:hint="cs"/>
          <w:sz w:val="30"/>
          <w:szCs w:val="30"/>
        </w:rPr>
        <w:t>.</w:t>
      </w:r>
      <w:r w:rsidR="00B551CC" w:rsidRPr="00790242">
        <w:rPr>
          <w:rFonts w:ascii="Angsana New" w:hAnsi="Angsana New"/>
          <w:sz w:val="30"/>
          <w:szCs w:val="30"/>
        </w:rPr>
        <w:t>5</w:t>
      </w:r>
      <w:r w:rsidR="0074697B" w:rsidRPr="00790242">
        <w:rPr>
          <w:rFonts w:ascii="Angsana New" w:hAnsi="Angsana New"/>
          <w:sz w:val="30"/>
          <w:szCs w:val="30"/>
        </w:rPr>
        <w:t>6</w:t>
      </w:r>
      <w:r w:rsidR="001E478C" w:rsidRPr="00DA6371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1E478C">
        <w:rPr>
          <w:rFonts w:ascii="Angsana New" w:hAnsi="Angsana New"/>
          <w:sz w:val="30"/>
          <w:szCs w:val="30"/>
        </w:rPr>
        <w:t xml:space="preserve"> </w:t>
      </w:r>
    </w:p>
    <w:p w14:paraId="3A3FED2F" w14:textId="36230D63" w:rsidR="00AD0CAC" w:rsidRPr="00DA6371" w:rsidRDefault="00AD0CAC" w:rsidP="00AD0C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76" w:firstLine="414"/>
        <w:jc w:val="thaiDistribute"/>
        <w:rPr>
          <w:rFonts w:ascii="Angsana New" w:hAnsi="Angsana New"/>
          <w:sz w:val="30"/>
          <w:szCs w:val="30"/>
          <w:cs/>
        </w:rPr>
      </w:pPr>
      <w:r w:rsidRPr="002556D3">
        <w:rPr>
          <w:rFonts w:ascii="Angsana New" w:hAnsi="Angsana New" w:hint="cs"/>
          <w:sz w:val="30"/>
          <w:szCs w:val="30"/>
        </w:rPr>
        <w:t>3.</w:t>
      </w:r>
      <w:r w:rsidRPr="002556D3">
        <w:rPr>
          <w:rFonts w:ascii="Angsana New" w:hAnsi="Angsana New"/>
          <w:sz w:val="30"/>
          <w:szCs w:val="30"/>
        </w:rPr>
        <w:t xml:space="preserve"> </w:t>
      </w:r>
      <w:r w:rsidRPr="00DA6371">
        <w:rPr>
          <w:rFonts w:ascii="Angsana New" w:hAnsi="Angsana New" w:hint="cs"/>
          <w:sz w:val="30"/>
          <w:szCs w:val="30"/>
          <w:cs/>
        </w:rPr>
        <w:t>โครงการโรงแรม</w:t>
      </w:r>
      <w:r w:rsidRPr="00DA6371">
        <w:rPr>
          <w:rFonts w:ascii="Angsana New" w:hAnsi="Angsana New"/>
          <w:sz w:val="30"/>
          <w:szCs w:val="30"/>
          <w:cs/>
        </w:rPr>
        <w:t xml:space="preserve">ดุสิตดีทู เชียงใหม่ มีราคาประเมินรวมเท่ากับ </w:t>
      </w:r>
      <w:r w:rsidRPr="002556D3">
        <w:rPr>
          <w:rFonts w:ascii="Angsana New" w:hAnsi="Angsana New"/>
          <w:sz w:val="30"/>
          <w:szCs w:val="30"/>
        </w:rPr>
        <w:t>419.06</w:t>
      </w:r>
      <w:r w:rsidRPr="00DA6371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DA6371">
        <w:rPr>
          <w:rFonts w:ascii="Angsana New" w:hAnsi="Angsana New" w:hint="cs"/>
          <w:sz w:val="30"/>
          <w:szCs w:val="30"/>
          <w:cs/>
        </w:rPr>
        <w:t xml:space="preserve"> </w:t>
      </w:r>
      <w:r w:rsidRPr="00DA6371">
        <w:rPr>
          <w:rFonts w:ascii="Angsana New" w:hAnsi="Angsana New"/>
          <w:sz w:val="30"/>
          <w:szCs w:val="30"/>
          <w:cs/>
        </w:rPr>
        <w:t>ตามรายงานการประเมินเม</w:t>
      </w:r>
      <w:r w:rsidRPr="00DA6371">
        <w:rPr>
          <w:rFonts w:ascii="Angsana New" w:hAnsi="Angsana New" w:hint="cs"/>
          <w:sz w:val="30"/>
          <w:szCs w:val="30"/>
          <w:cs/>
        </w:rPr>
        <w:t>ื่</w:t>
      </w:r>
      <w:r w:rsidRPr="00DA6371">
        <w:rPr>
          <w:rFonts w:ascii="Angsana New" w:hAnsi="Angsana New"/>
          <w:sz w:val="30"/>
          <w:szCs w:val="30"/>
          <w:cs/>
        </w:rPr>
        <w:t>อวันท</w:t>
      </w:r>
      <w:r w:rsidRPr="00DA6371">
        <w:rPr>
          <w:rFonts w:ascii="Angsana New" w:hAnsi="Angsana New" w:hint="cs"/>
          <w:sz w:val="30"/>
          <w:szCs w:val="30"/>
          <w:cs/>
        </w:rPr>
        <w:t xml:space="preserve">ี่ </w:t>
      </w:r>
      <w:r w:rsidRPr="002556D3">
        <w:rPr>
          <w:rFonts w:ascii="Angsana New" w:hAnsi="Angsana New" w:hint="cs"/>
          <w:sz w:val="30"/>
          <w:szCs w:val="30"/>
        </w:rPr>
        <w:t xml:space="preserve">12 </w:t>
      </w:r>
      <w:r w:rsidRPr="00DA6371">
        <w:rPr>
          <w:rFonts w:ascii="Angsana New" w:hAnsi="Angsana New" w:hint="cs"/>
          <w:sz w:val="30"/>
          <w:szCs w:val="30"/>
          <w:cs/>
        </w:rPr>
        <w:t>ตุลาคม</w:t>
      </w:r>
      <w:r w:rsidRPr="00DA6371">
        <w:rPr>
          <w:rFonts w:ascii="Angsana New" w:hAnsi="Angsana New"/>
          <w:sz w:val="30"/>
          <w:szCs w:val="30"/>
          <w:cs/>
        </w:rPr>
        <w:t xml:space="preserve"> </w:t>
      </w:r>
      <w:r w:rsidRPr="002556D3">
        <w:rPr>
          <w:rFonts w:ascii="Angsana New" w:hAnsi="Angsana New"/>
          <w:sz w:val="30"/>
          <w:szCs w:val="30"/>
        </w:rPr>
        <w:t>256</w:t>
      </w:r>
      <w:r w:rsidRPr="002556D3">
        <w:rPr>
          <w:rFonts w:ascii="Angsana New" w:hAnsi="Angsana New" w:hint="cs"/>
          <w:sz w:val="30"/>
          <w:szCs w:val="30"/>
        </w:rPr>
        <w:t xml:space="preserve">5 </w:t>
      </w:r>
      <w:r w:rsidRPr="00DA6371">
        <w:rPr>
          <w:rFonts w:ascii="Angsana New" w:hAnsi="Angsana New"/>
          <w:sz w:val="30"/>
          <w:szCs w:val="30"/>
          <w:cs/>
        </w:rPr>
        <w:t xml:space="preserve">ทำให้เกิดผลกำไรจากการเปลี่ยนแปลงในมูลค่ายุติธรรมจำนวน </w:t>
      </w:r>
      <w:r>
        <w:rPr>
          <w:rFonts w:ascii="Angsana New" w:hAnsi="Angsana New"/>
          <w:sz w:val="30"/>
          <w:szCs w:val="30"/>
        </w:rPr>
        <w:t>3.25</w:t>
      </w:r>
      <w:r w:rsidRPr="002556D3">
        <w:rPr>
          <w:rFonts w:ascii="Angsana New" w:hAnsi="Angsana New" w:hint="cs"/>
          <w:sz w:val="30"/>
          <w:szCs w:val="30"/>
        </w:rPr>
        <w:t xml:space="preserve"> </w:t>
      </w:r>
      <w:r w:rsidRPr="00DA6371">
        <w:rPr>
          <w:rFonts w:ascii="Angsana New" w:hAnsi="Angsana New" w:hint="cs"/>
          <w:sz w:val="30"/>
          <w:szCs w:val="30"/>
          <w:cs/>
        </w:rPr>
        <w:t>ล้าน</w:t>
      </w:r>
      <w:r w:rsidRPr="00DA6371">
        <w:rPr>
          <w:rFonts w:ascii="Angsana New" w:hAnsi="Angsana New"/>
          <w:sz w:val="30"/>
          <w:szCs w:val="30"/>
          <w:cs/>
        </w:rPr>
        <w:t>บาท</w:t>
      </w:r>
      <w:r w:rsidR="00F56FE5">
        <w:rPr>
          <w:rFonts w:ascii="Angsana New" w:hAnsi="Angsana New"/>
          <w:sz w:val="30"/>
          <w:szCs w:val="30"/>
        </w:rPr>
        <w:t xml:space="preserve"> </w:t>
      </w:r>
      <w:r w:rsidR="00F56FE5" w:rsidRPr="00DA6371"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="00DA3632">
        <w:rPr>
          <w:rFonts w:ascii="Angsana New" w:hAnsi="Angsana New"/>
          <w:sz w:val="30"/>
          <w:szCs w:val="30"/>
        </w:rPr>
        <w:br/>
      </w:r>
      <w:r w:rsidR="00F56FE5" w:rsidRPr="00DA6371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F56FE5">
        <w:rPr>
          <w:rFonts w:ascii="Angsana New" w:hAnsi="Angsana New"/>
          <w:sz w:val="30"/>
          <w:szCs w:val="30"/>
        </w:rPr>
        <w:t xml:space="preserve">28 </w:t>
      </w:r>
      <w:r w:rsidR="00F56FE5" w:rsidRPr="00DA637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F56FE5">
        <w:rPr>
          <w:rFonts w:ascii="Angsana New" w:hAnsi="Angsana New"/>
          <w:sz w:val="30"/>
          <w:szCs w:val="30"/>
        </w:rPr>
        <w:t xml:space="preserve">2565 </w:t>
      </w:r>
      <w:r w:rsidR="00F56FE5" w:rsidRPr="00DA6371">
        <w:rPr>
          <w:rFonts w:ascii="Angsana New" w:hAnsi="Angsana New" w:hint="cs"/>
          <w:sz w:val="30"/>
          <w:szCs w:val="30"/>
          <w:cs/>
        </w:rPr>
        <w:t>กองทรัสต์ขายโรงแรมดังกล่าวให้กับบุคคลภายนอกแล้ว</w:t>
      </w:r>
    </w:p>
    <w:p w14:paraId="417AEA5B" w14:textId="429165E9" w:rsidR="00AD0CAC" w:rsidRPr="00DA6371" w:rsidRDefault="00AD0CAC" w:rsidP="00AD0C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76" w:firstLine="414"/>
        <w:jc w:val="thaiDistribute"/>
        <w:rPr>
          <w:rFonts w:ascii="Angsana New" w:hAnsi="Angsana New"/>
          <w:sz w:val="30"/>
          <w:szCs w:val="30"/>
          <w:cs/>
        </w:rPr>
      </w:pPr>
      <w:r w:rsidRPr="002556D3">
        <w:rPr>
          <w:rFonts w:ascii="Angsana New" w:hAnsi="Angsana New"/>
          <w:sz w:val="30"/>
          <w:szCs w:val="30"/>
        </w:rPr>
        <w:t xml:space="preserve">4. </w:t>
      </w:r>
      <w:r w:rsidRPr="00DA6371">
        <w:rPr>
          <w:rFonts w:ascii="Angsana New" w:hAnsi="Angsana New" w:hint="cs"/>
          <w:sz w:val="30"/>
          <w:szCs w:val="30"/>
          <w:cs/>
        </w:rPr>
        <w:t>โครงการโรงแรม</w:t>
      </w:r>
      <w:r w:rsidRPr="00DA6371">
        <w:rPr>
          <w:rFonts w:ascii="Angsana New" w:hAnsi="Angsana New"/>
          <w:sz w:val="30"/>
          <w:szCs w:val="30"/>
          <w:cs/>
        </w:rPr>
        <w:t>ดุสิต</w:t>
      </w:r>
      <w:r w:rsidRPr="00DA6371">
        <w:rPr>
          <w:rFonts w:ascii="Angsana New" w:hAnsi="Angsana New" w:hint="cs"/>
          <w:sz w:val="30"/>
          <w:szCs w:val="30"/>
          <w:cs/>
        </w:rPr>
        <w:t>ธานี มัลดีฟส์</w:t>
      </w:r>
      <w:r w:rsidRPr="00DA6371">
        <w:rPr>
          <w:rFonts w:ascii="Angsana New" w:hAnsi="Angsana New"/>
          <w:sz w:val="30"/>
          <w:szCs w:val="30"/>
          <w:cs/>
        </w:rPr>
        <w:t xml:space="preserve"> มีราคาประเมินรวมเท่ากับ </w:t>
      </w:r>
      <w:r w:rsidRPr="002556D3">
        <w:rPr>
          <w:rFonts w:ascii="Angsana New" w:hAnsi="Angsana New"/>
          <w:sz w:val="30"/>
          <w:szCs w:val="30"/>
        </w:rPr>
        <w:t>79.14</w:t>
      </w:r>
      <w:r w:rsidRPr="00DA6371">
        <w:rPr>
          <w:rFonts w:ascii="Angsana New" w:hAnsi="Angsana New"/>
          <w:sz w:val="30"/>
          <w:szCs w:val="30"/>
          <w:cs/>
        </w:rPr>
        <w:t xml:space="preserve"> </w:t>
      </w:r>
      <w:r w:rsidRPr="00DA6371">
        <w:rPr>
          <w:rFonts w:ascii="Angsana New" w:hAnsi="Angsana New" w:hint="cs"/>
          <w:sz w:val="30"/>
          <w:szCs w:val="30"/>
          <w:cs/>
        </w:rPr>
        <w:t>ล้าน</w:t>
      </w:r>
      <w:r w:rsidRPr="00DA6371">
        <w:rPr>
          <w:rFonts w:ascii="Angsana New" w:hAnsi="Angsana New"/>
          <w:sz w:val="30"/>
          <w:szCs w:val="30"/>
          <w:cs/>
        </w:rPr>
        <w:t>ดอลล</w:t>
      </w:r>
      <w:r w:rsidRPr="00DA6371">
        <w:rPr>
          <w:rFonts w:ascii="Angsana New" w:hAnsi="Angsana New" w:hint="cs"/>
          <w:sz w:val="30"/>
          <w:szCs w:val="30"/>
          <w:cs/>
        </w:rPr>
        <w:t>่</w:t>
      </w:r>
      <w:r w:rsidRPr="00DA6371">
        <w:rPr>
          <w:rFonts w:ascii="Angsana New" w:hAnsi="Angsana New"/>
          <w:sz w:val="30"/>
          <w:szCs w:val="30"/>
          <w:cs/>
        </w:rPr>
        <w:t>าร์สหรัฐ</w:t>
      </w:r>
      <w:r w:rsidRPr="00DA6371">
        <w:rPr>
          <w:rFonts w:ascii="Angsana New" w:hAnsi="Angsana New" w:hint="cs"/>
          <w:sz w:val="30"/>
          <w:szCs w:val="30"/>
          <w:cs/>
        </w:rPr>
        <w:t xml:space="preserve"> </w:t>
      </w:r>
      <w:r w:rsidRPr="00DA6371">
        <w:rPr>
          <w:rFonts w:ascii="Angsana New" w:hAnsi="Angsana New"/>
          <w:sz w:val="30"/>
          <w:szCs w:val="30"/>
          <w:cs/>
        </w:rPr>
        <w:t>ตามรายงานการประเมินเม</w:t>
      </w:r>
      <w:r w:rsidRPr="00DA6371">
        <w:rPr>
          <w:rFonts w:ascii="Angsana New" w:hAnsi="Angsana New" w:hint="cs"/>
          <w:sz w:val="30"/>
          <w:szCs w:val="30"/>
          <w:cs/>
        </w:rPr>
        <w:t>ื่</w:t>
      </w:r>
      <w:r w:rsidRPr="00DA6371">
        <w:rPr>
          <w:rFonts w:ascii="Angsana New" w:hAnsi="Angsana New"/>
          <w:sz w:val="30"/>
          <w:szCs w:val="30"/>
          <w:cs/>
        </w:rPr>
        <w:t>อวันท</w:t>
      </w:r>
      <w:r w:rsidRPr="00DA6371">
        <w:rPr>
          <w:rFonts w:ascii="Angsana New" w:hAnsi="Angsana New" w:hint="cs"/>
          <w:sz w:val="30"/>
          <w:szCs w:val="30"/>
          <w:cs/>
        </w:rPr>
        <w:t xml:space="preserve">ี่ </w:t>
      </w:r>
      <w:r w:rsidRPr="002556D3">
        <w:rPr>
          <w:rFonts w:ascii="Angsana New" w:hAnsi="Angsana New"/>
          <w:sz w:val="30"/>
          <w:szCs w:val="30"/>
        </w:rPr>
        <w:t xml:space="preserve">31 </w:t>
      </w:r>
      <w:r w:rsidRPr="00DA6371">
        <w:rPr>
          <w:rFonts w:ascii="Angsana New" w:hAnsi="Angsana New" w:hint="cs"/>
          <w:sz w:val="30"/>
          <w:szCs w:val="30"/>
          <w:cs/>
        </w:rPr>
        <w:t>ธันวาคม</w:t>
      </w:r>
      <w:r w:rsidRPr="00DA6371">
        <w:rPr>
          <w:rFonts w:ascii="Angsana New" w:hAnsi="Angsana New"/>
          <w:sz w:val="30"/>
          <w:szCs w:val="30"/>
          <w:cs/>
        </w:rPr>
        <w:t xml:space="preserve"> </w:t>
      </w:r>
      <w:r w:rsidRPr="002556D3">
        <w:rPr>
          <w:rFonts w:ascii="Angsana New" w:hAnsi="Angsana New"/>
          <w:sz w:val="30"/>
          <w:szCs w:val="30"/>
        </w:rPr>
        <w:t>2565</w:t>
      </w:r>
      <w:r w:rsidRPr="00DA6371">
        <w:rPr>
          <w:rFonts w:ascii="Angsana New" w:hAnsi="Angsana New" w:hint="cs"/>
          <w:sz w:val="30"/>
          <w:szCs w:val="30"/>
          <w:cs/>
        </w:rPr>
        <w:t xml:space="preserve"> </w:t>
      </w:r>
      <w:r w:rsidRPr="00DA6371">
        <w:rPr>
          <w:rFonts w:ascii="Angsana New" w:hAnsi="Angsana New"/>
          <w:sz w:val="30"/>
          <w:szCs w:val="30"/>
          <w:cs/>
        </w:rPr>
        <w:t>ทำให้เกิดผล</w:t>
      </w:r>
      <w:r w:rsidRPr="00DA6371">
        <w:rPr>
          <w:rFonts w:ascii="Angsana New" w:hAnsi="Angsana New" w:hint="cs"/>
          <w:sz w:val="30"/>
          <w:szCs w:val="30"/>
          <w:cs/>
        </w:rPr>
        <w:t>กำไร</w:t>
      </w:r>
      <w:r w:rsidRPr="00DA6371">
        <w:rPr>
          <w:rFonts w:ascii="Angsana New" w:hAnsi="Angsana New"/>
          <w:sz w:val="30"/>
          <w:szCs w:val="30"/>
          <w:cs/>
        </w:rPr>
        <w:t xml:space="preserve">จากการเปลี่ยนแปลงในมูลค่ายุติธรรมจำนวน </w:t>
      </w:r>
      <w:r>
        <w:rPr>
          <w:rFonts w:ascii="Angsana New" w:hAnsi="Angsana New"/>
          <w:sz w:val="30"/>
          <w:szCs w:val="30"/>
        </w:rPr>
        <w:t>0.005</w:t>
      </w:r>
      <w:r w:rsidRPr="002556D3">
        <w:rPr>
          <w:rFonts w:ascii="Angsana New" w:hAnsi="Angsana New"/>
          <w:sz w:val="30"/>
          <w:szCs w:val="30"/>
        </w:rPr>
        <w:t xml:space="preserve"> </w:t>
      </w:r>
      <w:proofErr w:type="gramStart"/>
      <w:r w:rsidRPr="00DA6371">
        <w:rPr>
          <w:rFonts w:ascii="Angsana New" w:hAnsi="Angsana New" w:hint="cs"/>
          <w:sz w:val="30"/>
          <w:szCs w:val="30"/>
          <w:cs/>
        </w:rPr>
        <w:t>ล้าน</w:t>
      </w:r>
      <w:r w:rsidR="004564BF">
        <w:rPr>
          <w:rFonts w:ascii="Angsana New" w:hAnsi="Angsana New"/>
          <w:sz w:val="30"/>
          <w:szCs w:val="30"/>
        </w:rPr>
        <w:t xml:space="preserve">  </w:t>
      </w:r>
      <w:r w:rsidRPr="00DA6371">
        <w:rPr>
          <w:rFonts w:ascii="Angsana New" w:hAnsi="Angsana New"/>
          <w:sz w:val="30"/>
          <w:szCs w:val="30"/>
          <w:cs/>
        </w:rPr>
        <w:t>ดอลล</w:t>
      </w:r>
      <w:r w:rsidRPr="00DA6371">
        <w:rPr>
          <w:rFonts w:ascii="Angsana New" w:hAnsi="Angsana New" w:hint="cs"/>
          <w:sz w:val="30"/>
          <w:szCs w:val="30"/>
          <w:cs/>
        </w:rPr>
        <w:t>่</w:t>
      </w:r>
      <w:r w:rsidRPr="00DA6371">
        <w:rPr>
          <w:rFonts w:ascii="Angsana New" w:hAnsi="Angsana New"/>
          <w:sz w:val="30"/>
          <w:szCs w:val="30"/>
          <w:cs/>
        </w:rPr>
        <w:t>าร์สหรัฐ</w:t>
      </w:r>
      <w:proofErr w:type="gramEnd"/>
      <w:r w:rsidRPr="00DA6371">
        <w:rPr>
          <w:rFonts w:ascii="Angsana New" w:hAnsi="Angsana New" w:hint="cs"/>
          <w:sz w:val="30"/>
          <w:szCs w:val="30"/>
          <w:cs/>
        </w:rPr>
        <w:t xml:space="preserve"> คิดเป็นจำนวนเงิน </w:t>
      </w:r>
      <w:r w:rsidRPr="002556D3">
        <w:rPr>
          <w:rFonts w:ascii="Angsana New" w:hAnsi="Angsana New" w:hint="cs"/>
          <w:sz w:val="30"/>
          <w:szCs w:val="30"/>
        </w:rPr>
        <w:t>0.16</w:t>
      </w:r>
      <w:r w:rsidRPr="002556D3">
        <w:rPr>
          <w:rFonts w:ascii="Angsana New" w:hAnsi="Angsana New"/>
          <w:sz w:val="30"/>
          <w:szCs w:val="30"/>
        </w:rPr>
        <w:t xml:space="preserve"> </w:t>
      </w:r>
      <w:r w:rsidRPr="00DA6371">
        <w:rPr>
          <w:rFonts w:ascii="Angsana New" w:hAnsi="Angsana New" w:hint="cs"/>
          <w:sz w:val="30"/>
          <w:szCs w:val="30"/>
          <w:cs/>
        </w:rPr>
        <w:t>ล้านบาท</w:t>
      </w:r>
    </w:p>
    <w:p w14:paraId="150999B3" w14:textId="2C5A18CF" w:rsidR="00BF7A35" w:rsidRPr="00A60B78" w:rsidRDefault="00BF7A35" w:rsidP="00A60B78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 w:cstheme="majorBidi"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0"/>
        <w:gridCol w:w="4590"/>
      </w:tblGrid>
      <w:tr w:rsidR="00A52EF1" w:rsidRPr="00771028" w14:paraId="1FE6C820" w14:textId="77777777" w:rsidTr="00D42497">
        <w:trPr>
          <w:trHeight w:val="720"/>
          <w:tblHeader/>
        </w:trPr>
        <w:tc>
          <w:tcPr>
            <w:tcW w:w="4770" w:type="dxa"/>
            <w:vAlign w:val="bottom"/>
          </w:tcPr>
          <w:p w14:paraId="34D93633" w14:textId="77777777" w:rsidR="00A52EF1" w:rsidRPr="00771028" w:rsidRDefault="00A52EF1" w:rsidP="00D4249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1" w:name="_Hlk102467416"/>
            <w:r w:rsidRPr="00DA63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4590" w:type="dxa"/>
            <w:vAlign w:val="bottom"/>
          </w:tcPr>
          <w:p w14:paraId="0C01109B" w14:textId="77777777" w:rsidR="00A52EF1" w:rsidRPr="00DA6371" w:rsidRDefault="00A52EF1" w:rsidP="00D4249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A63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A52EF1" w:rsidRPr="00414C71" w14:paraId="6AA4DAD7" w14:textId="77777777" w:rsidTr="00D42497">
        <w:trPr>
          <w:trHeight w:val="720"/>
        </w:trPr>
        <w:tc>
          <w:tcPr>
            <w:tcW w:w="4770" w:type="dxa"/>
          </w:tcPr>
          <w:p w14:paraId="739847D7" w14:textId="2E20A9E9" w:rsidR="00A52EF1" w:rsidRPr="00404CDD" w:rsidRDefault="00A52EF1" w:rsidP="00B66761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04CD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อัตราการเติบโตของราคาห้องพัก </w:t>
            </w:r>
            <w:r w:rsidRPr="00404CDD">
              <w:rPr>
                <w:rFonts w:asciiTheme="majorBidi" w:hAnsiTheme="majorBidi" w:cstheme="majorBidi"/>
                <w:sz w:val="30"/>
                <w:szCs w:val="30"/>
              </w:rPr>
              <w:t>(256</w:t>
            </w:r>
            <w:r w:rsidR="00FE3D64" w:rsidRPr="00404CD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404CDD">
              <w:rPr>
                <w:rFonts w:asciiTheme="majorBidi" w:hAnsiTheme="majorBidi" w:cstheme="majorBidi"/>
                <w:sz w:val="30"/>
                <w:szCs w:val="30"/>
              </w:rPr>
              <w:t>: 2%-</w:t>
            </w:r>
            <w:r w:rsidR="008054E5" w:rsidRPr="00404CD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404CDD">
              <w:rPr>
                <w:rFonts w:asciiTheme="majorBidi" w:hAnsiTheme="majorBidi" w:cstheme="majorBidi"/>
                <w:sz w:val="30"/>
                <w:szCs w:val="30"/>
              </w:rPr>
              <w:t>%</w:t>
            </w:r>
            <w:r w:rsidR="00DA3632" w:rsidRPr="00404C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04CDD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404CDD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="00701B51" w:rsidRPr="00404CD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D30EF" w:rsidRPr="00404CD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701B51" w:rsidRPr="00404CDD">
              <w:rPr>
                <w:rFonts w:asciiTheme="majorBidi" w:hAnsiTheme="majorBidi" w:cstheme="majorBidi"/>
                <w:sz w:val="30"/>
                <w:szCs w:val="30"/>
              </w:rPr>
              <w:t xml:space="preserve">: 2%-3% </w:t>
            </w:r>
            <w:r w:rsidR="00701B51" w:rsidRPr="00404CDD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โดยมีการปรับลดอัตราค่าห้องพัก</w:t>
            </w:r>
            <w:r w:rsidR="00DA3632" w:rsidRPr="00404CDD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="00701B51" w:rsidRPr="00404CD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ลดลงเนื่องจากสถานการณ์ </w:t>
            </w:r>
            <w:r w:rsidR="00701B51" w:rsidRPr="00404CDD">
              <w:rPr>
                <w:rFonts w:asciiTheme="majorBidi" w:hAnsiTheme="majorBidi" w:cstheme="majorBidi"/>
                <w:sz w:val="30"/>
                <w:szCs w:val="30"/>
              </w:rPr>
              <w:t xml:space="preserve">COVID-19 </w:t>
            </w:r>
            <w:r w:rsidR="00701B51" w:rsidRPr="00404CDD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ในช่วงปี</w:t>
            </w:r>
            <w:r w:rsidR="00DA3632" w:rsidRPr="00404CDD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</w:t>
            </w:r>
            <w:r w:rsidR="00701B51" w:rsidRPr="00404CDD">
              <w:rPr>
                <w:rFonts w:asciiTheme="majorBidi" w:hAnsiTheme="majorBidi" w:cstheme="majorBidi"/>
                <w:sz w:val="30"/>
                <w:szCs w:val="30"/>
              </w:rPr>
              <w:t xml:space="preserve"> 2565-2567 </w:t>
            </w:r>
            <w:r w:rsidR="00701B51" w:rsidRPr="00404CDD">
              <w:rPr>
                <w:rFonts w:asciiTheme="majorBidi" w:hAnsiTheme="majorBidi" w:cstheme="majorBidi" w:hint="cs"/>
                <w:sz w:val="30"/>
                <w:szCs w:val="30"/>
              </w:rPr>
              <w:t>(</w:t>
            </w:r>
            <w:r w:rsidR="00701B51" w:rsidRPr="00404CDD">
              <w:rPr>
                <w:rFonts w:asciiTheme="majorBidi" w:hAnsiTheme="majorBidi" w:cstheme="majorBidi"/>
                <w:sz w:val="30"/>
                <w:szCs w:val="30"/>
              </w:rPr>
              <w:t xml:space="preserve">-40% </w:t>
            </w:r>
            <w:r w:rsidR="00701B51" w:rsidRPr="00404CD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ถึง </w:t>
            </w:r>
            <w:r w:rsidR="00701B51" w:rsidRPr="00404CDD">
              <w:rPr>
                <w:rFonts w:asciiTheme="majorBidi" w:hAnsiTheme="majorBidi" w:cstheme="majorBidi"/>
                <w:sz w:val="30"/>
                <w:szCs w:val="30"/>
              </w:rPr>
              <w:t>-10%</w:t>
            </w:r>
            <w:r w:rsidR="00701B51" w:rsidRPr="00404CDD">
              <w:rPr>
                <w:rFonts w:asciiTheme="majorBidi" w:hAnsiTheme="majorBidi" w:cstheme="majorBidi" w:hint="cs"/>
                <w:sz w:val="30"/>
                <w:szCs w:val="30"/>
              </w:rPr>
              <w:t>)</w:t>
            </w:r>
            <w:r w:rsidR="00A45AB0" w:rsidRPr="00404CDD">
              <w:rPr>
                <w:rFonts w:asciiTheme="majorBidi" w:hAnsiTheme="majorBidi" w:cstheme="majorBidi" w:hint="cs"/>
                <w:sz w:val="30"/>
                <w:szCs w:val="30"/>
              </w:rPr>
              <w:t>)</w:t>
            </w:r>
          </w:p>
          <w:p w14:paraId="3409099A" w14:textId="39479257" w:rsidR="00A52EF1" w:rsidRPr="00404CDD" w:rsidRDefault="00A52EF1" w:rsidP="00EE295E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04CDD">
              <w:rPr>
                <w:rFonts w:asciiTheme="majorBidi" w:hAnsiTheme="majorBidi"/>
                <w:sz w:val="30"/>
                <w:szCs w:val="30"/>
                <w:cs/>
              </w:rPr>
              <w:t>อัตราการเข้าพัก</w:t>
            </w:r>
            <w:r w:rsidRPr="00404CDD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404CDD">
              <w:rPr>
                <w:rFonts w:asciiTheme="majorBidi" w:hAnsiTheme="majorBidi"/>
                <w:sz w:val="30"/>
                <w:szCs w:val="30"/>
              </w:rPr>
              <w:t>(256</w:t>
            </w:r>
            <w:r w:rsidR="00671EB9" w:rsidRPr="00404CDD">
              <w:rPr>
                <w:rFonts w:asciiTheme="majorBidi" w:hAnsiTheme="majorBidi"/>
                <w:sz w:val="30"/>
                <w:szCs w:val="30"/>
              </w:rPr>
              <w:t>6</w:t>
            </w:r>
            <w:r w:rsidRPr="00404CDD">
              <w:rPr>
                <w:rFonts w:asciiTheme="majorBidi" w:hAnsiTheme="majorBidi"/>
                <w:sz w:val="30"/>
                <w:szCs w:val="30"/>
              </w:rPr>
              <w:t xml:space="preserve">: </w:t>
            </w:r>
            <w:r w:rsidR="00F87B5F" w:rsidRPr="00404CDD">
              <w:rPr>
                <w:rFonts w:asciiTheme="majorBidi" w:hAnsiTheme="majorBidi"/>
                <w:sz w:val="30"/>
                <w:szCs w:val="30"/>
              </w:rPr>
              <w:t>5</w:t>
            </w:r>
            <w:r w:rsidRPr="00404CDD">
              <w:rPr>
                <w:rFonts w:asciiTheme="majorBidi" w:hAnsiTheme="majorBidi"/>
                <w:sz w:val="30"/>
                <w:szCs w:val="30"/>
              </w:rPr>
              <w:t>0%-</w:t>
            </w:r>
            <w:r w:rsidR="00092E9E" w:rsidRPr="00404CDD">
              <w:rPr>
                <w:rFonts w:asciiTheme="majorBidi" w:hAnsiTheme="majorBidi"/>
                <w:sz w:val="30"/>
                <w:szCs w:val="30"/>
              </w:rPr>
              <w:t>9</w:t>
            </w:r>
            <w:r w:rsidR="008054E5" w:rsidRPr="00404CDD">
              <w:rPr>
                <w:rFonts w:asciiTheme="majorBidi" w:hAnsiTheme="majorBidi"/>
                <w:sz w:val="30"/>
                <w:szCs w:val="30"/>
              </w:rPr>
              <w:t>5</w:t>
            </w:r>
            <w:r w:rsidRPr="00404CDD">
              <w:rPr>
                <w:rFonts w:asciiTheme="majorBidi" w:hAnsiTheme="majorBidi"/>
                <w:sz w:val="30"/>
                <w:szCs w:val="30"/>
              </w:rPr>
              <w:t xml:space="preserve">%, </w:t>
            </w:r>
            <w:r w:rsidR="00B31F19" w:rsidRPr="00404CDD">
              <w:rPr>
                <w:rFonts w:asciiTheme="majorBidi" w:hAnsiTheme="majorBidi"/>
                <w:sz w:val="30"/>
                <w:szCs w:val="30"/>
              </w:rPr>
              <w:t>2565: 30%-80%</w:t>
            </w:r>
            <w:r w:rsidR="00B31F19" w:rsidRPr="00404CDD">
              <w:rPr>
                <w:rFonts w:asciiTheme="majorBidi" w:hAnsiTheme="majorBidi" w:hint="cs"/>
                <w:sz w:val="30"/>
                <w:szCs w:val="30"/>
              </w:rPr>
              <w:t>)</w:t>
            </w:r>
          </w:p>
          <w:p w14:paraId="59C23495" w14:textId="1A26BBBC" w:rsidR="00A52EF1" w:rsidRPr="00771028" w:rsidRDefault="00A52EF1" w:rsidP="00A52EF1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04CD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อัตราคิดลดที่ปรับค่าความเสี่ยงแล้ว</w:t>
            </w:r>
            <w:r w:rsidRPr="00404CDD">
              <w:rPr>
                <w:rFonts w:asciiTheme="majorBidi" w:hAnsiTheme="majorBidi" w:cstheme="majorBidi"/>
                <w:sz w:val="30"/>
                <w:szCs w:val="30"/>
              </w:rPr>
              <w:t xml:space="preserve"> (256</w:t>
            </w:r>
            <w:r w:rsidR="0001215E" w:rsidRPr="00404CD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404CDD">
              <w:rPr>
                <w:rFonts w:asciiTheme="majorBidi" w:hAnsiTheme="majorBidi" w:cstheme="majorBidi"/>
                <w:sz w:val="30"/>
                <w:szCs w:val="30"/>
              </w:rPr>
              <w:t>: 9%-11%, 256</w:t>
            </w:r>
            <w:r w:rsidR="00F66E9C" w:rsidRPr="00404CD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404CDD">
              <w:rPr>
                <w:rFonts w:asciiTheme="majorBidi" w:hAnsiTheme="majorBidi" w:cstheme="majorBidi"/>
                <w:sz w:val="30"/>
                <w:szCs w:val="30"/>
              </w:rPr>
              <w:t>: 9%-11%)</w:t>
            </w:r>
          </w:p>
        </w:tc>
        <w:tc>
          <w:tcPr>
            <w:tcW w:w="4590" w:type="dxa"/>
          </w:tcPr>
          <w:p w14:paraId="0A681797" w14:textId="77777777" w:rsidR="00A52EF1" w:rsidRPr="00771028" w:rsidRDefault="00A52EF1" w:rsidP="00D4249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DA637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</w:t>
            </w:r>
          </w:p>
          <w:p w14:paraId="565DBF11" w14:textId="77777777" w:rsidR="00A52EF1" w:rsidRPr="00771028" w:rsidRDefault="00A52EF1" w:rsidP="00A52EF1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A637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อัตราการเติบโตของรายได้ห้อง</w:t>
            </w:r>
            <w:r w:rsidRPr="00DA6371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</w:t>
            </w:r>
            <w:r w:rsidRPr="00DA6371">
              <w:rPr>
                <w:rFonts w:asciiTheme="majorBidi" w:hAnsiTheme="majorBidi" w:cstheme="majorBidi"/>
                <w:sz w:val="30"/>
                <w:szCs w:val="30"/>
                <w:cs/>
              </w:rPr>
              <w:t>กสูงขึ้น (ลดลง)</w:t>
            </w:r>
          </w:p>
          <w:p w14:paraId="6577C664" w14:textId="77777777" w:rsidR="00A52EF1" w:rsidRPr="00771028" w:rsidRDefault="00A52EF1" w:rsidP="00A52EF1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A6371">
              <w:rPr>
                <w:rFonts w:asciiTheme="majorBidi" w:hAnsiTheme="majorBidi"/>
                <w:sz w:val="30"/>
                <w:szCs w:val="30"/>
                <w:cs/>
              </w:rPr>
              <w:t>อัตราการเข้าพัก</w:t>
            </w:r>
            <w:r w:rsidRPr="00DA6371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DA6371">
              <w:rPr>
                <w:rFonts w:asciiTheme="majorBidi" w:hAnsiTheme="majorBidi"/>
                <w:sz w:val="30"/>
                <w:szCs w:val="30"/>
                <w:cs/>
              </w:rPr>
              <w:t>สูงขึ้น (ลดลง)</w:t>
            </w:r>
          </w:p>
          <w:p w14:paraId="3F02D4A7" w14:textId="77777777" w:rsidR="00A52EF1" w:rsidRPr="00DA6371" w:rsidRDefault="00A52EF1" w:rsidP="00A52EF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637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อัตราคิดลดที่ปรับค่าความเสี่ยงแล้วต่ำลง (สูงขึ้น)</w:t>
            </w:r>
          </w:p>
        </w:tc>
      </w:tr>
    </w:tbl>
    <w:p w14:paraId="02238A7F" w14:textId="77777777" w:rsidR="00CE4EC5" w:rsidRDefault="00CE4EC5" w:rsidP="00E41E22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 w:cstheme="majorBidi"/>
          <w:sz w:val="30"/>
          <w:szCs w:val="30"/>
        </w:rPr>
      </w:pPr>
    </w:p>
    <w:p w14:paraId="02F3591B" w14:textId="652F5BBB" w:rsidR="006D5263" w:rsidRPr="00E41E22" w:rsidRDefault="006D5263" w:rsidP="00E41E22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 w:cstheme="majorBidi"/>
          <w:sz w:val="30"/>
          <w:szCs w:val="30"/>
        </w:rPr>
      </w:pPr>
      <w:r w:rsidRPr="00DA6371">
        <w:rPr>
          <w:rFonts w:ascii="Angsana New" w:hAnsi="Angsana New" w:cstheme="majorBidi"/>
          <w:sz w:val="30"/>
          <w:szCs w:val="30"/>
          <w:cs/>
        </w:rPr>
        <w:t>ทั้งนี้ ที่ดินและสิ่งปลูกสร้างของโรงแรมดุสิตธานี ลากูน่า ภูเก็ต และ สิทธิการเช่าในที่ดินและกรรมสิทธิ์ในอาคาร สิ่งปลูกสร้าง และ</w:t>
      </w:r>
      <w:r w:rsidRPr="00DA6371">
        <w:rPr>
          <w:rFonts w:ascii="Angsana New" w:hAnsi="Angsana New" w:cstheme="majorBidi" w:hint="cs"/>
          <w:sz w:val="30"/>
          <w:szCs w:val="30"/>
          <w:cs/>
        </w:rPr>
        <w:t>ระบบสาธารณูปโภค</w:t>
      </w:r>
      <w:r w:rsidRPr="00DA6371">
        <w:rPr>
          <w:rFonts w:ascii="Angsana New" w:hAnsi="Angsana New" w:cstheme="majorBidi"/>
          <w:sz w:val="30"/>
          <w:szCs w:val="30"/>
          <w:cs/>
        </w:rPr>
        <w:t>ของโรงแรมดุสิตธานี มัลดีฟส์</w:t>
      </w:r>
      <w:r w:rsidR="005652A9" w:rsidRPr="00DA6371">
        <w:rPr>
          <w:rFonts w:ascii="Angsana New" w:hAnsi="Angsana New" w:cstheme="majorBidi" w:hint="cs"/>
          <w:sz w:val="30"/>
          <w:szCs w:val="30"/>
          <w:cs/>
        </w:rPr>
        <w:t xml:space="preserve"> </w:t>
      </w:r>
      <w:r w:rsidR="005652A9" w:rsidRPr="00DA6371">
        <w:rPr>
          <w:rFonts w:ascii="Angsana New" w:hAnsi="Angsana New" w:cstheme="majorBidi"/>
          <w:sz w:val="30"/>
          <w:szCs w:val="30"/>
          <w:cs/>
        </w:rPr>
        <w:t>และรวมถึงสัญญาหลักประกันธุรกิจในสัญญาเช่าของทุกโรงแรมภายใต้กองทรัสต์</w:t>
      </w:r>
      <w:r w:rsidRPr="00DA6371">
        <w:rPr>
          <w:rFonts w:ascii="Angsana New" w:hAnsi="Angsana New" w:cstheme="majorBidi"/>
          <w:sz w:val="30"/>
          <w:szCs w:val="30"/>
          <w:cs/>
        </w:rPr>
        <w:t xml:space="preserve"> ได้จดจำนองเป็นประกันเงินกู้ยืมกับสถาบันการเงินตามที่กล่าวในหมายเหตุ</w:t>
      </w:r>
      <w:r w:rsidR="00E41E22" w:rsidRPr="00DA6371">
        <w:rPr>
          <w:rFonts w:ascii="Angsana New" w:hAnsi="Angsana New" w:cstheme="majorBidi" w:hint="cs"/>
          <w:sz w:val="30"/>
          <w:szCs w:val="30"/>
          <w:cs/>
        </w:rPr>
        <w:t xml:space="preserve">  </w:t>
      </w:r>
      <w:r w:rsidRPr="00DA6371">
        <w:rPr>
          <w:rFonts w:ascii="Angsana New" w:hAnsi="Angsana New" w:cstheme="majorBidi"/>
          <w:sz w:val="30"/>
          <w:szCs w:val="30"/>
          <w:cs/>
        </w:rPr>
        <w:t xml:space="preserve">ข้อ </w:t>
      </w:r>
      <w:r w:rsidR="00A52EF1">
        <w:rPr>
          <w:rFonts w:ascii="Angsana New" w:hAnsi="Angsana New" w:cstheme="majorBidi"/>
          <w:sz w:val="30"/>
          <w:szCs w:val="30"/>
        </w:rPr>
        <w:t>5</w:t>
      </w:r>
      <w:r w:rsidRPr="00E41E22">
        <w:rPr>
          <w:rFonts w:ascii="Angsana New" w:hAnsi="Angsana New" w:cstheme="majorBidi"/>
          <w:sz w:val="30"/>
          <w:szCs w:val="30"/>
        </w:rPr>
        <w:t xml:space="preserve"> </w:t>
      </w:r>
    </w:p>
    <w:bookmarkEnd w:id="1"/>
    <w:p w14:paraId="01287361" w14:textId="138F4316" w:rsidR="00497450" w:rsidRDefault="00497450" w:rsidP="006D5263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 w:cstheme="majorBidi"/>
          <w:sz w:val="30"/>
          <w:szCs w:val="30"/>
        </w:rPr>
      </w:pPr>
    </w:p>
    <w:p w14:paraId="4D9AA2B4" w14:textId="50BA73A7" w:rsidR="006D5263" w:rsidRPr="00DA6371" w:rsidRDefault="00BB7265" w:rsidP="006D5263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lastRenderedPageBreak/>
        <w:t>4</w:t>
      </w:r>
      <w:r w:rsidR="006D5263" w:rsidRPr="00BE089B">
        <w:rPr>
          <w:rFonts w:asciiTheme="majorBidi" w:hAnsiTheme="majorBidi" w:cstheme="majorBidi"/>
          <w:sz w:val="30"/>
          <w:szCs w:val="30"/>
        </w:rPr>
        <w:tab/>
      </w:r>
      <w:r w:rsidR="006D5263" w:rsidRPr="00DA6371">
        <w:rPr>
          <w:rFonts w:asciiTheme="majorBidi" w:hAnsiTheme="majorBidi" w:cstheme="majorBidi" w:hint="cs"/>
          <w:sz w:val="30"/>
          <w:szCs w:val="30"/>
          <w:cs/>
        </w:rPr>
        <w:t>ค่าใช้จ่ายรอตัดบัญชี</w:t>
      </w:r>
    </w:p>
    <w:p w14:paraId="4060A13E" w14:textId="77777777" w:rsidR="006D5263" w:rsidRPr="00326711" w:rsidRDefault="006D5263" w:rsidP="006D5263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63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5103"/>
        <w:gridCol w:w="2430"/>
        <w:gridCol w:w="1530"/>
      </w:tblGrid>
      <w:tr w:rsidR="006D5263" w:rsidRPr="00963BC8" w14:paraId="3D4DDDD4" w14:textId="77777777" w:rsidTr="00D37403">
        <w:tc>
          <w:tcPr>
            <w:tcW w:w="5103" w:type="dxa"/>
            <w:shd w:val="clear" w:color="auto" w:fill="auto"/>
          </w:tcPr>
          <w:p w14:paraId="561696CC" w14:textId="77777777" w:rsidR="006D5263" w:rsidRPr="00CE726B" w:rsidRDefault="006D5263" w:rsidP="00D37403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430" w:type="dxa"/>
          </w:tcPr>
          <w:p w14:paraId="3BA3F0B1" w14:textId="77777777" w:rsidR="006D5263" w:rsidRPr="00963BC8" w:rsidRDefault="006D5263" w:rsidP="00D37403">
            <w:pPr>
              <w:pStyle w:val="Heading9"/>
              <w:ind w:right="145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30" w:type="dxa"/>
          </w:tcPr>
          <w:p w14:paraId="1B559550" w14:textId="77777777" w:rsidR="006D5263" w:rsidRPr="00963BC8" w:rsidRDefault="006D5263" w:rsidP="00D37403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63BC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A63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963BC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D5263" w:rsidRPr="00963BC8" w14:paraId="2177BEC0" w14:textId="77777777" w:rsidTr="00D37403">
        <w:trPr>
          <w:trHeight w:val="77"/>
        </w:trPr>
        <w:tc>
          <w:tcPr>
            <w:tcW w:w="5103" w:type="dxa"/>
            <w:shd w:val="clear" w:color="auto" w:fill="auto"/>
          </w:tcPr>
          <w:p w14:paraId="6F43D798" w14:textId="5AAFA268" w:rsidR="006D5263" w:rsidRPr="00963BC8" w:rsidRDefault="006D5263" w:rsidP="00D37403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A637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  <w:r w:rsidRPr="000F0B2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Pr="00963BC8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DA637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มกราคม </w:t>
            </w:r>
            <w:r w:rsidRPr="000F0B2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6</w:t>
            </w:r>
            <w:r w:rsidR="00A5229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</w:t>
            </w:r>
          </w:p>
        </w:tc>
        <w:tc>
          <w:tcPr>
            <w:tcW w:w="2430" w:type="dxa"/>
          </w:tcPr>
          <w:p w14:paraId="18B2CA4C" w14:textId="77777777" w:rsidR="006D5263" w:rsidRPr="00963BC8" w:rsidRDefault="006D5263" w:rsidP="00D3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E0784A0" w14:textId="3D8B0570" w:rsidR="006D5263" w:rsidRPr="00963BC8" w:rsidRDefault="00D36D09" w:rsidP="00D3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20,492</w:t>
            </w:r>
          </w:p>
        </w:tc>
      </w:tr>
      <w:tr w:rsidR="006D5263" w:rsidRPr="00963BC8" w14:paraId="17AB75F7" w14:textId="77777777" w:rsidTr="00D37403">
        <w:trPr>
          <w:trHeight w:val="77"/>
        </w:trPr>
        <w:tc>
          <w:tcPr>
            <w:tcW w:w="5103" w:type="dxa"/>
            <w:shd w:val="clear" w:color="auto" w:fill="auto"/>
          </w:tcPr>
          <w:p w14:paraId="09DD9050" w14:textId="77777777" w:rsidR="006D5263" w:rsidRPr="00963BC8" w:rsidRDefault="006D5263" w:rsidP="00D37403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A637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รับรู้เป็นค่าใช้จ่ายในระหว่าง</w:t>
            </w:r>
            <w:r w:rsidRPr="00DA6371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งวด</w:t>
            </w:r>
          </w:p>
        </w:tc>
        <w:tc>
          <w:tcPr>
            <w:tcW w:w="2430" w:type="dxa"/>
          </w:tcPr>
          <w:p w14:paraId="13F60842" w14:textId="77777777" w:rsidR="006D5263" w:rsidRPr="00963BC8" w:rsidRDefault="006D5263" w:rsidP="00D3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0A7927B" w14:textId="7E4E6B9E" w:rsidR="006D5263" w:rsidRPr="00963BC8" w:rsidRDefault="00304682" w:rsidP="00D3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(8,852)</w:t>
            </w:r>
          </w:p>
        </w:tc>
      </w:tr>
      <w:tr w:rsidR="006D5263" w:rsidRPr="00963BC8" w14:paraId="445485A2" w14:textId="77777777" w:rsidTr="00D37403">
        <w:trPr>
          <w:trHeight w:val="77"/>
        </w:trPr>
        <w:tc>
          <w:tcPr>
            <w:tcW w:w="5103" w:type="dxa"/>
            <w:shd w:val="clear" w:color="auto" w:fill="auto"/>
          </w:tcPr>
          <w:p w14:paraId="27D9532F" w14:textId="42981E5E" w:rsidR="006D5263" w:rsidRPr="00963BC8" w:rsidRDefault="006D5263" w:rsidP="00D37403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A63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963B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157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8937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0 </w:t>
            </w:r>
            <w:r w:rsidR="00F47B2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  <w:r w:rsidR="00893767" w:rsidRPr="00DA637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F0B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A522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430" w:type="dxa"/>
          </w:tcPr>
          <w:p w14:paraId="5758EC5E" w14:textId="77777777" w:rsidR="006D5263" w:rsidRPr="00963BC8" w:rsidRDefault="006D5263" w:rsidP="00D3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970B821" w14:textId="371AFD35" w:rsidR="006D5263" w:rsidRPr="00963BC8" w:rsidRDefault="007D62FC" w:rsidP="00D3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11,640</w:t>
            </w:r>
          </w:p>
        </w:tc>
      </w:tr>
    </w:tbl>
    <w:p w14:paraId="799761CD" w14:textId="77777777" w:rsidR="006D5263" w:rsidRPr="00326711" w:rsidRDefault="006D5263" w:rsidP="006D5263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F900064" w14:textId="276B4FCD" w:rsidR="006D5263" w:rsidRDefault="006D5263" w:rsidP="006D5263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DA6371">
        <w:rPr>
          <w:rFonts w:asciiTheme="majorBidi" w:hAnsiTheme="majorBidi" w:cstheme="majorBidi"/>
          <w:sz w:val="30"/>
          <w:szCs w:val="30"/>
          <w:cs/>
        </w:rPr>
        <w:t>หาก</w:t>
      </w:r>
      <w:r w:rsidRPr="00DA6371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DA6371">
        <w:rPr>
          <w:rFonts w:asciiTheme="majorBidi" w:hAnsiTheme="majorBidi" w:cstheme="majorBidi"/>
          <w:sz w:val="30"/>
          <w:szCs w:val="30"/>
          <w:cs/>
        </w:rPr>
        <w:t xml:space="preserve">กองทรัสต์ต้องรับรู้ค่าใช้จ่ายรอตัดบัญชีดังกล่าวเป็นค่าใช้จ่ายทั้งจำนวน ณ วันที่ </w:t>
      </w:r>
      <w:r w:rsidR="0014689C">
        <w:rPr>
          <w:rFonts w:asciiTheme="majorBidi" w:hAnsiTheme="majorBidi" w:cstheme="majorBidi"/>
          <w:sz w:val="30"/>
          <w:szCs w:val="30"/>
        </w:rPr>
        <w:t xml:space="preserve">30 </w:t>
      </w:r>
      <w:r w:rsidR="00F47B2C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DA63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F3264">
        <w:rPr>
          <w:rFonts w:asciiTheme="majorBidi" w:hAnsiTheme="majorBidi" w:cstheme="majorBidi"/>
          <w:sz w:val="30"/>
          <w:szCs w:val="30"/>
        </w:rPr>
        <w:t>256</w:t>
      </w:r>
      <w:r w:rsidR="00C253D9">
        <w:rPr>
          <w:rFonts w:asciiTheme="majorBidi" w:hAnsiTheme="majorBidi" w:cstheme="majorBidi"/>
          <w:sz w:val="30"/>
          <w:szCs w:val="30"/>
        </w:rPr>
        <w:t xml:space="preserve">6 </w:t>
      </w:r>
      <w:r w:rsidR="00C253D9">
        <w:rPr>
          <w:rFonts w:asciiTheme="majorBidi" w:hAnsiTheme="majorBidi" w:cstheme="majorBidi"/>
          <w:sz w:val="30"/>
          <w:szCs w:val="30"/>
        </w:rPr>
        <w:br/>
      </w:r>
      <w:r w:rsidRPr="00DA6371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DA6371">
        <w:rPr>
          <w:rFonts w:asciiTheme="majorBidi" w:hAnsiTheme="majorBidi" w:cstheme="majorBidi"/>
          <w:sz w:val="30"/>
          <w:szCs w:val="30"/>
          <w:cs/>
        </w:rPr>
        <w:t xml:space="preserve">กองทรัสต์จะมีมูลค่าสินทรัพย์สุทธิคงเหลือเท่ากับ </w:t>
      </w:r>
      <w:r w:rsidR="004945FD" w:rsidRPr="005E7DCD">
        <w:rPr>
          <w:rFonts w:asciiTheme="majorBidi" w:hAnsiTheme="majorBidi" w:cstheme="majorBidi"/>
          <w:sz w:val="30"/>
          <w:szCs w:val="30"/>
        </w:rPr>
        <w:t>5,7</w:t>
      </w:r>
      <w:r w:rsidR="005E7DCD" w:rsidRPr="005E7DCD">
        <w:rPr>
          <w:rFonts w:asciiTheme="majorBidi" w:hAnsiTheme="majorBidi" w:cstheme="majorBidi" w:hint="cs"/>
          <w:sz w:val="30"/>
          <w:szCs w:val="30"/>
          <w:cs/>
        </w:rPr>
        <w:t>50</w:t>
      </w:r>
      <w:r w:rsidR="004945FD" w:rsidRPr="005E7DCD">
        <w:rPr>
          <w:rFonts w:asciiTheme="majorBidi" w:hAnsiTheme="majorBidi" w:cstheme="majorBidi"/>
          <w:sz w:val="30"/>
          <w:szCs w:val="30"/>
        </w:rPr>
        <w:t>.</w:t>
      </w:r>
      <w:r w:rsidR="005E7DCD" w:rsidRPr="005E7DCD">
        <w:rPr>
          <w:rFonts w:asciiTheme="majorBidi" w:hAnsiTheme="majorBidi" w:cstheme="majorBidi" w:hint="cs"/>
          <w:sz w:val="30"/>
          <w:szCs w:val="30"/>
          <w:cs/>
        </w:rPr>
        <w:t>64</w:t>
      </w:r>
      <w:r w:rsidR="004945FD" w:rsidRPr="004945FD">
        <w:rPr>
          <w:rFonts w:asciiTheme="majorBidi" w:hAnsiTheme="majorBidi" w:cstheme="majorBidi"/>
          <w:sz w:val="30"/>
          <w:szCs w:val="30"/>
        </w:rPr>
        <w:t xml:space="preserve"> </w:t>
      </w:r>
      <w:r w:rsidRPr="00DA6371">
        <w:rPr>
          <w:rFonts w:asciiTheme="majorBidi" w:hAnsiTheme="majorBidi" w:cstheme="majorBidi"/>
          <w:sz w:val="30"/>
          <w:szCs w:val="30"/>
          <w:cs/>
        </w:rPr>
        <w:t xml:space="preserve">ล้านบาท และมีมูลค่าสินทรัพย์สุทธิต่อหน่วยคงเหลือเท่ากับ </w:t>
      </w:r>
      <w:r w:rsidR="004945FD" w:rsidRPr="00AB2519">
        <w:rPr>
          <w:rFonts w:asciiTheme="majorBidi" w:hAnsiTheme="majorBidi" w:cstheme="majorBidi"/>
          <w:sz w:val="30"/>
          <w:szCs w:val="30"/>
          <w:lang w:val="en-GB"/>
        </w:rPr>
        <w:t>8.08</w:t>
      </w:r>
      <w:r w:rsidR="00AB2519" w:rsidRPr="00AB2519">
        <w:rPr>
          <w:rFonts w:asciiTheme="majorBidi" w:hAnsiTheme="majorBidi" w:cstheme="majorBidi" w:hint="cs"/>
          <w:sz w:val="30"/>
          <w:szCs w:val="30"/>
          <w:cs/>
          <w:lang w:val="en-GB"/>
        </w:rPr>
        <w:t>24</w:t>
      </w:r>
      <w:r w:rsidR="004945FD" w:rsidRPr="004945FD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DA6371">
        <w:rPr>
          <w:rFonts w:asciiTheme="majorBidi" w:hAnsiTheme="majorBidi" w:cstheme="majorBidi"/>
          <w:sz w:val="30"/>
          <w:szCs w:val="30"/>
          <w:cs/>
        </w:rPr>
        <w:t>บาทต่อหน่วย</w:t>
      </w:r>
    </w:p>
    <w:p w14:paraId="5F36030C" w14:textId="77777777" w:rsidR="004C2BB0" w:rsidRPr="00DA6371" w:rsidRDefault="004C2BB0" w:rsidP="006D5263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AB10D0" w14:textId="48AB1876" w:rsidR="006D5263" w:rsidRPr="00DA6371" w:rsidRDefault="00EC2C99" w:rsidP="006D5263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4"/>
          <w:szCs w:val="24"/>
          <w:shd w:val="clear" w:color="auto" w:fill="D9D9D9"/>
          <w:cs/>
        </w:rPr>
      </w:pPr>
      <w:r>
        <w:rPr>
          <w:rFonts w:asciiTheme="majorBidi" w:hAnsiTheme="majorBidi" w:cstheme="majorBidi"/>
          <w:sz w:val="30"/>
          <w:szCs w:val="30"/>
        </w:rPr>
        <w:t>5</w:t>
      </w:r>
      <w:r w:rsidR="006D5263">
        <w:rPr>
          <w:rFonts w:asciiTheme="majorBidi" w:hAnsiTheme="majorBidi" w:cstheme="majorBidi"/>
          <w:sz w:val="30"/>
          <w:szCs w:val="30"/>
        </w:rPr>
        <w:tab/>
      </w:r>
      <w:r w:rsidR="006D5263" w:rsidRPr="00DA6371">
        <w:rPr>
          <w:rFonts w:asciiTheme="majorBidi" w:hAnsiTheme="majorBidi" w:cstheme="majorBidi"/>
          <w:sz w:val="30"/>
          <w:szCs w:val="30"/>
          <w:cs/>
        </w:rPr>
        <w:t>เงินกู้ยืมระยะยาว</w:t>
      </w:r>
    </w:p>
    <w:p w14:paraId="59B0D0C1" w14:textId="77777777" w:rsidR="006D5263" w:rsidRPr="00DA3632" w:rsidRDefault="006D5263" w:rsidP="00780AFB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178FDBC" w14:textId="41ACE4FC" w:rsidR="00780AFB" w:rsidRDefault="00780AFB" w:rsidP="00780AF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DA6371">
        <w:rPr>
          <w:rFonts w:asciiTheme="majorBidi" w:hAnsiTheme="majorBidi" w:cstheme="majorBidi" w:hint="cs"/>
          <w:sz w:val="30"/>
          <w:szCs w:val="30"/>
          <w:cs/>
        </w:rPr>
        <w:t xml:space="preserve">ในวันที่ </w:t>
      </w:r>
      <w:r>
        <w:rPr>
          <w:rFonts w:asciiTheme="majorBidi" w:hAnsiTheme="majorBidi" w:cstheme="majorBidi" w:hint="cs"/>
          <w:sz w:val="30"/>
          <w:szCs w:val="30"/>
        </w:rPr>
        <w:t>23</w:t>
      </w:r>
      <w:r>
        <w:rPr>
          <w:rFonts w:asciiTheme="majorBidi" w:hAnsiTheme="majorBidi" w:cstheme="majorBidi" w:hint="cs"/>
          <w:sz w:val="30"/>
          <w:szCs w:val="30"/>
          <w:lang w:val="en-GB"/>
        </w:rPr>
        <w:t xml:space="preserve"> </w:t>
      </w:r>
      <w:r w:rsidRPr="00DA6371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>
        <w:rPr>
          <w:rFonts w:asciiTheme="majorBidi" w:hAnsiTheme="majorBidi" w:cstheme="majorBidi" w:hint="cs"/>
          <w:sz w:val="30"/>
          <w:szCs w:val="30"/>
        </w:rPr>
        <w:t>2562</w:t>
      </w:r>
      <w:r w:rsidRPr="00DA6371">
        <w:rPr>
          <w:rFonts w:asciiTheme="majorBidi" w:hAnsiTheme="majorBidi" w:cstheme="majorBidi" w:hint="cs"/>
          <w:sz w:val="30"/>
          <w:szCs w:val="30"/>
          <w:cs/>
        </w:rPr>
        <w:t xml:space="preserve"> กองทรัสต์ได้เข้าทำสัญญากู้ยืมเงินจากสถาบันการเงิน วงเงินการกู้รวมทั้งสิ้น </w:t>
      </w:r>
      <w:r>
        <w:rPr>
          <w:rFonts w:asciiTheme="majorBidi" w:hAnsiTheme="majorBidi" w:cstheme="majorBidi" w:hint="cs"/>
          <w:sz w:val="30"/>
          <w:szCs w:val="30"/>
        </w:rPr>
        <w:t>1</w:t>
      </w:r>
      <w:r>
        <w:rPr>
          <w:rFonts w:asciiTheme="majorBidi" w:hAnsiTheme="majorBidi" w:cstheme="majorBidi" w:hint="cs"/>
          <w:sz w:val="30"/>
          <w:szCs w:val="30"/>
          <w:lang w:val="en-GB"/>
        </w:rPr>
        <w:t>,</w:t>
      </w:r>
      <w:r>
        <w:rPr>
          <w:rFonts w:asciiTheme="majorBidi" w:hAnsiTheme="majorBidi" w:cstheme="majorBidi" w:hint="cs"/>
          <w:sz w:val="30"/>
          <w:szCs w:val="30"/>
        </w:rPr>
        <w:t>944</w:t>
      </w:r>
      <w:r>
        <w:rPr>
          <w:rFonts w:asciiTheme="majorBidi" w:hAnsiTheme="majorBidi" w:cstheme="majorBidi" w:hint="cs"/>
          <w:sz w:val="30"/>
          <w:szCs w:val="30"/>
          <w:lang w:val="en-GB"/>
        </w:rPr>
        <w:t>.</w:t>
      </w:r>
      <w:r>
        <w:rPr>
          <w:rFonts w:asciiTheme="majorBidi" w:hAnsiTheme="majorBidi" w:cstheme="majorBidi" w:hint="cs"/>
          <w:sz w:val="30"/>
          <w:szCs w:val="30"/>
        </w:rPr>
        <w:t>21</w:t>
      </w:r>
      <w:r>
        <w:rPr>
          <w:rFonts w:asciiTheme="majorBidi" w:hAnsiTheme="majorBidi" w:cstheme="majorBidi" w:hint="cs"/>
          <w:sz w:val="30"/>
          <w:szCs w:val="30"/>
          <w:lang w:val="en-GB"/>
        </w:rPr>
        <w:t xml:space="preserve"> </w:t>
      </w:r>
      <w:r w:rsidRPr="00DA6371">
        <w:rPr>
          <w:rFonts w:asciiTheme="majorBidi" w:hAnsiTheme="majorBidi" w:cstheme="majorBidi" w:hint="cs"/>
          <w:sz w:val="30"/>
          <w:szCs w:val="30"/>
          <w:cs/>
        </w:rPr>
        <w:t xml:space="preserve">ล้านบาท ณ วันที่ </w:t>
      </w:r>
      <w:r>
        <w:rPr>
          <w:rFonts w:asciiTheme="majorBidi" w:hAnsiTheme="majorBidi" w:cstheme="majorBidi" w:hint="cs"/>
          <w:sz w:val="30"/>
          <w:szCs w:val="30"/>
        </w:rPr>
        <w:t>3</w:t>
      </w:r>
      <w:r w:rsidR="008C767F">
        <w:rPr>
          <w:rFonts w:asciiTheme="majorBidi" w:hAnsiTheme="majorBidi" w:cstheme="majorBidi"/>
          <w:sz w:val="30"/>
          <w:szCs w:val="30"/>
        </w:rPr>
        <w:t>0</w:t>
      </w:r>
      <w:r w:rsidRPr="00DA637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923CE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DA637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</w:rPr>
        <w:t>256</w:t>
      </w:r>
      <w:r w:rsidR="00F971B4">
        <w:rPr>
          <w:rFonts w:asciiTheme="majorBidi" w:hAnsiTheme="majorBidi" w:cstheme="majorBidi"/>
          <w:sz w:val="30"/>
          <w:szCs w:val="30"/>
        </w:rPr>
        <w:t>6</w:t>
      </w:r>
      <w:r w:rsidRPr="00DA6371">
        <w:rPr>
          <w:rFonts w:asciiTheme="majorBidi" w:hAnsiTheme="majorBidi" w:cstheme="majorBidi" w:hint="cs"/>
          <w:sz w:val="30"/>
          <w:szCs w:val="30"/>
          <w:cs/>
        </w:rPr>
        <w:t xml:space="preserve"> กองทรัสต์เบิกเงินกู้แล้ว</w:t>
      </w:r>
      <w:r w:rsidRPr="009923CE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Pr="009923CE">
        <w:rPr>
          <w:rFonts w:asciiTheme="majorBidi" w:hAnsiTheme="majorBidi" w:cstheme="majorBidi" w:hint="cs"/>
          <w:sz w:val="30"/>
          <w:szCs w:val="30"/>
        </w:rPr>
        <w:t>1,785.99</w:t>
      </w:r>
      <w:r w:rsidRPr="009923CE">
        <w:rPr>
          <w:rFonts w:asciiTheme="majorBidi" w:hAnsiTheme="majorBidi" w:cstheme="majorBidi" w:hint="cs"/>
          <w:sz w:val="30"/>
          <w:szCs w:val="30"/>
          <w:cs/>
        </w:rPr>
        <w:t xml:space="preserve"> ล้าน</w:t>
      </w:r>
      <w:r w:rsidRPr="00DA6371">
        <w:rPr>
          <w:rFonts w:asciiTheme="majorBidi" w:hAnsiTheme="majorBidi" w:cstheme="majorBidi" w:hint="cs"/>
          <w:sz w:val="30"/>
          <w:szCs w:val="30"/>
          <w:cs/>
        </w:rPr>
        <w:t>บาท เงินกู้ยืมดังกล่าวมีหลักทรัพย์</w:t>
      </w:r>
      <w:r>
        <w:rPr>
          <w:rFonts w:asciiTheme="majorBidi" w:hAnsiTheme="majorBidi" w:cstheme="majorBidi" w:hint="cs"/>
          <w:sz w:val="30"/>
          <w:szCs w:val="30"/>
          <w:lang w:val="en-GB"/>
        </w:rPr>
        <w:br/>
      </w:r>
      <w:r w:rsidRPr="00DA6371">
        <w:rPr>
          <w:rFonts w:asciiTheme="majorBidi" w:hAnsiTheme="majorBidi" w:cstheme="majorBidi" w:hint="cs"/>
          <w:sz w:val="30"/>
          <w:szCs w:val="30"/>
          <w:cs/>
        </w:rPr>
        <w:t>ค้ำประกัน ได้แก่ ที่ดินและสิ่งปลูกสร้างของโรงแรมดุสิตธานี ลากูน่า ภูเก็ต และ สิทธิการเช่าในที่ดิน และ กรรมสิทธิ์ในอาคาร สิ่งปลูกสร้าง และระบบสาธารณูปโภคของโรงแรมดุสิตธานี มัลดีฟส์และ</w:t>
      </w:r>
      <w:r w:rsidRPr="00DA6371">
        <w:rPr>
          <w:rFonts w:ascii="Angsana New" w:hAnsi="Angsana New" w:cstheme="majorBidi" w:hint="cs"/>
          <w:sz w:val="30"/>
          <w:szCs w:val="30"/>
          <w:cs/>
        </w:rPr>
        <w:t>รวมถึงสัญญาหลักประกันธุรกิจในสัญญาเช่าของทุกโรงแรมภายใต้กองทรัสต์</w:t>
      </w:r>
      <w:r w:rsidRPr="00DA6371">
        <w:rPr>
          <w:rFonts w:asciiTheme="majorBidi" w:hAnsiTheme="majorBidi" w:cstheme="majorBidi" w:hint="cs"/>
          <w:sz w:val="30"/>
          <w:szCs w:val="30"/>
          <w:cs/>
        </w:rPr>
        <w:t xml:space="preserve"> โดยอัตราดอกเบี้ยจะไม่เกินร้อยละ </w:t>
      </w:r>
      <w:r>
        <w:rPr>
          <w:rFonts w:asciiTheme="majorBidi" w:hAnsiTheme="majorBidi" w:cstheme="majorBidi" w:hint="cs"/>
          <w:sz w:val="30"/>
          <w:szCs w:val="30"/>
        </w:rPr>
        <w:t>4</w:t>
      </w:r>
      <w:r>
        <w:rPr>
          <w:rFonts w:asciiTheme="majorBidi" w:hAnsiTheme="majorBidi" w:cstheme="majorBidi" w:hint="cs"/>
          <w:sz w:val="30"/>
          <w:szCs w:val="30"/>
          <w:lang w:val="en-GB"/>
        </w:rPr>
        <w:t>.</w:t>
      </w:r>
      <w:r>
        <w:rPr>
          <w:rFonts w:asciiTheme="majorBidi" w:hAnsiTheme="majorBidi" w:cstheme="majorBidi" w:hint="cs"/>
          <w:sz w:val="30"/>
          <w:szCs w:val="30"/>
        </w:rPr>
        <w:t>2</w:t>
      </w:r>
      <w:r>
        <w:rPr>
          <w:rFonts w:asciiTheme="majorBidi" w:hAnsiTheme="majorBidi" w:cstheme="majorBidi" w:hint="cs"/>
          <w:sz w:val="30"/>
          <w:szCs w:val="30"/>
          <w:lang w:val="en-GB"/>
        </w:rPr>
        <w:t xml:space="preserve"> </w:t>
      </w:r>
      <w:r w:rsidRPr="00DA6371">
        <w:rPr>
          <w:rFonts w:asciiTheme="majorBidi" w:hAnsiTheme="majorBidi" w:cstheme="majorBidi" w:hint="cs"/>
          <w:sz w:val="30"/>
          <w:szCs w:val="30"/>
          <w:cs/>
        </w:rPr>
        <w:t xml:space="preserve">ต่อปี ชำระดอกเบี้ยรายไตรมาส มีเงื่อนไขการชำระคืนเงินต้น คือ ชำระคืนครั้งเดียวเมื่อสิ้นสุดอายุสัญญาเงินกู้ ระยะเวลาการกู้ </w:t>
      </w:r>
      <w:r>
        <w:rPr>
          <w:rFonts w:asciiTheme="majorBidi" w:hAnsiTheme="majorBidi" w:cstheme="majorBidi" w:hint="cs"/>
          <w:sz w:val="30"/>
          <w:szCs w:val="30"/>
        </w:rPr>
        <w:t>5</w:t>
      </w:r>
      <w:r>
        <w:rPr>
          <w:rFonts w:asciiTheme="majorBidi" w:hAnsiTheme="majorBidi" w:cstheme="majorBidi" w:hint="cs"/>
          <w:sz w:val="30"/>
          <w:szCs w:val="30"/>
          <w:lang w:val="en-GB"/>
        </w:rPr>
        <w:t xml:space="preserve"> </w:t>
      </w:r>
      <w:r w:rsidRPr="00DA6371">
        <w:rPr>
          <w:rFonts w:asciiTheme="majorBidi" w:hAnsiTheme="majorBidi" w:cstheme="majorBidi" w:hint="cs"/>
          <w:sz w:val="30"/>
          <w:szCs w:val="30"/>
          <w:cs/>
        </w:rPr>
        <w:t xml:space="preserve">ปี นับตั้งแต่วันเบิกเงินกู้งวดแรก </w:t>
      </w:r>
      <w:r>
        <w:rPr>
          <w:rFonts w:asciiTheme="majorBidi" w:hAnsiTheme="majorBidi" w:cstheme="majorBidi" w:hint="cs"/>
          <w:sz w:val="30"/>
          <w:szCs w:val="30"/>
        </w:rPr>
        <w:t>(</w:t>
      </w:r>
      <w:r w:rsidRPr="00DA6371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>
        <w:rPr>
          <w:rFonts w:asciiTheme="majorBidi" w:hAnsiTheme="majorBidi" w:cstheme="majorBidi" w:hint="cs"/>
          <w:sz w:val="30"/>
          <w:szCs w:val="30"/>
        </w:rPr>
        <w:t>25</w:t>
      </w:r>
      <w:r>
        <w:rPr>
          <w:rFonts w:asciiTheme="majorBidi" w:hAnsiTheme="majorBidi" w:cstheme="majorBidi" w:hint="cs"/>
          <w:sz w:val="30"/>
          <w:szCs w:val="30"/>
          <w:lang w:val="en-GB"/>
        </w:rPr>
        <w:t xml:space="preserve"> </w:t>
      </w:r>
      <w:r w:rsidRPr="00DA6371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>
        <w:rPr>
          <w:rFonts w:asciiTheme="majorBidi" w:hAnsiTheme="majorBidi" w:cstheme="majorBidi" w:hint="cs"/>
          <w:sz w:val="30"/>
          <w:szCs w:val="30"/>
        </w:rPr>
        <w:t>2562)</w:t>
      </w:r>
    </w:p>
    <w:p w14:paraId="55048086" w14:textId="77777777" w:rsidR="006D5263" w:rsidRPr="00DA3632" w:rsidRDefault="006D5263" w:rsidP="00AC445A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C3721E" w14:textId="77777777" w:rsidR="006D5263" w:rsidRDefault="006D5263" w:rsidP="006D5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A6371">
        <w:rPr>
          <w:rFonts w:asciiTheme="majorBidi" w:hAnsiTheme="majorBidi" w:cstheme="majorBidi"/>
          <w:sz w:val="30"/>
          <w:szCs w:val="30"/>
          <w:cs/>
        </w:rPr>
        <w:t xml:space="preserve">สัญญาเงินกู้ยืมดังกล่าวมีข้อกำหนดและเงื่อนไขตามที่ระบุในสัญญา เช่น การดำรงอัตราส่วนหนี้สินต่อ 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 xml:space="preserve">EBITDA </w:t>
      </w:r>
      <w:r w:rsidRPr="00DA6371">
        <w:rPr>
          <w:rFonts w:asciiTheme="majorBidi" w:hAnsiTheme="majorBidi" w:cstheme="majorBidi"/>
          <w:sz w:val="30"/>
          <w:szCs w:val="30"/>
          <w:cs/>
        </w:rPr>
        <w:t>และเงินกู้ยืมต่อสินทรัพย์รวม</w:t>
      </w:r>
    </w:p>
    <w:p w14:paraId="612F23DC" w14:textId="77777777" w:rsidR="00B80197" w:rsidRPr="00DA3632" w:rsidRDefault="00B80197" w:rsidP="00AC445A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4D5F0D" w14:textId="4E8D1315" w:rsidR="006D5263" w:rsidRDefault="006D5263" w:rsidP="006D5263">
      <w:pPr>
        <w:tabs>
          <w:tab w:val="clear" w:pos="454"/>
        </w:tabs>
        <w:spacing w:line="240" w:lineRule="auto"/>
        <w:ind w:left="544" w:right="-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A6371">
        <w:rPr>
          <w:rFonts w:asciiTheme="majorBidi" w:hAnsiTheme="majorBidi" w:cstheme="majorBidi"/>
          <w:color w:val="000000"/>
          <w:sz w:val="30"/>
          <w:szCs w:val="30"/>
          <w:cs/>
        </w:rPr>
        <w:t>รายการเคลื่อนไหวของเงินกู้ยืมระยะยาว มีรายละเอียดดังนี้</w:t>
      </w:r>
    </w:p>
    <w:p w14:paraId="1521E054" w14:textId="77777777" w:rsidR="005176E0" w:rsidRPr="0026035F" w:rsidRDefault="005176E0" w:rsidP="000B3B21">
      <w:pPr>
        <w:ind w:left="562" w:right="-45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tbl>
      <w:tblPr>
        <w:tblStyle w:val="TableGrid"/>
        <w:tblW w:w="921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800"/>
        <w:gridCol w:w="1654"/>
      </w:tblGrid>
      <w:tr w:rsidR="006D5263" w14:paraId="2A248CFF" w14:textId="77777777" w:rsidTr="00D37403">
        <w:tc>
          <w:tcPr>
            <w:tcW w:w="5760" w:type="dxa"/>
          </w:tcPr>
          <w:p w14:paraId="52A44DDD" w14:textId="77777777" w:rsidR="006D5263" w:rsidRDefault="006D5263" w:rsidP="00D3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44BE78A" w14:textId="77777777" w:rsidR="006D5263" w:rsidRPr="00DA6371" w:rsidRDefault="006D5263" w:rsidP="00D3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54" w:type="dxa"/>
          </w:tcPr>
          <w:p w14:paraId="6EFE3AD9" w14:textId="77777777" w:rsidR="006D5263" w:rsidRDefault="006D5263" w:rsidP="00D3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089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(</w:t>
            </w:r>
            <w:r w:rsidRPr="00DA637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6D5263" w14:paraId="09B3D0CE" w14:textId="77777777" w:rsidTr="00D37403">
        <w:tc>
          <w:tcPr>
            <w:tcW w:w="5760" w:type="dxa"/>
          </w:tcPr>
          <w:p w14:paraId="5741D758" w14:textId="5F2AE4FB" w:rsidR="006D5263" w:rsidRDefault="006D5263" w:rsidP="00D3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A637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A637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5F018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0" w:type="dxa"/>
          </w:tcPr>
          <w:p w14:paraId="13EF3A77" w14:textId="77777777" w:rsidR="006D5263" w:rsidRPr="00976692" w:rsidRDefault="006D5263" w:rsidP="00D3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54" w:type="dxa"/>
          </w:tcPr>
          <w:p w14:paraId="5BA2A57F" w14:textId="10F0EE69" w:rsidR="006D5263" w:rsidRDefault="008039C7" w:rsidP="00D3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39C7">
              <w:rPr>
                <w:rFonts w:asciiTheme="majorBidi" w:hAnsiTheme="majorBidi" w:cstheme="majorBidi"/>
                <w:sz w:val="30"/>
                <w:szCs w:val="30"/>
              </w:rPr>
              <w:t>1,783,679</w:t>
            </w:r>
          </w:p>
        </w:tc>
      </w:tr>
      <w:tr w:rsidR="004F2528" w14:paraId="130D89C4" w14:textId="77777777" w:rsidTr="00D37403">
        <w:tc>
          <w:tcPr>
            <w:tcW w:w="5760" w:type="dxa"/>
          </w:tcPr>
          <w:p w14:paraId="141C612B" w14:textId="77777777" w:rsidR="004F2528" w:rsidRPr="00DA6371" w:rsidRDefault="004F2528" w:rsidP="004F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6371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บวก ค่าตัดจำหน่ายค่าใช้จ่ายในการออกเงินกู้ยืมระยะยาว</w:t>
            </w:r>
          </w:p>
        </w:tc>
        <w:tc>
          <w:tcPr>
            <w:tcW w:w="1800" w:type="dxa"/>
          </w:tcPr>
          <w:p w14:paraId="1FC8767B" w14:textId="77777777" w:rsidR="004F2528" w:rsidRPr="00976692" w:rsidRDefault="004F2528" w:rsidP="004F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54" w:type="dxa"/>
          </w:tcPr>
          <w:p w14:paraId="68760793" w14:textId="134961D5" w:rsidR="004F2528" w:rsidRDefault="00121079" w:rsidP="004F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</w:t>
            </w:r>
            <w:r w:rsidR="003808E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4F2528" w14:paraId="3F2216B3" w14:textId="77777777" w:rsidTr="00D37403">
        <w:tc>
          <w:tcPr>
            <w:tcW w:w="5760" w:type="dxa"/>
          </w:tcPr>
          <w:p w14:paraId="096AE53F" w14:textId="63EA5D71" w:rsidR="004F2528" w:rsidRPr="00D22322" w:rsidRDefault="004F2528" w:rsidP="004F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637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157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9F51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F47B2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0F0B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E733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5F01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800" w:type="dxa"/>
          </w:tcPr>
          <w:p w14:paraId="64E94879" w14:textId="77777777" w:rsidR="004F2528" w:rsidRPr="00D22322" w:rsidRDefault="004F2528" w:rsidP="004F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648E38B3" w14:textId="49F546B1" w:rsidR="004F2528" w:rsidRPr="004F2528" w:rsidRDefault="00886F49" w:rsidP="004F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1,784,675</w:t>
            </w:r>
          </w:p>
        </w:tc>
      </w:tr>
    </w:tbl>
    <w:p w14:paraId="6594F693" w14:textId="77777777" w:rsidR="004E3E2F" w:rsidRPr="000B3B21" w:rsidRDefault="004E3E2F" w:rsidP="004C2BB0">
      <w:pPr>
        <w:ind w:left="562" w:right="-45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023AB729" w14:textId="4841DF62" w:rsidR="006D5263" w:rsidRPr="00AF3771" w:rsidRDefault="00682994" w:rsidP="006D5263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lastRenderedPageBreak/>
        <w:t>6</w:t>
      </w:r>
      <w:r w:rsidR="006D5263" w:rsidRPr="00CE726B">
        <w:rPr>
          <w:rFonts w:asciiTheme="majorBidi" w:hAnsiTheme="majorBidi" w:cstheme="majorBidi"/>
          <w:sz w:val="30"/>
          <w:szCs w:val="30"/>
        </w:rPr>
        <w:tab/>
      </w:r>
      <w:r w:rsidR="006D5263" w:rsidRPr="00DA6371">
        <w:rPr>
          <w:rFonts w:asciiTheme="majorBidi" w:hAnsiTheme="majorBidi" w:cstheme="majorBidi"/>
          <w:sz w:val="30"/>
          <w:szCs w:val="30"/>
          <w:cs/>
        </w:rPr>
        <w:t>ค่าใช้จ่าย</w:t>
      </w:r>
    </w:p>
    <w:p w14:paraId="21915432" w14:textId="77777777" w:rsidR="006D5263" w:rsidRPr="000B3B21" w:rsidRDefault="006D5263" w:rsidP="006D5263">
      <w:pPr>
        <w:ind w:left="562" w:right="-45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5F57D3C3" w14:textId="77777777" w:rsidR="006D5263" w:rsidRDefault="006D5263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DA6371">
        <w:rPr>
          <w:rFonts w:asciiTheme="majorBidi" w:hAnsiTheme="majorBidi" w:cstheme="majorBidi" w:hint="cs"/>
          <w:sz w:val="30"/>
          <w:szCs w:val="30"/>
          <w:cs/>
        </w:rPr>
        <w:t>กองทรัสต์มีบริษัท ดุสิตธานี พร็อพเพอร์ตี้ส์ รีท จำกัด เป็นผู้จัดการกองทรัสต์ และมีบริษัท หลักทรัพย์จัดการกองทุนกรุงไทย จำกัด (มหาชน) เป็นทรัสตี</w:t>
      </w:r>
      <w:r w:rsidRPr="00DA6371">
        <w:rPr>
          <w:rFonts w:asciiTheme="majorBidi" w:hAnsiTheme="majorBidi" w:cstheme="majorBidi"/>
          <w:sz w:val="30"/>
          <w:szCs w:val="30"/>
          <w:cs/>
        </w:rPr>
        <w:t xml:space="preserve"> โดยคำนวณค่าธรรมเนียม</w:t>
      </w:r>
      <w:r w:rsidRPr="00DA6371">
        <w:rPr>
          <w:rFonts w:asciiTheme="majorBidi" w:hAnsiTheme="majorBidi" w:cstheme="majorBidi" w:hint="cs"/>
          <w:sz w:val="30"/>
          <w:szCs w:val="30"/>
          <w:cs/>
        </w:rPr>
        <w:t>ต่าง ๆ</w:t>
      </w:r>
      <w:r w:rsidRPr="00DA6371">
        <w:rPr>
          <w:rFonts w:asciiTheme="majorBidi" w:hAnsiTheme="majorBidi" w:cstheme="majorBidi"/>
          <w:sz w:val="30"/>
          <w:szCs w:val="30"/>
          <w:cs/>
        </w:rPr>
        <w:t xml:space="preserve"> ดังต่อไปนี้</w:t>
      </w:r>
    </w:p>
    <w:p w14:paraId="4763C944" w14:textId="77777777" w:rsidR="006D5263" w:rsidRPr="002E646A" w:rsidRDefault="006D5263" w:rsidP="00852381">
      <w:pPr>
        <w:ind w:left="562" w:right="-45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5A2CFEFB" w14:textId="77777777" w:rsidR="006D5263" w:rsidRPr="008372F5" w:rsidRDefault="006D5263" w:rsidP="006D5263">
      <w:pPr>
        <w:tabs>
          <w:tab w:val="clear" w:pos="680"/>
          <w:tab w:val="clear" w:pos="907"/>
          <w:tab w:val="left" w:pos="720"/>
          <w:tab w:val="left" w:pos="810"/>
        </w:tabs>
        <w:spacing w:line="240" w:lineRule="auto"/>
        <w:ind w:left="720" w:right="-18" w:hanging="180"/>
        <w:jc w:val="thaiDistribute"/>
        <w:rPr>
          <w:rFonts w:asciiTheme="majorBidi" w:hAnsiTheme="majorBidi"/>
          <w:sz w:val="30"/>
          <w:szCs w:val="30"/>
          <w:lang w:val="en-GB"/>
        </w:rPr>
      </w:pPr>
      <w:r w:rsidRPr="00BE089B">
        <w:rPr>
          <w:rFonts w:asciiTheme="majorBidi" w:hAnsiTheme="majorBidi" w:cstheme="majorBidi"/>
          <w:sz w:val="30"/>
          <w:szCs w:val="30"/>
        </w:rPr>
        <w:t>-</w:t>
      </w:r>
      <w:r w:rsidRPr="00BE089B">
        <w:rPr>
          <w:rFonts w:asciiTheme="majorBidi" w:hAnsiTheme="majorBidi" w:cstheme="majorBidi"/>
          <w:sz w:val="30"/>
          <w:szCs w:val="30"/>
        </w:rPr>
        <w:tab/>
      </w:r>
      <w:r w:rsidRPr="00DA6371">
        <w:rPr>
          <w:rFonts w:asciiTheme="majorBidi" w:hAnsiTheme="majorBidi" w:cstheme="majorBidi"/>
          <w:sz w:val="30"/>
          <w:szCs w:val="30"/>
          <w:cs/>
        </w:rPr>
        <w:t>ค่าธรรมเนียม</w:t>
      </w:r>
      <w:r w:rsidRPr="00DA6371">
        <w:rPr>
          <w:rFonts w:asciiTheme="majorBidi" w:hAnsiTheme="majorBidi" w:cstheme="majorBidi" w:hint="cs"/>
          <w:sz w:val="30"/>
          <w:szCs w:val="30"/>
          <w:cs/>
        </w:rPr>
        <w:t>การจัดการ</w:t>
      </w:r>
      <w:r w:rsidRPr="00DA6371">
        <w:rPr>
          <w:rFonts w:asciiTheme="majorBidi" w:hAnsiTheme="majorBidi" w:cstheme="majorBidi"/>
          <w:sz w:val="30"/>
          <w:szCs w:val="30"/>
          <w:cs/>
        </w:rPr>
        <w:t xml:space="preserve"> ในอัตราไม่เกินร้อยล</w:t>
      </w:r>
      <w:r w:rsidRPr="00DA6371">
        <w:rPr>
          <w:rFonts w:asciiTheme="majorBidi" w:hAnsiTheme="majorBidi" w:cstheme="majorBidi" w:hint="cs"/>
          <w:sz w:val="30"/>
          <w:szCs w:val="30"/>
          <w:cs/>
        </w:rPr>
        <w:t xml:space="preserve">ะ </w:t>
      </w:r>
      <w:r w:rsidRPr="000F0B2B">
        <w:rPr>
          <w:rFonts w:asciiTheme="majorBidi" w:hAnsiTheme="majorBidi" w:cstheme="majorBidi"/>
          <w:sz w:val="30"/>
          <w:szCs w:val="30"/>
        </w:rPr>
        <w:t>2</w:t>
      </w:r>
      <w:r w:rsidRPr="008372F5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E73399">
        <w:rPr>
          <w:rFonts w:asciiTheme="majorBidi" w:hAnsiTheme="majorBidi" w:cstheme="majorBidi"/>
          <w:sz w:val="30"/>
          <w:szCs w:val="30"/>
        </w:rPr>
        <w:t>00</w:t>
      </w:r>
      <w:r w:rsidRPr="008372F5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DA6371">
        <w:rPr>
          <w:rFonts w:asciiTheme="majorBidi" w:hAnsiTheme="majorBidi" w:cstheme="majorBidi" w:hint="cs"/>
          <w:sz w:val="30"/>
          <w:szCs w:val="30"/>
          <w:cs/>
        </w:rPr>
        <w:t xml:space="preserve">ต่อปี </w:t>
      </w:r>
      <w:r w:rsidRPr="00DA6371">
        <w:rPr>
          <w:rFonts w:asciiTheme="majorBidi" w:hAnsiTheme="majorBidi" w:cstheme="majorBidi"/>
          <w:sz w:val="30"/>
          <w:szCs w:val="30"/>
          <w:cs/>
        </w:rPr>
        <w:t xml:space="preserve">ยกเว้นปี </w:t>
      </w:r>
      <w:r w:rsidRPr="000F0B2B">
        <w:rPr>
          <w:rFonts w:asciiTheme="majorBidi" w:hAnsiTheme="majorBidi"/>
          <w:sz w:val="30"/>
          <w:szCs w:val="30"/>
        </w:rPr>
        <w:t>25</w:t>
      </w:r>
      <w:r w:rsidRPr="00E73399">
        <w:rPr>
          <w:rFonts w:asciiTheme="majorBidi" w:hAnsiTheme="majorBidi"/>
          <w:sz w:val="30"/>
          <w:szCs w:val="30"/>
        </w:rPr>
        <w:t>6</w:t>
      </w:r>
      <w:r w:rsidRPr="000F0B2B">
        <w:rPr>
          <w:rFonts w:asciiTheme="majorBidi" w:hAnsiTheme="majorBidi"/>
          <w:sz w:val="30"/>
          <w:szCs w:val="30"/>
        </w:rPr>
        <w:t>1</w:t>
      </w:r>
      <w:r w:rsidRPr="00DA6371">
        <w:rPr>
          <w:rFonts w:asciiTheme="majorBidi" w:hAnsiTheme="majorBidi"/>
          <w:sz w:val="30"/>
          <w:szCs w:val="30"/>
          <w:cs/>
        </w:rPr>
        <w:t xml:space="preserve"> และ </w:t>
      </w:r>
      <w:r w:rsidRPr="000F0B2B">
        <w:rPr>
          <w:rFonts w:asciiTheme="majorBidi" w:hAnsiTheme="majorBidi"/>
          <w:sz w:val="30"/>
          <w:szCs w:val="30"/>
        </w:rPr>
        <w:t>25</w:t>
      </w:r>
      <w:r w:rsidRPr="00E73399">
        <w:rPr>
          <w:rFonts w:asciiTheme="majorBidi" w:hAnsiTheme="majorBidi"/>
          <w:sz w:val="30"/>
          <w:szCs w:val="30"/>
        </w:rPr>
        <w:t>6</w:t>
      </w:r>
      <w:r w:rsidRPr="000F0B2B">
        <w:rPr>
          <w:rFonts w:asciiTheme="majorBidi" w:hAnsiTheme="majorBidi"/>
          <w:sz w:val="30"/>
          <w:szCs w:val="30"/>
        </w:rPr>
        <w:t>2</w:t>
      </w:r>
      <w:r w:rsidRPr="00DA6371">
        <w:rPr>
          <w:rFonts w:asciiTheme="majorBidi" w:hAnsiTheme="majorBidi"/>
          <w:sz w:val="30"/>
          <w:szCs w:val="30"/>
          <w:cs/>
        </w:rPr>
        <w:t xml:space="preserve"> จะได้รับค่าตอบแทนในอัตราไม่เกินร้อยละ </w:t>
      </w:r>
      <w:r w:rsidRPr="00E73399">
        <w:rPr>
          <w:rFonts w:asciiTheme="majorBidi" w:hAnsiTheme="majorBidi"/>
          <w:sz w:val="30"/>
          <w:szCs w:val="30"/>
        </w:rPr>
        <w:t>0</w:t>
      </w:r>
      <w:r w:rsidRPr="00BE089B">
        <w:rPr>
          <w:rFonts w:asciiTheme="majorBidi" w:hAnsiTheme="majorBidi"/>
          <w:sz w:val="30"/>
          <w:szCs w:val="30"/>
        </w:rPr>
        <w:t>.</w:t>
      </w:r>
      <w:r w:rsidRPr="000F0B2B">
        <w:rPr>
          <w:rFonts w:asciiTheme="majorBidi" w:hAnsiTheme="majorBidi"/>
          <w:sz w:val="30"/>
          <w:szCs w:val="30"/>
        </w:rPr>
        <w:t>15</w:t>
      </w:r>
      <w:r w:rsidRPr="00DA6371">
        <w:rPr>
          <w:rFonts w:asciiTheme="majorBidi" w:hAnsiTheme="majorBidi"/>
          <w:sz w:val="30"/>
          <w:szCs w:val="30"/>
          <w:cs/>
        </w:rPr>
        <w:t xml:space="preserve"> ต่อปี</w:t>
      </w:r>
      <w:r w:rsidRPr="00DA6371">
        <w:rPr>
          <w:rFonts w:asciiTheme="majorBidi" w:hAnsiTheme="majorBidi" w:hint="cs"/>
          <w:sz w:val="30"/>
          <w:szCs w:val="30"/>
          <w:cs/>
        </w:rPr>
        <w:t xml:space="preserve">ของมูลค่าทรัพย์สินรวมของกองทรัสต์ </w:t>
      </w:r>
      <w:r w:rsidRPr="00DA6371">
        <w:rPr>
          <w:rFonts w:asciiTheme="majorBidi" w:hAnsiTheme="majorBidi"/>
          <w:sz w:val="30"/>
          <w:szCs w:val="30"/>
          <w:cs/>
        </w:rPr>
        <w:t xml:space="preserve">ทั้งนี้ ค่าตอบแทนดังกล่าวไม่ตํ่ากว่า </w:t>
      </w:r>
      <w:r w:rsidRPr="000F0B2B">
        <w:rPr>
          <w:rFonts w:asciiTheme="majorBidi" w:hAnsiTheme="majorBidi"/>
          <w:sz w:val="30"/>
          <w:szCs w:val="30"/>
        </w:rPr>
        <w:t>2</w:t>
      </w:r>
      <w:r w:rsidRPr="00DA6371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Pr="008372F5">
        <w:rPr>
          <w:rFonts w:asciiTheme="majorBidi" w:hAnsiTheme="majorBidi"/>
          <w:sz w:val="30"/>
          <w:szCs w:val="30"/>
          <w:lang w:val="en-GB"/>
        </w:rPr>
        <w:br/>
      </w:r>
      <w:r w:rsidRPr="00DA6371">
        <w:rPr>
          <w:rFonts w:asciiTheme="majorBidi" w:hAnsiTheme="majorBidi"/>
          <w:sz w:val="30"/>
          <w:szCs w:val="30"/>
          <w:cs/>
        </w:rPr>
        <w:t>ต่อปี</w:t>
      </w:r>
    </w:p>
    <w:p w14:paraId="0B3ED5C1" w14:textId="77777777" w:rsidR="006D5263" w:rsidRPr="008372F5" w:rsidRDefault="006D5263" w:rsidP="006D5263">
      <w:pPr>
        <w:tabs>
          <w:tab w:val="clear" w:pos="680"/>
          <w:tab w:val="clear" w:pos="907"/>
          <w:tab w:val="left" w:pos="720"/>
          <w:tab w:val="left" w:pos="810"/>
        </w:tabs>
        <w:spacing w:line="240" w:lineRule="auto"/>
        <w:ind w:left="720" w:right="-18" w:hanging="18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8372F5">
        <w:rPr>
          <w:rFonts w:asciiTheme="majorBidi" w:hAnsiTheme="majorBidi"/>
          <w:sz w:val="30"/>
          <w:szCs w:val="30"/>
        </w:rPr>
        <w:t>-</w:t>
      </w:r>
      <w:r w:rsidRPr="008372F5">
        <w:rPr>
          <w:rFonts w:asciiTheme="majorBidi" w:hAnsiTheme="majorBidi"/>
          <w:sz w:val="30"/>
          <w:szCs w:val="30"/>
        </w:rPr>
        <w:tab/>
      </w:r>
      <w:r w:rsidRPr="00DA6371">
        <w:rPr>
          <w:rFonts w:asciiTheme="majorBidi" w:hAnsiTheme="majorBidi"/>
          <w:sz w:val="30"/>
          <w:szCs w:val="30"/>
          <w:cs/>
        </w:rPr>
        <w:t xml:space="preserve">ค่าธรรมเนียมในการได้มา/จำหน่ายไปซึ่งทรัพย์สินของกองทรัสต์ ในอัตราไม่เกินร้อยละ </w:t>
      </w:r>
      <w:r w:rsidRPr="000F0B2B">
        <w:rPr>
          <w:rFonts w:asciiTheme="majorBidi" w:hAnsiTheme="majorBidi" w:cstheme="majorBidi"/>
          <w:sz w:val="30"/>
          <w:szCs w:val="30"/>
        </w:rPr>
        <w:t>1</w:t>
      </w:r>
      <w:r w:rsidRPr="008372F5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E73399">
        <w:rPr>
          <w:rFonts w:asciiTheme="majorBidi" w:hAnsiTheme="majorBidi" w:cstheme="majorBidi"/>
          <w:sz w:val="30"/>
          <w:szCs w:val="30"/>
        </w:rPr>
        <w:t>00</w:t>
      </w:r>
      <w:r w:rsidRPr="00DA6371">
        <w:rPr>
          <w:rFonts w:asciiTheme="majorBidi" w:hAnsiTheme="majorBidi"/>
          <w:sz w:val="30"/>
          <w:szCs w:val="30"/>
          <w:cs/>
        </w:rPr>
        <w:t xml:space="preserve"> ของมูลค่าทรัพย์สินที่ได</w:t>
      </w:r>
      <w:r w:rsidRPr="00DA6371">
        <w:rPr>
          <w:rFonts w:asciiTheme="majorBidi" w:hAnsiTheme="majorBidi" w:hint="cs"/>
          <w:sz w:val="30"/>
          <w:szCs w:val="30"/>
          <w:cs/>
        </w:rPr>
        <w:t>้</w:t>
      </w:r>
      <w:r w:rsidRPr="00DA6371">
        <w:rPr>
          <w:rFonts w:asciiTheme="majorBidi" w:hAnsiTheme="majorBidi"/>
          <w:sz w:val="30"/>
          <w:szCs w:val="30"/>
          <w:cs/>
        </w:rPr>
        <w:t>มาหรือจำหน่ายไปของกองทรัสต์</w:t>
      </w:r>
    </w:p>
    <w:p w14:paraId="049AF62E" w14:textId="77777777" w:rsidR="006D5263" w:rsidRPr="008372F5" w:rsidRDefault="006D5263" w:rsidP="006D5263">
      <w:pPr>
        <w:tabs>
          <w:tab w:val="clear" w:pos="680"/>
          <w:tab w:val="clear" w:pos="907"/>
          <w:tab w:val="left" w:pos="684"/>
          <w:tab w:val="left" w:pos="720"/>
        </w:tabs>
        <w:spacing w:line="240" w:lineRule="auto"/>
        <w:ind w:left="711" w:right="-18" w:hanging="162"/>
        <w:jc w:val="thaiDistribute"/>
        <w:rPr>
          <w:rFonts w:asciiTheme="majorBidi" w:hAnsiTheme="majorBidi" w:cstheme="majorBidi"/>
          <w:sz w:val="30"/>
          <w:szCs w:val="30"/>
        </w:rPr>
      </w:pPr>
      <w:r w:rsidRPr="00BE089B">
        <w:rPr>
          <w:rFonts w:asciiTheme="majorBidi" w:hAnsiTheme="majorBidi" w:cstheme="majorBidi"/>
          <w:sz w:val="30"/>
          <w:szCs w:val="30"/>
        </w:rPr>
        <w:t>-</w:t>
      </w:r>
      <w:r w:rsidRPr="00BE089B">
        <w:rPr>
          <w:rFonts w:asciiTheme="majorBidi" w:hAnsiTheme="majorBidi" w:cstheme="majorBidi"/>
          <w:sz w:val="30"/>
          <w:szCs w:val="30"/>
        </w:rPr>
        <w:tab/>
      </w:r>
      <w:r w:rsidRPr="00DA637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A6371">
        <w:rPr>
          <w:rFonts w:asciiTheme="majorBidi" w:hAnsiTheme="majorBidi" w:cstheme="majorBidi"/>
          <w:sz w:val="30"/>
          <w:szCs w:val="30"/>
          <w:cs/>
        </w:rPr>
        <w:t>ค่าธรรมเนียม</w:t>
      </w:r>
      <w:r w:rsidRPr="00DA6371">
        <w:rPr>
          <w:rFonts w:asciiTheme="majorBidi" w:hAnsiTheme="majorBidi" w:cstheme="majorBidi" w:hint="cs"/>
          <w:sz w:val="30"/>
          <w:szCs w:val="30"/>
          <w:cs/>
        </w:rPr>
        <w:t>ทรัสตี</w:t>
      </w:r>
      <w:r w:rsidRPr="00DA6371">
        <w:rPr>
          <w:rFonts w:asciiTheme="majorBidi" w:hAnsiTheme="majorBidi" w:cstheme="majorBidi"/>
          <w:sz w:val="30"/>
          <w:szCs w:val="30"/>
          <w:cs/>
        </w:rPr>
        <w:t xml:space="preserve"> ในอัตราไม่เกินร้อยละ</w:t>
      </w:r>
      <w:r w:rsidRPr="00DA637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F0B2B">
        <w:rPr>
          <w:rFonts w:asciiTheme="majorBidi" w:hAnsiTheme="majorBidi" w:cstheme="majorBidi"/>
          <w:sz w:val="30"/>
          <w:szCs w:val="30"/>
        </w:rPr>
        <w:t>2</w:t>
      </w:r>
      <w:r w:rsidRPr="008372F5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E73399">
        <w:rPr>
          <w:rFonts w:asciiTheme="majorBidi" w:hAnsiTheme="majorBidi" w:cstheme="majorBidi"/>
          <w:sz w:val="30"/>
          <w:szCs w:val="30"/>
        </w:rPr>
        <w:t>00</w:t>
      </w:r>
      <w:r w:rsidRPr="008372F5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DA6371">
        <w:rPr>
          <w:rFonts w:asciiTheme="majorBidi" w:hAnsiTheme="majorBidi" w:cstheme="majorBidi" w:hint="cs"/>
          <w:sz w:val="30"/>
          <w:szCs w:val="30"/>
          <w:cs/>
        </w:rPr>
        <w:t xml:space="preserve">ต่อปีของมูลค่าทรัพย์สินรวมของกองทรัสต์ </w:t>
      </w:r>
      <w:r w:rsidRPr="00DA6371">
        <w:rPr>
          <w:rFonts w:asciiTheme="majorBidi" w:hAnsiTheme="majorBidi" w:cstheme="majorBidi"/>
          <w:sz w:val="30"/>
          <w:szCs w:val="30"/>
          <w:cs/>
        </w:rPr>
        <w:t>ทั้งนี้ ค่าตอบแทน</w:t>
      </w:r>
      <w:r w:rsidRPr="008372F5">
        <w:rPr>
          <w:rFonts w:asciiTheme="majorBidi" w:hAnsiTheme="majorBidi"/>
          <w:sz w:val="30"/>
          <w:szCs w:val="30"/>
          <w:lang w:val="en-GB"/>
        </w:rPr>
        <w:br/>
      </w:r>
      <w:r w:rsidRPr="00DA6371">
        <w:rPr>
          <w:rFonts w:asciiTheme="majorBidi" w:hAnsiTheme="majorBidi"/>
          <w:sz w:val="30"/>
          <w:szCs w:val="30"/>
          <w:cs/>
        </w:rPr>
        <w:t xml:space="preserve">ดังกล่าวไม่ตํ่ากว่า </w:t>
      </w:r>
      <w:r w:rsidRPr="00E73399">
        <w:rPr>
          <w:rFonts w:asciiTheme="majorBidi" w:hAnsiTheme="majorBidi"/>
          <w:sz w:val="30"/>
          <w:szCs w:val="30"/>
        </w:rPr>
        <w:t>6</w:t>
      </w:r>
      <w:r w:rsidRPr="00DA6371">
        <w:rPr>
          <w:rFonts w:asciiTheme="majorBidi" w:hAnsiTheme="majorBidi"/>
          <w:sz w:val="30"/>
          <w:szCs w:val="30"/>
          <w:cs/>
        </w:rPr>
        <w:t xml:space="preserve"> ล้านบาทต่อปี</w:t>
      </w:r>
    </w:p>
    <w:p w14:paraId="47E2E481" w14:textId="687F9772" w:rsidR="006D5263" w:rsidRDefault="006D5263" w:rsidP="006D5263">
      <w:pPr>
        <w:spacing w:line="240" w:lineRule="auto"/>
        <w:ind w:left="900" w:right="-18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BE089B">
        <w:rPr>
          <w:rFonts w:asciiTheme="majorBidi" w:hAnsiTheme="majorBidi" w:cstheme="majorBidi"/>
          <w:sz w:val="30"/>
          <w:szCs w:val="30"/>
        </w:rPr>
        <w:t>-</w:t>
      </w:r>
      <w:r w:rsidRPr="00BE089B">
        <w:rPr>
          <w:rFonts w:asciiTheme="majorBidi" w:hAnsiTheme="majorBidi" w:cstheme="majorBidi"/>
          <w:sz w:val="30"/>
          <w:szCs w:val="30"/>
        </w:rPr>
        <w:tab/>
      </w:r>
      <w:r w:rsidRPr="00DA637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A6371">
        <w:rPr>
          <w:rFonts w:asciiTheme="majorBidi" w:hAnsiTheme="majorBidi" w:cstheme="majorBidi"/>
          <w:sz w:val="30"/>
          <w:szCs w:val="30"/>
          <w:cs/>
        </w:rPr>
        <w:t>ค่าธรรมเนียมนายทะเบียน ในอัตรา</w:t>
      </w:r>
      <w:r w:rsidRPr="00DA6371">
        <w:rPr>
          <w:rFonts w:asciiTheme="majorBidi" w:hAnsiTheme="majorBidi" w:cstheme="majorBidi" w:hint="cs"/>
          <w:sz w:val="30"/>
          <w:szCs w:val="30"/>
          <w:cs/>
        </w:rPr>
        <w:t xml:space="preserve">ตามที่นายทะเบียนหน่วยทรัสต์กำหนด </w:t>
      </w:r>
    </w:p>
    <w:p w14:paraId="01E1D92B" w14:textId="77777777" w:rsidR="00B80197" w:rsidRDefault="00B80197" w:rsidP="006D5263">
      <w:pPr>
        <w:spacing w:line="240" w:lineRule="auto"/>
        <w:ind w:left="900" w:right="-18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AFAA5D" w14:textId="4725A099" w:rsidR="006D5263" w:rsidRPr="00AF3771" w:rsidRDefault="007F571E" w:rsidP="006D5263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7</w:t>
      </w:r>
      <w:r w:rsidR="006D5263" w:rsidRPr="00CE726B">
        <w:rPr>
          <w:rFonts w:asciiTheme="majorBidi" w:hAnsiTheme="majorBidi" w:cstheme="majorBidi"/>
          <w:sz w:val="30"/>
          <w:szCs w:val="30"/>
        </w:rPr>
        <w:tab/>
      </w:r>
      <w:r w:rsidR="006D5263" w:rsidRPr="00DA6371">
        <w:rPr>
          <w:rFonts w:asciiTheme="majorBidi" w:hAnsiTheme="majorBidi" w:cs="Angsana New"/>
          <w:sz w:val="30"/>
          <w:szCs w:val="30"/>
          <w:cs/>
        </w:rPr>
        <w:t>บุคคลหรือกิจการที่เกี่ยวข้องกัน</w:t>
      </w:r>
    </w:p>
    <w:p w14:paraId="2D279AB0" w14:textId="792B08F8" w:rsidR="006D5263" w:rsidRPr="00C3429C" w:rsidRDefault="006D5263" w:rsidP="00C3429C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03041A3E" w14:textId="64AE5DF4" w:rsidR="002438DF" w:rsidRDefault="002438DF" w:rsidP="006D52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DA6371">
        <w:rPr>
          <w:rFonts w:asciiTheme="majorBidi" w:hAnsiTheme="majorBidi"/>
          <w:b/>
          <w:sz w:val="30"/>
          <w:szCs w:val="30"/>
          <w:cs/>
        </w:rPr>
        <w:t>บุคคลหรือกิจการอื่นที่เกี่ยวข้องกันที่</w:t>
      </w:r>
      <w:r w:rsidR="00A67F6C" w:rsidRPr="00DA6371">
        <w:rPr>
          <w:rFonts w:asciiTheme="majorBidi" w:hAnsiTheme="majorBidi" w:hint="cs"/>
          <w:b/>
          <w:sz w:val="30"/>
          <w:szCs w:val="30"/>
          <w:cs/>
        </w:rPr>
        <w:t>กลุ่ม</w:t>
      </w:r>
      <w:r w:rsidRPr="00DA6371">
        <w:rPr>
          <w:rFonts w:asciiTheme="majorBidi" w:hAnsiTheme="majorBidi"/>
          <w:b/>
          <w:sz w:val="30"/>
          <w:szCs w:val="30"/>
          <w:cs/>
        </w:rPr>
        <w:t>กองทรัสต์มีรายการระหว่างกันที่มีนัยสำคัญในระหว่างงวดมีดังต่อไปนี้</w:t>
      </w:r>
    </w:p>
    <w:p w14:paraId="5D9F7185" w14:textId="1935C3A8" w:rsidR="006D5263" w:rsidRPr="00B80197" w:rsidRDefault="006D5263" w:rsidP="00B80197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350"/>
        <w:gridCol w:w="4590"/>
      </w:tblGrid>
      <w:tr w:rsidR="000D2483" w:rsidRPr="000B1152" w14:paraId="6A3EB4AF" w14:textId="77777777" w:rsidTr="000242A4">
        <w:trPr>
          <w:trHeight w:val="20"/>
          <w:tblHeader/>
        </w:trPr>
        <w:tc>
          <w:tcPr>
            <w:tcW w:w="3060" w:type="dxa"/>
          </w:tcPr>
          <w:p w14:paraId="6A01CC20" w14:textId="77777777" w:rsidR="000D2483" w:rsidRPr="000B1152" w:rsidRDefault="000D2483" w:rsidP="00D42497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63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</w:tcPr>
          <w:p w14:paraId="6200C80E" w14:textId="77777777" w:rsidR="000D2483" w:rsidRPr="000B1152" w:rsidRDefault="000D2483" w:rsidP="00D4249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63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590" w:type="dxa"/>
          </w:tcPr>
          <w:p w14:paraId="5307B885" w14:textId="77777777" w:rsidR="000D2483" w:rsidRPr="000B1152" w:rsidRDefault="000D2483" w:rsidP="000D2483">
            <w:pPr>
              <w:tabs>
                <w:tab w:val="clear" w:pos="227"/>
                <w:tab w:val="left" w:pos="252"/>
              </w:tabs>
              <w:ind w:left="252" w:right="-18" w:hanging="2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63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0D2483" w:rsidRPr="000B1152" w14:paraId="010BC177" w14:textId="77777777" w:rsidTr="000242A4">
        <w:trPr>
          <w:trHeight w:val="20"/>
        </w:trPr>
        <w:tc>
          <w:tcPr>
            <w:tcW w:w="3060" w:type="dxa"/>
          </w:tcPr>
          <w:p w14:paraId="02A68CC6" w14:textId="77777777" w:rsidR="000D2483" w:rsidRPr="000B1152" w:rsidRDefault="000D2483" w:rsidP="00D42497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6371">
              <w:rPr>
                <w:rFonts w:asciiTheme="majorBidi" w:hAnsiTheme="majorBidi"/>
                <w:sz w:val="30"/>
                <w:szCs w:val="30"/>
                <w:cs/>
              </w:rPr>
              <w:t>บริษัท ดุสิตธานี จำกัด (มหาชน)</w:t>
            </w:r>
          </w:p>
        </w:tc>
        <w:tc>
          <w:tcPr>
            <w:tcW w:w="1350" w:type="dxa"/>
          </w:tcPr>
          <w:p w14:paraId="4A732A52" w14:textId="77777777" w:rsidR="000D2483" w:rsidRPr="000B1152" w:rsidRDefault="000D2483" w:rsidP="00D4249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637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3F2B73F1" w14:textId="64DCDB87" w:rsidR="000D2483" w:rsidRPr="000B1152" w:rsidRDefault="000D2483" w:rsidP="000D2483">
            <w:pPr>
              <w:tabs>
                <w:tab w:val="clear" w:pos="227"/>
                <w:tab w:val="left" w:pos="70"/>
              </w:tabs>
              <w:ind w:left="250" w:right="-1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DA6371">
              <w:rPr>
                <w:rFonts w:asciiTheme="majorBidi" w:hAnsiTheme="majorBidi"/>
                <w:sz w:val="30"/>
                <w:szCs w:val="30"/>
                <w:cs/>
              </w:rPr>
              <w:t>เป็นผู้ถือหุ้นรายใหญ่</w:t>
            </w:r>
            <w:r w:rsidRPr="001A53FA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DA6371">
              <w:rPr>
                <w:rFonts w:asciiTheme="majorBidi" w:hAnsiTheme="majorBidi"/>
                <w:sz w:val="30"/>
                <w:szCs w:val="30"/>
                <w:cs/>
              </w:rPr>
              <w:t>ถือหุ้นใ</w:t>
            </w:r>
            <w:r w:rsidRPr="00DA6371">
              <w:rPr>
                <w:rFonts w:asciiTheme="majorBidi" w:hAnsiTheme="majorBidi" w:hint="cs"/>
                <w:sz w:val="30"/>
                <w:szCs w:val="30"/>
                <w:cs/>
              </w:rPr>
              <w:t>น</w:t>
            </w:r>
            <w:r w:rsidRPr="00DA6371">
              <w:rPr>
                <w:rFonts w:asciiTheme="majorBidi" w:hAnsiTheme="majorBidi"/>
                <w:sz w:val="30"/>
                <w:szCs w:val="30"/>
                <w:cs/>
              </w:rPr>
              <w:t>กองทรัสต์ร้อยละ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</w:rPr>
              <w:t>30.20</w:t>
            </w:r>
            <w:r w:rsidRPr="00DA6371">
              <w:rPr>
                <w:rFonts w:asciiTheme="majorBidi" w:hAnsiTheme="majorBidi"/>
                <w:sz w:val="30"/>
                <w:szCs w:val="30"/>
                <w:cs/>
              </w:rPr>
              <w:t xml:space="preserve"> และมีผู้แทนเป็นผ</w:t>
            </w:r>
            <w:r w:rsidR="00554F80">
              <w:rPr>
                <w:rFonts w:asciiTheme="majorBidi" w:hAnsiTheme="majorBidi" w:hint="cs"/>
                <w:sz w:val="30"/>
                <w:szCs w:val="30"/>
                <w:cs/>
              </w:rPr>
              <w:t>ู้</w:t>
            </w:r>
            <w:r w:rsidRPr="00DA6371">
              <w:rPr>
                <w:rFonts w:asciiTheme="majorBidi" w:hAnsiTheme="majorBidi"/>
                <w:sz w:val="30"/>
                <w:szCs w:val="30"/>
                <w:cs/>
              </w:rPr>
              <w:t>บริหารขอ</w:t>
            </w:r>
            <w:r w:rsidRPr="00DA6371">
              <w:rPr>
                <w:rFonts w:asciiTheme="majorBidi" w:hAnsiTheme="majorBidi" w:hint="cs"/>
                <w:sz w:val="30"/>
                <w:szCs w:val="30"/>
                <w:cs/>
              </w:rPr>
              <w:t>ง</w:t>
            </w:r>
            <w:r w:rsidRPr="00DA6371">
              <w:rPr>
                <w:rFonts w:asciiTheme="majorBidi" w:hAnsiTheme="majorBidi"/>
                <w:sz w:val="30"/>
                <w:szCs w:val="30"/>
                <w:cs/>
              </w:rPr>
              <w:t>กองทรัสต์</w:t>
            </w:r>
          </w:p>
        </w:tc>
      </w:tr>
      <w:tr w:rsidR="000D2483" w:rsidRPr="000B1152" w14:paraId="247F44D5" w14:textId="77777777" w:rsidTr="000242A4">
        <w:trPr>
          <w:trHeight w:val="20"/>
        </w:trPr>
        <w:tc>
          <w:tcPr>
            <w:tcW w:w="3060" w:type="dxa"/>
          </w:tcPr>
          <w:p w14:paraId="3B09AEB3" w14:textId="77777777" w:rsidR="000D2483" w:rsidRPr="000B1152" w:rsidRDefault="000D2483" w:rsidP="00D42497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A6371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A6371">
              <w:rPr>
                <w:rFonts w:ascii="Angsana New" w:hAnsi="Angsana New"/>
                <w:sz w:val="30"/>
                <w:szCs w:val="30"/>
                <w:cs/>
              </w:rPr>
              <w:t>ดุสิตธานี พร็อพเพอร์ตี้ส์ รีท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DA6371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350" w:type="dxa"/>
          </w:tcPr>
          <w:p w14:paraId="7D7FD2E8" w14:textId="77777777" w:rsidR="000D2483" w:rsidRPr="000B1152" w:rsidRDefault="000D2483" w:rsidP="00D4249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637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2BCAF755" w14:textId="77777777" w:rsidR="000D2483" w:rsidRPr="00DA6371" w:rsidRDefault="000D2483" w:rsidP="000D2483">
            <w:pPr>
              <w:tabs>
                <w:tab w:val="clear" w:pos="227"/>
                <w:tab w:val="left" w:pos="252"/>
              </w:tabs>
              <w:ind w:left="250" w:right="-1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6371">
              <w:rPr>
                <w:rFonts w:asciiTheme="majorBidi" w:hAnsiTheme="majorBidi" w:hint="cs"/>
                <w:sz w:val="30"/>
                <w:szCs w:val="30"/>
                <w:cs/>
              </w:rPr>
              <w:t>เป็นผู้ให้บริการด้านการจัดการแก่กองทรัสต์</w:t>
            </w:r>
          </w:p>
        </w:tc>
      </w:tr>
      <w:tr w:rsidR="000D2483" w:rsidRPr="000B1152" w14:paraId="4598C871" w14:textId="77777777" w:rsidTr="000242A4">
        <w:trPr>
          <w:trHeight w:val="20"/>
        </w:trPr>
        <w:tc>
          <w:tcPr>
            <w:tcW w:w="3060" w:type="dxa"/>
          </w:tcPr>
          <w:p w14:paraId="418067C3" w14:textId="77777777" w:rsidR="000D2483" w:rsidRDefault="000D2483" w:rsidP="00D42497">
            <w:pPr>
              <w:ind w:right="-108"/>
              <w:rPr>
                <w:rFonts w:asciiTheme="majorBidi" w:hAnsiTheme="majorBidi"/>
                <w:sz w:val="30"/>
                <w:szCs w:val="30"/>
              </w:rPr>
            </w:pPr>
            <w:r w:rsidRPr="00DA6371">
              <w:rPr>
                <w:rFonts w:asciiTheme="majorBidi" w:hAnsiTheme="majorBidi"/>
                <w:sz w:val="30"/>
                <w:szCs w:val="30"/>
                <w:cs/>
              </w:rPr>
              <w:t xml:space="preserve">บริษัท หลักทรัพย์จัดการกองทุน </w:t>
            </w:r>
          </w:p>
          <w:p w14:paraId="76196925" w14:textId="77777777" w:rsidR="000D2483" w:rsidRPr="000B1152" w:rsidRDefault="000D2483" w:rsidP="00D42497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DA6371">
              <w:rPr>
                <w:rFonts w:asciiTheme="majorBidi" w:hAnsiTheme="majorBidi"/>
                <w:sz w:val="30"/>
                <w:szCs w:val="30"/>
                <w:cs/>
              </w:rPr>
              <w:t>กรุงไทย</w:t>
            </w:r>
            <w:r w:rsidRPr="00DA6371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DA6371">
              <w:rPr>
                <w:rFonts w:asciiTheme="majorBidi" w:hAnsiTheme="majorBidi"/>
                <w:sz w:val="30"/>
                <w:szCs w:val="30"/>
                <w:cs/>
              </w:rPr>
              <w:t>จำกัด (มหาชน</w:t>
            </w:r>
            <w:r w:rsidRPr="00DA6371">
              <w:rPr>
                <w:rFonts w:asciiTheme="majorBidi" w:hAnsi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14:paraId="47E3B151" w14:textId="77777777" w:rsidR="000D2483" w:rsidRPr="000B1152" w:rsidRDefault="000D2483" w:rsidP="00D4249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637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05165A74" w14:textId="77777777" w:rsidR="000D2483" w:rsidRPr="00DA6371" w:rsidRDefault="000D2483" w:rsidP="000D2483">
            <w:pPr>
              <w:tabs>
                <w:tab w:val="clear" w:pos="227"/>
                <w:tab w:val="left" w:pos="252"/>
              </w:tabs>
              <w:ind w:left="250" w:right="-1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6371">
              <w:rPr>
                <w:rFonts w:asciiTheme="majorBidi" w:hAnsiTheme="majorBidi" w:hint="cs"/>
                <w:sz w:val="30"/>
                <w:szCs w:val="30"/>
                <w:cs/>
              </w:rPr>
              <w:t>เป็นทรัสตีของกองทรัสต์</w:t>
            </w:r>
          </w:p>
        </w:tc>
      </w:tr>
      <w:tr w:rsidR="000D2483" w:rsidRPr="000B1152" w14:paraId="460919C0" w14:textId="77777777" w:rsidTr="000242A4">
        <w:trPr>
          <w:trHeight w:val="20"/>
        </w:trPr>
        <w:tc>
          <w:tcPr>
            <w:tcW w:w="3060" w:type="dxa"/>
          </w:tcPr>
          <w:p w14:paraId="114E68A7" w14:textId="77777777" w:rsidR="000D2483" w:rsidRPr="000B1152" w:rsidRDefault="000D2483" w:rsidP="00D42497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A6371">
              <w:rPr>
                <w:rFonts w:asciiTheme="majorBidi" w:hAnsiTheme="majorBidi"/>
                <w:sz w:val="30"/>
                <w:szCs w:val="30"/>
                <w:cs/>
              </w:rPr>
              <w:t>ธนาคารกรุงไทย จำกัด (มหาชน)</w:t>
            </w:r>
          </w:p>
        </w:tc>
        <w:tc>
          <w:tcPr>
            <w:tcW w:w="1350" w:type="dxa"/>
          </w:tcPr>
          <w:p w14:paraId="08117ABB" w14:textId="77777777" w:rsidR="000D2483" w:rsidRPr="000B1152" w:rsidRDefault="000D2483" w:rsidP="00D4249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637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219E03EB" w14:textId="77777777" w:rsidR="000D2483" w:rsidRPr="00DA6371" w:rsidRDefault="000D2483" w:rsidP="000D2483">
            <w:pPr>
              <w:tabs>
                <w:tab w:val="clear" w:pos="227"/>
                <w:tab w:val="left" w:pos="252"/>
              </w:tabs>
              <w:ind w:left="250" w:right="-1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6371">
              <w:rPr>
                <w:rFonts w:asciiTheme="majorBidi" w:hAnsiTheme="majorBidi" w:hint="cs"/>
                <w:sz w:val="30"/>
                <w:szCs w:val="30"/>
                <w:cs/>
              </w:rPr>
              <w:t>เป็นผู้ออกเช็คเพื่อจ่ายค่าใช้จ่ายในกองทรัสต์</w:t>
            </w:r>
          </w:p>
        </w:tc>
      </w:tr>
      <w:tr w:rsidR="000D2483" w:rsidRPr="000B1152" w14:paraId="2F797E92" w14:textId="77777777" w:rsidTr="000242A4">
        <w:trPr>
          <w:trHeight w:val="20"/>
        </w:trPr>
        <w:tc>
          <w:tcPr>
            <w:tcW w:w="3060" w:type="dxa"/>
          </w:tcPr>
          <w:p w14:paraId="662DAA3F" w14:textId="77777777" w:rsidR="000D2483" w:rsidRPr="000B1152" w:rsidRDefault="000D2483" w:rsidP="00D42497">
            <w:pPr>
              <w:ind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DA6371">
              <w:rPr>
                <w:rFonts w:asciiTheme="majorBidi" w:hAnsiTheme="majorBidi"/>
                <w:sz w:val="30"/>
                <w:szCs w:val="30"/>
                <w:cs/>
              </w:rPr>
              <w:t>บริษัท ดุสิต แมนเนจเม้นท์ จำกัด</w:t>
            </w:r>
          </w:p>
        </w:tc>
        <w:tc>
          <w:tcPr>
            <w:tcW w:w="1350" w:type="dxa"/>
          </w:tcPr>
          <w:p w14:paraId="00E92861" w14:textId="77777777" w:rsidR="000D2483" w:rsidRPr="000B1152" w:rsidRDefault="000D2483" w:rsidP="00D4249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637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0BBEBD86" w14:textId="718EFC2F" w:rsidR="000D2483" w:rsidRPr="00DA6371" w:rsidRDefault="000D2483" w:rsidP="000D2483">
            <w:pPr>
              <w:tabs>
                <w:tab w:val="clear" w:pos="227"/>
                <w:tab w:val="left" w:pos="252"/>
              </w:tabs>
              <w:ind w:left="250" w:right="-18" w:hanging="252"/>
              <w:rPr>
                <w:rFonts w:asciiTheme="majorBidi" w:hAnsiTheme="majorBidi"/>
                <w:sz w:val="30"/>
                <w:szCs w:val="30"/>
                <w:cs/>
              </w:rPr>
            </w:pPr>
            <w:r w:rsidRPr="00DA6371">
              <w:rPr>
                <w:rFonts w:asciiTheme="majorBidi" w:hAnsiTheme="majorBidi" w:hint="cs"/>
                <w:sz w:val="30"/>
                <w:szCs w:val="30"/>
                <w:cs/>
              </w:rPr>
              <w:t>เป็นผู้เช่าโรงแรมดุสิตธานีลากูน่า ภูเก็ต</w:t>
            </w:r>
            <w:r w:rsidRPr="00B64833">
              <w:rPr>
                <w:rFonts w:asciiTheme="majorBidi" w:hAnsiTheme="majorBidi" w:hint="cs"/>
                <w:sz w:val="30"/>
                <w:szCs w:val="30"/>
              </w:rPr>
              <w:t xml:space="preserve">, </w:t>
            </w:r>
            <w:r w:rsidRPr="00DA6371">
              <w:rPr>
                <w:rFonts w:asciiTheme="majorBidi" w:hAnsiTheme="majorBidi" w:hint="cs"/>
                <w:sz w:val="30"/>
                <w:szCs w:val="30"/>
                <w:cs/>
              </w:rPr>
              <w:t>โรงแรม</w:t>
            </w:r>
            <w:r>
              <w:rPr>
                <w:rFonts w:asciiTheme="majorBidi" w:hAnsiTheme="majorBidi"/>
                <w:sz w:val="30"/>
                <w:szCs w:val="30"/>
              </w:rPr>
              <w:br/>
            </w:r>
            <w:r w:rsidRPr="00DA6371">
              <w:rPr>
                <w:rFonts w:asciiTheme="majorBidi" w:hAnsiTheme="majorBidi" w:hint="cs"/>
                <w:sz w:val="30"/>
                <w:szCs w:val="30"/>
                <w:cs/>
              </w:rPr>
              <w:t>ดุสิตธานีหัวหิน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DA6371">
              <w:rPr>
                <w:rFonts w:asciiTheme="majorBidi" w:hAnsiTheme="majorBidi" w:hint="cs"/>
                <w:sz w:val="30"/>
                <w:szCs w:val="30"/>
                <w:cs/>
              </w:rPr>
              <w:t>และโครงการส่วนขยายของ</w:t>
            </w:r>
            <w:r>
              <w:rPr>
                <w:rFonts w:asciiTheme="majorBidi" w:hAnsiTheme="majorBidi"/>
                <w:sz w:val="30"/>
                <w:szCs w:val="30"/>
              </w:rPr>
              <w:br/>
            </w:r>
            <w:r w:rsidRPr="00DA6371">
              <w:rPr>
                <w:rFonts w:asciiTheme="majorBidi" w:hAnsiTheme="majorBidi" w:hint="cs"/>
                <w:sz w:val="30"/>
                <w:szCs w:val="30"/>
                <w:cs/>
              </w:rPr>
              <w:t>โรงแรมดุสิตธานีหัวหิน</w:t>
            </w:r>
          </w:p>
        </w:tc>
      </w:tr>
    </w:tbl>
    <w:p w14:paraId="0263F752" w14:textId="1249E9BB" w:rsidR="000D2483" w:rsidRDefault="000D2483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38985B57" w14:textId="77777777" w:rsidR="00233E66" w:rsidRDefault="00233E66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350"/>
        <w:gridCol w:w="4590"/>
      </w:tblGrid>
      <w:tr w:rsidR="00233E66" w:rsidRPr="000B1152" w14:paraId="541EA452" w14:textId="77777777" w:rsidTr="00D621C3">
        <w:trPr>
          <w:trHeight w:val="20"/>
          <w:tblHeader/>
        </w:trPr>
        <w:tc>
          <w:tcPr>
            <w:tcW w:w="3060" w:type="dxa"/>
          </w:tcPr>
          <w:p w14:paraId="546C615A" w14:textId="77777777" w:rsidR="00233E66" w:rsidRPr="000B1152" w:rsidRDefault="00233E66" w:rsidP="00D621C3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63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ชื่อกิจการ</w:t>
            </w:r>
          </w:p>
        </w:tc>
        <w:tc>
          <w:tcPr>
            <w:tcW w:w="1350" w:type="dxa"/>
          </w:tcPr>
          <w:p w14:paraId="5CDFA152" w14:textId="77777777" w:rsidR="00233E66" w:rsidRPr="000B1152" w:rsidRDefault="00233E66" w:rsidP="00D621C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63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590" w:type="dxa"/>
          </w:tcPr>
          <w:p w14:paraId="0A3CA8A6" w14:textId="77777777" w:rsidR="00233E66" w:rsidRPr="000B1152" w:rsidRDefault="00233E66" w:rsidP="00D621C3">
            <w:pPr>
              <w:tabs>
                <w:tab w:val="clear" w:pos="227"/>
                <w:tab w:val="left" w:pos="252"/>
              </w:tabs>
              <w:ind w:left="252" w:right="-18" w:hanging="2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63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233E66" w:rsidRPr="000B1152" w14:paraId="1D6C7FC1" w14:textId="77777777" w:rsidTr="00D621C3">
        <w:trPr>
          <w:trHeight w:val="20"/>
        </w:trPr>
        <w:tc>
          <w:tcPr>
            <w:tcW w:w="3060" w:type="dxa"/>
          </w:tcPr>
          <w:p w14:paraId="736A282F" w14:textId="77777777" w:rsidR="00233E66" w:rsidRDefault="00233E66" w:rsidP="00D621C3">
            <w:pPr>
              <w:ind w:right="-108"/>
              <w:rPr>
                <w:rFonts w:asciiTheme="majorBidi" w:hAnsiTheme="majorBidi"/>
                <w:sz w:val="30"/>
                <w:szCs w:val="30"/>
              </w:rPr>
            </w:pPr>
            <w:r w:rsidRPr="00DA6371">
              <w:rPr>
                <w:rFonts w:asciiTheme="majorBidi" w:hAnsiTheme="majorBidi"/>
                <w:sz w:val="30"/>
                <w:szCs w:val="30"/>
                <w:cs/>
              </w:rPr>
              <w:t xml:space="preserve">บริษัท ดุสิต มัลดีฟส์ </w:t>
            </w:r>
          </w:p>
          <w:p w14:paraId="4A948C4F" w14:textId="77777777" w:rsidR="00233E66" w:rsidRPr="000B1152" w:rsidRDefault="00233E66" w:rsidP="00D621C3">
            <w:pPr>
              <w:ind w:right="-108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DA6371">
              <w:rPr>
                <w:rFonts w:asciiTheme="majorBidi" w:hAnsiTheme="majorBidi"/>
                <w:sz w:val="30"/>
                <w:szCs w:val="30"/>
                <w:cs/>
              </w:rPr>
              <w:t>แมนเนจเม้นท์ จำกัด</w:t>
            </w:r>
          </w:p>
        </w:tc>
        <w:tc>
          <w:tcPr>
            <w:tcW w:w="1350" w:type="dxa"/>
          </w:tcPr>
          <w:p w14:paraId="3FD788A4" w14:textId="77777777" w:rsidR="00233E66" w:rsidRDefault="00233E66" w:rsidP="00D621C3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637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สาธารณรัฐ</w:t>
            </w:r>
          </w:p>
          <w:p w14:paraId="4AA1E287" w14:textId="77777777" w:rsidR="00233E66" w:rsidRPr="000B1152" w:rsidRDefault="00233E66" w:rsidP="00D621C3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637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มัลดีฟส์</w:t>
            </w:r>
          </w:p>
        </w:tc>
        <w:tc>
          <w:tcPr>
            <w:tcW w:w="4590" w:type="dxa"/>
          </w:tcPr>
          <w:p w14:paraId="3F7C44E9" w14:textId="77777777" w:rsidR="00233E66" w:rsidRPr="00D72A1C" w:rsidRDefault="00233E66" w:rsidP="00D621C3">
            <w:pPr>
              <w:tabs>
                <w:tab w:val="clear" w:pos="227"/>
                <w:tab w:val="left" w:pos="252"/>
              </w:tabs>
              <w:ind w:left="250" w:right="-18" w:hanging="252"/>
              <w:rPr>
                <w:rFonts w:asciiTheme="majorBidi" w:hAnsiTheme="majorBidi"/>
                <w:sz w:val="30"/>
                <w:szCs w:val="30"/>
                <w:highlight w:val="yellow"/>
              </w:rPr>
            </w:pPr>
            <w:r w:rsidRPr="00DA6371">
              <w:rPr>
                <w:rFonts w:asciiTheme="majorBidi" w:hAnsiTheme="majorBidi" w:hint="cs"/>
                <w:sz w:val="30"/>
                <w:szCs w:val="30"/>
                <w:cs/>
              </w:rPr>
              <w:t>เป็นผู้เช่าโรงแรมดุสิตธานี มัลดีฟส์</w:t>
            </w:r>
          </w:p>
        </w:tc>
      </w:tr>
      <w:tr w:rsidR="00233E66" w:rsidRPr="000B1152" w14:paraId="3ACE2ABA" w14:textId="77777777" w:rsidTr="00D621C3">
        <w:trPr>
          <w:trHeight w:val="20"/>
        </w:trPr>
        <w:tc>
          <w:tcPr>
            <w:tcW w:w="3060" w:type="dxa"/>
          </w:tcPr>
          <w:p w14:paraId="666DD22C" w14:textId="77777777" w:rsidR="00233E66" w:rsidRPr="005D074E" w:rsidRDefault="00233E66" w:rsidP="00D621C3">
            <w:pPr>
              <w:ind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DA6371">
              <w:rPr>
                <w:rFonts w:asciiTheme="majorBidi" w:hAnsiTheme="majorBidi"/>
                <w:sz w:val="30"/>
                <w:szCs w:val="30"/>
                <w:cs/>
              </w:rPr>
              <w:t>บริษัท ดุสิต ไทยพร็อพเพอร์ตี้ส์</w:t>
            </w:r>
            <w:r>
              <w:rPr>
                <w:rFonts w:asciiTheme="majorBidi" w:hAnsiTheme="majorBidi"/>
                <w:sz w:val="30"/>
                <w:szCs w:val="30"/>
              </w:rPr>
              <w:br/>
              <w:t xml:space="preserve">  </w:t>
            </w:r>
            <w:r w:rsidRPr="00DA6371">
              <w:rPr>
                <w:rFonts w:asciiTheme="majorBidi" w:hAnsiTheme="majorBidi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1350" w:type="dxa"/>
          </w:tcPr>
          <w:p w14:paraId="1E24D1A1" w14:textId="77777777" w:rsidR="00233E66" w:rsidRPr="005D074E" w:rsidRDefault="00233E66" w:rsidP="00D621C3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637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058AD9B2" w14:textId="784FF3BD" w:rsidR="00233E66" w:rsidRPr="00DA6371" w:rsidRDefault="00233E66" w:rsidP="00D621C3">
            <w:pPr>
              <w:tabs>
                <w:tab w:val="clear" w:pos="227"/>
                <w:tab w:val="left" w:pos="252"/>
              </w:tabs>
              <w:ind w:left="250" w:right="-18" w:hanging="252"/>
              <w:rPr>
                <w:rFonts w:asciiTheme="majorBidi" w:hAnsiTheme="majorBidi"/>
                <w:sz w:val="30"/>
                <w:szCs w:val="30"/>
                <w:cs/>
              </w:rPr>
            </w:pPr>
            <w:r w:rsidRPr="00DA6371">
              <w:rPr>
                <w:rFonts w:asciiTheme="majorBidi" w:hAnsiTheme="majorBidi"/>
                <w:sz w:val="30"/>
                <w:szCs w:val="30"/>
                <w:cs/>
              </w:rPr>
              <w:t>เป็นผู้ให้เช่าโครงการโรงแรมดุสิตธานีหัวหินและ</w:t>
            </w:r>
            <w:r w:rsidRPr="00DA6371">
              <w:rPr>
                <w:rFonts w:asciiTheme="majorBidi" w:hAnsiTheme="majorBidi" w:hint="cs"/>
                <w:sz w:val="30"/>
                <w:szCs w:val="30"/>
                <w:cs/>
              </w:rPr>
              <w:t>โครงการส่วนขยายของโรงแรมดุสิตธานีหัวหิน</w:t>
            </w:r>
          </w:p>
        </w:tc>
      </w:tr>
    </w:tbl>
    <w:p w14:paraId="328C88E4" w14:textId="77777777" w:rsidR="00233E66" w:rsidRPr="00B90B30" w:rsidRDefault="00233E66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620"/>
        <w:gridCol w:w="270"/>
        <w:gridCol w:w="1620"/>
      </w:tblGrid>
      <w:tr w:rsidR="006D5263" w:rsidRPr="00CE726B" w14:paraId="68999B69" w14:textId="77777777" w:rsidTr="00D37403">
        <w:trPr>
          <w:cantSplit/>
          <w:tblHeader/>
        </w:trPr>
        <w:tc>
          <w:tcPr>
            <w:tcW w:w="5580" w:type="dxa"/>
          </w:tcPr>
          <w:p w14:paraId="488F173A" w14:textId="77777777" w:rsidR="006D5263" w:rsidRPr="00B15F61" w:rsidRDefault="006D5263" w:rsidP="00D3740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A63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3510" w:type="dxa"/>
            <w:gridSpan w:val="3"/>
          </w:tcPr>
          <w:p w14:paraId="347ADDBE" w14:textId="6D0EC306" w:rsidR="006D5263" w:rsidRPr="00B15F61" w:rsidRDefault="004747A5" w:rsidP="00D37403">
            <w:pPr>
              <w:pStyle w:val="Heading9"/>
              <w:jc w:val="center"/>
              <w:rPr>
                <w:rFonts w:asciiTheme="majorBidi" w:hAnsiTheme="majorBidi" w:cstheme="majorBidi"/>
              </w:rPr>
            </w:pPr>
            <w:r w:rsidRPr="00DA6371">
              <w:rPr>
                <w:rFonts w:asciiTheme="majorBidi" w:hAnsiTheme="majorBidi" w:cstheme="majorBidi"/>
                <w:cs/>
              </w:rPr>
              <w:t>งวด</w:t>
            </w:r>
            <w:r w:rsidR="00F47B2C">
              <w:rPr>
                <w:rFonts w:asciiTheme="majorBidi" w:hAnsiTheme="majorBidi" w:cstheme="majorBidi" w:hint="cs"/>
                <w:cs/>
              </w:rPr>
              <w:t>เก้า</w:t>
            </w:r>
            <w:r w:rsidRPr="00DA6371">
              <w:rPr>
                <w:rFonts w:asciiTheme="majorBidi" w:hAnsiTheme="majorBidi" w:cstheme="majorBidi"/>
                <w:cs/>
              </w:rPr>
              <w:t>เดือน</w:t>
            </w:r>
          </w:p>
        </w:tc>
      </w:tr>
      <w:tr w:rsidR="006D5263" w:rsidRPr="00CE726B" w14:paraId="5CD7FB2A" w14:textId="77777777" w:rsidTr="00D37403">
        <w:trPr>
          <w:cantSplit/>
          <w:tblHeader/>
        </w:trPr>
        <w:tc>
          <w:tcPr>
            <w:tcW w:w="5580" w:type="dxa"/>
          </w:tcPr>
          <w:p w14:paraId="67EBFFBB" w14:textId="5E8D825D" w:rsidR="006D5263" w:rsidRPr="00DA6371" w:rsidRDefault="007E5A58" w:rsidP="00D3740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4A7B14" w:rsidRPr="00DA63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F47B2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4A7B14" w:rsidRPr="00DA63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4A7B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F47B2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620" w:type="dxa"/>
          </w:tcPr>
          <w:p w14:paraId="63BE9B0C" w14:textId="707DC130" w:rsidR="006D5263" w:rsidRPr="002C1969" w:rsidRDefault="006D5263" w:rsidP="00D37403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0F0B2B">
              <w:rPr>
                <w:rFonts w:asciiTheme="majorBidi" w:hAnsiTheme="majorBidi" w:cstheme="majorBidi"/>
                <w:b w:val="0"/>
                <w:bCs w:val="0"/>
              </w:rPr>
              <w:t>25</w:t>
            </w:r>
            <w:r w:rsidRPr="00E73399">
              <w:rPr>
                <w:rFonts w:asciiTheme="majorBidi" w:hAnsiTheme="majorBidi" w:cstheme="majorBidi"/>
                <w:b w:val="0"/>
                <w:bCs w:val="0"/>
              </w:rPr>
              <w:t>6</w:t>
            </w:r>
            <w:r w:rsidR="00AB7852">
              <w:rPr>
                <w:rFonts w:asciiTheme="majorBidi" w:hAnsiTheme="majorBidi" w:cstheme="majorBidi"/>
                <w:b w:val="0"/>
                <w:bCs w:val="0"/>
              </w:rPr>
              <w:t>6</w:t>
            </w:r>
          </w:p>
        </w:tc>
        <w:tc>
          <w:tcPr>
            <w:tcW w:w="270" w:type="dxa"/>
          </w:tcPr>
          <w:p w14:paraId="224F0DB4" w14:textId="77777777" w:rsidR="006D5263" w:rsidRPr="00DA6371" w:rsidRDefault="006D5263" w:rsidP="00D37403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cs/>
              </w:rPr>
            </w:pPr>
          </w:p>
        </w:tc>
        <w:tc>
          <w:tcPr>
            <w:tcW w:w="1620" w:type="dxa"/>
          </w:tcPr>
          <w:p w14:paraId="4DCD6CE9" w14:textId="17CFF45D" w:rsidR="006D5263" w:rsidRPr="00DA6371" w:rsidRDefault="006D5263" w:rsidP="00D37403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0F0B2B">
              <w:rPr>
                <w:rFonts w:asciiTheme="majorBidi" w:hAnsiTheme="majorBidi" w:cstheme="majorBidi"/>
                <w:b w:val="0"/>
                <w:bCs w:val="0"/>
              </w:rPr>
              <w:t>25</w:t>
            </w:r>
            <w:r w:rsidRPr="00E73399">
              <w:rPr>
                <w:rFonts w:asciiTheme="majorBidi" w:hAnsiTheme="majorBidi" w:cstheme="majorBidi"/>
                <w:b w:val="0"/>
                <w:bCs w:val="0"/>
              </w:rPr>
              <w:t>6</w:t>
            </w:r>
            <w:r w:rsidR="00AB7852">
              <w:rPr>
                <w:rFonts w:asciiTheme="majorBidi" w:hAnsiTheme="majorBidi" w:cstheme="majorBidi"/>
                <w:b w:val="0"/>
                <w:bCs w:val="0"/>
              </w:rPr>
              <w:t>5</w:t>
            </w:r>
          </w:p>
        </w:tc>
      </w:tr>
      <w:tr w:rsidR="006D5263" w:rsidRPr="00CE726B" w14:paraId="32CFDFA0" w14:textId="77777777" w:rsidTr="00D37403">
        <w:trPr>
          <w:cantSplit/>
          <w:tblHeader/>
        </w:trPr>
        <w:tc>
          <w:tcPr>
            <w:tcW w:w="5580" w:type="dxa"/>
          </w:tcPr>
          <w:p w14:paraId="64CB4FE6" w14:textId="77777777" w:rsidR="006D5263" w:rsidRPr="00CE726B" w:rsidRDefault="006D5263" w:rsidP="00D3740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510" w:type="dxa"/>
            <w:gridSpan w:val="3"/>
          </w:tcPr>
          <w:p w14:paraId="66C51BFE" w14:textId="77777777" w:rsidR="006D5263" w:rsidRPr="00DA6371" w:rsidRDefault="006D5263" w:rsidP="00D37403">
            <w:pPr>
              <w:pStyle w:val="Heading9"/>
              <w:jc w:val="center"/>
              <w:rPr>
                <w:rFonts w:asciiTheme="majorBidi" w:hAnsiTheme="majorBidi" w:cstheme="majorBidi"/>
                <w:cs/>
              </w:rPr>
            </w:pPr>
            <w:r w:rsidRPr="00BE089B">
              <w:rPr>
                <w:rFonts w:asciiTheme="majorBidi" w:hAnsiTheme="majorBidi" w:cstheme="majorBidi"/>
                <w:b w:val="0"/>
                <w:bCs w:val="0"/>
                <w:i/>
                <w:iCs/>
              </w:rPr>
              <w:t>(</w:t>
            </w:r>
            <w:r w:rsidRPr="00DA6371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พันบาท)</w:t>
            </w:r>
          </w:p>
        </w:tc>
      </w:tr>
      <w:tr w:rsidR="006D5263" w:rsidRPr="00CE726B" w14:paraId="6DEA60A7" w14:textId="77777777" w:rsidTr="00D37403">
        <w:trPr>
          <w:cantSplit/>
        </w:trPr>
        <w:tc>
          <w:tcPr>
            <w:tcW w:w="5580" w:type="dxa"/>
          </w:tcPr>
          <w:p w14:paraId="6BC2DCBB" w14:textId="77777777" w:rsidR="006D5263" w:rsidRPr="00CE726B" w:rsidRDefault="006D5263" w:rsidP="00D37403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A6371">
              <w:rPr>
                <w:rFonts w:ascii="Angsana New" w:hAnsi="Angsana New"/>
                <w:sz w:val="30"/>
                <w:szCs w:val="30"/>
                <w:cs/>
              </w:rPr>
              <w:t>บริษัท ดุสิตธานี พร็อพเพอร์ตี้ส์ รีท จำกัด</w:t>
            </w:r>
          </w:p>
        </w:tc>
        <w:tc>
          <w:tcPr>
            <w:tcW w:w="1620" w:type="dxa"/>
          </w:tcPr>
          <w:p w14:paraId="2D9AE972" w14:textId="77777777" w:rsidR="006D5263" w:rsidRPr="00CE726B" w:rsidRDefault="006D5263" w:rsidP="00D37403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FA8977" w14:textId="77777777" w:rsidR="006D5263" w:rsidRPr="00CE726B" w:rsidRDefault="006D5263" w:rsidP="00D37403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87865E8" w14:textId="77777777" w:rsidR="006D5263" w:rsidRPr="00CE726B" w:rsidRDefault="006D5263" w:rsidP="00D37403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4ED1" w:rsidRPr="00CE726B" w14:paraId="04ED20D1" w14:textId="77777777" w:rsidTr="00D37403">
        <w:trPr>
          <w:cantSplit/>
        </w:trPr>
        <w:tc>
          <w:tcPr>
            <w:tcW w:w="5580" w:type="dxa"/>
          </w:tcPr>
          <w:p w14:paraId="538ACBAC" w14:textId="77777777" w:rsidR="00344ED1" w:rsidRPr="00CE726B" w:rsidRDefault="00344ED1" w:rsidP="00344ED1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A6371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ค่าธรรมเนียมการจัดการ</w:t>
            </w:r>
          </w:p>
        </w:tc>
        <w:tc>
          <w:tcPr>
            <w:tcW w:w="1620" w:type="dxa"/>
          </w:tcPr>
          <w:p w14:paraId="0EB459A2" w14:textId="03B0D95B" w:rsidR="00344ED1" w:rsidRPr="00CE726B" w:rsidRDefault="0012748F" w:rsidP="00344ED1">
            <w:pPr>
              <w:spacing w:line="240" w:lineRule="auto"/>
              <w:ind w:left="160" w:right="70" w:hanging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10,851</w:t>
            </w:r>
          </w:p>
        </w:tc>
        <w:tc>
          <w:tcPr>
            <w:tcW w:w="270" w:type="dxa"/>
          </w:tcPr>
          <w:p w14:paraId="37DF4EA7" w14:textId="77777777" w:rsidR="00344ED1" w:rsidRPr="00CE726B" w:rsidRDefault="00344ED1" w:rsidP="00344ED1">
            <w:pPr>
              <w:spacing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CD93C5B" w14:textId="0A4771B4" w:rsidR="00344ED1" w:rsidRPr="00CE726B" w:rsidRDefault="00F47B2C" w:rsidP="00344ED1">
            <w:pPr>
              <w:spacing w:line="240" w:lineRule="auto"/>
              <w:ind w:left="160" w:right="70" w:hanging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10,884</w:t>
            </w:r>
          </w:p>
        </w:tc>
      </w:tr>
      <w:tr w:rsidR="00344ED1" w:rsidRPr="00CE726B" w14:paraId="532F86FD" w14:textId="77777777" w:rsidTr="00D37403">
        <w:trPr>
          <w:cantSplit/>
        </w:trPr>
        <w:tc>
          <w:tcPr>
            <w:tcW w:w="5580" w:type="dxa"/>
          </w:tcPr>
          <w:p w14:paraId="1810966B" w14:textId="77777777" w:rsidR="00344ED1" w:rsidRPr="00DA6371" w:rsidRDefault="00344ED1" w:rsidP="00344ED1">
            <w:pPr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A6371">
              <w:rPr>
                <w:rFonts w:ascii="Angsana New" w:hAnsi="Angsana New"/>
                <w:sz w:val="30"/>
                <w:szCs w:val="30"/>
                <w:cs/>
              </w:rPr>
              <w:t>บริษัท หลักทรัพย์จัดการกองทุน กรุงไทย จำกัด (มหาชน</w:t>
            </w:r>
            <w:r w:rsidRPr="00DA6371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</w:tcPr>
          <w:p w14:paraId="4F674BF4" w14:textId="77777777" w:rsidR="00344ED1" w:rsidRPr="00CE726B" w:rsidRDefault="00344ED1" w:rsidP="00344ED1">
            <w:pPr>
              <w:spacing w:line="240" w:lineRule="auto"/>
              <w:ind w:left="160" w:right="70" w:hanging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D9BB9D" w14:textId="77777777" w:rsidR="00344ED1" w:rsidRPr="00CE726B" w:rsidRDefault="00344ED1" w:rsidP="00344ED1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3FF460F" w14:textId="77777777" w:rsidR="00344ED1" w:rsidRPr="00DA6371" w:rsidRDefault="00344ED1" w:rsidP="00344ED1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44ED1" w:rsidRPr="00CE726B" w14:paraId="646980E3" w14:textId="77777777" w:rsidTr="00D37403">
        <w:trPr>
          <w:cantSplit/>
        </w:trPr>
        <w:tc>
          <w:tcPr>
            <w:tcW w:w="5580" w:type="dxa"/>
          </w:tcPr>
          <w:p w14:paraId="615A7412" w14:textId="77777777" w:rsidR="00344ED1" w:rsidRPr="00DA6371" w:rsidRDefault="00344ED1" w:rsidP="00344ED1">
            <w:pPr>
              <w:spacing w:line="240" w:lineRule="auto"/>
              <w:ind w:left="166" w:right="-109" w:hanging="166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A63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ค่าธรรมเนียมทรัสตี</w:t>
            </w:r>
          </w:p>
        </w:tc>
        <w:tc>
          <w:tcPr>
            <w:tcW w:w="1620" w:type="dxa"/>
          </w:tcPr>
          <w:p w14:paraId="6623C069" w14:textId="1AA73AC6" w:rsidR="00344ED1" w:rsidRPr="00CE726B" w:rsidRDefault="00165EAC" w:rsidP="00344ED1">
            <w:pPr>
              <w:spacing w:line="240" w:lineRule="auto"/>
              <w:ind w:left="160" w:right="70" w:hanging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6,931</w:t>
            </w:r>
          </w:p>
        </w:tc>
        <w:tc>
          <w:tcPr>
            <w:tcW w:w="270" w:type="dxa"/>
          </w:tcPr>
          <w:p w14:paraId="04996F3D" w14:textId="77777777" w:rsidR="00344ED1" w:rsidRPr="00DA6371" w:rsidRDefault="00344ED1" w:rsidP="00344ED1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D4D2AA4" w14:textId="19353AD6" w:rsidR="00344ED1" w:rsidRPr="00DA6371" w:rsidRDefault="00F47B2C" w:rsidP="00344ED1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344E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954</w:t>
            </w:r>
          </w:p>
        </w:tc>
      </w:tr>
      <w:tr w:rsidR="00344ED1" w:rsidRPr="00CE726B" w14:paraId="35AFA250" w14:textId="77777777" w:rsidTr="00D37403">
        <w:trPr>
          <w:cantSplit/>
        </w:trPr>
        <w:tc>
          <w:tcPr>
            <w:tcW w:w="5580" w:type="dxa"/>
          </w:tcPr>
          <w:p w14:paraId="3E825DDB" w14:textId="77777777" w:rsidR="00344ED1" w:rsidRPr="00DA6371" w:rsidRDefault="00344ED1" w:rsidP="00344ED1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A6371">
              <w:rPr>
                <w:rFonts w:ascii="Angsana New" w:hAnsi="Angsana New"/>
                <w:sz w:val="30"/>
                <w:szCs w:val="30"/>
                <w:cs/>
              </w:rPr>
              <w:t>ธนาคารกรุงไทย จำกัด (มหาชน)</w:t>
            </w:r>
          </w:p>
        </w:tc>
        <w:tc>
          <w:tcPr>
            <w:tcW w:w="1620" w:type="dxa"/>
          </w:tcPr>
          <w:p w14:paraId="2A5768C9" w14:textId="77777777" w:rsidR="00344ED1" w:rsidRPr="00CE726B" w:rsidRDefault="00344ED1" w:rsidP="00344ED1">
            <w:pPr>
              <w:spacing w:line="240" w:lineRule="auto"/>
              <w:ind w:left="160" w:right="70" w:hanging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5BB2C5" w14:textId="77777777" w:rsidR="00344ED1" w:rsidRPr="00CE726B" w:rsidRDefault="00344ED1" w:rsidP="00344ED1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6E621E8" w14:textId="77777777" w:rsidR="00344ED1" w:rsidRPr="00CE726B" w:rsidRDefault="00344ED1" w:rsidP="00344ED1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4ED1" w:rsidRPr="00CE726B" w14:paraId="7B446BB8" w14:textId="77777777" w:rsidTr="00D37403">
        <w:trPr>
          <w:cantSplit/>
        </w:trPr>
        <w:tc>
          <w:tcPr>
            <w:tcW w:w="5580" w:type="dxa"/>
          </w:tcPr>
          <w:p w14:paraId="2DF2B985" w14:textId="77777777" w:rsidR="00344ED1" w:rsidRPr="00DA6371" w:rsidRDefault="00344ED1" w:rsidP="00344ED1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A637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  รายได้ดอกเบี้ย</w:t>
            </w:r>
          </w:p>
        </w:tc>
        <w:tc>
          <w:tcPr>
            <w:tcW w:w="1620" w:type="dxa"/>
          </w:tcPr>
          <w:p w14:paraId="53C3F0B7" w14:textId="6DD607A6" w:rsidR="00344ED1" w:rsidRPr="00CE726B" w:rsidRDefault="00165EAC" w:rsidP="00344ED1">
            <w:pPr>
              <w:spacing w:line="240" w:lineRule="auto"/>
              <w:ind w:left="160" w:right="70" w:hanging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270" w:type="dxa"/>
          </w:tcPr>
          <w:p w14:paraId="1EF68EAC" w14:textId="77777777" w:rsidR="00344ED1" w:rsidRPr="00CE726B" w:rsidRDefault="00344ED1" w:rsidP="00344ED1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3CC2F6D" w14:textId="035D5B89" w:rsidR="00344ED1" w:rsidRPr="00CE726B" w:rsidRDefault="00F47B2C" w:rsidP="00344ED1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</w:tr>
      <w:tr w:rsidR="00344ED1" w:rsidRPr="00CE726B" w14:paraId="191FB716" w14:textId="77777777" w:rsidTr="00D37403">
        <w:trPr>
          <w:cantSplit/>
        </w:trPr>
        <w:tc>
          <w:tcPr>
            <w:tcW w:w="5580" w:type="dxa"/>
          </w:tcPr>
          <w:p w14:paraId="0AE56D41" w14:textId="77777777" w:rsidR="00344ED1" w:rsidRPr="00DA6371" w:rsidRDefault="00344ED1" w:rsidP="00344ED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A6371">
              <w:rPr>
                <w:rFonts w:ascii="Angsana New" w:hAnsi="Angsana New"/>
                <w:sz w:val="30"/>
                <w:szCs w:val="30"/>
                <w:cs/>
              </w:rPr>
              <w:t>บริษัท ดุสิต แมนเนจเม้นท์ จำกัด</w:t>
            </w:r>
          </w:p>
        </w:tc>
        <w:tc>
          <w:tcPr>
            <w:tcW w:w="1620" w:type="dxa"/>
          </w:tcPr>
          <w:p w14:paraId="1E9D1063" w14:textId="77777777" w:rsidR="00344ED1" w:rsidRPr="00CE726B" w:rsidRDefault="00344ED1" w:rsidP="00344ED1">
            <w:pPr>
              <w:spacing w:line="240" w:lineRule="auto"/>
              <w:ind w:left="160" w:right="70" w:hanging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8A5B2B" w14:textId="77777777" w:rsidR="00344ED1" w:rsidRPr="00CE726B" w:rsidRDefault="00344ED1" w:rsidP="00344ED1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8D832BF" w14:textId="77777777" w:rsidR="00344ED1" w:rsidRPr="00DA6371" w:rsidRDefault="00344ED1" w:rsidP="00344ED1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44ED1" w:rsidRPr="00CE726B" w14:paraId="555B9F8F" w14:textId="77777777" w:rsidTr="00D37403">
        <w:trPr>
          <w:cantSplit/>
        </w:trPr>
        <w:tc>
          <w:tcPr>
            <w:tcW w:w="5580" w:type="dxa"/>
          </w:tcPr>
          <w:p w14:paraId="70BF7778" w14:textId="77777777" w:rsidR="00344ED1" w:rsidRPr="00DA6371" w:rsidRDefault="00344ED1" w:rsidP="00344ED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A6371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620" w:type="dxa"/>
          </w:tcPr>
          <w:p w14:paraId="7C57246F" w14:textId="7F37BC7D" w:rsidR="00344ED1" w:rsidRPr="00CE726B" w:rsidRDefault="00165EAC" w:rsidP="00344ED1">
            <w:pPr>
              <w:spacing w:line="240" w:lineRule="auto"/>
              <w:ind w:left="160" w:right="70" w:hanging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185,</w:t>
            </w:r>
            <w:r w:rsidR="00D62066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6800F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61DC19E" w14:textId="77777777" w:rsidR="00344ED1" w:rsidRPr="00DA6371" w:rsidRDefault="00344ED1" w:rsidP="00344ED1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E9997A7" w14:textId="08D7A3F6" w:rsidR="00344ED1" w:rsidRPr="00DA6371" w:rsidRDefault="00F47B2C" w:rsidP="00344ED1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154</w:t>
            </w:r>
            <w:r w:rsidR="00344E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076</w:t>
            </w:r>
          </w:p>
        </w:tc>
      </w:tr>
      <w:tr w:rsidR="00344ED1" w:rsidRPr="00CE726B" w14:paraId="38588841" w14:textId="77777777" w:rsidTr="00D37403">
        <w:trPr>
          <w:cantSplit/>
        </w:trPr>
        <w:tc>
          <w:tcPr>
            <w:tcW w:w="5580" w:type="dxa"/>
          </w:tcPr>
          <w:p w14:paraId="37050C23" w14:textId="77777777" w:rsidR="00344ED1" w:rsidRPr="00DA6371" w:rsidRDefault="00344ED1" w:rsidP="00344ED1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A6371">
              <w:rPr>
                <w:rFonts w:ascii="Angsana New" w:hAnsi="Angsana New"/>
                <w:sz w:val="30"/>
                <w:szCs w:val="30"/>
                <w:cs/>
              </w:rPr>
              <w:t>บริษัท ดุสิต มัลดีฟส์ แมนเนจเม้นท์ จำกัด</w:t>
            </w:r>
          </w:p>
        </w:tc>
        <w:tc>
          <w:tcPr>
            <w:tcW w:w="1620" w:type="dxa"/>
          </w:tcPr>
          <w:p w14:paraId="57AF76BA" w14:textId="77777777" w:rsidR="00344ED1" w:rsidRPr="00CE726B" w:rsidRDefault="00344ED1" w:rsidP="00344ED1">
            <w:pPr>
              <w:spacing w:line="240" w:lineRule="auto"/>
              <w:ind w:left="160" w:right="70" w:hanging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6A9983" w14:textId="77777777" w:rsidR="00344ED1" w:rsidRPr="00CE726B" w:rsidRDefault="00344ED1" w:rsidP="00344ED1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18FE531" w14:textId="77777777" w:rsidR="00344ED1" w:rsidRPr="00DA6371" w:rsidRDefault="00344ED1" w:rsidP="00344ED1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44ED1" w:rsidRPr="00CE726B" w14:paraId="1B015010" w14:textId="77777777" w:rsidTr="00D37403">
        <w:trPr>
          <w:cantSplit/>
        </w:trPr>
        <w:tc>
          <w:tcPr>
            <w:tcW w:w="5580" w:type="dxa"/>
          </w:tcPr>
          <w:p w14:paraId="377009F1" w14:textId="77777777" w:rsidR="00344ED1" w:rsidRPr="00DA6371" w:rsidRDefault="00344ED1" w:rsidP="00344ED1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A63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รายได้ค่าเช่า</w:t>
            </w:r>
          </w:p>
        </w:tc>
        <w:tc>
          <w:tcPr>
            <w:tcW w:w="1620" w:type="dxa"/>
          </w:tcPr>
          <w:p w14:paraId="603A44B5" w14:textId="21790D82" w:rsidR="00344ED1" w:rsidRPr="00CE726B" w:rsidRDefault="00D62066" w:rsidP="00344ED1">
            <w:pPr>
              <w:spacing w:line="240" w:lineRule="auto"/>
              <w:ind w:left="160" w:right="70" w:hanging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182,137</w:t>
            </w:r>
          </w:p>
        </w:tc>
        <w:tc>
          <w:tcPr>
            <w:tcW w:w="270" w:type="dxa"/>
          </w:tcPr>
          <w:p w14:paraId="366AABA5" w14:textId="77777777" w:rsidR="00344ED1" w:rsidRPr="00DA6371" w:rsidRDefault="00344ED1" w:rsidP="00344ED1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547B541" w14:textId="23C4263D" w:rsidR="00344ED1" w:rsidRPr="00DA6371" w:rsidRDefault="00F47B2C" w:rsidP="00344ED1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183</w:t>
            </w:r>
            <w:r w:rsidR="00344E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447</w:t>
            </w:r>
          </w:p>
        </w:tc>
      </w:tr>
    </w:tbl>
    <w:p w14:paraId="560BB367" w14:textId="322DFCF9" w:rsidR="00E60033" w:rsidRDefault="00E60033" w:rsidP="006D5263">
      <w:pPr>
        <w:tabs>
          <w:tab w:val="clear" w:pos="227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710"/>
        <w:gridCol w:w="261"/>
        <w:gridCol w:w="1629"/>
      </w:tblGrid>
      <w:tr w:rsidR="00B66761" w:rsidRPr="00CE726B" w14:paraId="1EF28816" w14:textId="77777777" w:rsidTr="00D621C3">
        <w:trPr>
          <w:tblHeader/>
        </w:trPr>
        <w:tc>
          <w:tcPr>
            <w:tcW w:w="5490" w:type="dxa"/>
          </w:tcPr>
          <w:p w14:paraId="15972161" w14:textId="77777777" w:rsidR="00B66761" w:rsidRPr="00B80197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 w:rsidRPr="00DA637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ยอดคงเหลือกับกิจการที่เกี่ยวข้องกัน ณ วันที่</w:t>
            </w:r>
          </w:p>
        </w:tc>
        <w:tc>
          <w:tcPr>
            <w:tcW w:w="1710" w:type="dxa"/>
          </w:tcPr>
          <w:p w14:paraId="61E84CE5" w14:textId="6DFCC329" w:rsidR="00B66761" w:rsidRPr="00DA637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57E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30F8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00E7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47B2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1" w:type="dxa"/>
          </w:tcPr>
          <w:p w14:paraId="27DAD20C" w14:textId="77777777" w:rsidR="00B66761" w:rsidRPr="00B14F4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9" w:type="dxa"/>
          </w:tcPr>
          <w:p w14:paraId="10B8DC92" w14:textId="77777777" w:rsidR="00B66761" w:rsidRPr="00DA637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57E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A63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B66761" w:rsidRPr="00CE726B" w14:paraId="4F3882A8" w14:textId="77777777" w:rsidTr="00D621C3">
        <w:trPr>
          <w:tblHeader/>
        </w:trPr>
        <w:tc>
          <w:tcPr>
            <w:tcW w:w="5490" w:type="dxa"/>
          </w:tcPr>
          <w:p w14:paraId="595B6C90" w14:textId="77777777" w:rsidR="00B66761" w:rsidRPr="00B14F4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3600" w:type="dxa"/>
            <w:gridSpan w:val="3"/>
          </w:tcPr>
          <w:p w14:paraId="2360AF79" w14:textId="77777777" w:rsidR="00B66761" w:rsidRPr="00B14F4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F41">
              <w:rPr>
                <w:rFonts w:asciiTheme="majorBidi" w:hAnsiTheme="majorBidi" w:cstheme="majorBidi"/>
                <w:i/>
                <w:iCs/>
                <w:sz w:val="30"/>
                <w:szCs w:val="30"/>
                <w:lang w:bidi="ar-SA"/>
              </w:rPr>
              <w:t>(</w:t>
            </w:r>
            <w:r w:rsidRPr="00DA63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B14F4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66761" w:rsidRPr="00CE726B" w14:paraId="4787A105" w14:textId="77777777" w:rsidTr="00D621C3">
        <w:trPr>
          <w:tblHeader/>
        </w:trPr>
        <w:tc>
          <w:tcPr>
            <w:tcW w:w="5490" w:type="dxa"/>
          </w:tcPr>
          <w:p w14:paraId="45F94EBB" w14:textId="77777777" w:rsidR="00B66761" w:rsidRPr="00DA637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6371">
              <w:rPr>
                <w:rFonts w:asciiTheme="majorBidi" w:hAnsiTheme="majorBidi" w:cstheme="majorBidi"/>
                <w:sz w:val="30"/>
                <w:szCs w:val="30"/>
                <w:cs/>
              </w:rPr>
              <w:t>ธนาคารกรุงไทย จำกัด (มหาชน)</w:t>
            </w:r>
          </w:p>
        </w:tc>
        <w:tc>
          <w:tcPr>
            <w:tcW w:w="1710" w:type="dxa"/>
          </w:tcPr>
          <w:p w14:paraId="084E44C3" w14:textId="77777777" w:rsidR="00B66761" w:rsidRPr="00B14F4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</w:tcPr>
          <w:p w14:paraId="3DB0A4BD" w14:textId="77777777" w:rsidR="00B66761" w:rsidRPr="00B14F4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3CACAD78" w14:textId="77777777" w:rsidR="00B66761" w:rsidRPr="00B14F4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B66761" w:rsidRPr="00CE726B" w14:paraId="59032D83" w14:textId="77777777" w:rsidTr="00D621C3">
        <w:trPr>
          <w:tblHeader/>
        </w:trPr>
        <w:tc>
          <w:tcPr>
            <w:tcW w:w="5490" w:type="dxa"/>
          </w:tcPr>
          <w:p w14:paraId="39392125" w14:textId="77777777" w:rsidR="00B66761" w:rsidRPr="00DA637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  <w:r w:rsidRPr="00DA6371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710" w:type="dxa"/>
          </w:tcPr>
          <w:p w14:paraId="5FB96A99" w14:textId="55C16C39" w:rsidR="00B66761" w:rsidRPr="00B14F41" w:rsidRDefault="005D32E3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14,506</w:t>
            </w:r>
          </w:p>
        </w:tc>
        <w:tc>
          <w:tcPr>
            <w:tcW w:w="261" w:type="dxa"/>
          </w:tcPr>
          <w:p w14:paraId="673B4779" w14:textId="77777777" w:rsidR="00B66761" w:rsidRPr="00B14F4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6831C944" w14:textId="77777777" w:rsidR="00B66761" w:rsidRPr="00B14F4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25,458</w:t>
            </w:r>
          </w:p>
        </w:tc>
      </w:tr>
      <w:tr w:rsidR="00B66761" w:rsidRPr="00CE726B" w14:paraId="7FDDF756" w14:textId="77777777" w:rsidTr="00D621C3">
        <w:trPr>
          <w:tblHeader/>
        </w:trPr>
        <w:tc>
          <w:tcPr>
            <w:tcW w:w="5490" w:type="dxa"/>
          </w:tcPr>
          <w:p w14:paraId="69F5E56F" w14:textId="77777777" w:rsidR="00B66761" w:rsidRPr="00DA637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637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ดุสิต แมนเนจเม้นท์ จำกัด</w:t>
            </w:r>
          </w:p>
        </w:tc>
        <w:tc>
          <w:tcPr>
            <w:tcW w:w="1710" w:type="dxa"/>
          </w:tcPr>
          <w:p w14:paraId="196FD447" w14:textId="77777777" w:rsidR="00B66761" w:rsidRPr="00B14F4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</w:tcPr>
          <w:p w14:paraId="722F726B" w14:textId="77777777" w:rsidR="00B66761" w:rsidRPr="00B14F4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21456FC7" w14:textId="77777777" w:rsidR="00B66761" w:rsidRPr="00B14F4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B66761" w:rsidRPr="00CE726B" w14:paraId="2552B073" w14:textId="77777777" w:rsidTr="00D621C3">
        <w:trPr>
          <w:tblHeader/>
        </w:trPr>
        <w:tc>
          <w:tcPr>
            <w:tcW w:w="5490" w:type="dxa"/>
          </w:tcPr>
          <w:p w14:paraId="215F7A84" w14:textId="6F37EF41" w:rsidR="00B6676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704440" w:rsidRPr="00704440">
              <w:rPr>
                <w:rFonts w:asciiTheme="majorBidi" w:hAnsiTheme="majorBidi"/>
                <w:sz w:val="30"/>
                <w:szCs w:val="30"/>
                <w:cs/>
              </w:rPr>
              <w:t>ลูกหนี้ค่าเช่าและลูกหนี้อื่น</w:t>
            </w:r>
          </w:p>
        </w:tc>
        <w:tc>
          <w:tcPr>
            <w:tcW w:w="1710" w:type="dxa"/>
          </w:tcPr>
          <w:p w14:paraId="66EBCE07" w14:textId="5D366103" w:rsidR="00B66761" w:rsidRPr="00497B7D" w:rsidRDefault="00033529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97B7D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AA53F9" w:rsidRPr="00497B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7B7D">
              <w:rPr>
                <w:rFonts w:asciiTheme="majorBidi" w:hAnsiTheme="majorBidi" w:cstheme="majorBidi"/>
                <w:sz w:val="30"/>
                <w:szCs w:val="30"/>
              </w:rPr>
              <w:t>487</w:t>
            </w:r>
          </w:p>
        </w:tc>
        <w:tc>
          <w:tcPr>
            <w:tcW w:w="261" w:type="dxa"/>
          </w:tcPr>
          <w:p w14:paraId="7F4BC598" w14:textId="77777777" w:rsidR="00B66761" w:rsidRPr="00B14F4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18E85D5E" w14:textId="77777777" w:rsidR="00B6676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85549" w:rsidRPr="00CE726B" w14:paraId="4FE0B761" w14:textId="77777777" w:rsidTr="00D621C3">
        <w:trPr>
          <w:tblHeader/>
        </w:trPr>
        <w:tc>
          <w:tcPr>
            <w:tcW w:w="5490" w:type="dxa"/>
          </w:tcPr>
          <w:p w14:paraId="764C23B1" w14:textId="7A78EB6E" w:rsidR="00585549" w:rsidRPr="00DA6371" w:rsidRDefault="00585549" w:rsidP="0058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710" w:type="dxa"/>
          </w:tcPr>
          <w:p w14:paraId="6202248D" w14:textId="24CB23A1" w:rsidR="00585549" w:rsidRPr="00497B7D" w:rsidRDefault="00585549" w:rsidP="0058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97B7D">
              <w:rPr>
                <w:rFonts w:asciiTheme="majorBidi" w:hAnsiTheme="majorBidi" w:cstheme="majorBidi"/>
                <w:sz w:val="30"/>
                <w:szCs w:val="30"/>
              </w:rPr>
              <w:t>6,889</w:t>
            </w:r>
          </w:p>
        </w:tc>
        <w:tc>
          <w:tcPr>
            <w:tcW w:w="261" w:type="dxa"/>
          </w:tcPr>
          <w:p w14:paraId="07411AC1" w14:textId="77777777" w:rsidR="00585549" w:rsidRPr="00B14F41" w:rsidRDefault="00585549" w:rsidP="0058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67AC164F" w14:textId="709F48CC" w:rsidR="00585549" w:rsidRPr="00B14F41" w:rsidRDefault="00585549" w:rsidP="0058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66761" w:rsidRPr="00CE726B" w14:paraId="547DA1C8" w14:textId="77777777" w:rsidTr="00D621C3">
        <w:trPr>
          <w:tblHeader/>
        </w:trPr>
        <w:tc>
          <w:tcPr>
            <w:tcW w:w="5490" w:type="dxa"/>
          </w:tcPr>
          <w:p w14:paraId="7047E253" w14:textId="77777777" w:rsidR="00B66761" w:rsidRPr="00DA637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637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ดุสิต มัลดีฟส์ แมนเนจเม้นท์ จำกัด</w:t>
            </w:r>
          </w:p>
        </w:tc>
        <w:tc>
          <w:tcPr>
            <w:tcW w:w="1710" w:type="dxa"/>
          </w:tcPr>
          <w:p w14:paraId="10C26CFC" w14:textId="77777777" w:rsidR="00B66761" w:rsidRPr="00B14F4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0DDBC981" w14:textId="77777777" w:rsidR="00B66761" w:rsidRPr="00B14F4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43CE180E" w14:textId="77777777" w:rsidR="00B66761" w:rsidRPr="00B14F4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B66761" w:rsidRPr="00CE726B" w14:paraId="26D9C5B9" w14:textId="77777777" w:rsidTr="00D621C3">
        <w:trPr>
          <w:tblHeader/>
        </w:trPr>
        <w:tc>
          <w:tcPr>
            <w:tcW w:w="5490" w:type="dxa"/>
          </w:tcPr>
          <w:p w14:paraId="72B4678B" w14:textId="77777777" w:rsidR="00B66761" w:rsidRPr="00DA637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DA6371">
              <w:rPr>
                <w:rFonts w:asciiTheme="majorBidi" w:hAnsiTheme="majorBidi"/>
                <w:sz w:val="30"/>
                <w:szCs w:val="30"/>
                <w:cs/>
              </w:rPr>
              <w:t>ลูกหนี้ค่าเช่าและลูกหนี้อื่น</w:t>
            </w:r>
          </w:p>
        </w:tc>
        <w:tc>
          <w:tcPr>
            <w:tcW w:w="1710" w:type="dxa"/>
          </w:tcPr>
          <w:p w14:paraId="0DF5434C" w14:textId="1B318736" w:rsidR="00B66761" w:rsidRPr="00B14F41" w:rsidRDefault="00BE0F2B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61" w:type="dxa"/>
          </w:tcPr>
          <w:p w14:paraId="15238192" w14:textId="77777777" w:rsidR="00B66761" w:rsidRPr="00B14F4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0E2E720B" w14:textId="77777777" w:rsidR="00B66761" w:rsidRPr="00B14F4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1,002</w:t>
            </w:r>
          </w:p>
        </w:tc>
      </w:tr>
      <w:tr w:rsidR="00B66761" w:rsidRPr="00CE726B" w14:paraId="51BC9F37" w14:textId="77777777" w:rsidTr="00D621C3">
        <w:trPr>
          <w:tblHeader/>
        </w:trPr>
        <w:tc>
          <w:tcPr>
            <w:tcW w:w="5490" w:type="dxa"/>
          </w:tcPr>
          <w:p w14:paraId="0B8306C1" w14:textId="77777777" w:rsidR="00B66761" w:rsidRPr="00DA637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DA637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DA637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710" w:type="dxa"/>
          </w:tcPr>
          <w:p w14:paraId="3CA6C499" w14:textId="737687FF" w:rsidR="00B66761" w:rsidRPr="00B14F41" w:rsidRDefault="00007607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14,</w:t>
            </w:r>
            <w:r w:rsidR="00C076E7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075</w:t>
            </w:r>
          </w:p>
        </w:tc>
        <w:tc>
          <w:tcPr>
            <w:tcW w:w="261" w:type="dxa"/>
          </w:tcPr>
          <w:p w14:paraId="64D0FB0B" w14:textId="77777777" w:rsidR="00B66761" w:rsidRPr="00B14F4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403BD08E" w14:textId="77777777" w:rsidR="00B66761" w:rsidRPr="00B14F4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3D22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294EBB9E" w14:textId="24D96B8C" w:rsidR="008305F8" w:rsidRDefault="008305F8" w:rsidP="006D5263">
      <w:pPr>
        <w:tabs>
          <w:tab w:val="clear" w:pos="227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43FFA038" w14:textId="40B24D53" w:rsidR="00B66761" w:rsidRDefault="00B66761" w:rsidP="006D5263">
      <w:pPr>
        <w:tabs>
          <w:tab w:val="clear" w:pos="227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710"/>
        <w:gridCol w:w="261"/>
        <w:gridCol w:w="1629"/>
      </w:tblGrid>
      <w:tr w:rsidR="00B80197" w:rsidRPr="00CE726B" w14:paraId="3E7E65EC" w14:textId="77777777" w:rsidTr="00B80197">
        <w:trPr>
          <w:tblHeader/>
        </w:trPr>
        <w:tc>
          <w:tcPr>
            <w:tcW w:w="5490" w:type="dxa"/>
          </w:tcPr>
          <w:p w14:paraId="76C166F2" w14:textId="77777777" w:rsidR="00B80197" w:rsidRPr="00B80197" w:rsidRDefault="00B80197" w:rsidP="003C5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 w:rsidRPr="00DA637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ยอดคงเหลือกับกิจการที่เกี่ยวข้องกัน ณ วันที่</w:t>
            </w:r>
          </w:p>
        </w:tc>
        <w:tc>
          <w:tcPr>
            <w:tcW w:w="1710" w:type="dxa"/>
          </w:tcPr>
          <w:p w14:paraId="74975A35" w14:textId="7BF4DC8C" w:rsidR="00B80197" w:rsidRPr="00DA6371" w:rsidRDefault="00F4475E" w:rsidP="003C5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57E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00E7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47B2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1" w:type="dxa"/>
          </w:tcPr>
          <w:p w14:paraId="6D6C8CAD" w14:textId="77777777" w:rsidR="00B80197" w:rsidRPr="00B14F41" w:rsidRDefault="00B80197" w:rsidP="003C5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9" w:type="dxa"/>
          </w:tcPr>
          <w:p w14:paraId="785DB890" w14:textId="77777777" w:rsidR="00B80197" w:rsidRPr="00DA6371" w:rsidRDefault="00B80197" w:rsidP="003C5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57E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A63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B80197" w:rsidRPr="00CE726B" w14:paraId="4043523A" w14:textId="77777777" w:rsidTr="003C5A10">
        <w:trPr>
          <w:tblHeader/>
        </w:trPr>
        <w:tc>
          <w:tcPr>
            <w:tcW w:w="5490" w:type="dxa"/>
          </w:tcPr>
          <w:p w14:paraId="1218E115" w14:textId="77777777" w:rsidR="00B80197" w:rsidRPr="00B14F41" w:rsidRDefault="00B80197" w:rsidP="003C5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3600" w:type="dxa"/>
            <w:gridSpan w:val="3"/>
          </w:tcPr>
          <w:p w14:paraId="5F7FAE01" w14:textId="77777777" w:rsidR="00B80197" w:rsidRPr="00B14F41" w:rsidRDefault="00B80197" w:rsidP="003C5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F41">
              <w:rPr>
                <w:rFonts w:asciiTheme="majorBidi" w:hAnsiTheme="majorBidi" w:cstheme="majorBidi"/>
                <w:i/>
                <w:iCs/>
                <w:sz w:val="30"/>
                <w:szCs w:val="30"/>
                <w:lang w:bidi="ar-SA"/>
              </w:rPr>
              <w:t>(</w:t>
            </w:r>
            <w:r w:rsidRPr="00DA63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B14F4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80197" w:rsidRPr="00CE726B" w14:paraId="34AF5EF5" w14:textId="77777777" w:rsidTr="003C5A10">
        <w:trPr>
          <w:tblHeader/>
        </w:trPr>
        <w:tc>
          <w:tcPr>
            <w:tcW w:w="5490" w:type="dxa"/>
          </w:tcPr>
          <w:p w14:paraId="6608D3D0" w14:textId="77777777" w:rsidR="00B80197" w:rsidRDefault="00B80197" w:rsidP="003C5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A637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ดุสิตธานี พร็อพเพอร์ตี้ส์ รีท</w:t>
            </w:r>
            <w:r w:rsidRPr="00B14F4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A6371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710" w:type="dxa"/>
          </w:tcPr>
          <w:p w14:paraId="7BB2CEF1" w14:textId="77777777" w:rsidR="00B80197" w:rsidRPr="00B14F41" w:rsidRDefault="00B80197" w:rsidP="003C5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</w:tcPr>
          <w:p w14:paraId="15B9E179" w14:textId="77777777" w:rsidR="00B80197" w:rsidRPr="00B14F41" w:rsidRDefault="00B80197" w:rsidP="003C5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170BA46B" w14:textId="77777777" w:rsidR="00B80197" w:rsidRPr="00B14F41" w:rsidRDefault="00B80197" w:rsidP="003C5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E1485B" w:rsidRPr="00CE726B" w14:paraId="3E0DAA28" w14:textId="77777777" w:rsidTr="003C5A10">
        <w:trPr>
          <w:tblHeader/>
        </w:trPr>
        <w:tc>
          <w:tcPr>
            <w:tcW w:w="5490" w:type="dxa"/>
          </w:tcPr>
          <w:p w14:paraId="46DABEC9" w14:textId="77777777" w:rsidR="00E1485B" w:rsidRPr="00DA6371" w:rsidRDefault="00E1485B" w:rsidP="00E1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A6371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ค่าใช้จ่ายรอตัดบัญชี</w:t>
            </w:r>
          </w:p>
        </w:tc>
        <w:tc>
          <w:tcPr>
            <w:tcW w:w="1710" w:type="dxa"/>
          </w:tcPr>
          <w:p w14:paraId="50D6006E" w14:textId="7BEA8821" w:rsidR="00E1485B" w:rsidRPr="00B14F41" w:rsidRDefault="00D17985" w:rsidP="00E1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3,485</w:t>
            </w:r>
          </w:p>
        </w:tc>
        <w:tc>
          <w:tcPr>
            <w:tcW w:w="261" w:type="dxa"/>
          </w:tcPr>
          <w:p w14:paraId="3CDB6CE1" w14:textId="77777777" w:rsidR="00E1485B" w:rsidRPr="00B14F41" w:rsidRDefault="00E1485B" w:rsidP="00E1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48ECC350" w14:textId="77777777" w:rsidR="00E1485B" w:rsidRPr="00B14F41" w:rsidRDefault="00E1485B" w:rsidP="00E1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6,142</w:t>
            </w:r>
          </w:p>
        </w:tc>
      </w:tr>
      <w:tr w:rsidR="00E1485B" w:rsidRPr="00CE726B" w14:paraId="11C4868B" w14:textId="77777777" w:rsidTr="003C5A10">
        <w:trPr>
          <w:tblHeader/>
        </w:trPr>
        <w:tc>
          <w:tcPr>
            <w:tcW w:w="5490" w:type="dxa"/>
          </w:tcPr>
          <w:p w14:paraId="2D458F0F" w14:textId="77777777" w:rsidR="00E1485B" w:rsidRPr="00474221" w:rsidRDefault="00E1485B" w:rsidP="00E1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637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DA637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710" w:type="dxa"/>
          </w:tcPr>
          <w:p w14:paraId="608DF3B6" w14:textId="63138F10" w:rsidR="00E1485B" w:rsidRPr="00DA6371" w:rsidRDefault="00D17985" w:rsidP="00E1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5605FE">
              <w:rPr>
                <w:rFonts w:asciiTheme="majorBidi" w:hAnsiTheme="majorBidi" w:cstheme="majorBidi"/>
                <w:sz w:val="30"/>
                <w:szCs w:val="30"/>
              </w:rPr>
              <w:t>554</w:t>
            </w:r>
          </w:p>
        </w:tc>
        <w:tc>
          <w:tcPr>
            <w:tcW w:w="261" w:type="dxa"/>
          </w:tcPr>
          <w:p w14:paraId="40CB6EF9" w14:textId="77777777" w:rsidR="00E1485B" w:rsidRPr="00B14F41" w:rsidRDefault="00E1485B" w:rsidP="00E1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576D28D6" w14:textId="77777777" w:rsidR="00E1485B" w:rsidRPr="00B14F41" w:rsidRDefault="00E1485B" w:rsidP="00E1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5,052</w:t>
            </w:r>
          </w:p>
        </w:tc>
      </w:tr>
      <w:tr w:rsidR="00E1485B" w:rsidRPr="00CE726B" w14:paraId="06756126" w14:textId="77777777" w:rsidTr="003C5A10">
        <w:trPr>
          <w:tblHeader/>
        </w:trPr>
        <w:tc>
          <w:tcPr>
            <w:tcW w:w="5490" w:type="dxa"/>
          </w:tcPr>
          <w:p w14:paraId="3B6A2C15" w14:textId="77777777" w:rsidR="00E1485B" w:rsidRPr="00DA6371" w:rsidRDefault="00E1485B" w:rsidP="00E1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637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หลักทรัพย์จัดการกองทุน</w:t>
            </w:r>
            <w:r w:rsidRPr="00B14F4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A6371">
              <w:rPr>
                <w:rFonts w:asciiTheme="majorBidi" w:hAnsiTheme="majorBidi" w:cstheme="majorBidi"/>
                <w:sz w:val="30"/>
                <w:szCs w:val="30"/>
                <w:cs/>
              </w:rPr>
              <w:t>กรุงไทย จำกัด (มหาชน)</w:t>
            </w:r>
          </w:p>
        </w:tc>
        <w:tc>
          <w:tcPr>
            <w:tcW w:w="1710" w:type="dxa"/>
          </w:tcPr>
          <w:p w14:paraId="7329F432" w14:textId="77777777" w:rsidR="00E1485B" w:rsidRPr="00B14F41" w:rsidRDefault="00E1485B" w:rsidP="00E1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</w:tcPr>
          <w:p w14:paraId="2B8A28D0" w14:textId="77777777" w:rsidR="00E1485B" w:rsidRPr="00B14F41" w:rsidRDefault="00E1485B" w:rsidP="00E1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6E4C76C5" w14:textId="77777777" w:rsidR="00E1485B" w:rsidRPr="00B14F41" w:rsidRDefault="00E1485B" w:rsidP="00E1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E1485B" w:rsidRPr="00CE726B" w14:paraId="7C38D8A8" w14:textId="77777777" w:rsidTr="003C5A10">
        <w:trPr>
          <w:tblHeader/>
        </w:trPr>
        <w:tc>
          <w:tcPr>
            <w:tcW w:w="5490" w:type="dxa"/>
          </w:tcPr>
          <w:p w14:paraId="601CB2C3" w14:textId="77777777" w:rsidR="00E1485B" w:rsidRPr="00DA6371" w:rsidRDefault="00E1485B" w:rsidP="00E1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637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DA637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710" w:type="dxa"/>
          </w:tcPr>
          <w:p w14:paraId="4802D960" w14:textId="12E3ED70" w:rsidR="00E1485B" w:rsidRPr="00B14F41" w:rsidRDefault="005605FE" w:rsidP="00E1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1,632</w:t>
            </w:r>
          </w:p>
        </w:tc>
        <w:tc>
          <w:tcPr>
            <w:tcW w:w="261" w:type="dxa"/>
          </w:tcPr>
          <w:p w14:paraId="305A1F5A" w14:textId="77777777" w:rsidR="00E1485B" w:rsidRPr="00B14F41" w:rsidRDefault="00E1485B" w:rsidP="00E1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0C71939E" w14:textId="77777777" w:rsidR="00E1485B" w:rsidRPr="00B14F41" w:rsidRDefault="00E1485B" w:rsidP="00E1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1,631</w:t>
            </w:r>
          </w:p>
        </w:tc>
      </w:tr>
    </w:tbl>
    <w:p w14:paraId="0844654A" w14:textId="77777777" w:rsidR="00B80197" w:rsidRDefault="00B80197" w:rsidP="006D5263">
      <w:pPr>
        <w:tabs>
          <w:tab w:val="clear" w:pos="227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763FDFAB" w14:textId="48202C90" w:rsidR="00713ACC" w:rsidRPr="0045489C" w:rsidRDefault="00713ACC" w:rsidP="00713ACC">
      <w:pPr>
        <w:tabs>
          <w:tab w:val="clear" w:pos="227"/>
        </w:tabs>
        <w:ind w:left="567" w:right="65"/>
        <w:jc w:val="thaiDistribute"/>
        <w:rPr>
          <w:rFonts w:ascii="Angsana New" w:hAnsi="Angsana New"/>
          <w:sz w:val="30"/>
          <w:szCs w:val="30"/>
        </w:rPr>
      </w:pPr>
      <w:r w:rsidRPr="00DA6371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45489C">
        <w:rPr>
          <w:rFonts w:ascii="Angsana New" w:hAnsi="Angsana New"/>
          <w:sz w:val="30"/>
          <w:szCs w:val="30"/>
        </w:rPr>
        <w:t xml:space="preserve">25 </w:t>
      </w:r>
      <w:r w:rsidRPr="00DA6371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45489C">
        <w:rPr>
          <w:rFonts w:ascii="Angsana New" w:hAnsi="Angsana New"/>
          <w:sz w:val="30"/>
          <w:szCs w:val="30"/>
        </w:rPr>
        <w:t>2562</w:t>
      </w:r>
      <w:r w:rsidRPr="00DA6371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Pr="0045489C">
        <w:rPr>
          <w:rFonts w:ascii="Angsana New" w:hAnsi="Angsana New"/>
          <w:sz w:val="30"/>
          <w:szCs w:val="30"/>
        </w:rPr>
        <w:t xml:space="preserve">23 </w:t>
      </w:r>
      <w:r w:rsidRPr="00DA6371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45489C">
        <w:rPr>
          <w:rFonts w:ascii="Angsana New" w:hAnsi="Angsana New"/>
          <w:sz w:val="30"/>
          <w:szCs w:val="30"/>
        </w:rPr>
        <w:t xml:space="preserve">2562 </w:t>
      </w:r>
      <w:r w:rsidRPr="00DA6371">
        <w:rPr>
          <w:rFonts w:ascii="Angsana New" w:hAnsi="Angsana New"/>
          <w:sz w:val="30"/>
          <w:szCs w:val="30"/>
          <w:cs/>
        </w:rPr>
        <w:t xml:space="preserve">บริษัท ดุสิต มัลดีฟส์ อินเวสเม้นท์ จำกัด </w:t>
      </w:r>
      <w:r w:rsidRPr="0045489C">
        <w:rPr>
          <w:rFonts w:ascii="Angsana New" w:hAnsi="Angsana New"/>
          <w:sz w:val="30"/>
          <w:szCs w:val="30"/>
        </w:rPr>
        <w:t>(DMI)</w:t>
      </w:r>
      <w:r w:rsidRPr="00DA6371">
        <w:rPr>
          <w:rFonts w:ascii="Angsana New" w:hAnsi="Angsana New"/>
          <w:sz w:val="30"/>
          <w:szCs w:val="30"/>
          <w:cs/>
        </w:rPr>
        <w:t xml:space="preserve"> ซึ่งเป็นบริษัทย่อยทางอ้อมของกองทรัสต์ ได้กู้ยืมเงินกับกองทรัสต์เป็นสกุลดอลล่าร์สหรัฐ จำนวน </w:t>
      </w:r>
      <w:r w:rsidRPr="0045489C">
        <w:rPr>
          <w:rFonts w:ascii="Angsana New" w:hAnsi="Angsana New"/>
          <w:sz w:val="30"/>
          <w:szCs w:val="30"/>
        </w:rPr>
        <w:t xml:space="preserve">77.73 </w:t>
      </w:r>
      <w:r w:rsidRPr="00DA6371">
        <w:rPr>
          <w:rFonts w:ascii="Angsana New" w:hAnsi="Angsana New"/>
          <w:sz w:val="30"/>
          <w:szCs w:val="30"/>
          <w:cs/>
        </w:rPr>
        <w:t xml:space="preserve">ล้านดอลล่าร์สหรัฐ </w:t>
      </w:r>
      <w:r w:rsidRPr="00DA6371">
        <w:rPr>
          <w:rFonts w:ascii="Angsana New" w:hAnsi="Angsana New" w:hint="cs"/>
          <w:sz w:val="30"/>
          <w:szCs w:val="30"/>
          <w:cs/>
        </w:rPr>
        <w:t xml:space="preserve">ณ </w:t>
      </w:r>
      <w:r w:rsidRPr="00DA6371">
        <w:rPr>
          <w:rFonts w:ascii="Angsana New" w:hAnsi="Angsana New"/>
          <w:sz w:val="30"/>
          <w:szCs w:val="30"/>
          <w:cs/>
        </w:rPr>
        <w:t xml:space="preserve">วันที่ </w:t>
      </w:r>
      <w:r>
        <w:rPr>
          <w:rFonts w:ascii="Angsana New" w:hAnsi="Angsana New"/>
          <w:sz w:val="30"/>
          <w:szCs w:val="30"/>
        </w:rPr>
        <w:t>3</w:t>
      </w:r>
      <w:r w:rsidR="000514BD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</w:rPr>
        <w:t xml:space="preserve"> </w:t>
      </w:r>
      <w:r w:rsidR="009923CE">
        <w:rPr>
          <w:rFonts w:ascii="Angsana New" w:hAnsi="Angsana New" w:hint="cs"/>
          <w:sz w:val="30"/>
          <w:szCs w:val="30"/>
          <w:cs/>
        </w:rPr>
        <w:t>กันยายน</w:t>
      </w:r>
      <w:r w:rsidRPr="00DA6371">
        <w:rPr>
          <w:rFonts w:ascii="Angsana New" w:hAnsi="Angsana New" w:hint="cs"/>
          <w:sz w:val="30"/>
          <w:szCs w:val="30"/>
          <w:cs/>
        </w:rPr>
        <w:t xml:space="preserve"> </w:t>
      </w:r>
      <w:r w:rsidRPr="00F6500D">
        <w:rPr>
          <w:rFonts w:ascii="Angsana New" w:hAnsi="Angsana New"/>
          <w:sz w:val="30"/>
          <w:szCs w:val="30"/>
        </w:rPr>
        <w:t>256</w:t>
      </w:r>
      <w:r w:rsidR="00FE271F">
        <w:rPr>
          <w:rFonts w:ascii="Angsana New" w:hAnsi="Angsana New"/>
          <w:sz w:val="30"/>
          <w:szCs w:val="30"/>
        </w:rPr>
        <w:t>6</w:t>
      </w:r>
      <w:r w:rsidRPr="00E55ED1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DMI </w:t>
      </w:r>
      <w:r w:rsidRPr="00DA6371">
        <w:rPr>
          <w:rFonts w:ascii="Angsana New" w:hAnsi="Angsana New" w:hint="cs"/>
          <w:sz w:val="30"/>
          <w:szCs w:val="30"/>
          <w:cs/>
        </w:rPr>
        <w:t>มี</w:t>
      </w:r>
      <w:r w:rsidRPr="00DA6371">
        <w:rPr>
          <w:rFonts w:ascii="Angsana New" w:hAnsi="Angsana New"/>
          <w:sz w:val="30"/>
          <w:szCs w:val="30"/>
          <w:cs/>
        </w:rPr>
        <w:t>เงินกู้ยืมคงเหลือ</w:t>
      </w:r>
      <w:r w:rsidRPr="00601075">
        <w:rPr>
          <w:rFonts w:ascii="Angsana New" w:hAnsi="Angsana New"/>
          <w:sz w:val="30"/>
          <w:szCs w:val="30"/>
          <w:cs/>
        </w:rPr>
        <w:t xml:space="preserve">จำนวน </w:t>
      </w:r>
      <w:r w:rsidR="00580D52" w:rsidRPr="00601075">
        <w:rPr>
          <w:rFonts w:ascii="Angsana New" w:hAnsi="Angsana New"/>
          <w:sz w:val="30"/>
          <w:szCs w:val="30"/>
        </w:rPr>
        <w:t>46</w:t>
      </w:r>
      <w:r w:rsidRPr="00601075">
        <w:rPr>
          <w:rFonts w:ascii="Angsana New" w:hAnsi="Angsana New"/>
          <w:sz w:val="30"/>
          <w:szCs w:val="30"/>
        </w:rPr>
        <w:t xml:space="preserve"> </w:t>
      </w:r>
      <w:r w:rsidRPr="00601075">
        <w:rPr>
          <w:rFonts w:ascii="Angsana New" w:hAnsi="Angsana New"/>
          <w:sz w:val="30"/>
          <w:szCs w:val="30"/>
          <w:cs/>
        </w:rPr>
        <w:t>ล้านดอล</w:t>
      </w:r>
      <w:r w:rsidRPr="00DA6371">
        <w:rPr>
          <w:rFonts w:ascii="Angsana New" w:hAnsi="Angsana New"/>
          <w:sz w:val="30"/>
          <w:szCs w:val="30"/>
          <w:cs/>
        </w:rPr>
        <w:t xml:space="preserve">ล่าร์สหรัฐ </w:t>
      </w:r>
      <w:r w:rsidRPr="005F65BB">
        <w:rPr>
          <w:rFonts w:ascii="Angsana New" w:hAnsi="Angsana New"/>
          <w:i/>
          <w:iCs/>
          <w:sz w:val="30"/>
          <w:szCs w:val="30"/>
        </w:rPr>
        <w:t>(</w:t>
      </w:r>
      <w:r w:rsidRPr="00DA6371">
        <w:rPr>
          <w:rFonts w:ascii="Angsana New" w:hAnsi="Angsana New"/>
          <w:i/>
          <w:iCs/>
          <w:sz w:val="30"/>
          <w:szCs w:val="30"/>
          <w:cs/>
        </w:rPr>
        <w:t xml:space="preserve">ณ วันที่ </w:t>
      </w:r>
      <w:r w:rsidRPr="005F65BB">
        <w:rPr>
          <w:rFonts w:ascii="Angsana New" w:hAnsi="Angsana New"/>
          <w:i/>
          <w:iCs/>
          <w:sz w:val="30"/>
          <w:szCs w:val="30"/>
        </w:rPr>
        <w:t xml:space="preserve">31 </w:t>
      </w:r>
      <w:r w:rsidRPr="00DA6371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Pr="00DA6371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5F65BB">
        <w:rPr>
          <w:rFonts w:ascii="Angsana New" w:hAnsi="Angsana New"/>
          <w:i/>
          <w:iCs/>
          <w:sz w:val="30"/>
          <w:szCs w:val="30"/>
        </w:rPr>
        <w:t>256</w:t>
      </w:r>
      <w:r w:rsidR="00390F3F">
        <w:rPr>
          <w:rFonts w:ascii="Angsana New" w:hAnsi="Angsana New"/>
          <w:i/>
          <w:iCs/>
          <w:sz w:val="30"/>
          <w:szCs w:val="30"/>
        </w:rPr>
        <w:t>5</w:t>
      </w:r>
      <w:r w:rsidRPr="005F65BB">
        <w:rPr>
          <w:rFonts w:ascii="Angsana New" w:hAnsi="Angsana New"/>
          <w:i/>
          <w:iCs/>
          <w:sz w:val="30"/>
          <w:szCs w:val="30"/>
        </w:rPr>
        <w:t xml:space="preserve"> :</w:t>
      </w:r>
      <w:r w:rsidRPr="00E55ED1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5F65BB">
        <w:rPr>
          <w:rFonts w:ascii="Angsana New" w:hAnsi="Angsana New"/>
          <w:i/>
          <w:iCs/>
          <w:sz w:val="30"/>
          <w:szCs w:val="30"/>
        </w:rPr>
        <w:t>4</w:t>
      </w:r>
      <w:r w:rsidR="009A03DA">
        <w:rPr>
          <w:rFonts w:ascii="Angsana New" w:hAnsi="Angsana New"/>
          <w:i/>
          <w:iCs/>
          <w:sz w:val="30"/>
          <w:szCs w:val="30"/>
        </w:rPr>
        <w:t>6</w:t>
      </w:r>
      <w:r w:rsidRPr="005F65BB">
        <w:rPr>
          <w:rFonts w:ascii="Angsana New" w:hAnsi="Angsana New"/>
          <w:i/>
          <w:iCs/>
          <w:sz w:val="30"/>
          <w:szCs w:val="30"/>
        </w:rPr>
        <w:t xml:space="preserve"> </w:t>
      </w:r>
      <w:r w:rsidRPr="00DA6371">
        <w:rPr>
          <w:rFonts w:ascii="Angsana New" w:hAnsi="Angsana New"/>
          <w:i/>
          <w:iCs/>
          <w:sz w:val="30"/>
          <w:szCs w:val="30"/>
          <w:cs/>
        </w:rPr>
        <w:t>ล้านดอลล่าร์สหรัฐ</w:t>
      </w:r>
      <w:r w:rsidRPr="005F65BB">
        <w:rPr>
          <w:rFonts w:ascii="Angsana New" w:hAnsi="Angsana New"/>
          <w:i/>
          <w:iCs/>
          <w:sz w:val="30"/>
          <w:szCs w:val="30"/>
        </w:rPr>
        <w:t>)</w:t>
      </w:r>
    </w:p>
    <w:p w14:paraId="34B80D44" w14:textId="77777777" w:rsidR="00234BFB" w:rsidRDefault="00234BFB" w:rsidP="006B07E6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689EA587" w14:textId="27A35F1A" w:rsidR="006D5263" w:rsidRPr="00DA6371" w:rsidRDefault="00952F78" w:rsidP="006D5263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>8</w:t>
      </w:r>
      <w:r w:rsidR="006D5263" w:rsidRPr="00BE089B">
        <w:rPr>
          <w:rFonts w:asciiTheme="majorBidi" w:hAnsiTheme="majorBidi" w:cstheme="majorBidi"/>
          <w:sz w:val="30"/>
          <w:szCs w:val="30"/>
        </w:rPr>
        <w:tab/>
      </w:r>
      <w:r w:rsidR="006D5263" w:rsidRPr="00DA6371">
        <w:rPr>
          <w:rFonts w:asciiTheme="majorBidi" w:hAnsiTheme="majorBidi" w:cstheme="majorBidi"/>
          <w:sz w:val="30"/>
          <w:szCs w:val="30"/>
          <w:cs/>
        </w:rPr>
        <w:t>การแบ่งปันส่วนทุนให้ผู้ถือหน่วย</w:t>
      </w:r>
      <w:r w:rsidR="006D5263" w:rsidRPr="00DA6371">
        <w:rPr>
          <w:rFonts w:asciiTheme="majorBidi" w:hAnsiTheme="majorBidi" w:cstheme="majorBidi" w:hint="cs"/>
          <w:sz w:val="30"/>
          <w:szCs w:val="30"/>
          <w:cs/>
        </w:rPr>
        <w:t>ทรัสต์</w:t>
      </w:r>
    </w:p>
    <w:p w14:paraId="29411FE2" w14:textId="77777777" w:rsidR="006D5263" w:rsidRPr="004B7079" w:rsidRDefault="006D5263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34CACEC6" w14:textId="1461D7E0" w:rsidR="00D63211" w:rsidRPr="004B7079" w:rsidRDefault="00D63211" w:rsidP="00D63211">
      <w:pPr>
        <w:tabs>
          <w:tab w:val="left" w:pos="540"/>
        </w:tabs>
        <w:spacing w:line="240" w:lineRule="auto"/>
        <w:ind w:left="547" w:right="-18"/>
        <w:jc w:val="thaiDistribute"/>
        <w:rPr>
          <w:rFonts w:ascii="Angsana New" w:hAnsi="Angsana New"/>
          <w:sz w:val="30"/>
          <w:szCs w:val="30"/>
        </w:rPr>
      </w:pPr>
      <w:r w:rsidRPr="00DA6371">
        <w:rPr>
          <w:rFonts w:ascii="Angsana New" w:hAnsi="Angsana New"/>
          <w:sz w:val="30"/>
          <w:szCs w:val="30"/>
          <w:cs/>
        </w:rPr>
        <w:t>ในระหว่างงวด</w:t>
      </w:r>
      <w:r w:rsidR="00F47B2C">
        <w:rPr>
          <w:rFonts w:ascii="Angsana New" w:hAnsi="Angsana New" w:hint="cs"/>
          <w:sz w:val="30"/>
          <w:szCs w:val="30"/>
          <w:cs/>
        </w:rPr>
        <w:t>เก้า</w:t>
      </w:r>
      <w:r w:rsidRPr="00DA6371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Pr="004157EA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0</w:t>
      </w:r>
      <w:r w:rsidRPr="004B7079">
        <w:rPr>
          <w:rFonts w:ascii="Angsana New" w:hAnsi="Angsana New"/>
          <w:sz w:val="30"/>
          <w:szCs w:val="30"/>
        </w:rPr>
        <w:t xml:space="preserve"> </w:t>
      </w:r>
      <w:r w:rsidR="00F47B2C">
        <w:rPr>
          <w:rFonts w:ascii="Angsana New" w:hAnsi="Angsana New" w:hint="cs"/>
          <w:sz w:val="30"/>
          <w:szCs w:val="30"/>
          <w:cs/>
        </w:rPr>
        <w:t>กันยายน</w:t>
      </w:r>
      <w:r w:rsidRPr="00DA6371">
        <w:rPr>
          <w:rFonts w:ascii="Angsana New" w:hAnsi="Angsana New" w:hint="cs"/>
          <w:sz w:val="30"/>
          <w:szCs w:val="30"/>
          <w:cs/>
        </w:rPr>
        <w:t xml:space="preserve"> </w:t>
      </w:r>
      <w:r w:rsidRPr="00DA6371">
        <w:rPr>
          <w:rFonts w:ascii="Angsana New" w:hAnsi="Angsana New"/>
          <w:sz w:val="30"/>
          <w:szCs w:val="30"/>
          <w:cs/>
        </w:rPr>
        <w:t>กองทรัสต์ได้มีการจ่ายเงินปันผลให้แก่ผู้ถือ</w:t>
      </w:r>
      <w:r w:rsidRPr="00DA6371">
        <w:rPr>
          <w:rFonts w:ascii="Angsana New" w:hAnsi="Angsana New" w:hint="cs"/>
          <w:sz w:val="30"/>
          <w:szCs w:val="30"/>
          <w:cs/>
        </w:rPr>
        <w:t>หน่วย</w:t>
      </w:r>
      <w:r w:rsidRPr="00DA6371">
        <w:rPr>
          <w:rFonts w:ascii="Angsana New" w:hAnsi="Angsana New"/>
          <w:sz w:val="30"/>
          <w:szCs w:val="30"/>
          <w:cs/>
        </w:rPr>
        <w:t>ทรัสต์ดังนี้</w:t>
      </w:r>
    </w:p>
    <w:p w14:paraId="02498D62" w14:textId="77777777" w:rsidR="006D5263" w:rsidRPr="00CE726B" w:rsidRDefault="006D5263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1890"/>
        <w:gridCol w:w="270"/>
        <w:gridCol w:w="2790"/>
        <w:gridCol w:w="270"/>
        <w:gridCol w:w="1350"/>
        <w:gridCol w:w="270"/>
        <w:gridCol w:w="1170"/>
        <w:gridCol w:w="270"/>
        <w:gridCol w:w="1170"/>
      </w:tblGrid>
      <w:tr w:rsidR="006D5263" w:rsidRPr="00CE726B" w14:paraId="10F5FDB3" w14:textId="77777777" w:rsidTr="00DF579E">
        <w:trPr>
          <w:cantSplit/>
          <w:tblHeader/>
        </w:trPr>
        <w:tc>
          <w:tcPr>
            <w:tcW w:w="1890" w:type="dxa"/>
          </w:tcPr>
          <w:p w14:paraId="5AC19F5F" w14:textId="77777777" w:rsidR="006D5263" w:rsidRDefault="006D5263" w:rsidP="00D37403">
            <w:pPr>
              <w:spacing w:line="240" w:lineRule="auto"/>
              <w:ind w:firstLine="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bookmarkStart w:id="2" w:name="_Hlk52804492"/>
            <w:r w:rsidRPr="00DA6371">
              <w:rPr>
                <w:rFonts w:asciiTheme="majorBidi" w:hAnsiTheme="majorBidi" w:cstheme="majorBidi"/>
                <w:sz w:val="30"/>
                <w:szCs w:val="30"/>
                <w:cs/>
              </w:rPr>
              <w:t>วันประกาศ</w:t>
            </w:r>
          </w:p>
          <w:p w14:paraId="510BF740" w14:textId="77777777" w:rsidR="006D5263" w:rsidRPr="00CE726B" w:rsidRDefault="006D5263" w:rsidP="00D37403">
            <w:pPr>
              <w:spacing w:line="240" w:lineRule="auto"/>
              <w:ind w:firstLine="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6371">
              <w:rPr>
                <w:rFonts w:asciiTheme="majorBidi" w:hAnsiTheme="majorBidi" w:cstheme="majorBidi"/>
                <w:sz w:val="30"/>
                <w:szCs w:val="30"/>
                <w:cs/>
              </w:rPr>
              <w:t>จ่ายเงินปันผล</w:t>
            </w:r>
          </w:p>
        </w:tc>
        <w:tc>
          <w:tcPr>
            <w:tcW w:w="270" w:type="dxa"/>
          </w:tcPr>
          <w:p w14:paraId="531926C5" w14:textId="77777777" w:rsidR="006D5263" w:rsidRPr="00CE726B" w:rsidRDefault="006D5263" w:rsidP="00D37403">
            <w:pPr>
              <w:pStyle w:val="Heading9"/>
              <w:jc w:val="center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2790" w:type="dxa"/>
          </w:tcPr>
          <w:p w14:paraId="06F12937" w14:textId="77777777" w:rsidR="006D5263" w:rsidRDefault="006D5263" w:rsidP="00D37403">
            <w:pPr>
              <w:pStyle w:val="Heading9"/>
              <w:ind w:left="-107" w:right="-110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</w:p>
          <w:p w14:paraId="6CC6C7B1" w14:textId="77777777" w:rsidR="006D5263" w:rsidRPr="00B14F41" w:rsidRDefault="006D5263" w:rsidP="00D37403">
            <w:pPr>
              <w:pStyle w:val="Heading9"/>
              <w:ind w:left="-107" w:right="-110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  <w:r w:rsidRPr="00DA6371">
              <w:rPr>
                <w:rFonts w:asciiTheme="majorBidi" w:hAnsiTheme="majorBidi" w:cstheme="majorBidi"/>
                <w:b w:val="0"/>
                <w:bCs w:val="0"/>
                <w:spacing w:val="-2"/>
                <w:cs/>
              </w:rPr>
              <w:t>สำหรับรอบระยะเวลา</w:t>
            </w:r>
          </w:p>
        </w:tc>
        <w:tc>
          <w:tcPr>
            <w:tcW w:w="270" w:type="dxa"/>
          </w:tcPr>
          <w:p w14:paraId="20E7D1A8" w14:textId="77777777" w:rsidR="006D5263" w:rsidRPr="00B14F41" w:rsidRDefault="006D5263" w:rsidP="00D37403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</w:p>
        </w:tc>
        <w:tc>
          <w:tcPr>
            <w:tcW w:w="1350" w:type="dxa"/>
          </w:tcPr>
          <w:p w14:paraId="7862D359" w14:textId="77777777" w:rsidR="006D5263" w:rsidRDefault="006D5263" w:rsidP="00D37403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</w:p>
          <w:p w14:paraId="0252FBD1" w14:textId="2BA0CBCA" w:rsidR="006D5263" w:rsidRPr="00B14F41" w:rsidRDefault="00CA04EA" w:rsidP="00D37403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  <w:r w:rsidRPr="00DA6371">
              <w:rPr>
                <w:rFonts w:asciiTheme="majorBidi" w:hAnsiTheme="majorBidi" w:cs="Angsana New"/>
                <w:b w:val="0"/>
                <w:bCs w:val="0"/>
                <w:spacing w:val="-2"/>
                <w:cs/>
              </w:rPr>
              <w:t>มูลค่า</w:t>
            </w:r>
            <w:r w:rsidR="006D5263" w:rsidRPr="00DA6371">
              <w:rPr>
                <w:rFonts w:asciiTheme="majorBidi" w:hAnsiTheme="majorBidi" w:cs="Angsana New"/>
                <w:b w:val="0"/>
                <w:bCs w:val="0"/>
                <w:cs/>
              </w:rPr>
              <w:t>ต่อหน่วย</w:t>
            </w:r>
          </w:p>
        </w:tc>
        <w:tc>
          <w:tcPr>
            <w:tcW w:w="270" w:type="dxa"/>
          </w:tcPr>
          <w:p w14:paraId="4493256A" w14:textId="77777777" w:rsidR="006D5263" w:rsidRPr="00B14F41" w:rsidRDefault="006D5263" w:rsidP="00D37403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</w:p>
        </w:tc>
        <w:tc>
          <w:tcPr>
            <w:tcW w:w="1170" w:type="dxa"/>
          </w:tcPr>
          <w:p w14:paraId="5C0F3EF5" w14:textId="77777777" w:rsidR="006D5263" w:rsidRDefault="006D5263" w:rsidP="00D37403">
            <w:pPr>
              <w:pStyle w:val="Heading9"/>
              <w:ind w:right="-15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</w:p>
          <w:p w14:paraId="4FEF199D" w14:textId="61B1ACF0" w:rsidR="006D5263" w:rsidRPr="00B14F41" w:rsidRDefault="006D5263" w:rsidP="00D37403">
            <w:pPr>
              <w:pStyle w:val="Heading9"/>
              <w:ind w:right="-15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  <w:r w:rsidRPr="000F0B2B">
              <w:rPr>
                <w:rFonts w:asciiTheme="majorBidi" w:hAnsiTheme="majorBidi" w:cstheme="majorBidi"/>
                <w:b w:val="0"/>
                <w:bCs w:val="0"/>
                <w:spacing w:val="-2"/>
              </w:rPr>
              <w:t>25</w:t>
            </w:r>
            <w:r w:rsidRPr="00E73399">
              <w:rPr>
                <w:rFonts w:asciiTheme="majorBidi" w:hAnsiTheme="majorBidi" w:cstheme="majorBidi"/>
                <w:b w:val="0"/>
                <w:bCs w:val="0"/>
                <w:spacing w:val="-2"/>
              </w:rPr>
              <w:t>6</w:t>
            </w:r>
            <w:r w:rsidR="00736C4E">
              <w:rPr>
                <w:rFonts w:asciiTheme="majorBidi" w:hAnsiTheme="majorBidi" w:cstheme="majorBidi"/>
                <w:b w:val="0"/>
                <w:bCs w:val="0"/>
                <w:spacing w:val="-2"/>
              </w:rPr>
              <w:t>6</w:t>
            </w:r>
          </w:p>
        </w:tc>
        <w:tc>
          <w:tcPr>
            <w:tcW w:w="270" w:type="dxa"/>
          </w:tcPr>
          <w:p w14:paraId="22B6895C" w14:textId="77777777" w:rsidR="006D5263" w:rsidRPr="00D57DCE" w:rsidRDefault="006D5263" w:rsidP="00D37403">
            <w:pPr>
              <w:pStyle w:val="Heading9"/>
              <w:ind w:right="-15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</w:p>
        </w:tc>
        <w:tc>
          <w:tcPr>
            <w:tcW w:w="1170" w:type="dxa"/>
          </w:tcPr>
          <w:p w14:paraId="4FC0426C" w14:textId="77777777" w:rsidR="006D5263" w:rsidRDefault="006D5263" w:rsidP="00D37403">
            <w:pPr>
              <w:pStyle w:val="Heading9"/>
              <w:ind w:right="-15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</w:p>
          <w:p w14:paraId="1DC10553" w14:textId="6F31F860" w:rsidR="006D5263" w:rsidRPr="00D57DCE" w:rsidRDefault="006D5263" w:rsidP="00D37403">
            <w:pPr>
              <w:pStyle w:val="Heading9"/>
              <w:ind w:right="-15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  <w:r w:rsidRPr="000F0B2B">
              <w:rPr>
                <w:rFonts w:asciiTheme="majorBidi" w:hAnsiTheme="majorBidi" w:cstheme="majorBidi"/>
                <w:b w:val="0"/>
                <w:bCs w:val="0"/>
                <w:spacing w:val="-2"/>
              </w:rPr>
              <w:t>25</w:t>
            </w:r>
            <w:r w:rsidRPr="00E73399">
              <w:rPr>
                <w:rFonts w:asciiTheme="majorBidi" w:hAnsiTheme="majorBidi" w:cstheme="majorBidi"/>
                <w:b w:val="0"/>
                <w:bCs w:val="0"/>
                <w:spacing w:val="-2"/>
              </w:rPr>
              <w:t>6</w:t>
            </w:r>
            <w:r w:rsidR="00736C4E">
              <w:rPr>
                <w:rFonts w:asciiTheme="majorBidi" w:hAnsiTheme="majorBidi" w:cstheme="majorBidi"/>
                <w:b w:val="0"/>
                <w:bCs w:val="0"/>
                <w:spacing w:val="-2"/>
              </w:rPr>
              <w:t>5</w:t>
            </w:r>
          </w:p>
        </w:tc>
      </w:tr>
      <w:tr w:rsidR="006D5263" w:rsidRPr="00CE726B" w14:paraId="2E031338" w14:textId="77777777" w:rsidTr="00DF579E">
        <w:trPr>
          <w:cantSplit/>
          <w:tblHeader/>
        </w:trPr>
        <w:tc>
          <w:tcPr>
            <w:tcW w:w="1890" w:type="dxa"/>
          </w:tcPr>
          <w:p w14:paraId="48126683" w14:textId="77777777" w:rsidR="006D5263" w:rsidRPr="00CE726B" w:rsidRDefault="006D5263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4F3890F" w14:textId="77777777" w:rsidR="006D5263" w:rsidRPr="00CE726B" w:rsidRDefault="006D5263" w:rsidP="00D3740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</w:tcPr>
          <w:p w14:paraId="0DDDB348" w14:textId="77777777" w:rsidR="006D5263" w:rsidRPr="00CE726B" w:rsidRDefault="006D5263" w:rsidP="00D37403">
            <w:pPr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D3398CB" w14:textId="77777777" w:rsidR="006D5263" w:rsidRPr="00DA6371" w:rsidRDefault="006D5263" w:rsidP="00D3740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F7949BD" w14:textId="77777777" w:rsidR="006D5263" w:rsidRPr="00CE726B" w:rsidRDefault="006D5263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089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A63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DA637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DA63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/</w:t>
            </w:r>
            <w:r w:rsidRPr="00DA637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DA63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หน่วย)</w:t>
            </w:r>
          </w:p>
        </w:tc>
        <w:tc>
          <w:tcPr>
            <w:tcW w:w="270" w:type="dxa"/>
          </w:tcPr>
          <w:p w14:paraId="3B0E8EA8" w14:textId="77777777" w:rsidR="006D5263" w:rsidRPr="00DA6371" w:rsidRDefault="006D5263" w:rsidP="00D3740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3883A94F" w14:textId="77777777" w:rsidR="006D5263" w:rsidRPr="00CE726B" w:rsidRDefault="006D5263" w:rsidP="00D3740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A63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E726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D5263" w:rsidRPr="00CE726B" w14:paraId="4857C123" w14:textId="77777777" w:rsidTr="00DF579E">
        <w:trPr>
          <w:cantSplit/>
          <w:tblHeader/>
        </w:trPr>
        <w:tc>
          <w:tcPr>
            <w:tcW w:w="1890" w:type="dxa"/>
          </w:tcPr>
          <w:p w14:paraId="470504D0" w14:textId="77777777" w:rsidR="006D5263" w:rsidRPr="007E137B" w:rsidRDefault="006D5263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" w:type="dxa"/>
          </w:tcPr>
          <w:p w14:paraId="2696859E" w14:textId="77777777" w:rsidR="006D5263" w:rsidRPr="007E137B" w:rsidRDefault="006D5263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90" w:type="dxa"/>
          </w:tcPr>
          <w:p w14:paraId="7790C102" w14:textId="77777777" w:rsidR="006D5263" w:rsidRPr="007E137B" w:rsidRDefault="006D5263" w:rsidP="00D37403">
            <w:pPr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" w:type="dxa"/>
          </w:tcPr>
          <w:p w14:paraId="074955ED" w14:textId="77777777" w:rsidR="006D5263" w:rsidRPr="007E137B" w:rsidRDefault="006D5263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50" w:type="dxa"/>
          </w:tcPr>
          <w:p w14:paraId="237223AA" w14:textId="77777777" w:rsidR="006D5263" w:rsidRPr="007E137B" w:rsidRDefault="006D5263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" w:type="dxa"/>
          </w:tcPr>
          <w:p w14:paraId="6CCEFDEE" w14:textId="77777777" w:rsidR="006D5263" w:rsidRPr="00DA6371" w:rsidRDefault="006D5263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BF0971C" w14:textId="77777777" w:rsidR="006D5263" w:rsidRPr="007E137B" w:rsidRDefault="006D5263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37E1EC8E" w14:textId="77777777" w:rsidR="006D5263" w:rsidRPr="00D8440E" w:rsidRDefault="006D5263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3CE630" w14:textId="77777777" w:rsidR="006D5263" w:rsidRPr="00D8440E" w:rsidRDefault="006D5263" w:rsidP="00D37403">
            <w:pPr>
              <w:tabs>
                <w:tab w:val="clear" w:pos="907"/>
                <w:tab w:val="left" w:pos="79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77F2" w:rsidRPr="00CE726B" w14:paraId="3AF84ECF" w14:textId="77777777" w:rsidTr="00DF579E">
        <w:trPr>
          <w:cantSplit/>
          <w:tblHeader/>
        </w:trPr>
        <w:tc>
          <w:tcPr>
            <w:tcW w:w="1890" w:type="dxa"/>
          </w:tcPr>
          <w:p w14:paraId="2F64AC30" w14:textId="3D558E7B" w:rsidR="002F77F2" w:rsidRPr="00B6616B" w:rsidRDefault="002F77F2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616B">
              <w:rPr>
                <w:rFonts w:asciiTheme="majorBidi" w:hAnsiTheme="majorBidi" w:cstheme="majorBidi"/>
                <w:sz w:val="30"/>
                <w:szCs w:val="30"/>
              </w:rPr>
              <w:t xml:space="preserve">11 </w:t>
            </w:r>
            <w:r w:rsidRPr="00B6616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 w:rsidRPr="00B6616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442E7BE3" w14:textId="77777777" w:rsidR="002F77F2" w:rsidRPr="00B6616B" w:rsidRDefault="002F77F2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0" w:type="dxa"/>
          </w:tcPr>
          <w:p w14:paraId="4653941F" w14:textId="2223187C" w:rsidR="002F77F2" w:rsidRPr="00B6616B" w:rsidRDefault="002F77F2" w:rsidP="00D37403">
            <w:pPr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616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6616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B6616B">
              <w:rPr>
                <w:rFonts w:asciiTheme="majorBidi" w:hAnsiTheme="majorBidi" w:cstheme="majorBidi"/>
                <w:sz w:val="30"/>
                <w:szCs w:val="30"/>
              </w:rPr>
              <w:t xml:space="preserve">- 30 </w:t>
            </w:r>
            <w:r w:rsidRPr="00B6616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 w:rsidRPr="00B6616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F664F3E" w14:textId="77777777" w:rsidR="002F77F2" w:rsidRPr="00B6616B" w:rsidRDefault="002F77F2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2FAB92A" w14:textId="64D80FA3" w:rsidR="002F77F2" w:rsidRPr="00B6616B" w:rsidRDefault="002F77F2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616B">
              <w:rPr>
                <w:rFonts w:asciiTheme="majorBidi" w:hAnsiTheme="majorBidi" w:cstheme="majorBidi"/>
                <w:sz w:val="30"/>
                <w:szCs w:val="30"/>
              </w:rPr>
              <w:t>0.2000</w:t>
            </w:r>
          </w:p>
        </w:tc>
        <w:tc>
          <w:tcPr>
            <w:tcW w:w="270" w:type="dxa"/>
          </w:tcPr>
          <w:p w14:paraId="479E7093" w14:textId="77777777" w:rsidR="002F77F2" w:rsidRPr="00DA6371" w:rsidRDefault="002F77F2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4519BF5" w14:textId="536838C4" w:rsidR="002F77F2" w:rsidRPr="007E137B" w:rsidRDefault="00B6616B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6616B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="006927D7" w:rsidRPr="00B6616B">
              <w:rPr>
                <w:rFonts w:asciiTheme="majorBidi" w:hAnsiTheme="majorBidi" w:cstheme="majorBidi"/>
                <w:sz w:val="30"/>
                <w:szCs w:val="30"/>
              </w:rPr>
              <w:t>142,</w:t>
            </w:r>
            <w:r w:rsidRPr="00B6616B">
              <w:rPr>
                <w:rFonts w:asciiTheme="majorBidi" w:hAnsiTheme="majorBidi" w:cstheme="majorBidi"/>
                <w:sz w:val="30"/>
                <w:szCs w:val="30"/>
              </w:rPr>
              <w:t>081</w:t>
            </w:r>
          </w:p>
        </w:tc>
        <w:tc>
          <w:tcPr>
            <w:tcW w:w="270" w:type="dxa"/>
          </w:tcPr>
          <w:p w14:paraId="69D8D6B3" w14:textId="77777777" w:rsidR="002F77F2" w:rsidRPr="00D8440E" w:rsidRDefault="002F77F2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B182EB" w14:textId="67F91BF0" w:rsidR="002F77F2" w:rsidRPr="00D8440E" w:rsidRDefault="002F77F2" w:rsidP="002F77F2">
            <w:pPr>
              <w:tabs>
                <w:tab w:val="clear" w:pos="907"/>
                <w:tab w:val="left" w:pos="6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A1D7B" w:rsidRPr="00CE726B" w14:paraId="0D3E76CA" w14:textId="77777777" w:rsidTr="00DF579E">
        <w:trPr>
          <w:cantSplit/>
          <w:tblHeader/>
        </w:trPr>
        <w:tc>
          <w:tcPr>
            <w:tcW w:w="1890" w:type="dxa"/>
          </w:tcPr>
          <w:p w14:paraId="53D9A44A" w14:textId="410F690E" w:rsidR="00EA1D7B" w:rsidRPr="00725F5C" w:rsidRDefault="002C5C49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5F5C">
              <w:rPr>
                <w:rFonts w:asciiTheme="majorBidi" w:hAnsiTheme="majorBidi" w:cstheme="majorBidi"/>
                <w:sz w:val="30"/>
                <w:szCs w:val="30"/>
              </w:rPr>
              <w:t xml:space="preserve">23 </w:t>
            </w:r>
            <w:r w:rsidR="00C17C32" w:rsidRPr="00DA637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กุมภาพันธ์ </w:t>
            </w:r>
            <w:r w:rsidR="00C17C32" w:rsidRPr="00725F5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5F807D4D" w14:textId="77777777" w:rsidR="00EA1D7B" w:rsidRPr="00DA6371" w:rsidRDefault="00EA1D7B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0" w:type="dxa"/>
          </w:tcPr>
          <w:p w14:paraId="5F53EBAE" w14:textId="04CBFAAE" w:rsidR="00EA1D7B" w:rsidRPr="00725F5C" w:rsidRDefault="00042349" w:rsidP="00D37403">
            <w:pPr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5F5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A637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กรกฎาคม </w:t>
            </w:r>
            <w:r w:rsidR="00C854F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A6371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725F5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DA637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 </w:t>
            </w:r>
            <w:r w:rsidRPr="00725F5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  <w:r w:rsidR="00725F5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25F5C" w:rsidRPr="00DA6371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และกำไรสะสม</w:t>
            </w:r>
          </w:p>
        </w:tc>
        <w:tc>
          <w:tcPr>
            <w:tcW w:w="270" w:type="dxa"/>
          </w:tcPr>
          <w:p w14:paraId="318563F4" w14:textId="77777777" w:rsidR="00EA1D7B" w:rsidRPr="00DA6371" w:rsidRDefault="00EA1D7B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50" w:type="dxa"/>
          </w:tcPr>
          <w:p w14:paraId="4BA723CA" w14:textId="77777777" w:rsidR="00E07588" w:rsidRDefault="00E07588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5585723" w14:textId="2FB19B7F" w:rsidR="00EA1D7B" w:rsidRPr="004B04C0" w:rsidRDefault="00CB0178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04C0">
              <w:rPr>
                <w:rFonts w:asciiTheme="majorBidi" w:hAnsiTheme="majorBidi" w:cstheme="majorBidi"/>
                <w:sz w:val="30"/>
                <w:szCs w:val="30"/>
              </w:rPr>
              <w:t>0.4006</w:t>
            </w:r>
          </w:p>
        </w:tc>
        <w:tc>
          <w:tcPr>
            <w:tcW w:w="270" w:type="dxa"/>
          </w:tcPr>
          <w:p w14:paraId="0913CF35" w14:textId="77777777" w:rsidR="00EA1D7B" w:rsidRPr="00DA6371" w:rsidRDefault="00EA1D7B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75FC668" w14:textId="77777777" w:rsidR="00E07588" w:rsidRPr="002F77F2" w:rsidRDefault="00E07588" w:rsidP="00E07588">
            <w:pPr>
              <w:tabs>
                <w:tab w:val="clear" w:pos="907"/>
                <w:tab w:val="left" w:pos="52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800D089" w14:textId="0E6DF35A" w:rsidR="00EA1D7B" w:rsidRPr="002F77F2" w:rsidRDefault="00A656BC" w:rsidP="00E07588">
            <w:pPr>
              <w:tabs>
                <w:tab w:val="clear" w:pos="680"/>
                <w:tab w:val="clear" w:pos="907"/>
                <w:tab w:val="left" w:pos="520"/>
                <w:tab w:val="left" w:pos="70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F77F2">
              <w:rPr>
                <w:rFonts w:asciiTheme="majorBidi" w:hAnsiTheme="majorBidi" w:cstheme="majorBidi"/>
                <w:sz w:val="30"/>
                <w:szCs w:val="30"/>
              </w:rPr>
              <w:t>285,014</w:t>
            </w:r>
          </w:p>
        </w:tc>
        <w:tc>
          <w:tcPr>
            <w:tcW w:w="270" w:type="dxa"/>
          </w:tcPr>
          <w:p w14:paraId="324CFF06" w14:textId="77777777" w:rsidR="00EA1D7B" w:rsidRPr="002F77F2" w:rsidRDefault="00EA1D7B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1E4756" w14:textId="77777777" w:rsidR="00443DD6" w:rsidRPr="002F77F2" w:rsidRDefault="00443DD6" w:rsidP="00443DD6">
            <w:pPr>
              <w:tabs>
                <w:tab w:val="clear" w:pos="907"/>
                <w:tab w:val="left" w:pos="6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E04832" w14:textId="0DABE935" w:rsidR="00EA1D7B" w:rsidRPr="002F77F2" w:rsidRDefault="006F1311" w:rsidP="00443DD6">
            <w:pPr>
              <w:tabs>
                <w:tab w:val="clear" w:pos="907"/>
                <w:tab w:val="left" w:pos="6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F77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16838" w:rsidRPr="00CE726B" w14:paraId="2D7B3652" w14:textId="77777777" w:rsidTr="00DF579E">
        <w:trPr>
          <w:cantSplit/>
          <w:tblHeader/>
        </w:trPr>
        <w:tc>
          <w:tcPr>
            <w:tcW w:w="1890" w:type="dxa"/>
          </w:tcPr>
          <w:p w14:paraId="4F9AF7E6" w14:textId="338C9AD4" w:rsidR="00916838" w:rsidRPr="00725F5C" w:rsidRDefault="00916838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7252473" w14:textId="77777777" w:rsidR="00916838" w:rsidRPr="00DA6371" w:rsidRDefault="00916838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0" w:type="dxa"/>
          </w:tcPr>
          <w:p w14:paraId="36F406DA" w14:textId="63AB0D20" w:rsidR="00916838" w:rsidRPr="00725F5C" w:rsidRDefault="00916838" w:rsidP="00D37403">
            <w:pPr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4AB7A014" w14:textId="77777777" w:rsidR="00916838" w:rsidRPr="00DA6371" w:rsidRDefault="00916838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50" w:type="dxa"/>
          </w:tcPr>
          <w:p w14:paraId="0184F2AA" w14:textId="258034A4" w:rsidR="00916838" w:rsidRDefault="00916838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0.1750</w:t>
            </w:r>
          </w:p>
        </w:tc>
        <w:tc>
          <w:tcPr>
            <w:tcW w:w="270" w:type="dxa"/>
          </w:tcPr>
          <w:p w14:paraId="645E1D9A" w14:textId="77777777" w:rsidR="00916838" w:rsidRPr="00DA6371" w:rsidRDefault="00916838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9A27F7B" w14:textId="4001B4E5" w:rsidR="00916838" w:rsidRDefault="00693FBF" w:rsidP="00E07588">
            <w:pPr>
              <w:tabs>
                <w:tab w:val="clear" w:pos="907"/>
                <w:tab w:val="left" w:pos="52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014B27" w14:textId="77777777" w:rsidR="00916838" w:rsidRPr="00D8440E" w:rsidRDefault="00916838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ACFD38" w14:textId="17DDBE99" w:rsidR="00916838" w:rsidRDefault="00916838" w:rsidP="00443DD6">
            <w:pPr>
              <w:tabs>
                <w:tab w:val="clear" w:pos="907"/>
                <w:tab w:val="left" w:pos="6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124,509</w:t>
            </w:r>
          </w:p>
        </w:tc>
      </w:tr>
      <w:tr w:rsidR="006D5263" w:rsidRPr="00CE726B" w14:paraId="6AA2CC4F" w14:textId="77777777" w:rsidTr="00DF579E">
        <w:trPr>
          <w:cantSplit/>
          <w:tblHeader/>
        </w:trPr>
        <w:tc>
          <w:tcPr>
            <w:tcW w:w="1890" w:type="dxa"/>
          </w:tcPr>
          <w:p w14:paraId="699945BC" w14:textId="0D855754" w:rsidR="006D5263" w:rsidRPr="00F32937" w:rsidRDefault="00B71B22" w:rsidP="00DF579E">
            <w:pPr>
              <w:spacing w:line="240" w:lineRule="auto"/>
              <w:ind w:firstLine="7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Pr="00DA637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กุมภาพันธ์ </w:t>
            </w:r>
            <w:r w:rsidRPr="00171D82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8153E53" w14:textId="77777777" w:rsidR="006D5263" w:rsidRPr="00DA6371" w:rsidRDefault="006D5263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0" w:type="dxa"/>
          </w:tcPr>
          <w:p w14:paraId="2C6FE32C" w14:textId="0A578E8C" w:rsidR="006D5263" w:rsidRPr="00F32937" w:rsidRDefault="00B71B22" w:rsidP="00D37403">
            <w:pPr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171D82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Pr="00DA637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กรกฎาคม </w:t>
            </w:r>
            <w:r w:rsidRPr="00171D8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E089B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171D82">
              <w:rPr>
                <w:rFonts w:asciiTheme="majorBidi" w:hAnsiTheme="majorBidi" w:cstheme="majorBidi" w:hint="cs"/>
                <w:sz w:val="30"/>
                <w:szCs w:val="30"/>
              </w:rPr>
              <w:t>31</w:t>
            </w:r>
            <w:r w:rsidRPr="00DA637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 </w:t>
            </w:r>
            <w:r w:rsidRPr="00171D82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="00D23E6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B6AE154" w14:textId="77777777" w:rsidR="006D5263" w:rsidRPr="00DA6371" w:rsidRDefault="006D5263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B94C47A" w14:textId="04292A51" w:rsidR="006D5263" w:rsidRPr="00F32937" w:rsidRDefault="00EE069D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171D82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Pr="00BE089B">
              <w:rPr>
                <w:rFonts w:asciiTheme="majorBidi" w:hAnsiTheme="majorBidi" w:cstheme="majorBidi" w:hint="cs"/>
                <w:sz w:val="30"/>
                <w:szCs w:val="30"/>
              </w:rPr>
              <w:t>.</w:t>
            </w:r>
            <w:r w:rsidRPr="00171D82">
              <w:rPr>
                <w:rFonts w:asciiTheme="majorBidi" w:hAnsiTheme="majorBidi" w:cstheme="majorBidi" w:hint="cs"/>
                <w:sz w:val="30"/>
                <w:szCs w:val="30"/>
              </w:rPr>
              <w:t>213</w:t>
            </w:r>
            <w:r w:rsidRPr="00171D82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25424B72" w14:textId="77777777" w:rsidR="006D5263" w:rsidRPr="00DA6371" w:rsidRDefault="006D5263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CC851B4" w14:textId="54EEC40E" w:rsidR="006D5263" w:rsidRPr="00F32937" w:rsidRDefault="00EA1D7B" w:rsidP="00E07588">
            <w:pPr>
              <w:tabs>
                <w:tab w:val="clear" w:pos="907"/>
                <w:tab w:val="left" w:pos="340"/>
                <w:tab w:val="left" w:pos="520"/>
                <w:tab w:val="left" w:pos="88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259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F3258D" w14:textId="77777777" w:rsidR="006D5263" w:rsidRPr="00171D82" w:rsidRDefault="006D5263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574945" w14:textId="52279E3F" w:rsidR="006D5263" w:rsidRPr="00171D82" w:rsidRDefault="00EA1D7B" w:rsidP="00443DD6">
            <w:pPr>
              <w:tabs>
                <w:tab w:val="clear" w:pos="907"/>
                <w:tab w:val="left" w:pos="6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E069D">
              <w:rPr>
                <w:rFonts w:asciiTheme="majorBidi" w:hAnsiTheme="majorBidi" w:cstheme="majorBidi"/>
                <w:sz w:val="30"/>
                <w:szCs w:val="30"/>
              </w:rPr>
              <w:t>151,545</w:t>
            </w:r>
          </w:p>
        </w:tc>
      </w:tr>
      <w:tr w:rsidR="006D5263" w:rsidRPr="0003431E" w14:paraId="7BA4781B" w14:textId="77777777" w:rsidTr="00DF579E">
        <w:trPr>
          <w:cantSplit/>
          <w:trHeight w:val="407"/>
        </w:trPr>
        <w:tc>
          <w:tcPr>
            <w:tcW w:w="1890" w:type="dxa"/>
          </w:tcPr>
          <w:p w14:paraId="453D3748" w14:textId="77777777" w:rsidR="006D5263" w:rsidRPr="00171D82" w:rsidRDefault="006D5263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7EA164" w14:textId="77777777" w:rsidR="006D5263" w:rsidRPr="00171D82" w:rsidRDefault="006D5263" w:rsidP="00D37403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</w:tcPr>
          <w:p w14:paraId="0D026A2C" w14:textId="77777777" w:rsidR="006D5263" w:rsidRPr="00171D82" w:rsidRDefault="006D5263" w:rsidP="00D37403">
            <w:pPr>
              <w:tabs>
                <w:tab w:val="clear" w:pos="1871"/>
                <w:tab w:val="left" w:pos="160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AFE297" w14:textId="77777777" w:rsidR="006D5263" w:rsidRPr="00171D82" w:rsidRDefault="006D5263" w:rsidP="00D37403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6949511" w14:textId="77777777" w:rsidR="006D5263" w:rsidRPr="00171D82" w:rsidRDefault="006D5263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27A1B0" w14:textId="77777777" w:rsidR="006D5263" w:rsidRPr="00171D82" w:rsidRDefault="006D5263" w:rsidP="00D37403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472C816" w14:textId="6639CD79" w:rsidR="006D5263" w:rsidRPr="000F3829" w:rsidRDefault="00C01B23" w:rsidP="00E07588">
            <w:pPr>
              <w:tabs>
                <w:tab w:val="clear" w:pos="680"/>
                <w:tab w:val="clear" w:pos="907"/>
                <w:tab w:val="left" w:pos="520"/>
                <w:tab w:val="decimal" w:pos="1233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F22E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427,095</w:t>
            </w:r>
          </w:p>
        </w:tc>
        <w:tc>
          <w:tcPr>
            <w:tcW w:w="270" w:type="dxa"/>
          </w:tcPr>
          <w:p w14:paraId="6272C43D" w14:textId="77777777" w:rsidR="006D5263" w:rsidRPr="00171D82" w:rsidRDefault="006D5263" w:rsidP="00D37403">
            <w:pPr>
              <w:tabs>
                <w:tab w:val="decimal" w:pos="1233"/>
              </w:tabs>
              <w:spacing w:line="240" w:lineRule="auto"/>
              <w:ind w:left="-108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7DF469A" w14:textId="3104C3AD" w:rsidR="006D5263" w:rsidRPr="00171D82" w:rsidRDefault="00916838" w:rsidP="00443DD6">
            <w:pPr>
              <w:tabs>
                <w:tab w:val="clear" w:pos="680"/>
                <w:tab w:val="clear" w:pos="907"/>
                <w:tab w:val="left" w:pos="340"/>
                <w:tab w:val="left" w:pos="610"/>
                <w:tab w:val="left" w:pos="880"/>
                <w:tab w:val="decimal" w:pos="123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276</w:t>
            </w:r>
            <w:r w:rsidR="006D5263" w:rsidRPr="00171D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054</w:t>
            </w:r>
          </w:p>
        </w:tc>
      </w:tr>
      <w:bookmarkEnd w:id="2"/>
    </w:tbl>
    <w:p w14:paraId="6FA08ECE" w14:textId="79115A75" w:rsidR="006D5263" w:rsidRDefault="006D5263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29C82DB5" w14:textId="7F8E49E6" w:rsidR="00A71A05" w:rsidRDefault="00A71A05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10B5F1E5" w14:textId="2F0DA30D" w:rsidR="00A71A05" w:rsidRDefault="00A71A05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393500CA" w14:textId="77777777" w:rsidR="00A71A05" w:rsidRDefault="00A71A05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65ED7FB0" w14:textId="2584095F" w:rsidR="006D5263" w:rsidRPr="00DA6371" w:rsidRDefault="00634CB7" w:rsidP="006D5263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lastRenderedPageBreak/>
        <w:t>9</w:t>
      </w:r>
      <w:r w:rsidR="006D5263" w:rsidRPr="00BE089B">
        <w:rPr>
          <w:rFonts w:asciiTheme="majorBidi" w:hAnsiTheme="majorBidi" w:cstheme="majorBidi"/>
          <w:sz w:val="30"/>
          <w:szCs w:val="30"/>
        </w:rPr>
        <w:tab/>
      </w:r>
      <w:r w:rsidR="006D5263" w:rsidRPr="00DA6371">
        <w:rPr>
          <w:rFonts w:asciiTheme="majorBidi" w:hAnsiTheme="majorBidi" w:cstheme="majorBidi"/>
          <w:sz w:val="30"/>
          <w:szCs w:val="30"/>
          <w:cs/>
        </w:rPr>
        <w:t>ข้อมูลเกี่ยวกับการซื้อขายเงินลงทุน</w:t>
      </w:r>
    </w:p>
    <w:p w14:paraId="63486C96" w14:textId="77777777" w:rsidR="006D5263" w:rsidRPr="00785849" w:rsidRDefault="006D5263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3224C714" w14:textId="47EB543B" w:rsidR="006D5263" w:rsidRDefault="006D5263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="Angsana New" w:hAnsi="Angsana New"/>
          <w:i/>
          <w:iCs/>
          <w:sz w:val="30"/>
          <w:szCs w:val="30"/>
        </w:rPr>
      </w:pPr>
      <w:r w:rsidRPr="00DA6371">
        <w:rPr>
          <w:rFonts w:ascii="Angsana New" w:hAnsi="Angsana New" w:hint="cs"/>
          <w:sz w:val="30"/>
          <w:szCs w:val="30"/>
          <w:cs/>
        </w:rPr>
        <w:t>กลุ่ม</w:t>
      </w:r>
      <w:r w:rsidRPr="00DA6371">
        <w:rPr>
          <w:rFonts w:ascii="Angsana New" w:hAnsi="Angsana New"/>
          <w:sz w:val="30"/>
          <w:szCs w:val="30"/>
          <w:cs/>
        </w:rPr>
        <w:t>กองทรัสต์ได้ซื้อขายเงินลงทุนสำหรับ</w:t>
      </w:r>
      <w:r w:rsidR="00AD7FEA" w:rsidRPr="00DA6371">
        <w:rPr>
          <w:rFonts w:ascii="Angsana New" w:hAnsi="Angsana New" w:hint="cs"/>
          <w:sz w:val="30"/>
          <w:szCs w:val="30"/>
          <w:cs/>
        </w:rPr>
        <w:t>งวด</w:t>
      </w:r>
      <w:r w:rsidR="00F47B2C">
        <w:rPr>
          <w:rFonts w:ascii="Angsana New" w:hAnsi="Angsana New" w:hint="cs"/>
          <w:sz w:val="30"/>
          <w:szCs w:val="30"/>
          <w:cs/>
        </w:rPr>
        <w:t>เก้า</w:t>
      </w:r>
      <w:r w:rsidRPr="00DA6371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4157EA">
        <w:rPr>
          <w:rFonts w:ascii="Angsana New" w:hAnsi="Angsana New"/>
          <w:sz w:val="30"/>
          <w:szCs w:val="30"/>
        </w:rPr>
        <w:t>3</w:t>
      </w:r>
      <w:r w:rsidR="0005021B">
        <w:rPr>
          <w:rFonts w:ascii="Angsana New" w:hAnsi="Angsana New"/>
          <w:sz w:val="30"/>
          <w:szCs w:val="30"/>
        </w:rPr>
        <w:t>0</w:t>
      </w:r>
      <w:r w:rsidRPr="00DA6371">
        <w:rPr>
          <w:rFonts w:ascii="Angsana New" w:hAnsi="Angsana New"/>
          <w:sz w:val="30"/>
          <w:szCs w:val="30"/>
          <w:cs/>
        </w:rPr>
        <w:t xml:space="preserve"> </w:t>
      </w:r>
      <w:r w:rsidR="00F47B2C">
        <w:rPr>
          <w:rFonts w:ascii="Angsana New" w:hAnsi="Angsana New" w:hint="cs"/>
          <w:sz w:val="30"/>
          <w:szCs w:val="30"/>
          <w:cs/>
        </w:rPr>
        <w:t>กันยายน</w:t>
      </w:r>
      <w:r w:rsidRPr="00DA6371">
        <w:rPr>
          <w:rFonts w:ascii="Angsana New" w:hAnsi="Angsana New"/>
          <w:sz w:val="30"/>
          <w:szCs w:val="30"/>
          <w:cs/>
        </w:rPr>
        <w:t xml:space="preserve"> </w:t>
      </w:r>
      <w:r w:rsidRPr="000F0B2B">
        <w:rPr>
          <w:rFonts w:ascii="Angsana New" w:hAnsi="Angsana New"/>
          <w:sz w:val="30"/>
          <w:szCs w:val="30"/>
        </w:rPr>
        <w:t>25</w:t>
      </w:r>
      <w:r w:rsidRPr="00E73399">
        <w:rPr>
          <w:rFonts w:ascii="Angsana New" w:hAnsi="Angsana New"/>
          <w:sz w:val="30"/>
          <w:szCs w:val="30"/>
        </w:rPr>
        <w:t>6</w:t>
      </w:r>
      <w:r w:rsidR="00005DA2">
        <w:rPr>
          <w:rFonts w:ascii="Angsana New" w:hAnsi="Angsana New"/>
          <w:sz w:val="30"/>
          <w:szCs w:val="30"/>
        </w:rPr>
        <w:t>6</w:t>
      </w:r>
      <w:r w:rsidRPr="009D533D">
        <w:rPr>
          <w:rFonts w:ascii="Angsana New" w:hAnsi="Angsana New"/>
          <w:sz w:val="30"/>
          <w:szCs w:val="30"/>
        </w:rPr>
        <w:t xml:space="preserve"> </w:t>
      </w:r>
      <w:r w:rsidRPr="00DA6371">
        <w:rPr>
          <w:rFonts w:ascii="Angsana New" w:hAnsi="Angsana New"/>
          <w:sz w:val="30"/>
          <w:szCs w:val="30"/>
          <w:cs/>
        </w:rPr>
        <w:t>โดยไม่รวมเงินลงทุนในเงินฝากธนาคาร เป็น</w:t>
      </w:r>
      <w:r w:rsidRPr="00497B7D">
        <w:rPr>
          <w:rFonts w:ascii="Angsana New" w:hAnsi="Angsana New"/>
          <w:sz w:val="30"/>
          <w:szCs w:val="30"/>
          <w:cs/>
        </w:rPr>
        <w:t>จำนวน</w:t>
      </w:r>
      <w:r w:rsidRPr="00497B7D">
        <w:rPr>
          <w:rFonts w:ascii="Angsana New" w:hAnsi="Angsana New"/>
          <w:sz w:val="30"/>
          <w:szCs w:val="30"/>
        </w:rPr>
        <w:t xml:space="preserve"> </w:t>
      </w:r>
      <w:r w:rsidR="00497B7D" w:rsidRPr="00497B7D">
        <w:rPr>
          <w:rFonts w:ascii="Angsana New" w:hAnsi="Angsana New"/>
          <w:sz w:val="30"/>
          <w:szCs w:val="30"/>
        </w:rPr>
        <w:t>71.69</w:t>
      </w:r>
      <w:r w:rsidR="00A3258B" w:rsidRPr="00497B7D">
        <w:rPr>
          <w:rFonts w:ascii="Angsana New" w:hAnsi="Angsana New"/>
          <w:sz w:val="30"/>
          <w:szCs w:val="30"/>
        </w:rPr>
        <w:t xml:space="preserve"> </w:t>
      </w:r>
      <w:r w:rsidRPr="00DA6371">
        <w:rPr>
          <w:rFonts w:ascii="Angsana New" w:hAnsi="Angsana New"/>
          <w:sz w:val="30"/>
          <w:szCs w:val="30"/>
          <w:cs/>
        </w:rPr>
        <w:t>ล้านบาท โดยคิดเป็นร้อย</w:t>
      </w:r>
      <w:r w:rsidRPr="005267E6">
        <w:rPr>
          <w:rFonts w:ascii="Angsana New" w:hAnsi="Angsana New"/>
          <w:sz w:val="30"/>
          <w:szCs w:val="30"/>
          <w:cs/>
        </w:rPr>
        <w:t>ละ</w:t>
      </w:r>
      <w:r w:rsidRPr="005267E6">
        <w:rPr>
          <w:rFonts w:ascii="Angsana New" w:hAnsi="Angsana New"/>
          <w:sz w:val="30"/>
          <w:szCs w:val="30"/>
        </w:rPr>
        <w:t xml:space="preserve"> </w:t>
      </w:r>
      <w:r w:rsidR="002E7D70" w:rsidRPr="005267E6">
        <w:rPr>
          <w:rFonts w:ascii="Angsana New" w:hAnsi="Angsana New"/>
          <w:sz w:val="30"/>
          <w:szCs w:val="30"/>
        </w:rPr>
        <w:t>0.01</w:t>
      </w:r>
      <w:r w:rsidR="00CA7EAB">
        <w:rPr>
          <w:rFonts w:ascii="Angsana New" w:hAnsi="Angsana New"/>
          <w:sz w:val="30"/>
          <w:szCs w:val="30"/>
        </w:rPr>
        <w:t xml:space="preserve"> </w:t>
      </w:r>
      <w:r w:rsidRPr="00DA6371">
        <w:rPr>
          <w:rFonts w:ascii="Angsana New" w:hAnsi="Angsana New"/>
          <w:sz w:val="30"/>
          <w:szCs w:val="30"/>
          <w:cs/>
        </w:rPr>
        <w:t>ต่อมูลค่าสินทรัพย์สุทธิถัวเฉลี่ยระหว่างงวด</w:t>
      </w:r>
      <w:r w:rsidRPr="009D533D">
        <w:rPr>
          <w:rFonts w:ascii="Angsana New" w:hAnsi="Angsana New"/>
          <w:sz w:val="30"/>
          <w:szCs w:val="30"/>
        </w:rPr>
        <w:t xml:space="preserve"> </w:t>
      </w:r>
      <w:r w:rsidRPr="009D533D">
        <w:rPr>
          <w:rFonts w:ascii="Angsana New" w:hAnsi="Angsana New"/>
          <w:i/>
          <w:iCs/>
          <w:sz w:val="30"/>
          <w:szCs w:val="30"/>
        </w:rPr>
        <w:t>(</w:t>
      </w:r>
      <w:r w:rsidRPr="000F0B2B">
        <w:rPr>
          <w:rFonts w:ascii="Angsana New" w:hAnsi="Angsana New"/>
          <w:i/>
          <w:iCs/>
          <w:sz w:val="30"/>
          <w:szCs w:val="30"/>
        </w:rPr>
        <w:t>25</w:t>
      </w:r>
      <w:r w:rsidRPr="00E73399">
        <w:rPr>
          <w:rFonts w:ascii="Angsana New" w:hAnsi="Angsana New"/>
          <w:i/>
          <w:iCs/>
          <w:sz w:val="30"/>
          <w:szCs w:val="30"/>
        </w:rPr>
        <w:t>6</w:t>
      </w:r>
      <w:r w:rsidR="001F6322">
        <w:rPr>
          <w:rFonts w:ascii="Angsana New" w:hAnsi="Angsana New"/>
          <w:i/>
          <w:iCs/>
          <w:sz w:val="30"/>
          <w:szCs w:val="30"/>
        </w:rPr>
        <w:t>5</w:t>
      </w:r>
      <w:r w:rsidRPr="009D533D">
        <w:rPr>
          <w:rFonts w:ascii="Angsana New" w:hAnsi="Angsana New"/>
          <w:i/>
          <w:iCs/>
          <w:sz w:val="30"/>
          <w:szCs w:val="30"/>
        </w:rPr>
        <w:t>:</w:t>
      </w:r>
      <w:r w:rsidRPr="00DA6371">
        <w:rPr>
          <w:rFonts w:ascii="Angsana New" w:hAnsi="Angsana New"/>
          <w:i/>
          <w:iCs/>
          <w:sz w:val="30"/>
          <w:szCs w:val="30"/>
          <w:cs/>
        </w:rPr>
        <w:t>จำนวน</w:t>
      </w:r>
      <w:r w:rsidRPr="00DA6371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A71A05">
        <w:rPr>
          <w:rFonts w:ascii="Angsana New" w:hAnsi="Angsana New"/>
          <w:i/>
          <w:iCs/>
          <w:sz w:val="30"/>
          <w:szCs w:val="30"/>
        </w:rPr>
        <w:t>107.76</w:t>
      </w:r>
      <w:r w:rsidRPr="009D533D">
        <w:rPr>
          <w:rFonts w:ascii="Angsana New" w:hAnsi="Angsana New"/>
          <w:i/>
          <w:iCs/>
          <w:sz w:val="30"/>
          <w:szCs w:val="30"/>
        </w:rPr>
        <w:t xml:space="preserve"> </w:t>
      </w:r>
      <w:r w:rsidRPr="00DA6371">
        <w:rPr>
          <w:rFonts w:ascii="Angsana New" w:hAnsi="Angsana New"/>
          <w:i/>
          <w:iCs/>
          <w:sz w:val="30"/>
          <w:szCs w:val="30"/>
          <w:cs/>
        </w:rPr>
        <w:t>ล้านบาท โดยคิดเป็นร้อยละ</w:t>
      </w:r>
      <w:r w:rsidRPr="009D533D">
        <w:rPr>
          <w:rFonts w:ascii="Angsana New" w:hAnsi="Angsana New"/>
          <w:i/>
          <w:iCs/>
          <w:sz w:val="30"/>
          <w:szCs w:val="30"/>
        </w:rPr>
        <w:t xml:space="preserve"> </w:t>
      </w:r>
      <w:r w:rsidR="007F7FAA">
        <w:rPr>
          <w:rFonts w:ascii="Angsana New" w:hAnsi="Angsana New"/>
          <w:i/>
          <w:iCs/>
          <w:sz w:val="30"/>
          <w:szCs w:val="30"/>
        </w:rPr>
        <w:t>0</w:t>
      </w:r>
      <w:r w:rsidRPr="009D533D">
        <w:rPr>
          <w:rFonts w:ascii="Angsana New" w:hAnsi="Angsana New"/>
          <w:i/>
          <w:iCs/>
          <w:sz w:val="30"/>
          <w:szCs w:val="30"/>
        </w:rPr>
        <w:t>.</w:t>
      </w:r>
      <w:r w:rsidR="007F7FAA">
        <w:rPr>
          <w:rFonts w:ascii="Angsana New" w:hAnsi="Angsana New"/>
          <w:i/>
          <w:iCs/>
          <w:sz w:val="30"/>
          <w:szCs w:val="30"/>
        </w:rPr>
        <w:t>0</w:t>
      </w:r>
      <w:r w:rsidR="00A71A05">
        <w:rPr>
          <w:rFonts w:ascii="Angsana New" w:hAnsi="Angsana New"/>
          <w:i/>
          <w:iCs/>
          <w:sz w:val="30"/>
          <w:szCs w:val="30"/>
        </w:rPr>
        <w:t>2</w:t>
      </w:r>
      <w:r w:rsidRPr="009D533D">
        <w:rPr>
          <w:rFonts w:ascii="Angsana New" w:hAnsi="Angsana New"/>
          <w:i/>
          <w:iCs/>
          <w:sz w:val="30"/>
          <w:szCs w:val="30"/>
        </w:rPr>
        <w:t xml:space="preserve"> </w:t>
      </w:r>
      <w:r w:rsidRPr="00DA6371">
        <w:rPr>
          <w:rFonts w:ascii="Angsana New" w:hAnsi="Angsana New"/>
          <w:i/>
          <w:iCs/>
          <w:sz w:val="30"/>
          <w:szCs w:val="30"/>
          <w:cs/>
        </w:rPr>
        <w:t>ต่อมูลค่าสินทรัพย์สุทธิถัวเฉลี่ยระหว่างงวด</w:t>
      </w:r>
      <w:r w:rsidRPr="009D533D">
        <w:rPr>
          <w:rFonts w:ascii="Angsana New" w:hAnsi="Angsana New"/>
          <w:i/>
          <w:iCs/>
          <w:sz w:val="30"/>
          <w:szCs w:val="30"/>
        </w:rPr>
        <w:t>)</w:t>
      </w:r>
    </w:p>
    <w:p w14:paraId="0B9F9802" w14:textId="77777777" w:rsidR="00121622" w:rsidRDefault="00121622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C7A94AD" w14:textId="79FA1FB7" w:rsidR="00121622" w:rsidRDefault="00121622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="Angsana New" w:hAnsi="Angsana New"/>
          <w:i/>
          <w:iCs/>
          <w:sz w:val="30"/>
          <w:szCs w:val="30"/>
        </w:rPr>
        <w:sectPr w:rsidR="00121622" w:rsidSect="009047B0">
          <w:headerReference w:type="default" r:id="rId8"/>
          <w:footerReference w:type="default" r:id="rId9"/>
          <w:pgSz w:w="11909" w:h="16834" w:code="9"/>
          <w:pgMar w:top="720" w:right="1152" w:bottom="720" w:left="1152" w:header="720" w:footer="720" w:gutter="0"/>
          <w:pgNumType w:start="9"/>
          <w:cols w:space="720"/>
        </w:sectPr>
      </w:pPr>
    </w:p>
    <w:p w14:paraId="35A6970D" w14:textId="02DE0877" w:rsidR="006D5263" w:rsidRPr="00DA6371" w:rsidRDefault="006D5263" w:rsidP="006D5263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73399">
        <w:rPr>
          <w:rFonts w:asciiTheme="majorBidi" w:hAnsiTheme="majorBidi" w:cstheme="majorBidi"/>
          <w:sz w:val="30"/>
          <w:szCs w:val="30"/>
        </w:rPr>
        <w:lastRenderedPageBreak/>
        <w:t>1</w:t>
      </w:r>
      <w:r w:rsidR="00FF3588">
        <w:rPr>
          <w:rFonts w:asciiTheme="majorBidi" w:hAnsiTheme="majorBidi" w:cstheme="majorBidi"/>
          <w:sz w:val="30"/>
          <w:szCs w:val="30"/>
        </w:rPr>
        <w:t>0</w:t>
      </w:r>
      <w:r w:rsidRPr="00CE726B">
        <w:rPr>
          <w:rFonts w:asciiTheme="majorBidi" w:hAnsiTheme="majorBidi" w:cstheme="majorBidi"/>
          <w:sz w:val="30"/>
          <w:szCs w:val="30"/>
        </w:rPr>
        <w:tab/>
      </w:r>
      <w:r w:rsidRPr="00DA6371">
        <w:rPr>
          <w:rFonts w:asciiTheme="majorBidi" w:hAnsiTheme="majorBidi" w:cstheme="majorBidi" w:hint="cs"/>
          <w:sz w:val="30"/>
          <w:szCs w:val="30"/>
          <w:cs/>
        </w:rPr>
        <w:t>ข้อมูล</w:t>
      </w:r>
      <w:r w:rsidRPr="00DA6371">
        <w:rPr>
          <w:rFonts w:asciiTheme="majorBidi" w:hAnsiTheme="majorBidi" w:cstheme="majorBidi"/>
          <w:sz w:val="30"/>
          <w:szCs w:val="30"/>
          <w:cs/>
        </w:rPr>
        <w:t>ส่วนงานดำเนินงานและการจำแนกรายได้</w:t>
      </w:r>
    </w:p>
    <w:p w14:paraId="52FD9E45" w14:textId="77777777" w:rsidR="006D5263" w:rsidRPr="008F2EC3" w:rsidRDefault="006D5263" w:rsidP="006D5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3906" w:type="dxa"/>
        <w:tblInd w:w="49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85"/>
        <w:gridCol w:w="1078"/>
        <w:gridCol w:w="178"/>
        <w:gridCol w:w="1082"/>
        <w:gridCol w:w="178"/>
        <w:gridCol w:w="1082"/>
        <w:gridCol w:w="178"/>
        <w:gridCol w:w="1085"/>
        <w:gridCol w:w="178"/>
        <w:gridCol w:w="1014"/>
        <w:gridCol w:w="178"/>
        <w:gridCol w:w="992"/>
        <w:gridCol w:w="182"/>
        <w:gridCol w:w="1056"/>
        <w:gridCol w:w="180"/>
        <w:gridCol w:w="1080"/>
      </w:tblGrid>
      <w:tr w:rsidR="00507798" w:rsidRPr="00CE726B" w14:paraId="70BA308B" w14:textId="77777777" w:rsidTr="00507798">
        <w:trPr>
          <w:cantSplit/>
        </w:trPr>
        <w:tc>
          <w:tcPr>
            <w:tcW w:w="4185" w:type="dxa"/>
          </w:tcPr>
          <w:p w14:paraId="66ADA105" w14:textId="4D5F2168" w:rsidR="00507798" w:rsidRPr="00BE089B" w:rsidRDefault="006A213B" w:rsidP="00D37403">
            <w:pPr>
              <w:tabs>
                <w:tab w:val="left" w:pos="11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A63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F47B2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DA63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2338" w:type="dxa"/>
            <w:gridSpan w:val="3"/>
            <w:vAlign w:val="center"/>
          </w:tcPr>
          <w:p w14:paraId="0E80524F" w14:textId="77777777" w:rsidR="00507798" w:rsidRPr="00CE726B" w:rsidRDefault="00507798" w:rsidP="00D3740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A63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ธุรกิจการให้เช่า</w:t>
            </w:r>
          </w:p>
        </w:tc>
        <w:tc>
          <w:tcPr>
            <w:tcW w:w="178" w:type="dxa"/>
          </w:tcPr>
          <w:p w14:paraId="6BE2597E" w14:textId="77777777" w:rsidR="00507798" w:rsidRPr="00CE726B" w:rsidRDefault="00507798" w:rsidP="00D37403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5" w:type="dxa"/>
            <w:gridSpan w:val="3"/>
            <w:vAlign w:val="center"/>
          </w:tcPr>
          <w:p w14:paraId="65902AD6" w14:textId="77777777" w:rsidR="00507798" w:rsidRPr="00CE726B" w:rsidRDefault="00507798" w:rsidP="00D3740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A63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ธุรกิจอื่น</w:t>
            </w:r>
          </w:p>
        </w:tc>
        <w:tc>
          <w:tcPr>
            <w:tcW w:w="178" w:type="dxa"/>
          </w:tcPr>
          <w:p w14:paraId="66C83B84" w14:textId="77777777" w:rsidR="00507798" w:rsidRPr="00CE726B" w:rsidRDefault="00507798" w:rsidP="00D37403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84" w:type="dxa"/>
            <w:gridSpan w:val="3"/>
            <w:vAlign w:val="center"/>
          </w:tcPr>
          <w:p w14:paraId="2AA026BF" w14:textId="77777777" w:rsidR="00507798" w:rsidRPr="00CE726B" w:rsidRDefault="00507798" w:rsidP="00D3740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A63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ตัดรายการระหว่างกัน</w:t>
            </w:r>
          </w:p>
        </w:tc>
        <w:tc>
          <w:tcPr>
            <w:tcW w:w="182" w:type="dxa"/>
          </w:tcPr>
          <w:p w14:paraId="5CFB4786" w14:textId="77777777" w:rsidR="00507798" w:rsidRPr="00CE726B" w:rsidRDefault="00507798" w:rsidP="00D37403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16" w:type="dxa"/>
            <w:gridSpan w:val="3"/>
            <w:vAlign w:val="center"/>
          </w:tcPr>
          <w:p w14:paraId="2EF3CD3A" w14:textId="77777777" w:rsidR="00507798" w:rsidRPr="00DA6371" w:rsidRDefault="00507798" w:rsidP="00D3740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DA63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507798" w:rsidRPr="00CE726B" w14:paraId="59904D8D" w14:textId="77777777" w:rsidTr="00507798">
        <w:trPr>
          <w:cantSplit/>
        </w:trPr>
        <w:tc>
          <w:tcPr>
            <w:tcW w:w="4185" w:type="dxa"/>
          </w:tcPr>
          <w:p w14:paraId="31E52887" w14:textId="5CA06DCC" w:rsidR="00507798" w:rsidRPr="00DA6371" w:rsidRDefault="00507798" w:rsidP="00C33301">
            <w:pPr>
              <w:tabs>
                <w:tab w:val="left" w:pos="11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A63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6A213B" w:rsidRPr="00DA63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6A213B" w:rsidRPr="004157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6A213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F47B2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78" w:type="dxa"/>
            <w:vAlign w:val="center"/>
          </w:tcPr>
          <w:p w14:paraId="42289544" w14:textId="4B8B1473" w:rsidR="00507798" w:rsidRPr="00CE726B" w:rsidRDefault="00507798" w:rsidP="00C3330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Pr="00E733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78" w:type="dxa"/>
            <w:vAlign w:val="center"/>
          </w:tcPr>
          <w:p w14:paraId="29F3368F" w14:textId="77777777" w:rsidR="00507798" w:rsidRPr="00CE726B" w:rsidRDefault="00507798" w:rsidP="00C33301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7280D227" w14:textId="3A330A72" w:rsidR="00507798" w:rsidRPr="00CE726B" w:rsidRDefault="00507798" w:rsidP="00C3330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530B29F0" w14:textId="77777777" w:rsidR="00507798" w:rsidRPr="00CE726B" w:rsidRDefault="00507798" w:rsidP="00C33301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6E54BB1F" w14:textId="27DE94E0" w:rsidR="00507798" w:rsidRPr="00CE726B" w:rsidRDefault="00507798" w:rsidP="00C3330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78" w:type="dxa"/>
            <w:vAlign w:val="center"/>
          </w:tcPr>
          <w:p w14:paraId="439B736C" w14:textId="77777777" w:rsidR="00507798" w:rsidRPr="00CE726B" w:rsidRDefault="00507798" w:rsidP="00C33301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3DA7C416" w14:textId="1AA8CA02" w:rsidR="00507798" w:rsidRPr="00CE726B" w:rsidRDefault="00507798" w:rsidP="00C3330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681A4F44" w14:textId="77777777" w:rsidR="00507798" w:rsidRPr="00CE726B" w:rsidRDefault="00507798" w:rsidP="00C33301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545FC449" w14:textId="7F359801" w:rsidR="00507798" w:rsidRPr="00CE726B" w:rsidRDefault="00507798" w:rsidP="00C3330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78" w:type="dxa"/>
            <w:vAlign w:val="center"/>
          </w:tcPr>
          <w:p w14:paraId="78FA0387" w14:textId="77777777" w:rsidR="00507798" w:rsidRPr="00CE726B" w:rsidRDefault="00507798" w:rsidP="00C33301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2A66382C" w14:textId="52FEF3F5" w:rsidR="00507798" w:rsidRPr="00CE726B" w:rsidRDefault="00507798" w:rsidP="00C3330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2" w:type="dxa"/>
          </w:tcPr>
          <w:p w14:paraId="2E85B9A4" w14:textId="77777777" w:rsidR="00507798" w:rsidRPr="00CE726B" w:rsidRDefault="00507798" w:rsidP="00C33301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5B2F9142" w14:textId="440C9EA7" w:rsidR="00507798" w:rsidRPr="00CE726B" w:rsidRDefault="00507798" w:rsidP="00C3330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  <w:vAlign w:val="center"/>
          </w:tcPr>
          <w:p w14:paraId="4AE47229" w14:textId="77777777" w:rsidR="00507798" w:rsidRPr="00CE726B" w:rsidRDefault="00507798" w:rsidP="00C33301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8FC58ED" w14:textId="3358D29B" w:rsidR="00507798" w:rsidRPr="00CE726B" w:rsidRDefault="00507798" w:rsidP="00C3330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</w:tr>
      <w:tr w:rsidR="00507798" w:rsidRPr="00CE726B" w14:paraId="17E257A7" w14:textId="77777777" w:rsidTr="00507798">
        <w:trPr>
          <w:cantSplit/>
        </w:trPr>
        <w:tc>
          <w:tcPr>
            <w:tcW w:w="4185" w:type="dxa"/>
            <w:vAlign w:val="center"/>
          </w:tcPr>
          <w:p w14:paraId="0FFC0C7E" w14:textId="77777777" w:rsidR="00507798" w:rsidRPr="00DA6371" w:rsidRDefault="00507798" w:rsidP="00D37403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721" w:type="dxa"/>
            <w:gridSpan w:val="15"/>
          </w:tcPr>
          <w:p w14:paraId="55F1DB51" w14:textId="77777777" w:rsidR="00507798" w:rsidRPr="00DA6371" w:rsidRDefault="00507798" w:rsidP="00D37403">
            <w:pPr>
              <w:tabs>
                <w:tab w:val="left" w:pos="628"/>
              </w:tabs>
              <w:ind w:right="1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E089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A63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07798" w:rsidRPr="00CE726B" w14:paraId="449A3559" w14:textId="77777777" w:rsidTr="00507798">
        <w:trPr>
          <w:cantSplit/>
        </w:trPr>
        <w:tc>
          <w:tcPr>
            <w:tcW w:w="4185" w:type="dxa"/>
            <w:vAlign w:val="center"/>
          </w:tcPr>
          <w:p w14:paraId="61496494" w14:textId="77777777" w:rsidR="00507798" w:rsidRPr="00CE726B" w:rsidRDefault="00507798" w:rsidP="00D37403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A63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1078" w:type="dxa"/>
            <w:vAlign w:val="center"/>
          </w:tcPr>
          <w:p w14:paraId="4F36CAFC" w14:textId="77777777" w:rsidR="00507798" w:rsidRPr="00CE726B" w:rsidRDefault="00507798" w:rsidP="00D37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41608AE" w14:textId="77777777" w:rsidR="00507798" w:rsidRPr="00CE726B" w:rsidRDefault="00507798" w:rsidP="00D37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5C57BA99" w14:textId="77777777" w:rsidR="00507798" w:rsidRPr="00CE726B" w:rsidRDefault="00507798" w:rsidP="00D37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C9E730C" w14:textId="77777777" w:rsidR="00507798" w:rsidRPr="00CE726B" w:rsidRDefault="00507798" w:rsidP="00D37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55B069AD" w14:textId="77777777" w:rsidR="00507798" w:rsidRPr="00CE726B" w:rsidRDefault="00507798" w:rsidP="00D37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BD2F546" w14:textId="77777777" w:rsidR="00507798" w:rsidRPr="00CE726B" w:rsidRDefault="00507798" w:rsidP="00D37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1718800F" w14:textId="77777777" w:rsidR="00507798" w:rsidRPr="00CE726B" w:rsidRDefault="00507798" w:rsidP="00D37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1F57C38" w14:textId="77777777" w:rsidR="00507798" w:rsidRPr="00CE726B" w:rsidRDefault="00507798" w:rsidP="00D37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61AB2FBB" w14:textId="77777777" w:rsidR="00507798" w:rsidRPr="00CE726B" w:rsidRDefault="00507798" w:rsidP="00D37403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F530C65" w14:textId="77777777" w:rsidR="00507798" w:rsidRPr="00CE726B" w:rsidRDefault="00507798" w:rsidP="00D37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300F7B60" w14:textId="77777777" w:rsidR="00507798" w:rsidRPr="00CE726B" w:rsidRDefault="00507798" w:rsidP="00D37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5CFCCEF1" w14:textId="77777777" w:rsidR="00507798" w:rsidRPr="00CE726B" w:rsidRDefault="00507798" w:rsidP="00D37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699BCED0" w14:textId="77777777" w:rsidR="00507798" w:rsidRPr="00CE726B" w:rsidRDefault="00507798" w:rsidP="00D37403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center"/>
          </w:tcPr>
          <w:p w14:paraId="1959E48C" w14:textId="77777777" w:rsidR="00507798" w:rsidRPr="00DA6371" w:rsidRDefault="00507798" w:rsidP="00D37403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28A18050" w14:textId="77777777" w:rsidR="00507798" w:rsidRPr="00CE726B" w:rsidRDefault="00507798" w:rsidP="00D37403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63755" w:rsidRPr="00CE726B" w14:paraId="3D012CF6" w14:textId="77777777" w:rsidTr="00507798">
        <w:trPr>
          <w:cantSplit/>
        </w:trPr>
        <w:tc>
          <w:tcPr>
            <w:tcW w:w="4185" w:type="dxa"/>
            <w:vAlign w:val="center"/>
          </w:tcPr>
          <w:p w14:paraId="6AFD81CE" w14:textId="77777777" w:rsidR="00463755" w:rsidRPr="00DA6371" w:rsidRDefault="00463755" w:rsidP="00463755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A637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1078" w:type="dxa"/>
          </w:tcPr>
          <w:p w14:paraId="69B00FF7" w14:textId="0AA59158" w:rsidR="00463755" w:rsidRPr="00CE726B" w:rsidRDefault="005B3114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36</w:t>
            </w:r>
            <w:r w:rsidR="00A25FC6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  <w:r w:rsidR="00A25FC6">
              <w:rPr>
                <w:rFonts w:asciiTheme="majorBidi" w:hAnsiTheme="majorBidi" w:cstheme="majorBidi"/>
                <w:sz w:val="30"/>
                <w:szCs w:val="30"/>
              </w:rPr>
              <w:t>,279</w:t>
            </w:r>
          </w:p>
        </w:tc>
        <w:tc>
          <w:tcPr>
            <w:tcW w:w="178" w:type="dxa"/>
            <w:vAlign w:val="center"/>
          </w:tcPr>
          <w:p w14:paraId="226177D6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03EFEF3" w14:textId="5AF8D968" w:rsidR="00463755" w:rsidRPr="00DA6371" w:rsidRDefault="00F47B2C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7B2C">
              <w:rPr>
                <w:rFonts w:asciiTheme="majorBidi" w:hAnsiTheme="majorBidi" w:cstheme="majorBidi"/>
                <w:sz w:val="30"/>
                <w:szCs w:val="30"/>
              </w:rPr>
              <w:t>337,523</w:t>
            </w:r>
          </w:p>
        </w:tc>
        <w:tc>
          <w:tcPr>
            <w:tcW w:w="178" w:type="dxa"/>
            <w:vAlign w:val="center"/>
          </w:tcPr>
          <w:p w14:paraId="5BC75836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99008B4" w14:textId="6F1CACB4" w:rsidR="00463755" w:rsidRPr="00CE726B" w:rsidRDefault="00610442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2,994</w:t>
            </w:r>
          </w:p>
        </w:tc>
        <w:tc>
          <w:tcPr>
            <w:tcW w:w="178" w:type="dxa"/>
            <w:vAlign w:val="center"/>
          </w:tcPr>
          <w:p w14:paraId="75AAA93E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2F2BB725" w14:textId="7E12A9D2" w:rsidR="00463755" w:rsidRPr="00DA6371" w:rsidRDefault="0001759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595">
              <w:rPr>
                <w:rFonts w:asciiTheme="majorBidi" w:hAnsiTheme="majorBidi" w:cstheme="majorBidi"/>
                <w:sz w:val="30"/>
                <w:szCs w:val="30"/>
              </w:rPr>
              <w:t>668</w:t>
            </w:r>
          </w:p>
        </w:tc>
        <w:tc>
          <w:tcPr>
            <w:tcW w:w="178" w:type="dxa"/>
            <w:vAlign w:val="center"/>
          </w:tcPr>
          <w:p w14:paraId="3B1DD797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14:paraId="02E48AD5" w14:textId="55FD79EE" w:rsidR="00463755" w:rsidRPr="00CE726B" w:rsidRDefault="009D69A7" w:rsidP="00463755">
            <w:pPr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14AED217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11BE857E" w14:textId="0CBC2BF9" w:rsidR="00463755" w:rsidRPr="00DA6371" w:rsidRDefault="00463755" w:rsidP="00463755">
            <w:pPr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center"/>
          </w:tcPr>
          <w:p w14:paraId="5513E1AD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76C59ECF" w14:textId="4C042C28" w:rsidR="00463755" w:rsidRPr="00CE726B" w:rsidRDefault="007D35A8" w:rsidP="00463755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370,273</w:t>
            </w:r>
          </w:p>
        </w:tc>
        <w:tc>
          <w:tcPr>
            <w:tcW w:w="180" w:type="dxa"/>
            <w:vAlign w:val="center"/>
          </w:tcPr>
          <w:p w14:paraId="166A59CC" w14:textId="77777777" w:rsidR="00463755" w:rsidRPr="00DA6371" w:rsidRDefault="00463755" w:rsidP="00463755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9039E7C" w14:textId="5A78143A" w:rsidR="00463755" w:rsidRPr="00CE726B" w:rsidRDefault="00017595" w:rsidP="00463755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595">
              <w:rPr>
                <w:rFonts w:asciiTheme="majorBidi" w:hAnsiTheme="majorBidi" w:cstheme="majorBidi"/>
                <w:sz w:val="30"/>
                <w:szCs w:val="30"/>
              </w:rPr>
              <w:t>338,191</w:t>
            </w:r>
          </w:p>
        </w:tc>
      </w:tr>
      <w:tr w:rsidR="00463755" w:rsidRPr="00CE726B" w14:paraId="7DA8520A" w14:textId="77777777" w:rsidTr="00507798">
        <w:trPr>
          <w:cantSplit/>
        </w:trPr>
        <w:tc>
          <w:tcPr>
            <w:tcW w:w="4185" w:type="dxa"/>
            <w:vAlign w:val="center"/>
          </w:tcPr>
          <w:p w14:paraId="7126BB25" w14:textId="77777777" w:rsidR="00463755" w:rsidRPr="00CE726B" w:rsidRDefault="00463755" w:rsidP="00463755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A637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 รายได้ระหว่างส่วนงาน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356EE70C" w14:textId="7982E590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37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7AA278FE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4608ACF9" w14:textId="2FF55067" w:rsidR="00463755" w:rsidRPr="00CE726B" w:rsidRDefault="00463755" w:rsidP="00463755">
            <w:pPr>
              <w:tabs>
                <w:tab w:val="clear" w:pos="907"/>
                <w:tab w:val="left" w:pos="91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55E09A4E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248C97FA" w14:textId="4543F07F" w:rsidR="00463755" w:rsidRPr="00CE726B" w:rsidRDefault="00610442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</w:t>
            </w:r>
            <w:r w:rsidR="00901390">
              <w:rPr>
                <w:rFonts w:asciiTheme="majorBidi" w:hAnsiTheme="majorBidi" w:cstheme="majorBidi"/>
                <w:sz w:val="30"/>
                <w:szCs w:val="30"/>
              </w:rPr>
              <w:t>955</w:t>
            </w:r>
          </w:p>
        </w:tc>
        <w:tc>
          <w:tcPr>
            <w:tcW w:w="178" w:type="dxa"/>
            <w:vAlign w:val="center"/>
          </w:tcPr>
          <w:p w14:paraId="40AF0C0A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166DBAA5" w14:textId="2B83107B" w:rsidR="00463755" w:rsidRPr="00CE726B" w:rsidRDefault="0001759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595">
              <w:rPr>
                <w:rFonts w:asciiTheme="majorBidi" w:hAnsiTheme="majorBidi" w:cstheme="majorBidi"/>
                <w:sz w:val="30"/>
                <w:szCs w:val="30"/>
              </w:rPr>
              <w:t>45,639</w:t>
            </w:r>
          </w:p>
        </w:tc>
        <w:tc>
          <w:tcPr>
            <w:tcW w:w="178" w:type="dxa"/>
            <w:vAlign w:val="center"/>
          </w:tcPr>
          <w:p w14:paraId="0A9E0BB5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14:paraId="6C33E855" w14:textId="1E23227E" w:rsidR="00463755" w:rsidRPr="00CE726B" w:rsidRDefault="009D69A7" w:rsidP="00463755">
            <w:pPr>
              <w:tabs>
                <w:tab w:val="clear" w:pos="454"/>
                <w:tab w:val="clear" w:pos="907"/>
                <w:tab w:val="left" w:pos="0"/>
                <w:tab w:val="left" w:pos="460"/>
              </w:tabs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(43,955)</w:t>
            </w:r>
          </w:p>
        </w:tc>
        <w:tc>
          <w:tcPr>
            <w:tcW w:w="178" w:type="dxa"/>
            <w:vAlign w:val="center"/>
          </w:tcPr>
          <w:p w14:paraId="1E64ECF5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0E33205" w14:textId="2BFB7337" w:rsidR="00463755" w:rsidRPr="00DA6371" w:rsidRDefault="00017595" w:rsidP="00463755">
            <w:pPr>
              <w:tabs>
                <w:tab w:val="clear" w:pos="907"/>
                <w:tab w:val="left" w:pos="0"/>
              </w:tabs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595">
              <w:rPr>
                <w:rFonts w:asciiTheme="majorBidi" w:hAnsiTheme="majorBidi" w:cstheme="majorBidi"/>
                <w:sz w:val="30"/>
                <w:szCs w:val="30"/>
              </w:rPr>
              <w:t>(45,639)</w:t>
            </w:r>
          </w:p>
        </w:tc>
        <w:tc>
          <w:tcPr>
            <w:tcW w:w="182" w:type="dxa"/>
            <w:vAlign w:val="center"/>
          </w:tcPr>
          <w:p w14:paraId="4702BA70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4EB7459C" w14:textId="571EE634" w:rsidR="00463755" w:rsidRPr="00CE726B" w:rsidRDefault="007D35A8" w:rsidP="00463755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center"/>
          </w:tcPr>
          <w:p w14:paraId="67F6533A" w14:textId="77777777" w:rsidR="00463755" w:rsidRPr="00DA6371" w:rsidRDefault="00463755" w:rsidP="00463755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FE3C4F0" w14:textId="6FA8C868" w:rsidR="00463755" w:rsidRPr="00CE726B" w:rsidRDefault="00463755" w:rsidP="00463755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63755" w:rsidRPr="00CE726B" w14:paraId="3A5A7A91" w14:textId="77777777" w:rsidTr="00507798">
        <w:trPr>
          <w:cantSplit/>
        </w:trPr>
        <w:tc>
          <w:tcPr>
            <w:tcW w:w="4185" w:type="dxa"/>
            <w:vAlign w:val="center"/>
          </w:tcPr>
          <w:p w14:paraId="3D6050A7" w14:textId="77777777" w:rsidR="00463755" w:rsidRPr="00CE726B" w:rsidRDefault="00463755" w:rsidP="00463755">
            <w:pPr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63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34C8EF59" w14:textId="22D9B0D8" w:rsidR="00463755" w:rsidRPr="00550CC5" w:rsidRDefault="00A25FC6" w:rsidP="0046375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367,279</w:t>
            </w:r>
          </w:p>
        </w:tc>
        <w:tc>
          <w:tcPr>
            <w:tcW w:w="178" w:type="dxa"/>
            <w:vAlign w:val="center"/>
          </w:tcPr>
          <w:p w14:paraId="1B92F204" w14:textId="77777777" w:rsidR="00463755" w:rsidRPr="00550CC5" w:rsidRDefault="00463755" w:rsidP="0046375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6F5B3E45" w14:textId="2B2FAA0E" w:rsidR="00463755" w:rsidRPr="00550CC5" w:rsidRDefault="00F47B2C" w:rsidP="0046375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7B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337,523</w:t>
            </w:r>
          </w:p>
        </w:tc>
        <w:tc>
          <w:tcPr>
            <w:tcW w:w="178" w:type="dxa"/>
            <w:vAlign w:val="center"/>
          </w:tcPr>
          <w:p w14:paraId="1A70CD76" w14:textId="77777777" w:rsidR="00463755" w:rsidRPr="00550CC5" w:rsidRDefault="00463755" w:rsidP="0046375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7486ED06" w14:textId="31A70055" w:rsidR="00463755" w:rsidRPr="00550CC5" w:rsidRDefault="00901390" w:rsidP="0046375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46,949</w:t>
            </w:r>
          </w:p>
        </w:tc>
        <w:tc>
          <w:tcPr>
            <w:tcW w:w="178" w:type="dxa"/>
            <w:vAlign w:val="center"/>
          </w:tcPr>
          <w:p w14:paraId="773FF21E" w14:textId="77777777" w:rsidR="00463755" w:rsidRPr="00550CC5" w:rsidRDefault="00463755" w:rsidP="0046375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6B385B50" w14:textId="28EA9A41" w:rsidR="00463755" w:rsidRPr="00550CC5" w:rsidRDefault="00017595" w:rsidP="0046375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75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46,307</w:t>
            </w:r>
          </w:p>
        </w:tc>
        <w:tc>
          <w:tcPr>
            <w:tcW w:w="178" w:type="dxa"/>
            <w:vAlign w:val="center"/>
          </w:tcPr>
          <w:p w14:paraId="6C13F3FC" w14:textId="77777777" w:rsidR="00463755" w:rsidRPr="00550CC5" w:rsidRDefault="00463755" w:rsidP="0046375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</w:tcPr>
          <w:p w14:paraId="5484085A" w14:textId="0D0BE00C" w:rsidR="00463755" w:rsidRPr="00550CC5" w:rsidRDefault="009D69A7" w:rsidP="00463755">
            <w:pPr>
              <w:tabs>
                <w:tab w:val="clear" w:pos="454"/>
                <w:tab w:val="clear" w:pos="907"/>
                <w:tab w:val="left" w:pos="0"/>
                <w:tab w:val="left" w:pos="460"/>
              </w:tabs>
              <w:ind w:right="-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(43,955)</w:t>
            </w:r>
          </w:p>
        </w:tc>
        <w:tc>
          <w:tcPr>
            <w:tcW w:w="178" w:type="dxa"/>
            <w:vAlign w:val="center"/>
          </w:tcPr>
          <w:p w14:paraId="68413DA2" w14:textId="77777777" w:rsidR="00463755" w:rsidRPr="00550CC5" w:rsidRDefault="00463755" w:rsidP="0046375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29E660FF" w14:textId="4DE4C124" w:rsidR="00463755" w:rsidRPr="00550CC5" w:rsidRDefault="00017595" w:rsidP="00463755">
            <w:pPr>
              <w:tabs>
                <w:tab w:val="clear" w:pos="907"/>
                <w:tab w:val="left" w:pos="0"/>
              </w:tabs>
              <w:ind w:right="-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175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(45,639)</w:t>
            </w:r>
          </w:p>
        </w:tc>
        <w:tc>
          <w:tcPr>
            <w:tcW w:w="182" w:type="dxa"/>
            <w:vAlign w:val="center"/>
          </w:tcPr>
          <w:p w14:paraId="0623D4C2" w14:textId="77777777" w:rsidR="00463755" w:rsidRPr="00550CC5" w:rsidRDefault="00463755" w:rsidP="0046375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</w:tcPr>
          <w:p w14:paraId="27A5B9D8" w14:textId="5937F21A" w:rsidR="00463755" w:rsidRPr="00550CC5" w:rsidRDefault="007D35A8" w:rsidP="00463755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370,273</w:t>
            </w:r>
          </w:p>
        </w:tc>
        <w:tc>
          <w:tcPr>
            <w:tcW w:w="180" w:type="dxa"/>
            <w:vAlign w:val="center"/>
          </w:tcPr>
          <w:p w14:paraId="1BD7631F" w14:textId="77777777" w:rsidR="00463755" w:rsidRPr="00550CC5" w:rsidRDefault="00463755" w:rsidP="00463755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10252F6" w14:textId="75063FD0" w:rsidR="00463755" w:rsidRPr="00550CC5" w:rsidRDefault="00017595" w:rsidP="00463755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75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338,191</w:t>
            </w:r>
          </w:p>
        </w:tc>
      </w:tr>
      <w:tr w:rsidR="00463755" w:rsidRPr="00CE726B" w14:paraId="4804A33B" w14:textId="77777777" w:rsidTr="008A7F36">
        <w:trPr>
          <w:cantSplit/>
          <w:trHeight w:val="325"/>
        </w:trPr>
        <w:tc>
          <w:tcPr>
            <w:tcW w:w="4185" w:type="dxa"/>
            <w:vAlign w:val="center"/>
          </w:tcPr>
          <w:p w14:paraId="3C1CEB03" w14:textId="77777777" w:rsidR="00463755" w:rsidRPr="00DA6371" w:rsidRDefault="00463755" w:rsidP="00463755">
            <w:pPr>
              <w:spacing w:line="18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6715FB98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161D467" w14:textId="77777777" w:rsidR="00463755" w:rsidRPr="00CE726B" w:rsidRDefault="00463755" w:rsidP="00463755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center"/>
          </w:tcPr>
          <w:p w14:paraId="311E599F" w14:textId="77777777" w:rsidR="00463755" w:rsidRPr="00CE726B" w:rsidRDefault="00463755" w:rsidP="00463755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460F94F" w14:textId="77777777" w:rsidR="00463755" w:rsidRPr="00CE726B" w:rsidRDefault="00463755" w:rsidP="00463755">
            <w:pPr>
              <w:pStyle w:val="acctfourfigures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</w:tcPr>
          <w:p w14:paraId="47492FA7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DB5FF7E" w14:textId="77777777" w:rsidR="00463755" w:rsidRPr="00CE726B" w:rsidRDefault="00463755" w:rsidP="00463755">
            <w:pPr>
              <w:pStyle w:val="acctfourfigures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center"/>
          </w:tcPr>
          <w:p w14:paraId="2A177F35" w14:textId="77777777" w:rsidR="00463755" w:rsidRPr="00CE726B" w:rsidRDefault="00463755" w:rsidP="00463755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277E673" w14:textId="77777777" w:rsidR="00463755" w:rsidRPr="00CE726B" w:rsidRDefault="00463755" w:rsidP="00463755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double" w:sz="4" w:space="0" w:color="auto"/>
            </w:tcBorders>
          </w:tcPr>
          <w:p w14:paraId="2CD0AD95" w14:textId="77777777" w:rsidR="00463755" w:rsidRPr="00CE726B" w:rsidRDefault="00463755" w:rsidP="00463755">
            <w:pPr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CA004DE" w14:textId="77777777" w:rsidR="00463755" w:rsidRPr="00CE726B" w:rsidRDefault="00463755" w:rsidP="00463755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14:paraId="01E7AD64" w14:textId="77777777" w:rsidR="00463755" w:rsidRPr="00CE726B" w:rsidRDefault="00463755" w:rsidP="00463755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2FF388A8" w14:textId="77777777" w:rsidR="00463755" w:rsidRPr="00CE726B" w:rsidRDefault="00463755" w:rsidP="00463755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double" w:sz="4" w:space="0" w:color="auto"/>
            </w:tcBorders>
          </w:tcPr>
          <w:p w14:paraId="2CCE58C5" w14:textId="77777777" w:rsidR="00463755" w:rsidRPr="00CE726B" w:rsidRDefault="00463755" w:rsidP="00463755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03304FD7" w14:textId="77777777" w:rsidR="00463755" w:rsidRPr="00CE726B" w:rsidRDefault="00463755" w:rsidP="00463755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6F73AF83" w14:textId="77777777" w:rsidR="00463755" w:rsidRPr="00CE726B" w:rsidRDefault="00463755" w:rsidP="00463755">
            <w:pPr>
              <w:spacing w:line="1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63755" w:rsidRPr="00CE726B" w14:paraId="226CD4A9" w14:textId="77777777" w:rsidTr="008A7F36">
        <w:trPr>
          <w:cantSplit/>
          <w:trHeight w:val="262"/>
        </w:trPr>
        <w:tc>
          <w:tcPr>
            <w:tcW w:w="4185" w:type="dxa"/>
            <w:vAlign w:val="center"/>
          </w:tcPr>
          <w:p w14:paraId="74F6E280" w14:textId="77777777" w:rsidR="00463755" w:rsidRPr="00DA6371" w:rsidRDefault="00463755" w:rsidP="00463755">
            <w:pPr>
              <w:spacing w:line="18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63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078" w:type="dxa"/>
          </w:tcPr>
          <w:p w14:paraId="5AA29637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A69A28F" w14:textId="77777777" w:rsidR="00463755" w:rsidRPr="00CE726B" w:rsidRDefault="00463755" w:rsidP="00463755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318E14FA" w14:textId="77777777" w:rsidR="00463755" w:rsidRPr="00586C76" w:rsidRDefault="00463755" w:rsidP="00463755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vAlign w:val="center"/>
          </w:tcPr>
          <w:p w14:paraId="32C78A2C" w14:textId="77777777" w:rsidR="00463755" w:rsidRPr="00CE726B" w:rsidRDefault="00463755" w:rsidP="00463755">
            <w:pPr>
              <w:pStyle w:val="acctfourfigures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C0C7B2C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5DE21DF" w14:textId="77777777" w:rsidR="00463755" w:rsidRPr="00CE726B" w:rsidRDefault="00463755" w:rsidP="00463755">
            <w:pPr>
              <w:pStyle w:val="acctfourfigures"/>
              <w:tabs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65C64E83" w14:textId="77777777" w:rsidR="00463755" w:rsidRPr="00CE726B" w:rsidRDefault="00463755" w:rsidP="00463755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3BEE404" w14:textId="77777777" w:rsidR="00463755" w:rsidRPr="00CE726B" w:rsidRDefault="00463755" w:rsidP="00463755">
            <w:pPr>
              <w:pStyle w:val="acctfourfigures"/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14:paraId="4D3E1A8F" w14:textId="77777777" w:rsidR="00463755" w:rsidRPr="00CE726B" w:rsidRDefault="00463755" w:rsidP="00463755">
            <w:pPr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28DC720" w14:textId="77777777" w:rsidR="00463755" w:rsidRPr="00CE726B" w:rsidRDefault="00463755" w:rsidP="00463755">
            <w:pPr>
              <w:pStyle w:val="acctfourfigures"/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741CF508" w14:textId="77777777" w:rsidR="00463755" w:rsidRPr="00CE726B" w:rsidRDefault="00463755" w:rsidP="00463755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15F12F04" w14:textId="77777777" w:rsidR="00463755" w:rsidRPr="00CE726B" w:rsidRDefault="00463755" w:rsidP="00463755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60A570B6" w14:textId="77777777" w:rsidR="00463755" w:rsidRPr="00CE726B" w:rsidRDefault="00463755" w:rsidP="00463755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45E1E22A" w14:textId="77777777" w:rsidR="00463755" w:rsidRPr="00CE726B" w:rsidRDefault="00463755" w:rsidP="00463755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5AE3C41" w14:textId="77777777" w:rsidR="00463755" w:rsidRPr="00CE726B" w:rsidRDefault="00463755" w:rsidP="00463755">
            <w:pPr>
              <w:spacing w:line="1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63755" w:rsidRPr="00CE726B" w14:paraId="16EEF642" w14:textId="77777777" w:rsidTr="008A7F36">
        <w:trPr>
          <w:cantSplit/>
          <w:trHeight w:val="262"/>
        </w:trPr>
        <w:tc>
          <w:tcPr>
            <w:tcW w:w="4185" w:type="dxa"/>
            <w:vAlign w:val="center"/>
          </w:tcPr>
          <w:p w14:paraId="44271762" w14:textId="77777777" w:rsidR="00463755" w:rsidRPr="00CE726B" w:rsidRDefault="00463755" w:rsidP="00463755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DA63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ส่วนงานภูมิศาสตร์หลัก</w:t>
            </w:r>
          </w:p>
        </w:tc>
        <w:tc>
          <w:tcPr>
            <w:tcW w:w="1078" w:type="dxa"/>
          </w:tcPr>
          <w:p w14:paraId="5EC46ED4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0DCA1E5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1B3B90BB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72C14CC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126BF28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68054B2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143E1179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C311C82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14:paraId="731F80FD" w14:textId="77777777" w:rsidR="00463755" w:rsidRPr="00CE726B" w:rsidRDefault="00463755" w:rsidP="00463755">
            <w:pPr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AA45AFB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2E430668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5C599899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74401718" w14:textId="77777777" w:rsidR="00463755" w:rsidRPr="00CE726B" w:rsidRDefault="00463755" w:rsidP="00463755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59C2FB0A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8258A46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17595" w:rsidRPr="00CE726B" w14:paraId="022DB2AF" w14:textId="77777777" w:rsidTr="00507798">
        <w:trPr>
          <w:cantSplit/>
          <w:trHeight w:val="262"/>
        </w:trPr>
        <w:tc>
          <w:tcPr>
            <w:tcW w:w="4185" w:type="dxa"/>
            <w:vAlign w:val="center"/>
          </w:tcPr>
          <w:p w14:paraId="6869F2D4" w14:textId="77777777" w:rsidR="00017595" w:rsidRPr="00CE726B" w:rsidRDefault="00017595" w:rsidP="00017595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DA637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1078" w:type="dxa"/>
          </w:tcPr>
          <w:p w14:paraId="3A923BAC" w14:textId="1ACE63A6" w:rsidR="00017595" w:rsidRPr="00CE726B" w:rsidRDefault="00A25FC6" w:rsidP="0001759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185,14</w:t>
            </w:r>
            <w:r w:rsidR="00672CB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78" w:type="dxa"/>
            <w:vAlign w:val="center"/>
          </w:tcPr>
          <w:p w14:paraId="1707FB2C" w14:textId="77777777" w:rsidR="00017595" w:rsidRPr="00CE726B" w:rsidRDefault="00017595" w:rsidP="0001759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83B779D" w14:textId="3822E387" w:rsidR="00017595" w:rsidRPr="00CE726B" w:rsidRDefault="00017595" w:rsidP="00017595">
            <w:pPr>
              <w:tabs>
                <w:tab w:val="clear" w:pos="907"/>
                <w:tab w:val="left" w:pos="820"/>
              </w:tabs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2A93">
              <w:rPr>
                <w:rFonts w:asciiTheme="majorBidi" w:hAnsiTheme="majorBidi" w:cstheme="majorBidi"/>
                <w:sz w:val="30"/>
                <w:szCs w:val="30"/>
              </w:rPr>
              <w:t>154,076</w:t>
            </w:r>
          </w:p>
        </w:tc>
        <w:tc>
          <w:tcPr>
            <w:tcW w:w="178" w:type="dxa"/>
            <w:vAlign w:val="center"/>
          </w:tcPr>
          <w:p w14:paraId="0C689775" w14:textId="77777777" w:rsidR="00017595" w:rsidRPr="00CE726B" w:rsidRDefault="00017595" w:rsidP="0001759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38719AE" w14:textId="11B721C3" w:rsidR="00017595" w:rsidRPr="00CE726B" w:rsidRDefault="00C64223" w:rsidP="0001759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847</w:t>
            </w:r>
          </w:p>
        </w:tc>
        <w:tc>
          <w:tcPr>
            <w:tcW w:w="178" w:type="dxa"/>
            <w:vAlign w:val="center"/>
          </w:tcPr>
          <w:p w14:paraId="10F0E834" w14:textId="77777777" w:rsidR="00017595" w:rsidRPr="00CE726B" w:rsidRDefault="00017595" w:rsidP="0001759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508CB04" w14:textId="0C574DF4" w:rsidR="00017595" w:rsidRPr="00CE726B" w:rsidRDefault="00017595" w:rsidP="0001759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2A93">
              <w:rPr>
                <w:rFonts w:asciiTheme="majorBidi" w:hAnsiTheme="majorBidi" w:cstheme="majorBidi"/>
                <w:sz w:val="30"/>
                <w:szCs w:val="30"/>
              </w:rPr>
              <w:t>668</w:t>
            </w:r>
          </w:p>
        </w:tc>
        <w:tc>
          <w:tcPr>
            <w:tcW w:w="178" w:type="dxa"/>
            <w:vAlign w:val="center"/>
          </w:tcPr>
          <w:p w14:paraId="3D610DCD" w14:textId="77777777" w:rsidR="00017595" w:rsidRPr="00CE726B" w:rsidRDefault="00017595" w:rsidP="0001759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14:paraId="4F5B57E6" w14:textId="434C21D8" w:rsidR="00017595" w:rsidRPr="00CE726B" w:rsidRDefault="00DD798C" w:rsidP="00017595">
            <w:pPr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7E47F801" w14:textId="77777777" w:rsidR="00017595" w:rsidRPr="00CE726B" w:rsidRDefault="00017595" w:rsidP="0001759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2A023C52" w14:textId="19A70422" w:rsidR="00017595" w:rsidRPr="00CE726B" w:rsidRDefault="00017595" w:rsidP="0001759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2A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center"/>
          </w:tcPr>
          <w:p w14:paraId="32D0D64E" w14:textId="77777777" w:rsidR="00017595" w:rsidRPr="00CE726B" w:rsidRDefault="00017595" w:rsidP="0001759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10BA30E0" w14:textId="744314EC" w:rsidR="00017595" w:rsidRPr="00CE726B" w:rsidRDefault="007D35A8" w:rsidP="00017595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CD07E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D07EC">
              <w:rPr>
                <w:rFonts w:asciiTheme="majorBidi" w:hAnsiTheme="majorBidi" w:cstheme="majorBidi"/>
                <w:sz w:val="30"/>
                <w:szCs w:val="30"/>
              </w:rPr>
              <w:t>989</w:t>
            </w:r>
          </w:p>
        </w:tc>
        <w:tc>
          <w:tcPr>
            <w:tcW w:w="180" w:type="dxa"/>
            <w:vAlign w:val="center"/>
          </w:tcPr>
          <w:p w14:paraId="51F1C03D" w14:textId="77777777" w:rsidR="00017595" w:rsidRPr="00CE726B" w:rsidRDefault="00017595" w:rsidP="0001759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68CD36" w14:textId="765253AB" w:rsidR="00017595" w:rsidRPr="00CE726B" w:rsidRDefault="00017595" w:rsidP="00017595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2A93">
              <w:rPr>
                <w:rFonts w:asciiTheme="majorBidi" w:hAnsiTheme="majorBidi" w:cstheme="majorBidi"/>
                <w:sz w:val="30"/>
                <w:szCs w:val="30"/>
              </w:rPr>
              <w:t>154,744</w:t>
            </w:r>
          </w:p>
        </w:tc>
      </w:tr>
      <w:tr w:rsidR="00017595" w:rsidRPr="00CE726B" w14:paraId="455C212E" w14:textId="77777777" w:rsidTr="00507798">
        <w:trPr>
          <w:cantSplit/>
          <w:trHeight w:val="262"/>
        </w:trPr>
        <w:tc>
          <w:tcPr>
            <w:tcW w:w="4185" w:type="dxa"/>
            <w:vAlign w:val="center"/>
          </w:tcPr>
          <w:p w14:paraId="2E2C8AC3" w14:textId="77777777" w:rsidR="00017595" w:rsidRPr="00CE726B" w:rsidRDefault="00017595" w:rsidP="00017595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DA637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ต่างประเทศ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6668A9A1" w14:textId="3604F785" w:rsidR="00017595" w:rsidRPr="00CE726B" w:rsidRDefault="00A25FC6" w:rsidP="0001759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182,137</w:t>
            </w:r>
          </w:p>
        </w:tc>
        <w:tc>
          <w:tcPr>
            <w:tcW w:w="178" w:type="dxa"/>
            <w:vAlign w:val="center"/>
          </w:tcPr>
          <w:p w14:paraId="58408577" w14:textId="77777777" w:rsidR="00017595" w:rsidRPr="00CE726B" w:rsidRDefault="00017595" w:rsidP="0001759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3E4D095C" w14:textId="11AA68D4" w:rsidR="00017595" w:rsidRPr="00CE726B" w:rsidRDefault="00017595" w:rsidP="00017595">
            <w:pPr>
              <w:tabs>
                <w:tab w:val="clear" w:pos="907"/>
                <w:tab w:val="left" w:pos="820"/>
              </w:tabs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2A93">
              <w:rPr>
                <w:rFonts w:asciiTheme="majorBidi" w:hAnsiTheme="majorBidi" w:cstheme="majorBidi"/>
                <w:sz w:val="30"/>
                <w:szCs w:val="30"/>
              </w:rPr>
              <w:t>183,447</w:t>
            </w:r>
          </w:p>
        </w:tc>
        <w:tc>
          <w:tcPr>
            <w:tcW w:w="178" w:type="dxa"/>
            <w:vAlign w:val="center"/>
          </w:tcPr>
          <w:p w14:paraId="2C6CF42D" w14:textId="77777777" w:rsidR="00017595" w:rsidRPr="00CE726B" w:rsidRDefault="00017595" w:rsidP="0001759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6AE02F72" w14:textId="680A42FA" w:rsidR="00017595" w:rsidRPr="00CE726B" w:rsidRDefault="00901390" w:rsidP="0001759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C64223">
              <w:rPr>
                <w:rFonts w:asciiTheme="majorBidi" w:hAnsiTheme="majorBidi" w:cstheme="majorBidi"/>
                <w:sz w:val="30"/>
                <w:szCs w:val="30"/>
              </w:rPr>
              <w:t>6,102</w:t>
            </w:r>
          </w:p>
        </w:tc>
        <w:tc>
          <w:tcPr>
            <w:tcW w:w="178" w:type="dxa"/>
            <w:vAlign w:val="center"/>
          </w:tcPr>
          <w:p w14:paraId="35892518" w14:textId="77777777" w:rsidR="00017595" w:rsidRPr="00CE726B" w:rsidRDefault="00017595" w:rsidP="0001759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6960ED25" w14:textId="6550A41A" w:rsidR="00017595" w:rsidRPr="00CE726B" w:rsidRDefault="00017595" w:rsidP="0001759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2A93">
              <w:rPr>
                <w:rFonts w:asciiTheme="majorBidi" w:hAnsiTheme="majorBidi" w:cstheme="majorBidi"/>
                <w:sz w:val="30"/>
                <w:szCs w:val="30"/>
              </w:rPr>
              <w:t>45,639</w:t>
            </w:r>
          </w:p>
        </w:tc>
        <w:tc>
          <w:tcPr>
            <w:tcW w:w="178" w:type="dxa"/>
            <w:vAlign w:val="center"/>
          </w:tcPr>
          <w:p w14:paraId="4676A611" w14:textId="77777777" w:rsidR="00017595" w:rsidRPr="00CE726B" w:rsidRDefault="00017595" w:rsidP="0001759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14:paraId="50CDBD28" w14:textId="2FBCBA33" w:rsidR="00017595" w:rsidRPr="00CE726B" w:rsidRDefault="00DD798C" w:rsidP="00017595">
            <w:pPr>
              <w:tabs>
                <w:tab w:val="clear" w:pos="907"/>
                <w:tab w:val="left" w:pos="530"/>
              </w:tabs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(43,955)</w:t>
            </w:r>
          </w:p>
        </w:tc>
        <w:tc>
          <w:tcPr>
            <w:tcW w:w="178" w:type="dxa"/>
            <w:vAlign w:val="center"/>
          </w:tcPr>
          <w:p w14:paraId="7FDE7F58" w14:textId="77777777" w:rsidR="00017595" w:rsidRPr="00CE726B" w:rsidRDefault="00017595" w:rsidP="0001759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5C84EAE" w14:textId="03FDCCA1" w:rsidR="00017595" w:rsidRPr="00DA6371" w:rsidRDefault="00017595" w:rsidP="00017595">
            <w:pPr>
              <w:tabs>
                <w:tab w:val="clear" w:pos="907"/>
                <w:tab w:val="left" w:pos="530"/>
              </w:tabs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2A93">
              <w:rPr>
                <w:rFonts w:asciiTheme="majorBidi" w:hAnsiTheme="majorBidi" w:cstheme="majorBidi"/>
                <w:sz w:val="30"/>
                <w:szCs w:val="30"/>
              </w:rPr>
              <w:t>(45,639)</w:t>
            </w:r>
          </w:p>
        </w:tc>
        <w:tc>
          <w:tcPr>
            <w:tcW w:w="182" w:type="dxa"/>
            <w:vAlign w:val="center"/>
          </w:tcPr>
          <w:p w14:paraId="407F187E" w14:textId="77777777" w:rsidR="00017595" w:rsidRPr="00CE726B" w:rsidRDefault="00017595" w:rsidP="0001759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66DB64D9" w14:textId="1E66BC65" w:rsidR="00017595" w:rsidRPr="00CE726B" w:rsidRDefault="00B87ED4" w:rsidP="00017595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CD07E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D07EC">
              <w:rPr>
                <w:rFonts w:asciiTheme="majorBidi" w:hAnsiTheme="majorBidi" w:cstheme="majorBidi"/>
                <w:sz w:val="30"/>
                <w:szCs w:val="30"/>
              </w:rPr>
              <w:t>284</w:t>
            </w:r>
          </w:p>
        </w:tc>
        <w:tc>
          <w:tcPr>
            <w:tcW w:w="180" w:type="dxa"/>
            <w:vAlign w:val="center"/>
          </w:tcPr>
          <w:p w14:paraId="09B8D930" w14:textId="77777777" w:rsidR="00017595" w:rsidRPr="00CE726B" w:rsidRDefault="00017595" w:rsidP="0001759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370BFB0" w14:textId="4EE56BA9" w:rsidR="00017595" w:rsidRPr="00CE726B" w:rsidRDefault="00017595" w:rsidP="00017595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2A93">
              <w:rPr>
                <w:rFonts w:asciiTheme="majorBidi" w:hAnsiTheme="majorBidi" w:cstheme="majorBidi"/>
                <w:sz w:val="30"/>
                <w:szCs w:val="30"/>
              </w:rPr>
              <w:t>183,447</w:t>
            </w:r>
          </w:p>
        </w:tc>
      </w:tr>
      <w:tr w:rsidR="00017595" w:rsidRPr="00CE726B" w14:paraId="03409E6C" w14:textId="77777777" w:rsidTr="00507798">
        <w:trPr>
          <w:cantSplit/>
          <w:trHeight w:val="262"/>
        </w:trPr>
        <w:tc>
          <w:tcPr>
            <w:tcW w:w="4185" w:type="dxa"/>
            <w:vAlign w:val="center"/>
          </w:tcPr>
          <w:p w14:paraId="7A71CCC8" w14:textId="77777777" w:rsidR="00017595" w:rsidRPr="00474221" w:rsidRDefault="00017595" w:rsidP="00017595">
            <w:pPr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63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7F5EA8E9" w14:textId="72386D3E" w:rsidR="00017595" w:rsidRPr="00550CC5" w:rsidRDefault="00672CBE" w:rsidP="0001759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367,279</w:t>
            </w:r>
          </w:p>
        </w:tc>
        <w:tc>
          <w:tcPr>
            <w:tcW w:w="178" w:type="dxa"/>
            <w:vAlign w:val="center"/>
          </w:tcPr>
          <w:p w14:paraId="6D82DCBE" w14:textId="77777777" w:rsidR="00017595" w:rsidRPr="00550CC5" w:rsidRDefault="00017595" w:rsidP="0001759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505B46A8" w14:textId="59EFF057" w:rsidR="00017595" w:rsidRPr="00550CC5" w:rsidRDefault="00017595" w:rsidP="00017595">
            <w:pPr>
              <w:tabs>
                <w:tab w:val="clear" w:pos="907"/>
                <w:tab w:val="left" w:pos="820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2A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337,523</w:t>
            </w:r>
          </w:p>
        </w:tc>
        <w:tc>
          <w:tcPr>
            <w:tcW w:w="178" w:type="dxa"/>
            <w:vAlign w:val="center"/>
          </w:tcPr>
          <w:p w14:paraId="58B26895" w14:textId="77777777" w:rsidR="00017595" w:rsidRPr="00550CC5" w:rsidRDefault="00017595" w:rsidP="0001759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4F62F5E4" w14:textId="6DEF753C" w:rsidR="00017595" w:rsidRPr="00550CC5" w:rsidRDefault="009D69A7" w:rsidP="0001759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46,949</w:t>
            </w:r>
          </w:p>
        </w:tc>
        <w:tc>
          <w:tcPr>
            <w:tcW w:w="178" w:type="dxa"/>
            <w:vAlign w:val="center"/>
          </w:tcPr>
          <w:p w14:paraId="22801CE6" w14:textId="77777777" w:rsidR="00017595" w:rsidRPr="00550CC5" w:rsidRDefault="00017595" w:rsidP="0001759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27E15AB4" w14:textId="5ED1DED8" w:rsidR="00017595" w:rsidRPr="00550CC5" w:rsidRDefault="00017595" w:rsidP="0001759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2A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46,307</w:t>
            </w:r>
          </w:p>
        </w:tc>
        <w:tc>
          <w:tcPr>
            <w:tcW w:w="178" w:type="dxa"/>
            <w:vAlign w:val="center"/>
          </w:tcPr>
          <w:p w14:paraId="0B61793F" w14:textId="77777777" w:rsidR="00017595" w:rsidRPr="00550CC5" w:rsidRDefault="00017595" w:rsidP="0001759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</w:tcPr>
          <w:p w14:paraId="35750ECC" w14:textId="7D448F63" w:rsidR="00017595" w:rsidRPr="00A46ACF" w:rsidRDefault="00DD798C" w:rsidP="00017595">
            <w:pPr>
              <w:tabs>
                <w:tab w:val="clear" w:pos="907"/>
                <w:tab w:val="left" w:pos="530"/>
              </w:tabs>
              <w:ind w:right="-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(43,955)</w:t>
            </w:r>
          </w:p>
        </w:tc>
        <w:tc>
          <w:tcPr>
            <w:tcW w:w="178" w:type="dxa"/>
            <w:vAlign w:val="center"/>
          </w:tcPr>
          <w:p w14:paraId="66C588B1" w14:textId="77777777" w:rsidR="00017595" w:rsidRPr="00550CC5" w:rsidRDefault="00017595" w:rsidP="0001759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4319CD4F" w14:textId="2591BF39" w:rsidR="00017595" w:rsidRPr="00550CC5" w:rsidRDefault="00017595" w:rsidP="00017595">
            <w:pPr>
              <w:tabs>
                <w:tab w:val="clear" w:pos="907"/>
                <w:tab w:val="left" w:pos="530"/>
              </w:tabs>
              <w:ind w:right="-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2A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(45,639)</w:t>
            </w:r>
          </w:p>
        </w:tc>
        <w:tc>
          <w:tcPr>
            <w:tcW w:w="182" w:type="dxa"/>
            <w:vAlign w:val="center"/>
          </w:tcPr>
          <w:p w14:paraId="4FE635D3" w14:textId="77777777" w:rsidR="00017595" w:rsidRPr="00550CC5" w:rsidRDefault="00017595" w:rsidP="0001759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</w:tcPr>
          <w:p w14:paraId="4DABCF98" w14:textId="15E0016D" w:rsidR="00017595" w:rsidRPr="00550CC5" w:rsidRDefault="000D182B" w:rsidP="00017595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370,273</w:t>
            </w:r>
          </w:p>
        </w:tc>
        <w:tc>
          <w:tcPr>
            <w:tcW w:w="180" w:type="dxa"/>
            <w:vAlign w:val="center"/>
          </w:tcPr>
          <w:p w14:paraId="5347E24B" w14:textId="77777777" w:rsidR="00017595" w:rsidRPr="00550CC5" w:rsidRDefault="00017595" w:rsidP="0001759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7C13C8E" w14:textId="49E1CA0C" w:rsidR="00017595" w:rsidRPr="00550CC5" w:rsidRDefault="00017595" w:rsidP="00017595">
            <w:pPr>
              <w:tabs>
                <w:tab w:val="clear" w:pos="907"/>
                <w:tab w:val="left" w:pos="73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2A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338,191</w:t>
            </w:r>
          </w:p>
        </w:tc>
      </w:tr>
      <w:tr w:rsidR="00463755" w:rsidRPr="00CE726B" w14:paraId="0D8575E4" w14:textId="77777777" w:rsidTr="008A7F36">
        <w:trPr>
          <w:cantSplit/>
          <w:trHeight w:val="262"/>
        </w:trPr>
        <w:tc>
          <w:tcPr>
            <w:tcW w:w="4185" w:type="dxa"/>
            <w:vAlign w:val="center"/>
          </w:tcPr>
          <w:p w14:paraId="610A500D" w14:textId="77777777" w:rsidR="00463755" w:rsidRPr="00CE726B" w:rsidRDefault="00463755" w:rsidP="00463755">
            <w:pPr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0EA4B895" w14:textId="77777777" w:rsidR="00463755" w:rsidRPr="005E3665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049E2E6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center"/>
          </w:tcPr>
          <w:p w14:paraId="0D92894B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49A9BFC3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</w:tcPr>
          <w:p w14:paraId="102E7A8D" w14:textId="77777777" w:rsidR="00463755" w:rsidRPr="005E3665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2203D7A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center"/>
          </w:tcPr>
          <w:p w14:paraId="09E34B63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FCFD52D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double" w:sz="4" w:space="0" w:color="auto"/>
            </w:tcBorders>
          </w:tcPr>
          <w:p w14:paraId="133212BE" w14:textId="77777777" w:rsidR="00463755" w:rsidRPr="005E3665" w:rsidRDefault="00463755" w:rsidP="00463755">
            <w:pPr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305AC03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14:paraId="0BA4B048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480B6EAF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double" w:sz="4" w:space="0" w:color="auto"/>
            </w:tcBorders>
          </w:tcPr>
          <w:p w14:paraId="79A206B4" w14:textId="77777777" w:rsidR="00463755" w:rsidRPr="005E3665" w:rsidRDefault="00463755" w:rsidP="00463755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57E821D3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7F666DFF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63755" w:rsidRPr="00CE726B" w14:paraId="63D0A2BA" w14:textId="77777777" w:rsidTr="008A7F36">
        <w:trPr>
          <w:cantSplit/>
          <w:trHeight w:val="262"/>
        </w:trPr>
        <w:tc>
          <w:tcPr>
            <w:tcW w:w="4185" w:type="dxa"/>
            <w:vAlign w:val="center"/>
          </w:tcPr>
          <w:p w14:paraId="54086286" w14:textId="77777777" w:rsidR="00463755" w:rsidRPr="00DA6371" w:rsidRDefault="00463755" w:rsidP="00463755">
            <w:pPr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A63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078" w:type="dxa"/>
          </w:tcPr>
          <w:p w14:paraId="0D4AB532" w14:textId="77777777" w:rsidR="00463755" w:rsidRPr="005E3665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615FD82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14AB1C80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3711DCA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25908635" w14:textId="77777777" w:rsidR="00463755" w:rsidRPr="005E3665" w:rsidRDefault="00463755" w:rsidP="004637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4795F18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2F41EC45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F11D0A9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</w:tcPr>
          <w:p w14:paraId="397EA2B6" w14:textId="77777777" w:rsidR="00463755" w:rsidRPr="005E3665" w:rsidRDefault="00463755" w:rsidP="00463755">
            <w:pPr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4A34E640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6A71FFB0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326AE5FE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</w:tcPr>
          <w:p w14:paraId="4A06200F" w14:textId="77777777" w:rsidR="00463755" w:rsidRPr="005E3665" w:rsidRDefault="00463755" w:rsidP="00463755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6808B0AB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06E8C6E" w14:textId="77777777" w:rsidR="00463755" w:rsidRPr="00CE726B" w:rsidRDefault="00463755" w:rsidP="0046375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17595" w:rsidRPr="00CE726B" w14:paraId="375CEC69" w14:textId="77777777" w:rsidTr="008A7F36">
        <w:trPr>
          <w:cantSplit/>
          <w:trHeight w:val="262"/>
        </w:trPr>
        <w:tc>
          <w:tcPr>
            <w:tcW w:w="4185" w:type="dxa"/>
            <w:vAlign w:val="center"/>
          </w:tcPr>
          <w:p w14:paraId="55FF9AAD" w14:textId="77777777" w:rsidR="00017595" w:rsidRPr="00CE726B" w:rsidRDefault="00017595" w:rsidP="00017595">
            <w:pPr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DA6371">
              <w:rPr>
                <w:rFonts w:asciiTheme="majorBidi" w:hAnsiTheme="majorBidi" w:cstheme="majorBidi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078" w:type="dxa"/>
          </w:tcPr>
          <w:p w14:paraId="7455E322" w14:textId="115DD412" w:rsidR="00017595" w:rsidRPr="001C2E1F" w:rsidRDefault="00672CBE" w:rsidP="0001759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367,279</w:t>
            </w:r>
          </w:p>
        </w:tc>
        <w:tc>
          <w:tcPr>
            <w:tcW w:w="178" w:type="dxa"/>
            <w:vAlign w:val="center"/>
          </w:tcPr>
          <w:p w14:paraId="1DF78C7C" w14:textId="77777777" w:rsidR="00017595" w:rsidRPr="001C2E1F" w:rsidRDefault="00017595" w:rsidP="0001759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3CD531B6" w14:textId="239851FD" w:rsidR="00017595" w:rsidRPr="001C2E1F" w:rsidRDefault="00017595" w:rsidP="0001759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2A93">
              <w:rPr>
                <w:rFonts w:asciiTheme="majorBidi" w:hAnsiTheme="majorBidi" w:cstheme="majorBidi"/>
                <w:sz w:val="30"/>
                <w:szCs w:val="30"/>
              </w:rPr>
              <w:t>337,523</w:t>
            </w:r>
          </w:p>
        </w:tc>
        <w:tc>
          <w:tcPr>
            <w:tcW w:w="178" w:type="dxa"/>
            <w:vAlign w:val="center"/>
          </w:tcPr>
          <w:p w14:paraId="59E0E397" w14:textId="77777777" w:rsidR="00017595" w:rsidRPr="001C2E1F" w:rsidRDefault="00017595" w:rsidP="0001759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387F4D8" w14:textId="64EC3D6D" w:rsidR="00017595" w:rsidRPr="001C2E1F" w:rsidRDefault="009D69A7" w:rsidP="0001759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46,949</w:t>
            </w:r>
          </w:p>
        </w:tc>
        <w:tc>
          <w:tcPr>
            <w:tcW w:w="178" w:type="dxa"/>
            <w:vAlign w:val="center"/>
          </w:tcPr>
          <w:p w14:paraId="31C8C5E8" w14:textId="77777777" w:rsidR="00017595" w:rsidRPr="001C2E1F" w:rsidRDefault="00017595" w:rsidP="0001759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7E5D1B09" w14:textId="6D87A571" w:rsidR="00017595" w:rsidRPr="001C2E1F" w:rsidRDefault="00017595" w:rsidP="0001759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2A93">
              <w:rPr>
                <w:rFonts w:asciiTheme="majorBidi" w:hAnsiTheme="majorBidi" w:cstheme="majorBidi"/>
                <w:sz w:val="30"/>
                <w:szCs w:val="30"/>
              </w:rPr>
              <w:t>46,307</w:t>
            </w:r>
          </w:p>
        </w:tc>
        <w:tc>
          <w:tcPr>
            <w:tcW w:w="178" w:type="dxa"/>
            <w:vAlign w:val="center"/>
          </w:tcPr>
          <w:p w14:paraId="54E32C98" w14:textId="77777777" w:rsidR="00017595" w:rsidRPr="001C2E1F" w:rsidRDefault="00017595" w:rsidP="0001759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14:paraId="2A3294AB" w14:textId="185C9E2C" w:rsidR="00017595" w:rsidRPr="001C2E1F" w:rsidRDefault="00DD798C" w:rsidP="00017595">
            <w:pPr>
              <w:tabs>
                <w:tab w:val="clear" w:pos="907"/>
                <w:tab w:val="left" w:pos="530"/>
              </w:tabs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(43,955)</w:t>
            </w:r>
          </w:p>
        </w:tc>
        <w:tc>
          <w:tcPr>
            <w:tcW w:w="178" w:type="dxa"/>
            <w:vAlign w:val="center"/>
          </w:tcPr>
          <w:p w14:paraId="717E289A" w14:textId="77777777" w:rsidR="00017595" w:rsidRPr="001C2E1F" w:rsidRDefault="00017595" w:rsidP="0001759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0FE89CE6" w14:textId="15860097" w:rsidR="00017595" w:rsidRPr="001C2E1F" w:rsidRDefault="00017595" w:rsidP="00017595">
            <w:pPr>
              <w:tabs>
                <w:tab w:val="clear" w:pos="907"/>
                <w:tab w:val="left" w:pos="350"/>
              </w:tabs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2A93">
              <w:rPr>
                <w:rFonts w:asciiTheme="majorBidi" w:hAnsiTheme="majorBidi" w:cstheme="majorBidi"/>
                <w:sz w:val="30"/>
                <w:szCs w:val="30"/>
              </w:rPr>
              <w:t>(45,639)</w:t>
            </w:r>
          </w:p>
        </w:tc>
        <w:tc>
          <w:tcPr>
            <w:tcW w:w="182" w:type="dxa"/>
            <w:vAlign w:val="center"/>
          </w:tcPr>
          <w:p w14:paraId="69D7EE42" w14:textId="77777777" w:rsidR="00017595" w:rsidRPr="001C2E1F" w:rsidRDefault="00017595" w:rsidP="0001759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1BDC377D" w14:textId="2725A49E" w:rsidR="00017595" w:rsidRPr="00DA6371" w:rsidRDefault="000D182B" w:rsidP="00017595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370,273</w:t>
            </w:r>
          </w:p>
        </w:tc>
        <w:tc>
          <w:tcPr>
            <w:tcW w:w="180" w:type="dxa"/>
            <w:vAlign w:val="center"/>
          </w:tcPr>
          <w:p w14:paraId="6A498442" w14:textId="77777777" w:rsidR="00017595" w:rsidRPr="001C2E1F" w:rsidRDefault="00017595" w:rsidP="0001759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163CD9E" w14:textId="52DB3D4C" w:rsidR="00017595" w:rsidRPr="001C2E1F" w:rsidRDefault="00017595" w:rsidP="0001759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2A93">
              <w:rPr>
                <w:rFonts w:asciiTheme="majorBidi" w:hAnsiTheme="majorBidi" w:cstheme="majorBidi"/>
                <w:sz w:val="30"/>
                <w:szCs w:val="30"/>
              </w:rPr>
              <w:t>338,191</w:t>
            </w:r>
          </w:p>
        </w:tc>
      </w:tr>
    </w:tbl>
    <w:p w14:paraId="02E637EA" w14:textId="77777777" w:rsidR="006D5263" w:rsidRDefault="006D5263" w:rsidP="006D5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4FBAF39" w14:textId="77777777" w:rsidR="006D5263" w:rsidRPr="00CE726B" w:rsidRDefault="006D5263" w:rsidP="006D5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  <w:sectPr w:rsidR="006D5263" w:rsidRPr="00CE726B" w:rsidSect="00184A7A">
          <w:headerReference w:type="default" r:id="rId10"/>
          <w:footerReference w:type="default" r:id="rId11"/>
          <w:pgSz w:w="16834" w:h="11909" w:orient="landscape" w:code="9"/>
          <w:pgMar w:top="720" w:right="1152" w:bottom="720" w:left="1152" w:header="720" w:footer="720" w:gutter="0"/>
          <w:cols w:space="720"/>
          <w:docGrid w:linePitch="245"/>
        </w:sectPr>
      </w:pPr>
    </w:p>
    <w:p w14:paraId="567E05C9" w14:textId="2A298252" w:rsidR="006D5263" w:rsidRPr="00AF3771" w:rsidRDefault="006D5263" w:rsidP="006D5263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F0B2B">
        <w:rPr>
          <w:rFonts w:asciiTheme="majorBidi" w:hAnsiTheme="majorBidi" w:cstheme="majorBidi"/>
          <w:sz w:val="30"/>
          <w:szCs w:val="30"/>
        </w:rPr>
        <w:lastRenderedPageBreak/>
        <w:t>1</w:t>
      </w:r>
      <w:r w:rsidR="00142EE3">
        <w:rPr>
          <w:rFonts w:asciiTheme="majorBidi" w:hAnsiTheme="majorBidi" w:cstheme="majorBidi"/>
          <w:sz w:val="30"/>
          <w:szCs w:val="30"/>
        </w:rPr>
        <w:t>1</w:t>
      </w:r>
      <w:r w:rsidRPr="00CE726B">
        <w:rPr>
          <w:rFonts w:asciiTheme="majorBidi" w:hAnsiTheme="majorBidi" w:cstheme="majorBidi"/>
          <w:sz w:val="30"/>
          <w:szCs w:val="30"/>
        </w:rPr>
        <w:tab/>
      </w:r>
      <w:r w:rsidRPr="00DA6371">
        <w:rPr>
          <w:rFonts w:asciiTheme="majorBidi" w:hAnsiTheme="majorBidi" w:cstheme="majorBidi"/>
          <w:sz w:val="30"/>
          <w:szCs w:val="30"/>
          <w:cs/>
        </w:rPr>
        <w:t>ข้อมูลเกี่ยวกับระดับและวิธีวัดมูลค่ายุติธรรมของเงินลงทุน</w:t>
      </w:r>
    </w:p>
    <w:p w14:paraId="3BB0C5F6" w14:textId="77777777" w:rsidR="006D5263" w:rsidRPr="0078485E" w:rsidRDefault="006D5263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1"/>
        <w:gridCol w:w="814"/>
        <w:gridCol w:w="1259"/>
        <w:gridCol w:w="263"/>
        <w:gridCol w:w="1261"/>
        <w:gridCol w:w="252"/>
        <w:gridCol w:w="1190"/>
      </w:tblGrid>
      <w:tr w:rsidR="006D5263" w:rsidRPr="00CE726B" w14:paraId="5DB57E14" w14:textId="77777777" w:rsidTr="00D37403">
        <w:trPr>
          <w:tblHeader/>
        </w:trPr>
        <w:tc>
          <w:tcPr>
            <w:tcW w:w="2255" w:type="pct"/>
          </w:tcPr>
          <w:p w14:paraId="07A75553" w14:textId="77777777" w:rsidR="006D5263" w:rsidRPr="002F152C" w:rsidRDefault="006D5263" w:rsidP="00D37403">
            <w:pPr>
              <w:spacing w:line="380" w:lineRule="exact"/>
              <w:ind w:left="-14"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63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มูลค่ายุติธรรมจำแนกตามวิธีการประมาณมูลค่า</w:t>
            </w:r>
          </w:p>
        </w:tc>
        <w:tc>
          <w:tcPr>
            <w:tcW w:w="443" w:type="pct"/>
          </w:tcPr>
          <w:p w14:paraId="3980F44B" w14:textId="77777777" w:rsidR="006D5263" w:rsidRPr="00CE726B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6" w:type="pct"/>
          </w:tcPr>
          <w:p w14:paraId="2328C25B" w14:textId="77777777" w:rsidR="006D5263" w:rsidRPr="00DA6371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63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ระดับที่ 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14:paraId="6DB4E01E" w14:textId="77777777" w:rsidR="006D5263" w:rsidRPr="00CE726B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4F06CE8A" w14:textId="77777777" w:rsidR="006D5263" w:rsidRPr="00DA6371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63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ระดับที่ </w:t>
            </w:r>
            <w:r w:rsidRPr="004157E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7" w:type="pct"/>
          </w:tcPr>
          <w:p w14:paraId="532E76D9" w14:textId="77777777" w:rsidR="006D5263" w:rsidRPr="00CE726B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38924032" w14:textId="77777777" w:rsidR="006D5263" w:rsidRPr="00DA6371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637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6D5263" w:rsidRPr="00CE726B" w14:paraId="1F4A9F02" w14:textId="77777777" w:rsidTr="00D37403">
        <w:trPr>
          <w:tblHeader/>
        </w:trPr>
        <w:tc>
          <w:tcPr>
            <w:tcW w:w="2255" w:type="pct"/>
          </w:tcPr>
          <w:p w14:paraId="16B29CC9" w14:textId="77777777" w:rsidR="006D5263" w:rsidRPr="00CE726B" w:rsidRDefault="006D5263" w:rsidP="00D37403">
            <w:pPr>
              <w:spacing w:line="380" w:lineRule="exact"/>
              <w:ind w:left="-14"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43" w:type="pct"/>
          </w:tcPr>
          <w:p w14:paraId="5D35847D" w14:textId="77777777" w:rsidR="006D5263" w:rsidRPr="00492A04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A637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86" w:type="pct"/>
          </w:tcPr>
          <w:p w14:paraId="69289576" w14:textId="77777777" w:rsidR="006D5263" w:rsidRPr="00DA6371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54FAB8D7" w14:textId="77777777" w:rsidR="006D5263" w:rsidRPr="00CE726B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3191FC4E" w14:textId="77777777" w:rsidR="006D5263" w:rsidRPr="00DA6371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089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A63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137" w:type="pct"/>
          </w:tcPr>
          <w:p w14:paraId="4888FAE7" w14:textId="77777777" w:rsidR="006D5263" w:rsidRPr="00CE726B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4A0E3D18" w14:textId="77777777" w:rsidR="006D5263" w:rsidRPr="00DA6371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D5263" w:rsidRPr="00CE726B" w14:paraId="5912045B" w14:textId="77777777" w:rsidTr="00D37403">
        <w:trPr>
          <w:tblHeader/>
        </w:trPr>
        <w:tc>
          <w:tcPr>
            <w:tcW w:w="2255" w:type="pct"/>
          </w:tcPr>
          <w:p w14:paraId="0CC2C8AD" w14:textId="0FE2BFE5" w:rsidR="006D5263" w:rsidRPr="001A2918" w:rsidRDefault="006D5263" w:rsidP="00D37403">
            <w:pPr>
              <w:spacing w:line="380" w:lineRule="exact"/>
              <w:ind w:left="-14"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A63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157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4D46F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0175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4D46F7" w:rsidRPr="00DA637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D46F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443" w:type="pct"/>
          </w:tcPr>
          <w:p w14:paraId="27994A20" w14:textId="77777777" w:rsidR="006D5263" w:rsidRPr="00CE726B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6" w:type="pct"/>
          </w:tcPr>
          <w:p w14:paraId="3EBD66B9" w14:textId="77777777" w:rsidR="006D5263" w:rsidRPr="00DA6371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031A8A6C" w14:textId="77777777" w:rsidR="006D5263" w:rsidRPr="00CE726B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2C3D0217" w14:textId="77777777" w:rsidR="006D5263" w:rsidRPr="00DA6371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" w:type="pct"/>
          </w:tcPr>
          <w:p w14:paraId="3B85F052" w14:textId="77777777" w:rsidR="006D5263" w:rsidRPr="00CE726B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1C613A9B" w14:textId="77777777" w:rsidR="006D5263" w:rsidRPr="00DA6371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8678C" w:rsidRPr="00CE726B" w14:paraId="3431FB81" w14:textId="77777777" w:rsidTr="00D37403">
        <w:tc>
          <w:tcPr>
            <w:tcW w:w="2255" w:type="pct"/>
          </w:tcPr>
          <w:p w14:paraId="233DEBCE" w14:textId="77777777" w:rsidR="00F8678C" w:rsidRPr="00DA6371" w:rsidRDefault="00F8678C" w:rsidP="00F8678C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6371">
              <w:rPr>
                <w:rFonts w:asciiTheme="majorBidi" w:hAnsiTheme="majorBidi"/>
                <w:sz w:val="30"/>
                <w:szCs w:val="30"/>
                <w:cs/>
              </w:rPr>
              <w:t xml:space="preserve">เงินลงทุนในอสังหาริมทรัพย์ตามมูลค่ายุติธรรม </w:t>
            </w:r>
          </w:p>
        </w:tc>
        <w:tc>
          <w:tcPr>
            <w:tcW w:w="443" w:type="pct"/>
          </w:tcPr>
          <w:p w14:paraId="198C0206" w14:textId="509E6175" w:rsidR="00F8678C" w:rsidRPr="000524D2" w:rsidRDefault="00F8678C" w:rsidP="00F8678C">
            <w:pPr>
              <w:tabs>
                <w:tab w:val="decimal" w:pos="972"/>
              </w:tabs>
              <w:ind w:right="9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86" w:type="pct"/>
          </w:tcPr>
          <w:p w14:paraId="2B365EE5" w14:textId="6A2913D1" w:rsidR="00F8678C" w:rsidRPr="00CF5D9B" w:rsidRDefault="000D182B" w:rsidP="00F8678C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FE3524D" w14:textId="77777777" w:rsidR="00F8678C" w:rsidRPr="00CF5D9B" w:rsidRDefault="00F8678C" w:rsidP="00F8678C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2ED94F62" w14:textId="297F132D" w:rsidR="00F8678C" w:rsidRPr="00CF5D9B" w:rsidRDefault="00DA0431" w:rsidP="00F8678C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7,497,694</w:t>
            </w:r>
          </w:p>
        </w:tc>
        <w:tc>
          <w:tcPr>
            <w:tcW w:w="137" w:type="pct"/>
          </w:tcPr>
          <w:p w14:paraId="61C71C4B" w14:textId="77777777" w:rsidR="00F8678C" w:rsidRPr="00CF5D9B" w:rsidRDefault="00F8678C" w:rsidP="00F8678C">
            <w:pPr>
              <w:tabs>
                <w:tab w:val="clear" w:pos="907"/>
                <w:tab w:val="decimal" w:pos="909"/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2E956434" w14:textId="79960421" w:rsidR="00F8678C" w:rsidRPr="00CF5D9B" w:rsidRDefault="00DA0431" w:rsidP="00F8678C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7,497,694</w:t>
            </w:r>
          </w:p>
        </w:tc>
      </w:tr>
      <w:tr w:rsidR="00F8678C" w:rsidRPr="00CE726B" w14:paraId="1F92B671" w14:textId="77777777" w:rsidTr="00D37403">
        <w:tc>
          <w:tcPr>
            <w:tcW w:w="2255" w:type="pct"/>
          </w:tcPr>
          <w:p w14:paraId="7C8A4AD1" w14:textId="77777777" w:rsidR="00F8678C" w:rsidRPr="00DA6371" w:rsidRDefault="00F8678C" w:rsidP="00F8678C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637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กองทุนรวมตราสารหนี้</w:t>
            </w:r>
          </w:p>
        </w:tc>
        <w:tc>
          <w:tcPr>
            <w:tcW w:w="443" w:type="pct"/>
          </w:tcPr>
          <w:p w14:paraId="606534A7" w14:textId="77777777" w:rsidR="00F8678C" w:rsidRPr="00CE726B" w:rsidRDefault="00F8678C" w:rsidP="00F8678C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25A1C6E8" w14:textId="511BFDD7" w:rsidR="00F8678C" w:rsidRPr="00CF5D9B" w:rsidRDefault="00DA0431" w:rsidP="00F8678C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185,530</w:t>
            </w:r>
          </w:p>
        </w:tc>
        <w:tc>
          <w:tcPr>
            <w:tcW w:w="143" w:type="pct"/>
          </w:tcPr>
          <w:p w14:paraId="4A587CC2" w14:textId="77777777" w:rsidR="00F8678C" w:rsidRPr="00CF5D9B" w:rsidRDefault="00F8678C" w:rsidP="00F8678C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3FB70D72" w14:textId="39E60E94" w:rsidR="00F8678C" w:rsidRPr="00CF5D9B" w:rsidRDefault="00DA0431" w:rsidP="00F8678C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6C8BA8A0" w14:textId="77777777" w:rsidR="00F8678C" w:rsidRPr="00CF5D9B" w:rsidRDefault="00F8678C" w:rsidP="00F8678C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44D0F6A3" w14:textId="1F496B30" w:rsidR="00F8678C" w:rsidRPr="00DA6371" w:rsidRDefault="00DA0431" w:rsidP="00F8678C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185,530</w:t>
            </w:r>
          </w:p>
        </w:tc>
      </w:tr>
      <w:tr w:rsidR="006D5263" w:rsidRPr="00CE726B" w14:paraId="2C96A354" w14:textId="77777777" w:rsidTr="00D37403">
        <w:tc>
          <w:tcPr>
            <w:tcW w:w="2255" w:type="pct"/>
          </w:tcPr>
          <w:p w14:paraId="5A6DBDC1" w14:textId="77777777" w:rsidR="006D5263" w:rsidRPr="00DA6371" w:rsidRDefault="006D5263" w:rsidP="00D37403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43" w:type="pct"/>
          </w:tcPr>
          <w:p w14:paraId="3F157180" w14:textId="77777777" w:rsidR="006D5263" w:rsidRPr="00CE726B" w:rsidRDefault="006D5263" w:rsidP="00D37403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34B013EB" w14:textId="77777777" w:rsidR="006D5263" w:rsidRPr="00CE726B" w:rsidRDefault="006D5263" w:rsidP="00D37403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61F8DEBC" w14:textId="77777777" w:rsidR="006D5263" w:rsidRPr="00CE726B" w:rsidRDefault="006D5263" w:rsidP="00D37403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2385AD43" w14:textId="77777777" w:rsidR="006D5263" w:rsidRPr="00CE726B" w:rsidRDefault="006D5263" w:rsidP="00D37403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5A54AA72" w14:textId="77777777" w:rsidR="006D5263" w:rsidRPr="00CE726B" w:rsidRDefault="006D5263" w:rsidP="00D37403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7D1BBFB6" w14:textId="77777777" w:rsidR="006D5263" w:rsidRPr="00CE726B" w:rsidRDefault="006D5263" w:rsidP="00D37403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5263" w:rsidRPr="00CE726B" w14:paraId="11324E18" w14:textId="77777777" w:rsidTr="00D37403">
        <w:tc>
          <w:tcPr>
            <w:tcW w:w="2255" w:type="pct"/>
          </w:tcPr>
          <w:p w14:paraId="2A048AE2" w14:textId="78CE7784" w:rsidR="006D5263" w:rsidRPr="00DA6371" w:rsidRDefault="006D5263" w:rsidP="00D37403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63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157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0F0B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1A29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A637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DA63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F0B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</w:t>
            </w:r>
            <w:r w:rsidR="007C1DD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  <w:r w:rsidR="0002028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443" w:type="pct"/>
          </w:tcPr>
          <w:p w14:paraId="0B50D0E1" w14:textId="77777777" w:rsidR="006D5263" w:rsidRPr="00CE726B" w:rsidRDefault="006D5263" w:rsidP="00D37403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3669F3DF" w14:textId="77777777" w:rsidR="006D5263" w:rsidRPr="00CE726B" w:rsidRDefault="006D5263" w:rsidP="00D37403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19BD8B54" w14:textId="77777777" w:rsidR="006D5263" w:rsidRPr="00CE726B" w:rsidRDefault="006D5263" w:rsidP="00D37403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1796DCC6" w14:textId="77777777" w:rsidR="006D5263" w:rsidRPr="00CE726B" w:rsidRDefault="006D5263" w:rsidP="00D37403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11A067CE" w14:textId="77777777" w:rsidR="006D5263" w:rsidRPr="00CE726B" w:rsidRDefault="006D5263" w:rsidP="00D37403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51BB1570" w14:textId="77777777" w:rsidR="006D5263" w:rsidRPr="00CE726B" w:rsidRDefault="006D5263" w:rsidP="00D37403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1DD0" w:rsidRPr="00CE726B" w14:paraId="65BAB5D2" w14:textId="77777777" w:rsidTr="00D37403">
        <w:tc>
          <w:tcPr>
            <w:tcW w:w="2255" w:type="pct"/>
          </w:tcPr>
          <w:p w14:paraId="51EAB17B" w14:textId="77777777" w:rsidR="00701DD0" w:rsidRPr="00DA6371" w:rsidRDefault="00701DD0" w:rsidP="00701DD0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6371">
              <w:rPr>
                <w:rFonts w:asciiTheme="majorBidi" w:hAnsiTheme="majorBidi"/>
                <w:sz w:val="30"/>
                <w:szCs w:val="30"/>
                <w:cs/>
              </w:rPr>
              <w:t xml:space="preserve">เงินลงทุนในอสังหาริมทรัพย์ตามมูลค่ายุติธรรม </w:t>
            </w:r>
          </w:p>
        </w:tc>
        <w:tc>
          <w:tcPr>
            <w:tcW w:w="443" w:type="pct"/>
          </w:tcPr>
          <w:p w14:paraId="33A78F74" w14:textId="144FDA7C" w:rsidR="00701DD0" w:rsidRPr="009E1C93" w:rsidRDefault="00701DD0" w:rsidP="00701DD0">
            <w:pPr>
              <w:tabs>
                <w:tab w:val="decimal" w:pos="972"/>
              </w:tabs>
              <w:ind w:right="92" w:hanging="15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3</w:t>
            </w:r>
          </w:p>
        </w:tc>
        <w:tc>
          <w:tcPr>
            <w:tcW w:w="686" w:type="pct"/>
          </w:tcPr>
          <w:p w14:paraId="3E3731D4" w14:textId="0137EBE9" w:rsidR="00701DD0" w:rsidRPr="00CE726B" w:rsidRDefault="00701DD0" w:rsidP="00701DD0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68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67F5FF0" w14:textId="77777777" w:rsidR="00701DD0" w:rsidRPr="00CE726B" w:rsidRDefault="00701DD0" w:rsidP="00701DD0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3F9076CB" w14:textId="20DC0D0E" w:rsidR="00701DD0" w:rsidRPr="00CE726B" w:rsidRDefault="00701DD0" w:rsidP="00701DD0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6892">
              <w:rPr>
                <w:rFonts w:asciiTheme="majorBidi" w:hAnsiTheme="majorBidi" w:cstheme="majorBidi"/>
                <w:sz w:val="30"/>
                <w:szCs w:val="30"/>
              </w:rPr>
              <w:t>7,259,370</w:t>
            </w:r>
          </w:p>
        </w:tc>
        <w:tc>
          <w:tcPr>
            <w:tcW w:w="137" w:type="pct"/>
          </w:tcPr>
          <w:p w14:paraId="242A2636" w14:textId="77777777" w:rsidR="00701DD0" w:rsidRPr="00CE726B" w:rsidRDefault="00701DD0" w:rsidP="00701DD0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00089EA4" w14:textId="1AA1EF06" w:rsidR="00701DD0" w:rsidRPr="00CE726B" w:rsidRDefault="00701DD0" w:rsidP="00701DD0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6892">
              <w:rPr>
                <w:rFonts w:asciiTheme="majorBidi" w:hAnsiTheme="majorBidi" w:cstheme="majorBidi"/>
                <w:sz w:val="30"/>
                <w:szCs w:val="30"/>
              </w:rPr>
              <w:t>7,259,370</w:t>
            </w:r>
          </w:p>
        </w:tc>
      </w:tr>
      <w:tr w:rsidR="00701DD0" w:rsidRPr="00CE726B" w14:paraId="7021AD17" w14:textId="77777777" w:rsidTr="00D37403">
        <w:tc>
          <w:tcPr>
            <w:tcW w:w="2255" w:type="pct"/>
          </w:tcPr>
          <w:p w14:paraId="46DE14A1" w14:textId="77777777" w:rsidR="00701DD0" w:rsidRPr="00DA6371" w:rsidRDefault="00701DD0" w:rsidP="00701DD0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637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กองทุนรวมตราสารหนี้</w:t>
            </w:r>
          </w:p>
        </w:tc>
        <w:tc>
          <w:tcPr>
            <w:tcW w:w="443" w:type="pct"/>
          </w:tcPr>
          <w:p w14:paraId="50CA35B6" w14:textId="77777777" w:rsidR="00701DD0" w:rsidRPr="00CB51BF" w:rsidRDefault="00701DD0" w:rsidP="00701DD0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787B5D0F" w14:textId="3FF62611" w:rsidR="00701DD0" w:rsidRPr="00CE726B" w:rsidRDefault="00701DD0" w:rsidP="00701DD0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6892">
              <w:rPr>
                <w:rFonts w:asciiTheme="majorBidi" w:hAnsiTheme="majorBidi" w:cstheme="majorBidi"/>
                <w:sz w:val="30"/>
                <w:szCs w:val="30"/>
              </w:rPr>
              <w:t>464,196</w:t>
            </w:r>
          </w:p>
        </w:tc>
        <w:tc>
          <w:tcPr>
            <w:tcW w:w="143" w:type="pct"/>
          </w:tcPr>
          <w:p w14:paraId="2FADEF67" w14:textId="77777777" w:rsidR="00701DD0" w:rsidRPr="00CE726B" w:rsidRDefault="00701DD0" w:rsidP="00701DD0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3EC60C13" w14:textId="06A51D69" w:rsidR="00701DD0" w:rsidRPr="00CE726B" w:rsidRDefault="00701DD0" w:rsidP="00701DD0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68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4EC9FD95" w14:textId="77777777" w:rsidR="00701DD0" w:rsidRPr="00CE726B" w:rsidRDefault="00701DD0" w:rsidP="00701DD0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36121E50" w14:textId="6F8F4B74" w:rsidR="00701DD0" w:rsidRPr="00CE726B" w:rsidRDefault="00701DD0" w:rsidP="00701DD0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6892">
              <w:rPr>
                <w:rFonts w:asciiTheme="majorBidi" w:hAnsiTheme="majorBidi" w:cstheme="majorBidi"/>
                <w:sz w:val="30"/>
                <w:szCs w:val="30"/>
              </w:rPr>
              <w:t>464,196</w:t>
            </w:r>
          </w:p>
        </w:tc>
      </w:tr>
    </w:tbl>
    <w:p w14:paraId="56FA36E0" w14:textId="77777777" w:rsidR="006D5263" w:rsidRPr="00247D8D" w:rsidRDefault="006D5263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6F4BEE78" w14:textId="39A00AE0" w:rsidR="001D1EDF" w:rsidRPr="00CE726B" w:rsidRDefault="001D1EDF" w:rsidP="001D1EDF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DA6371">
        <w:rPr>
          <w:rFonts w:asciiTheme="majorBidi" w:hAnsiTheme="majorBidi" w:cstheme="majorBidi"/>
          <w:sz w:val="30"/>
          <w:szCs w:val="30"/>
          <w:cs/>
        </w:rPr>
        <w:t xml:space="preserve">เครื่องมือทางการเงินซึ่งซื้อขายในตลาดที่ไม่ได้ถูกพิจารณาว่ามีสภาพคล่องแต่ถูกประเมินค่าจากราคาตลาดที่มีการอ้างอิงไว้อย่างชัดเจน การเสนอราคาซื้อขายโดยผู้ค้าหรือแหล่งกำหนดราคาที่เป็นทางเลือกซึ่งได้รับการสนับสนุนจากข้อมูลที่สังเกตได้จะถูกจัดอยู่ในระดับ </w:t>
      </w:r>
      <w:r w:rsidRPr="00CB51BF">
        <w:rPr>
          <w:rFonts w:asciiTheme="majorBidi" w:hAnsiTheme="majorBidi" w:cstheme="majorBidi"/>
          <w:sz w:val="30"/>
          <w:szCs w:val="30"/>
        </w:rPr>
        <w:t>2</w:t>
      </w:r>
      <w:r w:rsidRPr="00DA6371">
        <w:rPr>
          <w:rFonts w:asciiTheme="majorBidi" w:hAnsiTheme="majorBidi" w:cstheme="majorBidi"/>
          <w:sz w:val="30"/>
          <w:szCs w:val="30"/>
          <w:cs/>
        </w:rPr>
        <w:t xml:space="preserve"> เครื่องมือการเงินเหล่านี้ประกอบด้วย</w:t>
      </w:r>
      <w:r w:rsidRPr="00DA6371">
        <w:rPr>
          <w:rFonts w:asciiTheme="majorBidi" w:hAnsiTheme="majorBidi" w:cstheme="majorBidi" w:hint="cs"/>
          <w:sz w:val="30"/>
          <w:szCs w:val="30"/>
          <w:cs/>
        </w:rPr>
        <w:t>กองทุนรวมตราสารหนี้</w:t>
      </w:r>
    </w:p>
    <w:p w14:paraId="30EC2933" w14:textId="77777777" w:rsidR="006D5263" w:rsidRDefault="006D5263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73065BF0" w14:textId="393D4A70" w:rsidR="0078256F" w:rsidRPr="00CE726B" w:rsidRDefault="0078256F" w:rsidP="0078256F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DA6371">
        <w:rPr>
          <w:rFonts w:asciiTheme="majorBidi" w:hAnsiTheme="majorBidi"/>
          <w:sz w:val="30"/>
          <w:szCs w:val="30"/>
          <w:cs/>
        </w:rPr>
        <w:t xml:space="preserve">เงินลงทุนที่ถูกจัดประเภทในระดับ </w:t>
      </w:r>
      <w:r w:rsidRPr="00CB51BF">
        <w:rPr>
          <w:rFonts w:asciiTheme="majorBidi" w:hAnsiTheme="majorBidi" w:cstheme="majorBidi"/>
          <w:sz w:val="30"/>
          <w:szCs w:val="30"/>
        </w:rPr>
        <w:t>3</w:t>
      </w:r>
      <w:r w:rsidRPr="00DA6371">
        <w:rPr>
          <w:rFonts w:asciiTheme="majorBidi" w:hAnsiTheme="majorBidi" w:cstheme="majorBidi"/>
          <w:sz w:val="30"/>
          <w:szCs w:val="30"/>
          <w:cs/>
        </w:rPr>
        <w:t xml:space="preserve"> มีข้อมูลที่สำคัญที่ไม่สามารถสังเกตได้เนื่องจากมีการซื้อขายไม่บ่อยนัก</w:t>
      </w:r>
      <w:r>
        <w:rPr>
          <w:rFonts w:asciiTheme="majorBidi" w:hAnsiTheme="majorBidi" w:cstheme="majorBidi"/>
          <w:sz w:val="30"/>
          <w:szCs w:val="30"/>
        </w:rPr>
        <w:t xml:space="preserve"> </w:t>
      </w:r>
    </w:p>
    <w:p w14:paraId="5656A5CE" w14:textId="77777777" w:rsidR="006D5263" w:rsidRDefault="006D5263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5523A195" w14:textId="42F986AF" w:rsidR="006D5263" w:rsidRPr="00DA6371" w:rsidRDefault="006D5263" w:rsidP="006D5263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F0B2B">
        <w:rPr>
          <w:rFonts w:asciiTheme="majorBidi" w:hAnsiTheme="majorBidi" w:cstheme="majorBidi"/>
          <w:sz w:val="30"/>
          <w:szCs w:val="30"/>
        </w:rPr>
        <w:t>1</w:t>
      </w:r>
      <w:r w:rsidR="000E1411">
        <w:rPr>
          <w:rFonts w:asciiTheme="majorBidi" w:hAnsiTheme="majorBidi" w:cstheme="majorBidi"/>
          <w:sz w:val="30"/>
          <w:szCs w:val="30"/>
        </w:rPr>
        <w:t>2</w:t>
      </w:r>
      <w:r w:rsidRPr="00BC6BA1">
        <w:rPr>
          <w:rFonts w:asciiTheme="majorBidi" w:hAnsiTheme="majorBidi" w:cstheme="majorBidi"/>
          <w:sz w:val="30"/>
          <w:szCs w:val="30"/>
        </w:rPr>
        <w:tab/>
      </w:r>
      <w:r w:rsidRPr="00DA6371">
        <w:rPr>
          <w:rFonts w:asciiTheme="majorBidi" w:hAnsiTheme="majorBidi" w:cs="Angsana New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52FAB17C" w14:textId="77777777" w:rsidR="006D5263" w:rsidRPr="00BC6BA1" w:rsidRDefault="006D5263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90"/>
        <w:gridCol w:w="271"/>
        <w:gridCol w:w="1529"/>
      </w:tblGrid>
      <w:tr w:rsidR="006D5263" w:rsidRPr="00BC6BA1" w14:paraId="156CDC59" w14:textId="77777777" w:rsidTr="00D37403">
        <w:trPr>
          <w:trHeight w:val="344"/>
          <w:tblHeader/>
        </w:trPr>
        <w:tc>
          <w:tcPr>
            <w:tcW w:w="4010" w:type="pct"/>
            <w:shd w:val="clear" w:color="auto" w:fill="auto"/>
          </w:tcPr>
          <w:p w14:paraId="7677D283" w14:textId="77777777" w:rsidR="006D5263" w:rsidRPr="00DA6371" w:rsidRDefault="006D5263" w:rsidP="00D37403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6DD3DE14" w14:textId="77777777" w:rsidR="006D5263" w:rsidRPr="00BC6BA1" w:rsidRDefault="006D5263" w:rsidP="00D3740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shd w:val="clear" w:color="auto" w:fill="auto"/>
          </w:tcPr>
          <w:p w14:paraId="73FB9415" w14:textId="4772E854" w:rsidR="006D5263" w:rsidRPr="00BC6BA1" w:rsidRDefault="006D5263" w:rsidP="00D3740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7E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27F1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BC6BA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1759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Pr="00DA637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66640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6D5263" w:rsidRPr="00BC6BA1" w14:paraId="67A8CA60" w14:textId="77777777" w:rsidTr="00D37403">
        <w:trPr>
          <w:trHeight w:val="344"/>
          <w:tblHeader/>
        </w:trPr>
        <w:tc>
          <w:tcPr>
            <w:tcW w:w="4010" w:type="pct"/>
            <w:shd w:val="clear" w:color="auto" w:fill="auto"/>
          </w:tcPr>
          <w:p w14:paraId="0C4DF968" w14:textId="77777777" w:rsidR="006D5263" w:rsidRPr="00BC6BA1" w:rsidRDefault="006D5263" w:rsidP="00D37403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2665D1AA" w14:textId="77777777" w:rsidR="006D5263" w:rsidRPr="00BC6BA1" w:rsidRDefault="006D5263" w:rsidP="00D3740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shd w:val="clear" w:color="auto" w:fill="auto"/>
          </w:tcPr>
          <w:p w14:paraId="2B293A28" w14:textId="77777777" w:rsidR="006D5263" w:rsidRPr="00BC6BA1" w:rsidRDefault="006D5263" w:rsidP="00D3740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C6BA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A637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ล้านบาท</w:t>
            </w:r>
            <w:r w:rsidRPr="00BC6BA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D5263" w:rsidRPr="00BC6BA1" w14:paraId="0CA0A4B3" w14:textId="77777777" w:rsidTr="00D37403">
        <w:tc>
          <w:tcPr>
            <w:tcW w:w="4010" w:type="pct"/>
            <w:tcBorders>
              <w:bottom w:val="nil"/>
            </w:tcBorders>
            <w:shd w:val="clear" w:color="auto" w:fill="auto"/>
          </w:tcPr>
          <w:p w14:paraId="5168A768" w14:textId="77777777" w:rsidR="006D5263" w:rsidRPr="00DA6371" w:rsidRDefault="006D5263" w:rsidP="00D37403">
            <w:pPr>
              <w:pStyle w:val="BodyText"/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63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</w:t>
            </w:r>
            <w:r w:rsidRPr="00DA637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ุน</w:t>
            </w:r>
          </w:p>
        </w:tc>
        <w:tc>
          <w:tcPr>
            <w:tcW w:w="149" w:type="pct"/>
            <w:tcBorders>
              <w:bottom w:val="nil"/>
            </w:tcBorders>
            <w:shd w:val="clear" w:color="auto" w:fill="auto"/>
          </w:tcPr>
          <w:p w14:paraId="36EB1527" w14:textId="77777777" w:rsidR="006D5263" w:rsidRPr="00BC6BA1" w:rsidRDefault="006D5263" w:rsidP="00D37403">
            <w:pPr>
              <w:pStyle w:val="BodyText"/>
              <w:tabs>
                <w:tab w:val="clear" w:pos="680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shd w:val="clear" w:color="auto" w:fill="auto"/>
          </w:tcPr>
          <w:p w14:paraId="739740DF" w14:textId="77777777" w:rsidR="006D5263" w:rsidRPr="00BC6BA1" w:rsidRDefault="006D5263" w:rsidP="00D37403">
            <w:pPr>
              <w:pStyle w:val="BodyText"/>
              <w:tabs>
                <w:tab w:val="decimal" w:pos="62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5263" w:rsidRPr="00A81B06" w14:paraId="7E1A067E" w14:textId="77777777" w:rsidTr="00D37403">
        <w:tc>
          <w:tcPr>
            <w:tcW w:w="4010" w:type="pct"/>
            <w:tcBorders>
              <w:bottom w:val="nil"/>
            </w:tcBorders>
            <w:shd w:val="clear" w:color="auto" w:fill="auto"/>
          </w:tcPr>
          <w:p w14:paraId="09DB19E8" w14:textId="77777777" w:rsidR="006D5263" w:rsidRPr="00DA6371" w:rsidRDefault="006D5263" w:rsidP="00D37403">
            <w:pPr>
              <w:pStyle w:val="BodyText"/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6371">
              <w:rPr>
                <w:rFonts w:asciiTheme="majorBidi" w:hAnsiTheme="majorBidi"/>
                <w:sz w:val="30"/>
                <w:szCs w:val="30"/>
                <w:cs/>
              </w:rPr>
              <w:t>สัญญาปรับปรุงและตกแต่งโรงแรม</w:t>
            </w:r>
          </w:p>
        </w:tc>
        <w:tc>
          <w:tcPr>
            <w:tcW w:w="149" w:type="pct"/>
            <w:tcBorders>
              <w:bottom w:val="nil"/>
            </w:tcBorders>
            <w:shd w:val="clear" w:color="auto" w:fill="auto"/>
          </w:tcPr>
          <w:p w14:paraId="357D9992" w14:textId="77777777" w:rsidR="006D5263" w:rsidRPr="00BC6BA1" w:rsidRDefault="006D5263" w:rsidP="00D37403">
            <w:pPr>
              <w:pStyle w:val="BodyText"/>
              <w:spacing w:after="0"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1" w:type="pct"/>
            <w:shd w:val="clear" w:color="auto" w:fill="auto"/>
          </w:tcPr>
          <w:p w14:paraId="2E794A09" w14:textId="32B169F5" w:rsidR="006D5263" w:rsidRPr="000D26F8" w:rsidRDefault="0068464B" w:rsidP="00D37403">
            <w:pPr>
              <w:pStyle w:val="BodyText"/>
              <w:spacing w:after="0" w:line="240" w:lineRule="auto"/>
              <w:ind w:left="-108"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15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</w:tbl>
    <w:p w14:paraId="47781E10" w14:textId="77777777" w:rsidR="006D5263" w:rsidRPr="00464D88" w:rsidRDefault="006D5263" w:rsidP="008F0DD7">
      <w:pPr>
        <w:pStyle w:val="a6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sectPr w:rsidR="006D5263" w:rsidRPr="00464D88" w:rsidSect="00607FD1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B3E63F" w14:textId="77777777" w:rsidR="00037450" w:rsidRDefault="00037450" w:rsidP="004956B4">
      <w:r>
        <w:separator/>
      </w:r>
    </w:p>
  </w:endnote>
  <w:endnote w:type="continuationSeparator" w:id="0">
    <w:p w14:paraId="40A21367" w14:textId="77777777" w:rsidR="00037450" w:rsidRDefault="00037450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7138662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40D179A" w14:textId="77777777" w:rsidR="006D5263" w:rsidRPr="00240D11" w:rsidRDefault="006D5263" w:rsidP="00240D1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40D1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40D1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40D11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29</w:t>
        </w:r>
        <w:r w:rsidRPr="00240D1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7132116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3DFFA70" w14:textId="77777777" w:rsidR="006D5263" w:rsidRPr="00240D11" w:rsidRDefault="006D5263" w:rsidP="00240D1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40D1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40D1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40D11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29</w:t>
        </w:r>
        <w:r w:rsidRPr="00240D1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7297968B" w14:textId="77777777" w:rsidR="006D5263" w:rsidRDefault="006D5263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6260417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2462F12" w14:textId="77777777" w:rsidR="00F22877" w:rsidRPr="00607FD1" w:rsidRDefault="00F22877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07FD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07FD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07FD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F0B2B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607FD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717157" w14:textId="77777777" w:rsidR="00037450" w:rsidRDefault="00037450" w:rsidP="004956B4">
      <w:r>
        <w:separator/>
      </w:r>
    </w:p>
  </w:footnote>
  <w:footnote w:type="continuationSeparator" w:id="0">
    <w:p w14:paraId="4EB7C676" w14:textId="77777777" w:rsidR="00037450" w:rsidRDefault="00037450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62340" w14:textId="77777777" w:rsidR="006D5263" w:rsidRPr="00DA6371" w:rsidRDefault="006D5263" w:rsidP="00902E1A">
    <w:pPr>
      <w:ind w:right="-233"/>
      <w:jc w:val="thaiDistribute"/>
      <w:rPr>
        <w:rFonts w:cs="Arial"/>
        <w:b/>
        <w:bCs/>
        <w:sz w:val="32"/>
        <w:szCs w:val="32"/>
        <w:cs/>
      </w:rPr>
    </w:pPr>
    <w:r w:rsidRPr="00DA6371">
      <w:rPr>
        <w:rFonts w:hint="cs"/>
        <w:b/>
        <w:bCs/>
        <w:sz w:val="32"/>
        <w:szCs w:val="32"/>
        <w:cs/>
      </w:rPr>
      <w:t>ทรัสต์เพื่อการลงทุนในอสังหาริมทรัพย์</w:t>
    </w:r>
    <w:r w:rsidRPr="00DA6371">
      <w:rPr>
        <w:b/>
        <w:bCs/>
        <w:sz w:val="32"/>
        <w:szCs w:val="32"/>
        <w:cs/>
      </w:rPr>
      <w:t>และสิทธิการเช่าดุสิตธานี และบริษัทย่อย</w:t>
    </w:r>
  </w:p>
  <w:p w14:paraId="60234D7A" w14:textId="77777777" w:rsidR="006D5263" w:rsidRPr="000230B9" w:rsidRDefault="006D5263" w:rsidP="00902E1A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DA6371">
      <w:rPr>
        <w:rFonts w:ascii="Angsana New" w:hAnsi="Angsana New"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F3377AE" w14:textId="7547714F" w:rsidR="00612FB3" w:rsidRPr="00240D11" w:rsidRDefault="00612FB3" w:rsidP="00612FB3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DA6371">
      <w:rPr>
        <w:rFonts w:ascii="Angsana New" w:hAnsi="Angsana New"/>
        <w:bCs/>
        <w:sz w:val="32"/>
        <w:szCs w:val="32"/>
        <w:cs/>
      </w:rPr>
      <w:t>สำหรับงวด</w:t>
    </w:r>
    <w:r w:rsidRPr="00DA6371">
      <w:rPr>
        <w:rFonts w:ascii="Angsana New" w:hAnsi="Angsana New" w:hint="cs"/>
        <w:bCs/>
        <w:sz w:val="32"/>
        <w:szCs w:val="32"/>
        <w:cs/>
      </w:rPr>
      <w:t>สามเดือนและ</w:t>
    </w:r>
    <w:r w:rsidR="008B371D">
      <w:rPr>
        <w:rFonts w:ascii="Angsana New" w:hAnsi="Angsana New" w:hint="cs"/>
        <w:bCs/>
        <w:sz w:val="32"/>
        <w:szCs w:val="32"/>
        <w:cs/>
      </w:rPr>
      <w:t>เก้า</w:t>
    </w:r>
    <w:r w:rsidRPr="00DA6371">
      <w:rPr>
        <w:rFonts w:ascii="Angsana New" w:hAnsi="Angsana New" w:hint="cs"/>
        <w:bCs/>
        <w:sz w:val="32"/>
        <w:szCs w:val="32"/>
        <w:cs/>
      </w:rPr>
      <w:t>เดือน</w:t>
    </w:r>
    <w:r w:rsidRPr="00DA6371">
      <w:rPr>
        <w:rFonts w:ascii="Angsana New" w:hAnsi="Angsana New"/>
        <w:bCs/>
        <w:sz w:val="32"/>
        <w:szCs w:val="32"/>
        <w:cs/>
      </w:rPr>
      <w:t xml:space="preserve">สิ้นสุดวันที่ </w:t>
    </w:r>
    <w:r w:rsidRPr="004157EA">
      <w:rPr>
        <w:rFonts w:ascii="Angsana New" w:hAnsi="Angsana New"/>
        <w:b/>
        <w:sz w:val="32"/>
        <w:szCs w:val="32"/>
      </w:rPr>
      <w:t>3</w:t>
    </w:r>
    <w:r>
      <w:rPr>
        <w:rFonts w:ascii="Angsana New" w:hAnsi="Angsana New"/>
        <w:b/>
        <w:sz w:val="32"/>
        <w:szCs w:val="32"/>
      </w:rPr>
      <w:t>0</w:t>
    </w:r>
    <w:r w:rsidRPr="00E65D6F">
      <w:rPr>
        <w:rFonts w:ascii="Angsana New" w:hAnsi="Angsana New"/>
        <w:b/>
        <w:sz w:val="32"/>
        <w:szCs w:val="32"/>
      </w:rPr>
      <w:t xml:space="preserve"> </w:t>
    </w:r>
    <w:r w:rsidR="008B371D">
      <w:rPr>
        <w:rFonts w:ascii="Angsana New" w:hAnsi="Angsana New" w:hint="cs"/>
        <w:bCs/>
        <w:sz w:val="32"/>
        <w:szCs w:val="32"/>
        <w:cs/>
      </w:rPr>
      <w:t>กันยายน</w:t>
    </w:r>
    <w:r w:rsidRPr="00DA6371">
      <w:rPr>
        <w:rFonts w:ascii="Angsana New" w:hAnsi="Angsana New"/>
        <w:bCs/>
        <w:sz w:val="32"/>
        <w:szCs w:val="32"/>
        <w:cs/>
      </w:rPr>
      <w:t xml:space="preserve"> </w:t>
    </w:r>
    <w:r w:rsidRPr="000F0B2B">
      <w:rPr>
        <w:rFonts w:ascii="Angsana New" w:hAnsi="Angsana New"/>
        <w:b/>
        <w:sz w:val="32"/>
        <w:szCs w:val="32"/>
      </w:rPr>
      <w:t>25</w:t>
    </w:r>
    <w:r>
      <w:rPr>
        <w:rFonts w:ascii="Angsana New" w:hAnsi="Angsana New"/>
        <w:b/>
        <w:sz w:val="32"/>
        <w:szCs w:val="32"/>
      </w:rPr>
      <w:t>66</w:t>
    </w:r>
    <w:r w:rsidRPr="00BE089B">
      <w:rPr>
        <w:rFonts w:ascii="Angsana New" w:hAnsi="Angsana New"/>
        <w:bCs/>
        <w:sz w:val="32"/>
        <w:szCs w:val="32"/>
      </w:rPr>
      <w:t xml:space="preserve"> (</w:t>
    </w:r>
    <w:r w:rsidRPr="00DA6371">
      <w:rPr>
        <w:rFonts w:ascii="Angsana New" w:hAnsi="Angsana New"/>
        <w:bCs/>
        <w:sz w:val="32"/>
        <w:szCs w:val="32"/>
        <w:cs/>
      </w:rPr>
      <w:t>ไม่ได้ตรวจสอบ)</w:t>
    </w:r>
  </w:p>
  <w:p w14:paraId="15716960" w14:textId="77777777" w:rsidR="006D5263" w:rsidRPr="00240D11" w:rsidRDefault="006D5263" w:rsidP="00843351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FA0EC" w14:textId="77777777" w:rsidR="006D5263" w:rsidRPr="00DA6371" w:rsidRDefault="006D5263" w:rsidP="009843B7">
    <w:pPr>
      <w:ind w:right="-233"/>
      <w:jc w:val="thaiDistribute"/>
      <w:rPr>
        <w:rFonts w:cs="Arial"/>
        <w:b/>
        <w:bCs/>
        <w:sz w:val="32"/>
        <w:szCs w:val="32"/>
        <w:cs/>
      </w:rPr>
    </w:pPr>
    <w:r w:rsidRPr="00DA6371">
      <w:rPr>
        <w:rFonts w:hint="cs"/>
        <w:b/>
        <w:bCs/>
        <w:sz w:val="32"/>
        <w:szCs w:val="32"/>
        <w:cs/>
      </w:rPr>
      <w:t>ทรัสต์เพื่อการลงทุนในอสังหาริมทรัพย์</w:t>
    </w:r>
    <w:r w:rsidRPr="00DA6371">
      <w:rPr>
        <w:b/>
        <w:bCs/>
        <w:sz w:val="32"/>
        <w:szCs w:val="32"/>
        <w:cs/>
      </w:rPr>
      <w:t>และสิทธิการเช่าดุสิตธานี และบริษัทย่อย</w:t>
    </w:r>
  </w:p>
  <w:p w14:paraId="440D5001" w14:textId="77777777" w:rsidR="006D5263" w:rsidRPr="000230B9" w:rsidRDefault="006D5263" w:rsidP="009843B7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DA6371">
      <w:rPr>
        <w:rFonts w:ascii="Angsana New" w:hAnsi="Angsana New"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50D0AA1" w14:textId="4C1141D1" w:rsidR="00ED30E6" w:rsidRPr="00240D11" w:rsidRDefault="00ED30E6" w:rsidP="00ED30E6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DA6371">
      <w:rPr>
        <w:rFonts w:ascii="Angsana New" w:hAnsi="Angsana New"/>
        <w:bCs/>
        <w:sz w:val="32"/>
        <w:szCs w:val="32"/>
        <w:cs/>
      </w:rPr>
      <w:t>สำหรับงวด</w:t>
    </w:r>
    <w:r w:rsidRPr="00DA6371">
      <w:rPr>
        <w:rFonts w:ascii="Angsana New" w:hAnsi="Angsana New" w:hint="cs"/>
        <w:bCs/>
        <w:sz w:val="32"/>
        <w:szCs w:val="32"/>
        <w:cs/>
      </w:rPr>
      <w:t>สามเดือนและ</w:t>
    </w:r>
    <w:r w:rsidR="009923CE">
      <w:rPr>
        <w:rFonts w:ascii="Angsana New" w:hAnsi="Angsana New" w:hint="cs"/>
        <w:bCs/>
        <w:sz w:val="32"/>
        <w:szCs w:val="32"/>
        <w:cs/>
      </w:rPr>
      <w:t>เก้า</w:t>
    </w:r>
    <w:r w:rsidRPr="00DA6371">
      <w:rPr>
        <w:rFonts w:ascii="Angsana New" w:hAnsi="Angsana New" w:hint="cs"/>
        <w:bCs/>
        <w:sz w:val="32"/>
        <w:szCs w:val="32"/>
        <w:cs/>
      </w:rPr>
      <w:t>เดือน</w:t>
    </w:r>
    <w:r w:rsidRPr="00DA6371">
      <w:rPr>
        <w:rFonts w:ascii="Angsana New" w:hAnsi="Angsana New"/>
        <w:bCs/>
        <w:sz w:val="32"/>
        <w:szCs w:val="32"/>
        <w:cs/>
      </w:rPr>
      <w:t xml:space="preserve">สิ้นสุดวันที่ </w:t>
    </w:r>
    <w:r w:rsidRPr="004157EA">
      <w:rPr>
        <w:rFonts w:ascii="Angsana New" w:hAnsi="Angsana New"/>
        <w:b/>
        <w:sz w:val="32"/>
        <w:szCs w:val="32"/>
      </w:rPr>
      <w:t>3</w:t>
    </w:r>
    <w:r>
      <w:rPr>
        <w:rFonts w:ascii="Angsana New" w:hAnsi="Angsana New"/>
        <w:b/>
        <w:sz w:val="32"/>
        <w:szCs w:val="32"/>
      </w:rPr>
      <w:t>0</w:t>
    </w:r>
    <w:r w:rsidRPr="00E65D6F">
      <w:rPr>
        <w:rFonts w:ascii="Angsana New" w:hAnsi="Angsana New"/>
        <w:b/>
        <w:sz w:val="32"/>
        <w:szCs w:val="32"/>
      </w:rPr>
      <w:t xml:space="preserve"> </w:t>
    </w:r>
    <w:r w:rsidR="009923CE">
      <w:rPr>
        <w:rFonts w:ascii="Angsana New" w:hAnsi="Angsana New" w:hint="cs"/>
        <w:bCs/>
        <w:sz w:val="32"/>
        <w:szCs w:val="32"/>
        <w:cs/>
      </w:rPr>
      <w:t>กันยายน</w:t>
    </w:r>
    <w:r w:rsidRPr="00DA6371">
      <w:rPr>
        <w:rFonts w:ascii="Angsana New" w:hAnsi="Angsana New"/>
        <w:bCs/>
        <w:sz w:val="32"/>
        <w:szCs w:val="32"/>
        <w:cs/>
      </w:rPr>
      <w:t xml:space="preserve"> </w:t>
    </w:r>
    <w:r w:rsidRPr="000F0B2B">
      <w:rPr>
        <w:rFonts w:ascii="Angsana New" w:hAnsi="Angsana New"/>
        <w:b/>
        <w:sz w:val="32"/>
        <w:szCs w:val="32"/>
      </w:rPr>
      <w:t>25</w:t>
    </w:r>
    <w:r>
      <w:rPr>
        <w:rFonts w:ascii="Angsana New" w:hAnsi="Angsana New"/>
        <w:b/>
        <w:sz w:val="32"/>
        <w:szCs w:val="32"/>
      </w:rPr>
      <w:t>66</w:t>
    </w:r>
    <w:r w:rsidRPr="00BE089B">
      <w:rPr>
        <w:rFonts w:ascii="Angsana New" w:hAnsi="Angsana New"/>
        <w:bCs/>
        <w:sz w:val="32"/>
        <w:szCs w:val="32"/>
      </w:rPr>
      <w:t xml:space="preserve"> (</w:t>
    </w:r>
    <w:r w:rsidRPr="00DA6371">
      <w:rPr>
        <w:rFonts w:ascii="Angsana New" w:hAnsi="Angsana New"/>
        <w:bCs/>
        <w:sz w:val="32"/>
        <w:szCs w:val="32"/>
        <w:cs/>
      </w:rPr>
      <w:t>ไม่ได้ตรวจสอบ)</w:t>
    </w:r>
  </w:p>
  <w:p w14:paraId="51DB0F56" w14:textId="77777777" w:rsidR="006D5263" w:rsidRPr="00240D11" w:rsidRDefault="006D5263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76708" w14:textId="77777777" w:rsidR="00F22877" w:rsidRPr="00DA6371" w:rsidRDefault="00F22877" w:rsidP="009843B7">
    <w:pPr>
      <w:ind w:right="-233"/>
      <w:jc w:val="thaiDistribute"/>
      <w:rPr>
        <w:rFonts w:cs="Arial"/>
        <w:b/>
        <w:bCs/>
        <w:sz w:val="32"/>
        <w:szCs w:val="32"/>
        <w:cs/>
      </w:rPr>
    </w:pPr>
    <w:r w:rsidRPr="00DA6371">
      <w:rPr>
        <w:rFonts w:hint="cs"/>
        <w:b/>
        <w:bCs/>
        <w:sz w:val="32"/>
        <w:szCs w:val="32"/>
        <w:cs/>
      </w:rPr>
      <w:t>ทรัสต์เพื่อการลงทุนในอสังหาริมทรัพย์</w:t>
    </w:r>
    <w:r w:rsidRPr="00DA6371">
      <w:rPr>
        <w:b/>
        <w:bCs/>
        <w:sz w:val="32"/>
        <w:szCs w:val="32"/>
        <w:cs/>
      </w:rPr>
      <w:t>และสิทธิการเช่าดุสิตธานี และบริษัทย่อย</w:t>
    </w:r>
  </w:p>
  <w:p w14:paraId="1C185BA6" w14:textId="77777777" w:rsidR="00F22877" w:rsidRPr="000230B9" w:rsidRDefault="00F22877" w:rsidP="009843B7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DA6371">
      <w:rPr>
        <w:rFonts w:ascii="Angsana New" w:hAnsi="Angsana New"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E38F5D5" w14:textId="095E70E3" w:rsidR="00F26226" w:rsidRPr="00240D11" w:rsidRDefault="00F26226" w:rsidP="00F26226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DA6371">
      <w:rPr>
        <w:rFonts w:ascii="Angsana New" w:hAnsi="Angsana New"/>
        <w:bCs/>
        <w:sz w:val="32"/>
        <w:szCs w:val="32"/>
        <w:cs/>
      </w:rPr>
      <w:t>สำหรับงวด</w:t>
    </w:r>
    <w:r w:rsidRPr="00DA6371">
      <w:rPr>
        <w:rFonts w:ascii="Angsana New" w:hAnsi="Angsana New" w:hint="cs"/>
        <w:bCs/>
        <w:sz w:val="32"/>
        <w:szCs w:val="32"/>
        <w:cs/>
      </w:rPr>
      <w:t>สามเดือนและ</w:t>
    </w:r>
    <w:r w:rsidR="009923CE">
      <w:rPr>
        <w:rFonts w:ascii="Angsana New" w:hAnsi="Angsana New" w:hint="cs"/>
        <w:bCs/>
        <w:sz w:val="32"/>
        <w:szCs w:val="32"/>
        <w:cs/>
      </w:rPr>
      <w:t>เก้า</w:t>
    </w:r>
    <w:r w:rsidRPr="00DA6371">
      <w:rPr>
        <w:rFonts w:ascii="Angsana New" w:hAnsi="Angsana New" w:hint="cs"/>
        <w:bCs/>
        <w:sz w:val="32"/>
        <w:szCs w:val="32"/>
        <w:cs/>
      </w:rPr>
      <w:t>เดือน</w:t>
    </w:r>
    <w:r w:rsidRPr="00DA6371">
      <w:rPr>
        <w:rFonts w:ascii="Angsana New" w:hAnsi="Angsana New"/>
        <w:bCs/>
        <w:sz w:val="32"/>
        <w:szCs w:val="32"/>
        <w:cs/>
      </w:rPr>
      <w:t xml:space="preserve">สิ้นสุดวันที่ </w:t>
    </w:r>
    <w:r w:rsidRPr="004157EA">
      <w:rPr>
        <w:rFonts w:ascii="Angsana New" w:hAnsi="Angsana New"/>
        <w:b/>
        <w:sz w:val="32"/>
        <w:szCs w:val="32"/>
      </w:rPr>
      <w:t>3</w:t>
    </w:r>
    <w:r>
      <w:rPr>
        <w:rFonts w:ascii="Angsana New" w:hAnsi="Angsana New"/>
        <w:b/>
        <w:sz w:val="32"/>
        <w:szCs w:val="32"/>
      </w:rPr>
      <w:t>0</w:t>
    </w:r>
    <w:r w:rsidRPr="00E65D6F">
      <w:rPr>
        <w:rFonts w:ascii="Angsana New" w:hAnsi="Angsana New"/>
        <w:b/>
        <w:sz w:val="32"/>
        <w:szCs w:val="32"/>
      </w:rPr>
      <w:t xml:space="preserve"> </w:t>
    </w:r>
    <w:r w:rsidR="009923CE">
      <w:rPr>
        <w:rFonts w:ascii="Angsana New" w:hAnsi="Angsana New" w:hint="cs"/>
        <w:bCs/>
        <w:sz w:val="32"/>
        <w:szCs w:val="32"/>
        <w:cs/>
      </w:rPr>
      <w:t>กันยายน</w:t>
    </w:r>
    <w:r w:rsidRPr="00DA6371">
      <w:rPr>
        <w:rFonts w:ascii="Angsana New" w:hAnsi="Angsana New"/>
        <w:bCs/>
        <w:sz w:val="32"/>
        <w:szCs w:val="32"/>
        <w:cs/>
      </w:rPr>
      <w:t xml:space="preserve"> </w:t>
    </w:r>
    <w:r w:rsidRPr="000F0B2B">
      <w:rPr>
        <w:rFonts w:ascii="Angsana New" w:hAnsi="Angsana New"/>
        <w:b/>
        <w:sz w:val="32"/>
        <w:szCs w:val="32"/>
      </w:rPr>
      <w:t>25</w:t>
    </w:r>
    <w:r>
      <w:rPr>
        <w:rFonts w:ascii="Angsana New" w:hAnsi="Angsana New"/>
        <w:b/>
        <w:sz w:val="32"/>
        <w:szCs w:val="32"/>
      </w:rPr>
      <w:t>66</w:t>
    </w:r>
    <w:r w:rsidRPr="00BE089B">
      <w:rPr>
        <w:rFonts w:ascii="Angsana New" w:hAnsi="Angsana New"/>
        <w:bCs/>
        <w:sz w:val="32"/>
        <w:szCs w:val="32"/>
      </w:rPr>
      <w:t xml:space="preserve"> (</w:t>
    </w:r>
    <w:r w:rsidRPr="00DA6371">
      <w:rPr>
        <w:rFonts w:ascii="Angsana New" w:hAnsi="Angsana New"/>
        <w:bCs/>
        <w:sz w:val="32"/>
        <w:szCs w:val="32"/>
        <w:cs/>
      </w:rPr>
      <w:t>ไม่ได้ตรวจสอบ)</w:t>
    </w:r>
  </w:p>
  <w:p w14:paraId="7ECE77D6" w14:textId="77777777" w:rsidR="00F22877" w:rsidRPr="00240D11" w:rsidRDefault="00F22877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A7F74"/>
    <w:multiLevelType w:val="hybridMultilevel"/>
    <w:tmpl w:val="08AC0E62"/>
    <w:lvl w:ilvl="0" w:tplc="FDE4DBD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7089D"/>
    <w:multiLevelType w:val="hybridMultilevel"/>
    <w:tmpl w:val="23C830A8"/>
    <w:lvl w:ilvl="0" w:tplc="2128521A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1F2B7518"/>
    <w:multiLevelType w:val="hybridMultilevel"/>
    <w:tmpl w:val="38FC90B0"/>
    <w:lvl w:ilvl="0" w:tplc="2D44E78A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4" w15:restartNumberingAfterBreak="0">
    <w:nsid w:val="21E74445"/>
    <w:multiLevelType w:val="hybridMultilevel"/>
    <w:tmpl w:val="22FC6704"/>
    <w:lvl w:ilvl="0" w:tplc="5C6CF91A">
      <w:start w:val="15"/>
      <w:numFmt w:val="thaiLetters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3B2685A"/>
    <w:multiLevelType w:val="hybridMultilevel"/>
    <w:tmpl w:val="BC00C6E0"/>
    <w:lvl w:ilvl="0" w:tplc="A42836E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CA7792"/>
    <w:multiLevelType w:val="hybridMultilevel"/>
    <w:tmpl w:val="2C5E8D9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4A3516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AF6F3D"/>
    <w:multiLevelType w:val="hybridMultilevel"/>
    <w:tmpl w:val="FC68E006"/>
    <w:lvl w:ilvl="0" w:tplc="4DAE8EE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DA5E04"/>
    <w:multiLevelType w:val="hybridMultilevel"/>
    <w:tmpl w:val="7BCCC51A"/>
    <w:lvl w:ilvl="0" w:tplc="19DEBE2E">
      <w:start w:val="1"/>
      <w:numFmt w:val="thaiLetters"/>
      <w:lvlText w:val="(%1)"/>
      <w:lvlJc w:val="left"/>
      <w:pPr>
        <w:ind w:left="720" w:hanging="54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 w15:restartNumberingAfterBreak="0">
    <w:nsid w:val="47263C93"/>
    <w:multiLevelType w:val="multilevel"/>
    <w:tmpl w:val="82F2F8D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 w15:restartNumberingAfterBreak="0">
    <w:nsid w:val="47572257"/>
    <w:multiLevelType w:val="hybridMultilevel"/>
    <w:tmpl w:val="03D6801E"/>
    <w:lvl w:ilvl="0" w:tplc="6B32FD18">
      <w:start w:val="17"/>
      <w:numFmt w:val="bullet"/>
      <w:lvlText w:val=""/>
      <w:lvlJc w:val="left"/>
      <w:pPr>
        <w:ind w:left="90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93511FB"/>
    <w:multiLevelType w:val="hybridMultilevel"/>
    <w:tmpl w:val="57827168"/>
    <w:lvl w:ilvl="0" w:tplc="FFAE6A52">
      <w:start w:val="1"/>
      <w:numFmt w:val="decimal"/>
      <w:lvlText w:val="%1."/>
      <w:lvlJc w:val="left"/>
      <w:pPr>
        <w:ind w:left="922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7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5F4B1138"/>
    <w:multiLevelType w:val="hybridMultilevel"/>
    <w:tmpl w:val="F55696DE"/>
    <w:lvl w:ilvl="0" w:tplc="65A62236">
      <w:start w:val="1"/>
      <w:numFmt w:val="decimal"/>
      <w:lvlText w:val="%1."/>
      <w:lvlJc w:val="left"/>
      <w:pPr>
        <w:ind w:left="922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9" w15:restartNumberingAfterBreak="0">
    <w:nsid w:val="6567742B"/>
    <w:multiLevelType w:val="multilevel"/>
    <w:tmpl w:val="D44622C0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061760"/>
    <w:multiLevelType w:val="hybridMultilevel"/>
    <w:tmpl w:val="401E2C50"/>
    <w:lvl w:ilvl="0" w:tplc="F91684A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50BE6"/>
    <w:multiLevelType w:val="hybridMultilevel"/>
    <w:tmpl w:val="01F0BF02"/>
    <w:lvl w:ilvl="0" w:tplc="FFFFFFFF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7B7D457B"/>
    <w:multiLevelType w:val="hybridMultilevel"/>
    <w:tmpl w:val="712AE02E"/>
    <w:lvl w:ilvl="0" w:tplc="6E787AF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111697"/>
    <w:multiLevelType w:val="hybridMultilevel"/>
    <w:tmpl w:val="C874A7F4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num w:numId="1" w16cid:durableId="901792875">
    <w:abstractNumId w:val="6"/>
  </w:num>
  <w:num w:numId="2" w16cid:durableId="919873756">
    <w:abstractNumId w:val="7"/>
  </w:num>
  <w:num w:numId="3" w16cid:durableId="409616607">
    <w:abstractNumId w:val="2"/>
  </w:num>
  <w:num w:numId="4" w16cid:durableId="448940285">
    <w:abstractNumId w:val="3"/>
  </w:num>
  <w:num w:numId="5" w16cid:durableId="1719206485">
    <w:abstractNumId w:val="9"/>
  </w:num>
  <w:num w:numId="6" w16cid:durableId="1914730179">
    <w:abstractNumId w:val="20"/>
  </w:num>
  <w:num w:numId="7" w16cid:durableId="1528373509">
    <w:abstractNumId w:val="22"/>
  </w:num>
  <w:num w:numId="8" w16cid:durableId="897087256">
    <w:abstractNumId w:val="15"/>
  </w:num>
  <w:num w:numId="9" w16cid:durableId="1125151147">
    <w:abstractNumId w:val="10"/>
  </w:num>
  <w:num w:numId="10" w16cid:durableId="347603080">
    <w:abstractNumId w:val="13"/>
  </w:num>
  <w:num w:numId="11" w16cid:durableId="271015143">
    <w:abstractNumId w:val="11"/>
  </w:num>
  <w:num w:numId="12" w16cid:durableId="1551306489">
    <w:abstractNumId w:val="14"/>
  </w:num>
  <w:num w:numId="13" w16cid:durableId="192233097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81759431">
    <w:abstractNumId w:val="18"/>
  </w:num>
  <w:num w:numId="15" w16cid:durableId="1568681697">
    <w:abstractNumId w:val="16"/>
  </w:num>
  <w:num w:numId="16" w16cid:durableId="998773804">
    <w:abstractNumId w:val="21"/>
  </w:num>
  <w:num w:numId="17" w16cid:durableId="2055696711">
    <w:abstractNumId w:val="0"/>
  </w:num>
  <w:num w:numId="18" w16cid:durableId="221722123">
    <w:abstractNumId w:val="1"/>
  </w:num>
  <w:num w:numId="19" w16cid:durableId="1239286202">
    <w:abstractNumId w:val="24"/>
  </w:num>
  <w:num w:numId="20" w16cid:durableId="959651053">
    <w:abstractNumId w:val="5"/>
  </w:num>
  <w:num w:numId="21" w16cid:durableId="2124957775">
    <w:abstractNumId w:val="17"/>
  </w:num>
  <w:num w:numId="22" w16cid:durableId="140315505">
    <w:abstractNumId w:val="19"/>
  </w:num>
  <w:num w:numId="23" w16cid:durableId="979653914">
    <w:abstractNumId w:val="12"/>
  </w:num>
  <w:num w:numId="24" w16cid:durableId="1318918775">
    <w:abstractNumId w:val="4"/>
  </w:num>
  <w:num w:numId="25" w16cid:durableId="1467745657">
    <w:abstractNumId w:val="23"/>
  </w:num>
  <w:num w:numId="26" w16cid:durableId="795953564">
    <w:abstractNumId w:val="8"/>
  </w:num>
  <w:num w:numId="27" w16cid:durableId="1207723224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472"/>
    <w:rsid w:val="00000481"/>
    <w:rsid w:val="000004C4"/>
    <w:rsid w:val="000010B7"/>
    <w:rsid w:val="000015AB"/>
    <w:rsid w:val="000019C7"/>
    <w:rsid w:val="00002354"/>
    <w:rsid w:val="000027AB"/>
    <w:rsid w:val="00003527"/>
    <w:rsid w:val="00003C4A"/>
    <w:rsid w:val="0000523F"/>
    <w:rsid w:val="00005ACB"/>
    <w:rsid w:val="00005DA2"/>
    <w:rsid w:val="000061B5"/>
    <w:rsid w:val="00007607"/>
    <w:rsid w:val="00007E59"/>
    <w:rsid w:val="00007F43"/>
    <w:rsid w:val="0001006B"/>
    <w:rsid w:val="00010B38"/>
    <w:rsid w:val="00010C1A"/>
    <w:rsid w:val="00010EAE"/>
    <w:rsid w:val="00011224"/>
    <w:rsid w:val="000115E1"/>
    <w:rsid w:val="00011603"/>
    <w:rsid w:val="00011B80"/>
    <w:rsid w:val="00011DD5"/>
    <w:rsid w:val="0001215E"/>
    <w:rsid w:val="000131EA"/>
    <w:rsid w:val="000132F9"/>
    <w:rsid w:val="0001416C"/>
    <w:rsid w:val="000143C3"/>
    <w:rsid w:val="00015C96"/>
    <w:rsid w:val="0001643B"/>
    <w:rsid w:val="00016AB4"/>
    <w:rsid w:val="00016C8C"/>
    <w:rsid w:val="00017136"/>
    <w:rsid w:val="00017595"/>
    <w:rsid w:val="00017F1C"/>
    <w:rsid w:val="00020287"/>
    <w:rsid w:val="00020372"/>
    <w:rsid w:val="0002045A"/>
    <w:rsid w:val="00020595"/>
    <w:rsid w:val="00020A62"/>
    <w:rsid w:val="00020D43"/>
    <w:rsid w:val="00021B84"/>
    <w:rsid w:val="00021D86"/>
    <w:rsid w:val="000230B9"/>
    <w:rsid w:val="00023E11"/>
    <w:rsid w:val="0002424D"/>
    <w:rsid w:val="000242A4"/>
    <w:rsid w:val="0002484C"/>
    <w:rsid w:val="00025269"/>
    <w:rsid w:val="000256A2"/>
    <w:rsid w:val="000263B7"/>
    <w:rsid w:val="00026B1D"/>
    <w:rsid w:val="00026D24"/>
    <w:rsid w:val="00026D96"/>
    <w:rsid w:val="00026EE6"/>
    <w:rsid w:val="00030F9A"/>
    <w:rsid w:val="000312D8"/>
    <w:rsid w:val="000313B0"/>
    <w:rsid w:val="000314D5"/>
    <w:rsid w:val="00031571"/>
    <w:rsid w:val="000315E3"/>
    <w:rsid w:val="00031697"/>
    <w:rsid w:val="00033529"/>
    <w:rsid w:val="000339B8"/>
    <w:rsid w:val="00033BC3"/>
    <w:rsid w:val="00033E0C"/>
    <w:rsid w:val="000341BF"/>
    <w:rsid w:val="0003431E"/>
    <w:rsid w:val="00034BF0"/>
    <w:rsid w:val="00035AA5"/>
    <w:rsid w:val="00035C29"/>
    <w:rsid w:val="0003616D"/>
    <w:rsid w:val="00036735"/>
    <w:rsid w:val="00037450"/>
    <w:rsid w:val="00037A64"/>
    <w:rsid w:val="00037B04"/>
    <w:rsid w:val="000404A6"/>
    <w:rsid w:val="00040BED"/>
    <w:rsid w:val="000413A6"/>
    <w:rsid w:val="00041A06"/>
    <w:rsid w:val="000420D2"/>
    <w:rsid w:val="00042349"/>
    <w:rsid w:val="00042C7F"/>
    <w:rsid w:val="00043F18"/>
    <w:rsid w:val="00044B66"/>
    <w:rsid w:val="0004544B"/>
    <w:rsid w:val="000454F3"/>
    <w:rsid w:val="00045911"/>
    <w:rsid w:val="00045EAB"/>
    <w:rsid w:val="00045FD5"/>
    <w:rsid w:val="00046491"/>
    <w:rsid w:val="00046C59"/>
    <w:rsid w:val="00046DB0"/>
    <w:rsid w:val="00046DCD"/>
    <w:rsid w:val="00047188"/>
    <w:rsid w:val="0004738A"/>
    <w:rsid w:val="00047546"/>
    <w:rsid w:val="00047926"/>
    <w:rsid w:val="00047B9A"/>
    <w:rsid w:val="0005011D"/>
    <w:rsid w:val="0005021B"/>
    <w:rsid w:val="000505E4"/>
    <w:rsid w:val="0005068F"/>
    <w:rsid w:val="00050F5A"/>
    <w:rsid w:val="0005121F"/>
    <w:rsid w:val="000514BD"/>
    <w:rsid w:val="00051BFC"/>
    <w:rsid w:val="000524D2"/>
    <w:rsid w:val="00053100"/>
    <w:rsid w:val="000537DF"/>
    <w:rsid w:val="00054403"/>
    <w:rsid w:val="000546FE"/>
    <w:rsid w:val="000549B5"/>
    <w:rsid w:val="00055675"/>
    <w:rsid w:val="00055960"/>
    <w:rsid w:val="00055D63"/>
    <w:rsid w:val="00056F56"/>
    <w:rsid w:val="000573E4"/>
    <w:rsid w:val="000574DA"/>
    <w:rsid w:val="0006137F"/>
    <w:rsid w:val="00061427"/>
    <w:rsid w:val="0006145D"/>
    <w:rsid w:val="00061CB5"/>
    <w:rsid w:val="00061E16"/>
    <w:rsid w:val="00062151"/>
    <w:rsid w:val="000622B0"/>
    <w:rsid w:val="000630BD"/>
    <w:rsid w:val="00063100"/>
    <w:rsid w:val="0006322F"/>
    <w:rsid w:val="00064590"/>
    <w:rsid w:val="000646A7"/>
    <w:rsid w:val="000648B0"/>
    <w:rsid w:val="00064A07"/>
    <w:rsid w:val="00064A3A"/>
    <w:rsid w:val="00064C86"/>
    <w:rsid w:val="00064D79"/>
    <w:rsid w:val="000651C0"/>
    <w:rsid w:val="00065465"/>
    <w:rsid w:val="000656E1"/>
    <w:rsid w:val="00065913"/>
    <w:rsid w:val="00065C80"/>
    <w:rsid w:val="00066F83"/>
    <w:rsid w:val="00066F9F"/>
    <w:rsid w:val="00067194"/>
    <w:rsid w:val="000674CC"/>
    <w:rsid w:val="000674D3"/>
    <w:rsid w:val="00067D22"/>
    <w:rsid w:val="0007018D"/>
    <w:rsid w:val="000703F9"/>
    <w:rsid w:val="00070B32"/>
    <w:rsid w:val="00070B6D"/>
    <w:rsid w:val="00070CA7"/>
    <w:rsid w:val="00070ED8"/>
    <w:rsid w:val="00071164"/>
    <w:rsid w:val="00071A72"/>
    <w:rsid w:val="00071E27"/>
    <w:rsid w:val="000730CF"/>
    <w:rsid w:val="0007399D"/>
    <w:rsid w:val="00073CB1"/>
    <w:rsid w:val="000742E5"/>
    <w:rsid w:val="000744FA"/>
    <w:rsid w:val="00074DC0"/>
    <w:rsid w:val="0007509B"/>
    <w:rsid w:val="000751B4"/>
    <w:rsid w:val="000754D3"/>
    <w:rsid w:val="000759E5"/>
    <w:rsid w:val="00075A6C"/>
    <w:rsid w:val="00075CC3"/>
    <w:rsid w:val="00077B34"/>
    <w:rsid w:val="00077D95"/>
    <w:rsid w:val="00080139"/>
    <w:rsid w:val="0008017A"/>
    <w:rsid w:val="0008071D"/>
    <w:rsid w:val="000812E7"/>
    <w:rsid w:val="000817CE"/>
    <w:rsid w:val="00081E56"/>
    <w:rsid w:val="00082121"/>
    <w:rsid w:val="0008241C"/>
    <w:rsid w:val="000829A2"/>
    <w:rsid w:val="00082C4D"/>
    <w:rsid w:val="00082F02"/>
    <w:rsid w:val="0008356D"/>
    <w:rsid w:val="0008361B"/>
    <w:rsid w:val="000843B6"/>
    <w:rsid w:val="00084689"/>
    <w:rsid w:val="00084E31"/>
    <w:rsid w:val="00085694"/>
    <w:rsid w:val="000865B0"/>
    <w:rsid w:val="00086AAB"/>
    <w:rsid w:val="00086E5E"/>
    <w:rsid w:val="00087299"/>
    <w:rsid w:val="00087C9A"/>
    <w:rsid w:val="00090B7A"/>
    <w:rsid w:val="00090D4D"/>
    <w:rsid w:val="00090DA9"/>
    <w:rsid w:val="00092E9E"/>
    <w:rsid w:val="00093523"/>
    <w:rsid w:val="00093949"/>
    <w:rsid w:val="00093E2A"/>
    <w:rsid w:val="00094AC9"/>
    <w:rsid w:val="0009505F"/>
    <w:rsid w:val="0009521D"/>
    <w:rsid w:val="00095337"/>
    <w:rsid w:val="0009536C"/>
    <w:rsid w:val="0009538E"/>
    <w:rsid w:val="00096052"/>
    <w:rsid w:val="00096388"/>
    <w:rsid w:val="000968DC"/>
    <w:rsid w:val="00096EEE"/>
    <w:rsid w:val="00096F0C"/>
    <w:rsid w:val="0009756E"/>
    <w:rsid w:val="00097EEF"/>
    <w:rsid w:val="000A039B"/>
    <w:rsid w:val="000A09A8"/>
    <w:rsid w:val="000A0B11"/>
    <w:rsid w:val="000A1158"/>
    <w:rsid w:val="000A11C7"/>
    <w:rsid w:val="000A2D79"/>
    <w:rsid w:val="000A47E8"/>
    <w:rsid w:val="000A69F0"/>
    <w:rsid w:val="000A6B1D"/>
    <w:rsid w:val="000A6C35"/>
    <w:rsid w:val="000A76F6"/>
    <w:rsid w:val="000A7772"/>
    <w:rsid w:val="000A7B41"/>
    <w:rsid w:val="000B0BBA"/>
    <w:rsid w:val="000B0E74"/>
    <w:rsid w:val="000B1407"/>
    <w:rsid w:val="000B1920"/>
    <w:rsid w:val="000B1A51"/>
    <w:rsid w:val="000B1B44"/>
    <w:rsid w:val="000B21D6"/>
    <w:rsid w:val="000B3B21"/>
    <w:rsid w:val="000B4771"/>
    <w:rsid w:val="000B4BDA"/>
    <w:rsid w:val="000B4FE2"/>
    <w:rsid w:val="000B6129"/>
    <w:rsid w:val="000B61FC"/>
    <w:rsid w:val="000B63A8"/>
    <w:rsid w:val="000B64A9"/>
    <w:rsid w:val="000B6805"/>
    <w:rsid w:val="000B69DA"/>
    <w:rsid w:val="000B6E77"/>
    <w:rsid w:val="000B71ED"/>
    <w:rsid w:val="000B77AC"/>
    <w:rsid w:val="000B78AD"/>
    <w:rsid w:val="000B7A60"/>
    <w:rsid w:val="000C005C"/>
    <w:rsid w:val="000C01E5"/>
    <w:rsid w:val="000C0946"/>
    <w:rsid w:val="000C0B61"/>
    <w:rsid w:val="000C0D65"/>
    <w:rsid w:val="000C118A"/>
    <w:rsid w:val="000C1A62"/>
    <w:rsid w:val="000C2E03"/>
    <w:rsid w:val="000C34EA"/>
    <w:rsid w:val="000C485A"/>
    <w:rsid w:val="000C493A"/>
    <w:rsid w:val="000C4B8F"/>
    <w:rsid w:val="000C4D1B"/>
    <w:rsid w:val="000C53F1"/>
    <w:rsid w:val="000C5408"/>
    <w:rsid w:val="000C6260"/>
    <w:rsid w:val="000C654B"/>
    <w:rsid w:val="000C680B"/>
    <w:rsid w:val="000C69E7"/>
    <w:rsid w:val="000C6D34"/>
    <w:rsid w:val="000D02D5"/>
    <w:rsid w:val="000D0D11"/>
    <w:rsid w:val="000D0DDB"/>
    <w:rsid w:val="000D182B"/>
    <w:rsid w:val="000D1944"/>
    <w:rsid w:val="000D1AB9"/>
    <w:rsid w:val="000D2025"/>
    <w:rsid w:val="000D238C"/>
    <w:rsid w:val="000D2483"/>
    <w:rsid w:val="000D26F8"/>
    <w:rsid w:val="000D27CC"/>
    <w:rsid w:val="000D28C0"/>
    <w:rsid w:val="000D30F7"/>
    <w:rsid w:val="000D3129"/>
    <w:rsid w:val="000D380D"/>
    <w:rsid w:val="000D380E"/>
    <w:rsid w:val="000D3865"/>
    <w:rsid w:val="000D3BF0"/>
    <w:rsid w:val="000D41FB"/>
    <w:rsid w:val="000D6982"/>
    <w:rsid w:val="000D6C5A"/>
    <w:rsid w:val="000D6FDF"/>
    <w:rsid w:val="000D7082"/>
    <w:rsid w:val="000D79DC"/>
    <w:rsid w:val="000D7F02"/>
    <w:rsid w:val="000D7F7A"/>
    <w:rsid w:val="000D7FDD"/>
    <w:rsid w:val="000E026D"/>
    <w:rsid w:val="000E0521"/>
    <w:rsid w:val="000E0A51"/>
    <w:rsid w:val="000E0A74"/>
    <w:rsid w:val="000E1411"/>
    <w:rsid w:val="000E199D"/>
    <w:rsid w:val="000E1D81"/>
    <w:rsid w:val="000E2845"/>
    <w:rsid w:val="000E2F3D"/>
    <w:rsid w:val="000E32A0"/>
    <w:rsid w:val="000E4B8C"/>
    <w:rsid w:val="000E4BCB"/>
    <w:rsid w:val="000E4D74"/>
    <w:rsid w:val="000E5594"/>
    <w:rsid w:val="000E56B6"/>
    <w:rsid w:val="000E60CA"/>
    <w:rsid w:val="000E65AE"/>
    <w:rsid w:val="000E671B"/>
    <w:rsid w:val="000E6BD2"/>
    <w:rsid w:val="000E6CEA"/>
    <w:rsid w:val="000E74E0"/>
    <w:rsid w:val="000E7516"/>
    <w:rsid w:val="000E7A45"/>
    <w:rsid w:val="000E7E13"/>
    <w:rsid w:val="000F04CC"/>
    <w:rsid w:val="000F0B2B"/>
    <w:rsid w:val="000F0C0E"/>
    <w:rsid w:val="000F124B"/>
    <w:rsid w:val="000F1E9F"/>
    <w:rsid w:val="000F3351"/>
    <w:rsid w:val="000F3829"/>
    <w:rsid w:val="000F3AA6"/>
    <w:rsid w:val="000F4961"/>
    <w:rsid w:val="000F4C9E"/>
    <w:rsid w:val="000F4CD9"/>
    <w:rsid w:val="000F549B"/>
    <w:rsid w:val="000F5D24"/>
    <w:rsid w:val="000F5F28"/>
    <w:rsid w:val="000F6947"/>
    <w:rsid w:val="000F704B"/>
    <w:rsid w:val="000F71B9"/>
    <w:rsid w:val="000F7443"/>
    <w:rsid w:val="000F792E"/>
    <w:rsid w:val="0010035A"/>
    <w:rsid w:val="00100360"/>
    <w:rsid w:val="00100A66"/>
    <w:rsid w:val="001012B7"/>
    <w:rsid w:val="001014FC"/>
    <w:rsid w:val="00101579"/>
    <w:rsid w:val="001024B3"/>
    <w:rsid w:val="00102B13"/>
    <w:rsid w:val="00102C97"/>
    <w:rsid w:val="00102E78"/>
    <w:rsid w:val="0010356C"/>
    <w:rsid w:val="00103AAB"/>
    <w:rsid w:val="00103B53"/>
    <w:rsid w:val="00103FFC"/>
    <w:rsid w:val="001045F7"/>
    <w:rsid w:val="00104AD9"/>
    <w:rsid w:val="00105119"/>
    <w:rsid w:val="001053CE"/>
    <w:rsid w:val="0010542E"/>
    <w:rsid w:val="001055AB"/>
    <w:rsid w:val="001055B3"/>
    <w:rsid w:val="001058A0"/>
    <w:rsid w:val="001059F8"/>
    <w:rsid w:val="00105C27"/>
    <w:rsid w:val="00105CB6"/>
    <w:rsid w:val="00105CFA"/>
    <w:rsid w:val="001060B1"/>
    <w:rsid w:val="00106220"/>
    <w:rsid w:val="00106454"/>
    <w:rsid w:val="00106E6E"/>
    <w:rsid w:val="00107622"/>
    <w:rsid w:val="001077C4"/>
    <w:rsid w:val="00110EFD"/>
    <w:rsid w:val="00110F10"/>
    <w:rsid w:val="00111491"/>
    <w:rsid w:val="00111C23"/>
    <w:rsid w:val="00112171"/>
    <w:rsid w:val="00112377"/>
    <w:rsid w:val="00113734"/>
    <w:rsid w:val="00114070"/>
    <w:rsid w:val="0011494D"/>
    <w:rsid w:val="00114A5D"/>
    <w:rsid w:val="00115547"/>
    <w:rsid w:val="00115977"/>
    <w:rsid w:val="001167B0"/>
    <w:rsid w:val="00116845"/>
    <w:rsid w:val="00120302"/>
    <w:rsid w:val="00120716"/>
    <w:rsid w:val="00120924"/>
    <w:rsid w:val="00121079"/>
    <w:rsid w:val="00121083"/>
    <w:rsid w:val="001213DB"/>
    <w:rsid w:val="00121622"/>
    <w:rsid w:val="00121FF1"/>
    <w:rsid w:val="001229AB"/>
    <w:rsid w:val="00122C87"/>
    <w:rsid w:val="00122E8F"/>
    <w:rsid w:val="00123041"/>
    <w:rsid w:val="00123EE9"/>
    <w:rsid w:val="00124623"/>
    <w:rsid w:val="00125164"/>
    <w:rsid w:val="0012534F"/>
    <w:rsid w:val="001259B1"/>
    <w:rsid w:val="0012696B"/>
    <w:rsid w:val="00126C10"/>
    <w:rsid w:val="00127299"/>
    <w:rsid w:val="0012748F"/>
    <w:rsid w:val="0013009D"/>
    <w:rsid w:val="0013030D"/>
    <w:rsid w:val="00130974"/>
    <w:rsid w:val="00130B13"/>
    <w:rsid w:val="001310BD"/>
    <w:rsid w:val="001316B5"/>
    <w:rsid w:val="00131CB9"/>
    <w:rsid w:val="00132190"/>
    <w:rsid w:val="001321B2"/>
    <w:rsid w:val="00132612"/>
    <w:rsid w:val="001328B3"/>
    <w:rsid w:val="00133873"/>
    <w:rsid w:val="00134220"/>
    <w:rsid w:val="00134AEA"/>
    <w:rsid w:val="00134CD3"/>
    <w:rsid w:val="00135042"/>
    <w:rsid w:val="00135696"/>
    <w:rsid w:val="00135E34"/>
    <w:rsid w:val="001369FA"/>
    <w:rsid w:val="00136DFE"/>
    <w:rsid w:val="00136F4D"/>
    <w:rsid w:val="0013711E"/>
    <w:rsid w:val="001375D8"/>
    <w:rsid w:val="00137F08"/>
    <w:rsid w:val="001403A6"/>
    <w:rsid w:val="00140B39"/>
    <w:rsid w:val="00140E34"/>
    <w:rsid w:val="00140F68"/>
    <w:rsid w:val="00140FB7"/>
    <w:rsid w:val="00141353"/>
    <w:rsid w:val="001414E0"/>
    <w:rsid w:val="00142EB0"/>
    <w:rsid w:val="00142EE3"/>
    <w:rsid w:val="0014404F"/>
    <w:rsid w:val="0014417C"/>
    <w:rsid w:val="00144ABB"/>
    <w:rsid w:val="00144D61"/>
    <w:rsid w:val="001465B2"/>
    <w:rsid w:val="0014689C"/>
    <w:rsid w:val="00146ED7"/>
    <w:rsid w:val="00147279"/>
    <w:rsid w:val="001472BD"/>
    <w:rsid w:val="0014753A"/>
    <w:rsid w:val="0015067F"/>
    <w:rsid w:val="00150A2B"/>
    <w:rsid w:val="00150CD7"/>
    <w:rsid w:val="001516D3"/>
    <w:rsid w:val="00152B69"/>
    <w:rsid w:val="00153008"/>
    <w:rsid w:val="00153AFC"/>
    <w:rsid w:val="00154228"/>
    <w:rsid w:val="0015432B"/>
    <w:rsid w:val="00154DBE"/>
    <w:rsid w:val="00155B5E"/>
    <w:rsid w:val="00155D9B"/>
    <w:rsid w:val="00155F70"/>
    <w:rsid w:val="001564DB"/>
    <w:rsid w:val="00157F41"/>
    <w:rsid w:val="00160357"/>
    <w:rsid w:val="00160FCF"/>
    <w:rsid w:val="001610EA"/>
    <w:rsid w:val="00161A96"/>
    <w:rsid w:val="00161E83"/>
    <w:rsid w:val="001620C9"/>
    <w:rsid w:val="00162E06"/>
    <w:rsid w:val="00162EF2"/>
    <w:rsid w:val="00163371"/>
    <w:rsid w:val="001633F2"/>
    <w:rsid w:val="001637EA"/>
    <w:rsid w:val="001646DD"/>
    <w:rsid w:val="001649E6"/>
    <w:rsid w:val="00164BD4"/>
    <w:rsid w:val="00165EAC"/>
    <w:rsid w:val="0016677E"/>
    <w:rsid w:val="00166961"/>
    <w:rsid w:val="0016711F"/>
    <w:rsid w:val="001672BD"/>
    <w:rsid w:val="00167B12"/>
    <w:rsid w:val="001707EA"/>
    <w:rsid w:val="00170971"/>
    <w:rsid w:val="00170DB3"/>
    <w:rsid w:val="00170E03"/>
    <w:rsid w:val="00171D05"/>
    <w:rsid w:val="00171D82"/>
    <w:rsid w:val="001724E5"/>
    <w:rsid w:val="001727DC"/>
    <w:rsid w:val="00172D43"/>
    <w:rsid w:val="00173638"/>
    <w:rsid w:val="001745C1"/>
    <w:rsid w:val="00174961"/>
    <w:rsid w:val="00176283"/>
    <w:rsid w:val="001762F1"/>
    <w:rsid w:val="001765DC"/>
    <w:rsid w:val="00176EF1"/>
    <w:rsid w:val="00177523"/>
    <w:rsid w:val="00177A9B"/>
    <w:rsid w:val="00177F06"/>
    <w:rsid w:val="00180597"/>
    <w:rsid w:val="001808C6"/>
    <w:rsid w:val="00180C8F"/>
    <w:rsid w:val="00180EEF"/>
    <w:rsid w:val="00180F55"/>
    <w:rsid w:val="0018159A"/>
    <w:rsid w:val="001816AF"/>
    <w:rsid w:val="00181713"/>
    <w:rsid w:val="00181DC8"/>
    <w:rsid w:val="00182447"/>
    <w:rsid w:val="00182644"/>
    <w:rsid w:val="001829C5"/>
    <w:rsid w:val="00182F60"/>
    <w:rsid w:val="001833FE"/>
    <w:rsid w:val="00183B68"/>
    <w:rsid w:val="001842F9"/>
    <w:rsid w:val="00184705"/>
    <w:rsid w:val="00184878"/>
    <w:rsid w:val="00184A7A"/>
    <w:rsid w:val="001853F3"/>
    <w:rsid w:val="00185761"/>
    <w:rsid w:val="00185908"/>
    <w:rsid w:val="00185D7A"/>
    <w:rsid w:val="001861E7"/>
    <w:rsid w:val="001867F4"/>
    <w:rsid w:val="001869F3"/>
    <w:rsid w:val="00186B44"/>
    <w:rsid w:val="001871E7"/>
    <w:rsid w:val="001873BC"/>
    <w:rsid w:val="00187B3D"/>
    <w:rsid w:val="00187B67"/>
    <w:rsid w:val="0019006E"/>
    <w:rsid w:val="001900B4"/>
    <w:rsid w:val="001901CC"/>
    <w:rsid w:val="001903AA"/>
    <w:rsid w:val="001910E2"/>
    <w:rsid w:val="00191B63"/>
    <w:rsid w:val="0019200D"/>
    <w:rsid w:val="00192018"/>
    <w:rsid w:val="0019224C"/>
    <w:rsid w:val="001923FE"/>
    <w:rsid w:val="0019349E"/>
    <w:rsid w:val="001934DA"/>
    <w:rsid w:val="00193B33"/>
    <w:rsid w:val="001948C2"/>
    <w:rsid w:val="00194BD3"/>
    <w:rsid w:val="00195CE8"/>
    <w:rsid w:val="00195EA5"/>
    <w:rsid w:val="00196F9A"/>
    <w:rsid w:val="001971B9"/>
    <w:rsid w:val="00197DB7"/>
    <w:rsid w:val="00197EC9"/>
    <w:rsid w:val="001A165D"/>
    <w:rsid w:val="001A1E93"/>
    <w:rsid w:val="001A2886"/>
    <w:rsid w:val="001A2918"/>
    <w:rsid w:val="001A2A7E"/>
    <w:rsid w:val="001A2BAC"/>
    <w:rsid w:val="001A3005"/>
    <w:rsid w:val="001A3E4D"/>
    <w:rsid w:val="001A4268"/>
    <w:rsid w:val="001A4424"/>
    <w:rsid w:val="001A4E0C"/>
    <w:rsid w:val="001A4EBB"/>
    <w:rsid w:val="001A5235"/>
    <w:rsid w:val="001A558C"/>
    <w:rsid w:val="001A5869"/>
    <w:rsid w:val="001A5C11"/>
    <w:rsid w:val="001A5D90"/>
    <w:rsid w:val="001A5DE1"/>
    <w:rsid w:val="001A63AF"/>
    <w:rsid w:val="001A739C"/>
    <w:rsid w:val="001A7CA5"/>
    <w:rsid w:val="001B000C"/>
    <w:rsid w:val="001B081E"/>
    <w:rsid w:val="001B11BE"/>
    <w:rsid w:val="001B1C98"/>
    <w:rsid w:val="001B1F8F"/>
    <w:rsid w:val="001B2794"/>
    <w:rsid w:val="001B2EC8"/>
    <w:rsid w:val="001B302B"/>
    <w:rsid w:val="001B34EF"/>
    <w:rsid w:val="001B43B9"/>
    <w:rsid w:val="001B4CFB"/>
    <w:rsid w:val="001B553A"/>
    <w:rsid w:val="001B56A1"/>
    <w:rsid w:val="001B5D68"/>
    <w:rsid w:val="001B603D"/>
    <w:rsid w:val="001B6159"/>
    <w:rsid w:val="001B6335"/>
    <w:rsid w:val="001B63DA"/>
    <w:rsid w:val="001B7525"/>
    <w:rsid w:val="001C08CE"/>
    <w:rsid w:val="001C0EEA"/>
    <w:rsid w:val="001C16DA"/>
    <w:rsid w:val="001C1BF0"/>
    <w:rsid w:val="001C1CE3"/>
    <w:rsid w:val="001C1F97"/>
    <w:rsid w:val="001C2E1F"/>
    <w:rsid w:val="001C4035"/>
    <w:rsid w:val="001C4394"/>
    <w:rsid w:val="001C44A6"/>
    <w:rsid w:val="001C46AE"/>
    <w:rsid w:val="001C477C"/>
    <w:rsid w:val="001C4C30"/>
    <w:rsid w:val="001C4D13"/>
    <w:rsid w:val="001C6632"/>
    <w:rsid w:val="001C6FAB"/>
    <w:rsid w:val="001C70A6"/>
    <w:rsid w:val="001C70DE"/>
    <w:rsid w:val="001C7589"/>
    <w:rsid w:val="001C775D"/>
    <w:rsid w:val="001D08DC"/>
    <w:rsid w:val="001D19DD"/>
    <w:rsid w:val="001D1A7B"/>
    <w:rsid w:val="001D1D1C"/>
    <w:rsid w:val="001D1EC8"/>
    <w:rsid w:val="001D1EDF"/>
    <w:rsid w:val="001D218A"/>
    <w:rsid w:val="001D291D"/>
    <w:rsid w:val="001D292B"/>
    <w:rsid w:val="001D393B"/>
    <w:rsid w:val="001D3CC5"/>
    <w:rsid w:val="001D42D2"/>
    <w:rsid w:val="001D4BC1"/>
    <w:rsid w:val="001D5241"/>
    <w:rsid w:val="001D55C9"/>
    <w:rsid w:val="001D57CC"/>
    <w:rsid w:val="001D5BF0"/>
    <w:rsid w:val="001D6377"/>
    <w:rsid w:val="001D6C86"/>
    <w:rsid w:val="001D6E19"/>
    <w:rsid w:val="001D6F60"/>
    <w:rsid w:val="001D7310"/>
    <w:rsid w:val="001D7728"/>
    <w:rsid w:val="001D798D"/>
    <w:rsid w:val="001D7991"/>
    <w:rsid w:val="001D79A5"/>
    <w:rsid w:val="001E010C"/>
    <w:rsid w:val="001E0267"/>
    <w:rsid w:val="001E03E2"/>
    <w:rsid w:val="001E1C75"/>
    <w:rsid w:val="001E1CDB"/>
    <w:rsid w:val="001E1D7D"/>
    <w:rsid w:val="001E1F35"/>
    <w:rsid w:val="001E204C"/>
    <w:rsid w:val="001E235D"/>
    <w:rsid w:val="001E27F5"/>
    <w:rsid w:val="001E28B4"/>
    <w:rsid w:val="001E2AAC"/>
    <w:rsid w:val="001E30F0"/>
    <w:rsid w:val="001E36DE"/>
    <w:rsid w:val="001E382C"/>
    <w:rsid w:val="001E429F"/>
    <w:rsid w:val="001E478C"/>
    <w:rsid w:val="001E4D29"/>
    <w:rsid w:val="001E5175"/>
    <w:rsid w:val="001E5254"/>
    <w:rsid w:val="001E52C1"/>
    <w:rsid w:val="001E5830"/>
    <w:rsid w:val="001E633C"/>
    <w:rsid w:val="001E7602"/>
    <w:rsid w:val="001E785F"/>
    <w:rsid w:val="001E789C"/>
    <w:rsid w:val="001F04E5"/>
    <w:rsid w:val="001F05CA"/>
    <w:rsid w:val="001F1210"/>
    <w:rsid w:val="001F146F"/>
    <w:rsid w:val="001F19CB"/>
    <w:rsid w:val="001F1A7A"/>
    <w:rsid w:val="001F1C2E"/>
    <w:rsid w:val="001F1E9F"/>
    <w:rsid w:val="001F22B1"/>
    <w:rsid w:val="001F2517"/>
    <w:rsid w:val="001F2F91"/>
    <w:rsid w:val="001F3264"/>
    <w:rsid w:val="001F33C3"/>
    <w:rsid w:val="001F34E4"/>
    <w:rsid w:val="001F3AFB"/>
    <w:rsid w:val="001F53F0"/>
    <w:rsid w:val="001F54DC"/>
    <w:rsid w:val="001F5625"/>
    <w:rsid w:val="001F5754"/>
    <w:rsid w:val="001F5C62"/>
    <w:rsid w:val="001F6322"/>
    <w:rsid w:val="001F6465"/>
    <w:rsid w:val="001F67F6"/>
    <w:rsid w:val="001F69FB"/>
    <w:rsid w:val="001F6E25"/>
    <w:rsid w:val="001F7162"/>
    <w:rsid w:val="001F74F5"/>
    <w:rsid w:val="001F78C7"/>
    <w:rsid w:val="001F7A12"/>
    <w:rsid w:val="00200110"/>
    <w:rsid w:val="002006A9"/>
    <w:rsid w:val="00200B8B"/>
    <w:rsid w:val="00200FA8"/>
    <w:rsid w:val="002012D6"/>
    <w:rsid w:val="0020178D"/>
    <w:rsid w:val="00201803"/>
    <w:rsid w:val="00201C3A"/>
    <w:rsid w:val="00202D37"/>
    <w:rsid w:val="00202EDA"/>
    <w:rsid w:val="00203109"/>
    <w:rsid w:val="002035C2"/>
    <w:rsid w:val="00203B06"/>
    <w:rsid w:val="00203F89"/>
    <w:rsid w:val="0020448B"/>
    <w:rsid w:val="00204B6D"/>
    <w:rsid w:val="00204D9D"/>
    <w:rsid w:val="002053D5"/>
    <w:rsid w:val="00205771"/>
    <w:rsid w:val="00205F48"/>
    <w:rsid w:val="002062B8"/>
    <w:rsid w:val="002066AE"/>
    <w:rsid w:val="00207117"/>
    <w:rsid w:val="00207120"/>
    <w:rsid w:val="002074A7"/>
    <w:rsid w:val="0020766F"/>
    <w:rsid w:val="0020768A"/>
    <w:rsid w:val="00207B33"/>
    <w:rsid w:val="0021056F"/>
    <w:rsid w:val="002106CE"/>
    <w:rsid w:val="00210AFA"/>
    <w:rsid w:val="00211981"/>
    <w:rsid w:val="00211AED"/>
    <w:rsid w:val="002125F7"/>
    <w:rsid w:val="00212C60"/>
    <w:rsid w:val="00212D8B"/>
    <w:rsid w:val="002136F8"/>
    <w:rsid w:val="002138F0"/>
    <w:rsid w:val="00213F06"/>
    <w:rsid w:val="002149FF"/>
    <w:rsid w:val="00215236"/>
    <w:rsid w:val="0021543C"/>
    <w:rsid w:val="00216CFD"/>
    <w:rsid w:val="002177BC"/>
    <w:rsid w:val="00220B33"/>
    <w:rsid w:val="00220FFB"/>
    <w:rsid w:val="00221929"/>
    <w:rsid w:val="002219A0"/>
    <w:rsid w:val="00221C90"/>
    <w:rsid w:val="00221DCD"/>
    <w:rsid w:val="00222220"/>
    <w:rsid w:val="0022252B"/>
    <w:rsid w:val="002235A1"/>
    <w:rsid w:val="00223735"/>
    <w:rsid w:val="0022381A"/>
    <w:rsid w:val="002238D4"/>
    <w:rsid w:val="00223936"/>
    <w:rsid w:val="00223D8D"/>
    <w:rsid w:val="002240C1"/>
    <w:rsid w:val="00224297"/>
    <w:rsid w:val="00224C50"/>
    <w:rsid w:val="00224F11"/>
    <w:rsid w:val="00225A54"/>
    <w:rsid w:val="0022623F"/>
    <w:rsid w:val="002263FF"/>
    <w:rsid w:val="00226A76"/>
    <w:rsid w:val="00227A8F"/>
    <w:rsid w:val="0023052C"/>
    <w:rsid w:val="0023083D"/>
    <w:rsid w:val="00230971"/>
    <w:rsid w:val="00230EC6"/>
    <w:rsid w:val="00231242"/>
    <w:rsid w:val="00231387"/>
    <w:rsid w:val="0023163C"/>
    <w:rsid w:val="002316D7"/>
    <w:rsid w:val="00231F06"/>
    <w:rsid w:val="00232287"/>
    <w:rsid w:val="00232346"/>
    <w:rsid w:val="00232A33"/>
    <w:rsid w:val="00233024"/>
    <w:rsid w:val="00233E66"/>
    <w:rsid w:val="00233F85"/>
    <w:rsid w:val="00234889"/>
    <w:rsid w:val="00234B84"/>
    <w:rsid w:val="00234BFB"/>
    <w:rsid w:val="0023501E"/>
    <w:rsid w:val="00235384"/>
    <w:rsid w:val="00235935"/>
    <w:rsid w:val="00237EB8"/>
    <w:rsid w:val="00240217"/>
    <w:rsid w:val="00240479"/>
    <w:rsid w:val="002404E0"/>
    <w:rsid w:val="00240BCA"/>
    <w:rsid w:val="00240D11"/>
    <w:rsid w:val="00241019"/>
    <w:rsid w:val="00241167"/>
    <w:rsid w:val="00241682"/>
    <w:rsid w:val="002417F3"/>
    <w:rsid w:val="0024340C"/>
    <w:rsid w:val="002436F0"/>
    <w:rsid w:val="002438DF"/>
    <w:rsid w:val="00243E9A"/>
    <w:rsid w:val="00243EBF"/>
    <w:rsid w:val="00244266"/>
    <w:rsid w:val="00244AFB"/>
    <w:rsid w:val="0024541C"/>
    <w:rsid w:val="002456DA"/>
    <w:rsid w:val="00245732"/>
    <w:rsid w:val="0024582D"/>
    <w:rsid w:val="002459C8"/>
    <w:rsid w:val="00245D08"/>
    <w:rsid w:val="002460B7"/>
    <w:rsid w:val="002471D4"/>
    <w:rsid w:val="00247D8D"/>
    <w:rsid w:val="002515D1"/>
    <w:rsid w:val="00251793"/>
    <w:rsid w:val="0025179F"/>
    <w:rsid w:val="002518F2"/>
    <w:rsid w:val="00251BBD"/>
    <w:rsid w:val="00252146"/>
    <w:rsid w:val="002527C9"/>
    <w:rsid w:val="00252943"/>
    <w:rsid w:val="00252B5C"/>
    <w:rsid w:val="00252CE3"/>
    <w:rsid w:val="0025369B"/>
    <w:rsid w:val="00253FEA"/>
    <w:rsid w:val="002546BC"/>
    <w:rsid w:val="00254716"/>
    <w:rsid w:val="00254E1B"/>
    <w:rsid w:val="00255C7F"/>
    <w:rsid w:val="002561C7"/>
    <w:rsid w:val="00256FC1"/>
    <w:rsid w:val="0025721E"/>
    <w:rsid w:val="002579FB"/>
    <w:rsid w:val="00257E2F"/>
    <w:rsid w:val="0026014E"/>
    <w:rsid w:val="0026035F"/>
    <w:rsid w:val="002610D1"/>
    <w:rsid w:val="00261482"/>
    <w:rsid w:val="00261504"/>
    <w:rsid w:val="00261B0C"/>
    <w:rsid w:val="00261E6F"/>
    <w:rsid w:val="00261F1B"/>
    <w:rsid w:val="00262024"/>
    <w:rsid w:val="002622D9"/>
    <w:rsid w:val="00262404"/>
    <w:rsid w:val="00262A54"/>
    <w:rsid w:val="00262EBD"/>
    <w:rsid w:val="002643CE"/>
    <w:rsid w:val="00264AED"/>
    <w:rsid w:val="0026571C"/>
    <w:rsid w:val="00265A63"/>
    <w:rsid w:val="002663C2"/>
    <w:rsid w:val="00266BD3"/>
    <w:rsid w:val="002673A9"/>
    <w:rsid w:val="00267537"/>
    <w:rsid w:val="002675B4"/>
    <w:rsid w:val="00267A04"/>
    <w:rsid w:val="00267F16"/>
    <w:rsid w:val="00270023"/>
    <w:rsid w:val="00270839"/>
    <w:rsid w:val="00270C33"/>
    <w:rsid w:val="00270F3A"/>
    <w:rsid w:val="00270F42"/>
    <w:rsid w:val="00271591"/>
    <w:rsid w:val="00271861"/>
    <w:rsid w:val="00272714"/>
    <w:rsid w:val="00272F3E"/>
    <w:rsid w:val="0027300A"/>
    <w:rsid w:val="0027317D"/>
    <w:rsid w:val="00273299"/>
    <w:rsid w:val="0027368F"/>
    <w:rsid w:val="00273E91"/>
    <w:rsid w:val="002741FE"/>
    <w:rsid w:val="00274F39"/>
    <w:rsid w:val="00275011"/>
    <w:rsid w:val="0027514E"/>
    <w:rsid w:val="00275687"/>
    <w:rsid w:val="00275C95"/>
    <w:rsid w:val="00275F65"/>
    <w:rsid w:val="0027607F"/>
    <w:rsid w:val="00277480"/>
    <w:rsid w:val="002778AE"/>
    <w:rsid w:val="00277FDC"/>
    <w:rsid w:val="00280740"/>
    <w:rsid w:val="00280B29"/>
    <w:rsid w:val="002819B3"/>
    <w:rsid w:val="0028208B"/>
    <w:rsid w:val="0028280D"/>
    <w:rsid w:val="00283556"/>
    <w:rsid w:val="0028364B"/>
    <w:rsid w:val="002836E1"/>
    <w:rsid w:val="00284AC0"/>
    <w:rsid w:val="00285F54"/>
    <w:rsid w:val="00286016"/>
    <w:rsid w:val="002866FD"/>
    <w:rsid w:val="002868C6"/>
    <w:rsid w:val="0028692F"/>
    <w:rsid w:val="00286DD4"/>
    <w:rsid w:val="00287394"/>
    <w:rsid w:val="00290222"/>
    <w:rsid w:val="00291283"/>
    <w:rsid w:val="00292126"/>
    <w:rsid w:val="00292399"/>
    <w:rsid w:val="00292A30"/>
    <w:rsid w:val="00293089"/>
    <w:rsid w:val="002931E4"/>
    <w:rsid w:val="00293262"/>
    <w:rsid w:val="00293941"/>
    <w:rsid w:val="002939AC"/>
    <w:rsid w:val="00293B9C"/>
    <w:rsid w:val="00294889"/>
    <w:rsid w:val="00294BB1"/>
    <w:rsid w:val="00294C43"/>
    <w:rsid w:val="0029523D"/>
    <w:rsid w:val="002962FB"/>
    <w:rsid w:val="00296BE8"/>
    <w:rsid w:val="00297176"/>
    <w:rsid w:val="00297510"/>
    <w:rsid w:val="002976EE"/>
    <w:rsid w:val="00297A86"/>
    <w:rsid w:val="002A0254"/>
    <w:rsid w:val="002A0BED"/>
    <w:rsid w:val="002A187D"/>
    <w:rsid w:val="002A22DB"/>
    <w:rsid w:val="002A36A1"/>
    <w:rsid w:val="002A3F40"/>
    <w:rsid w:val="002A5AA8"/>
    <w:rsid w:val="002A5C13"/>
    <w:rsid w:val="002A604F"/>
    <w:rsid w:val="002A6123"/>
    <w:rsid w:val="002A6345"/>
    <w:rsid w:val="002A678C"/>
    <w:rsid w:val="002A6A23"/>
    <w:rsid w:val="002A6B83"/>
    <w:rsid w:val="002A6D41"/>
    <w:rsid w:val="002A71FD"/>
    <w:rsid w:val="002A7373"/>
    <w:rsid w:val="002A7443"/>
    <w:rsid w:val="002A7BA0"/>
    <w:rsid w:val="002A7C6F"/>
    <w:rsid w:val="002A7F1D"/>
    <w:rsid w:val="002B0027"/>
    <w:rsid w:val="002B017E"/>
    <w:rsid w:val="002B0584"/>
    <w:rsid w:val="002B0969"/>
    <w:rsid w:val="002B0D6D"/>
    <w:rsid w:val="002B1190"/>
    <w:rsid w:val="002B1953"/>
    <w:rsid w:val="002B1B64"/>
    <w:rsid w:val="002B1ED6"/>
    <w:rsid w:val="002B289E"/>
    <w:rsid w:val="002B29C0"/>
    <w:rsid w:val="002B30C8"/>
    <w:rsid w:val="002B320E"/>
    <w:rsid w:val="002B3294"/>
    <w:rsid w:val="002B360D"/>
    <w:rsid w:val="002B4830"/>
    <w:rsid w:val="002B4AFE"/>
    <w:rsid w:val="002B4BE1"/>
    <w:rsid w:val="002B4CFC"/>
    <w:rsid w:val="002B5272"/>
    <w:rsid w:val="002B54F4"/>
    <w:rsid w:val="002B5638"/>
    <w:rsid w:val="002B5796"/>
    <w:rsid w:val="002B6ACD"/>
    <w:rsid w:val="002B6E91"/>
    <w:rsid w:val="002B6F7C"/>
    <w:rsid w:val="002C0429"/>
    <w:rsid w:val="002C13BE"/>
    <w:rsid w:val="002C14EF"/>
    <w:rsid w:val="002C1644"/>
    <w:rsid w:val="002C1969"/>
    <w:rsid w:val="002C1E7E"/>
    <w:rsid w:val="002C20FC"/>
    <w:rsid w:val="002C333C"/>
    <w:rsid w:val="002C34A7"/>
    <w:rsid w:val="002C3668"/>
    <w:rsid w:val="002C36DF"/>
    <w:rsid w:val="002C40ED"/>
    <w:rsid w:val="002C4C94"/>
    <w:rsid w:val="002C5603"/>
    <w:rsid w:val="002C5C49"/>
    <w:rsid w:val="002C5C71"/>
    <w:rsid w:val="002C6A3C"/>
    <w:rsid w:val="002C6CC7"/>
    <w:rsid w:val="002C6CED"/>
    <w:rsid w:val="002C6D37"/>
    <w:rsid w:val="002C718D"/>
    <w:rsid w:val="002C76F2"/>
    <w:rsid w:val="002D051B"/>
    <w:rsid w:val="002D0D86"/>
    <w:rsid w:val="002D0E69"/>
    <w:rsid w:val="002D14A3"/>
    <w:rsid w:val="002D1927"/>
    <w:rsid w:val="002D2E69"/>
    <w:rsid w:val="002D3085"/>
    <w:rsid w:val="002D3E54"/>
    <w:rsid w:val="002D3E80"/>
    <w:rsid w:val="002D4906"/>
    <w:rsid w:val="002D4A34"/>
    <w:rsid w:val="002D50BC"/>
    <w:rsid w:val="002D5EB4"/>
    <w:rsid w:val="002D642B"/>
    <w:rsid w:val="002D67C1"/>
    <w:rsid w:val="002D715B"/>
    <w:rsid w:val="002D7566"/>
    <w:rsid w:val="002D768E"/>
    <w:rsid w:val="002D7B29"/>
    <w:rsid w:val="002E0212"/>
    <w:rsid w:val="002E10D2"/>
    <w:rsid w:val="002E1522"/>
    <w:rsid w:val="002E15C0"/>
    <w:rsid w:val="002E212A"/>
    <w:rsid w:val="002E2301"/>
    <w:rsid w:val="002E2717"/>
    <w:rsid w:val="002E2783"/>
    <w:rsid w:val="002E30E6"/>
    <w:rsid w:val="002E3123"/>
    <w:rsid w:val="002E4322"/>
    <w:rsid w:val="002E43AB"/>
    <w:rsid w:val="002E49BC"/>
    <w:rsid w:val="002E52C5"/>
    <w:rsid w:val="002E53F3"/>
    <w:rsid w:val="002E595B"/>
    <w:rsid w:val="002E59ED"/>
    <w:rsid w:val="002E633F"/>
    <w:rsid w:val="002E646A"/>
    <w:rsid w:val="002E6F7A"/>
    <w:rsid w:val="002E765B"/>
    <w:rsid w:val="002E7D4B"/>
    <w:rsid w:val="002E7D6D"/>
    <w:rsid w:val="002E7D70"/>
    <w:rsid w:val="002F0020"/>
    <w:rsid w:val="002F0BAE"/>
    <w:rsid w:val="002F0E57"/>
    <w:rsid w:val="002F10B3"/>
    <w:rsid w:val="002F10DE"/>
    <w:rsid w:val="002F152C"/>
    <w:rsid w:val="002F1829"/>
    <w:rsid w:val="002F1CD1"/>
    <w:rsid w:val="002F220C"/>
    <w:rsid w:val="002F2533"/>
    <w:rsid w:val="002F2C50"/>
    <w:rsid w:val="002F3721"/>
    <w:rsid w:val="002F3FEA"/>
    <w:rsid w:val="002F42E2"/>
    <w:rsid w:val="002F44F5"/>
    <w:rsid w:val="002F4EB0"/>
    <w:rsid w:val="002F4F08"/>
    <w:rsid w:val="002F54A8"/>
    <w:rsid w:val="002F58A4"/>
    <w:rsid w:val="002F5DFC"/>
    <w:rsid w:val="002F7563"/>
    <w:rsid w:val="002F77F2"/>
    <w:rsid w:val="00300121"/>
    <w:rsid w:val="0030016A"/>
    <w:rsid w:val="00300675"/>
    <w:rsid w:val="00301149"/>
    <w:rsid w:val="00301F57"/>
    <w:rsid w:val="00302038"/>
    <w:rsid w:val="0030208F"/>
    <w:rsid w:val="003021F4"/>
    <w:rsid w:val="00302E89"/>
    <w:rsid w:val="00304682"/>
    <w:rsid w:val="003046E6"/>
    <w:rsid w:val="00305033"/>
    <w:rsid w:val="0030539A"/>
    <w:rsid w:val="003057D6"/>
    <w:rsid w:val="00305961"/>
    <w:rsid w:val="003059B5"/>
    <w:rsid w:val="00305D86"/>
    <w:rsid w:val="0030611D"/>
    <w:rsid w:val="0030658A"/>
    <w:rsid w:val="00306CFA"/>
    <w:rsid w:val="00306FFA"/>
    <w:rsid w:val="003073C9"/>
    <w:rsid w:val="00307C72"/>
    <w:rsid w:val="00307F45"/>
    <w:rsid w:val="003103DD"/>
    <w:rsid w:val="00310D6A"/>
    <w:rsid w:val="00311428"/>
    <w:rsid w:val="00311D31"/>
    <w:rsid w:val="00312050"/>
    <w:rsid w:val="0031234D"/>
    <w:rsid w:val="00312D55"/>
    <w:rsid w:val="0031366A"/>
    <w:rsid w:val="00313CF8"/>
    <w:rsid w:val="00314036"/>
    <w:rsid w:val="00314082"/>
    <w:rsid w:val="00315748"/>
    <w:rsid w:val="00315AA5"/>
    <w:rsid w:val="00317084"/>
    <w:rsid w:val="00317668"/>
    <w:rsid w:val="00317C86"/>
    <w:rsid w:val="00317C9A"/>
    <w:rsid w:val="00317D0E"/>
    <w:rsid w:val="003201DC"/>
    <w:rsid w:val="003207C4"/>
    <w:rsid w:val="00320A31"/>
    <w:rsid w:val="00320BD0"/>
    <w:rsid w:val="003218A9"/>
    <w:rsid w:val="00321EEF"/>
    <w:rsid w:val="00322236"/>
    <w:rsid w:val="003229C6"/>
    <w:rsid w:val="00322A27"/>
    <w:rsid w:val="00322B53"/>
    <w:rsid w:val="00322D30"/>
    <w:rsid w:val="00323D42"/>
    <w:rsid w:val="003241E0"/>
    <w:rsid w:val="0032474B"/>
    <w:rsid w:val="00324CB9"/>
    <w:rsid w:val="00325007"/>
    <w:rsid w:val="003255FC"/>
    <w:rsid w:val="003258FF"/>
    <w:rsid w:val="00325BF4"/>
    <w:rsid w:val="00325C70"/>
    <w:rsid w:val="00325FD5"/>
    <w:rsid w:val="003265A9"/>
    <w:rsid w:val="00326711"/>
    <w:rsid w:val="0032679C"/>
    <w:rsid w:val="003271F2"/>
    <w:rsid w:val="0032767C"/>
    <w:rsid w:val="0033065B"/>
    <w:rsid w:val="00330A38"/>
    <w:rsid w:val="00330B91"/>
    <w:rsid w:val="00330E98"/>
    <w:rsid w:val="00332105"/>
    <w:rsid w:val="0033232A"/>
    <w:rsid w:val="003325C5"/>
    <w:rsid w:val="00332E2E"/>
    <w:rsid w:val="00332EC4"/>
    <w:rsid w:val="00332EFA"/>
    <w:rsid w:val="00333520"/>
    <w:rsid w:val="003335EE"/>
    <w:rsid w:val="00333B5C"/>
    <w:rsid w:val="00333F3B"/>
    <w:rsid w:val="003340C9"/>
    <w:rsid w:val="003341E7"/>
    <w:rsid w:val="003349CB"/>
    <w:rsid w:val="00334A2C"/>
    <w:rsid w:val="00334D9F"/>
    <w:rsid w:val="00335838"/>
    <w:rsid w:val="00335C56"/>
    <w:rsid w:val="00335F81"/>
    <w:rsid w:val="003368D0"/>
    <w:rsid w:val="00336C8C"/>
    <w:rsid w:val="0033703D"/>
    <w:rsid w:val="00337339"/>
    <w:rsid w:val="003409CD"/>
    <w:rsid w:val="003419EE"/>
    <w:rsid w:val="00341D87"/>
    <w:rsid w:val="00342196"/>
    <w:rsid w:val="003426A7"/>
    <w:rsid w:val="00342831"/>
    <w:rsid w:val="00342995"/>
    <w:rsid w:val="00342B7E"/>
    <w:rsid w:val="003433FC"/>
    <w:rsid w:val="00343664"/>
    <w:rsid w:val="0034378A"/>
    <w:rsid w:val="0034431D"/>
    <w:rsid w:val="003445E6"/>
    <w:rsid w:val="00344735"/>
    <w:rsid w:val="003448D7"/>
    <w:rsid w:val="00344ED1"/>
    <w:rsid w:val="00345622"/>
    <w:rsid w:val="00345ECE"/>
    <w:rsid w:val="00346C69"/>
    <w:rsid w:val="00347156"/>
    <w:rsid w:val="0035000D"/>
    <w:rsid w:val="00350112"/>
    <w:rsid w:val="00350B0D"/>
    <w:rsid w:val="00350F28"/>
    <w:rsid w:val="00351158"/>
    <w:rsid w:val="003512CD"/>
    <w:rsid w:val="003515F8"/>
    <w:rsid w:val="00351DFF"/>
    <w:rsid w:val="00352AA3"/>
    <w:rsid w:val="003539BF"/>
    <w:rsid w:val="003539F8"/>
    <w:rsid w:val="003540C2"/>
    <w:rsid w:val="00354581"/>
    <w:rsid w:val="003548BF"/>
    <w:rsid w:val="0035530B"/>
    <w:rsid w:val="003556D4"/>
    <w:rsid w:val="00356A46"/>
    <w:rsid w:val="00356E4D"/>
    <w:rsid w:val="0035739A"/>
    <w:rsid w:val="003574E5"/>
    <w:rsid w:val="00357659"/>
    <w:rsid w:val="0035770D"/>
    <w:rsid w:val="003578E3"/>
    <w:rsid w:val="00357A8D"/>
    <w:rsid w:val="00357C07"/>
    <w:rsid w:val="00357E59"/>
    <w:rsid w:val="003604E5"/>
    <w:rsid w:val="0036057C"/>
    <w:rsid w:val="003606B4"/>
    <w:rsid w:val="00360DD1"/>
    <w:rsid w:val="0036155A"/>
    <w:rsid w:val="00361847"/>
    <w:rsid w:val="0036202F"/>
    <w:rsid w:val="003620F1"/>
    <w:rsid w:val="00362DAF"/>
    <w:rsid w:val="00363187"/>
    <w:rsid w:val="00363283"/>
    <w:rsid w:val="00363DA1"/>
    <w:rsid w:val="00364277"/>
    <w:rsid w:val="00364ED8"/>
    <w:rsid w:val="0036553E"/>
    <w:rsid w:val="00366580"/>
    <w:rsid w:val="00366FE1"/>
    <w:rsid w:val="003670DE"/>
    <w:rsid w:val="00367262"/>
    <w:rsid w:val="00367D67"/>
    <w:rsid w:val="00367F29"/>
    <w:rsid w:val="00370A64"/>
    <w:rsid w:val="0037106F"/>
    <w:rsid w:val="003710FF"/>
    <w:rsid w:val="0037130E"/>
    <w:rsid w:val="003718A5"/>
    <w:rsid w:val="00371D2A"/>
    <w:rsid w:val="00371EBD"/>
    <w:rsid w:val="00372307"/>
    <w:rsid w:val="00372410"/>
    <w:rsid w:val="003724F8"/>
    <w:rsid w:val="0037310A"/>
    <w:rsid w:val="003735B9"/>
    <w:rsid w:val="00373816"/>
    <w:rsid w:val="00373B2A"/>
    <w:rsid w:val="00373CE9"/>
    <w:rsid w:val="0037416D"/>
    <w:rsid w:val="00374A94"/>
    <w:rsid w:val="00375C30"/>
    <w:rsid w:val="00375C4D"/>
    <w:rsid w:val="00375E41"/>
    <w:rsid w:val="003769E2"/>
    <w:rsid w:val="00376B4B"/>
    <w:rsid w:val="00376C59"/>
    <w:rsid w:val="00376FD4"/>
    <w:rsid w:val="003778BB"/>
    <w:rsid w:val="0037799B"/>
    <w:rsid w:val="0038030A"/>
    <w:rsid w:val="003804B8"/>
    <w:rsid w:val="003807BB"/>
    <w:rsid w:val="003808ED"/>
    <w:rsid w:val="00380B84"/>
    <w:rsid w:val="00381838"/>
    <w:rsid w:val="00381B8B"/>
    <w:rsid w:val="00382138"/>
    <w:rsid w:val="003821BA"/>
    <w:rsid w:val="00382BD7"/>
    <w:rsid w:val="00382EB1"/>
    <w:rsid w:val="00383A37"/>
    <w:rsid w:val="00383B65"/>
    <w:rsid w:val="00383CCD"/>
    <w:rsid w:val="00383CF4"/>
    <w:rsid w:val="00384123"/>
    <w:rsid w:val="003841AF"/>
    <w:rsid w:val="003846CF"/>
    <w:rsid w:val="003847EE"/>
    <w:rsid w:val="00384828"/>
    <w:rsid w:val="003849DB"/>
    <w:rsid w:val="00385455"/>
    <w:rsid w:val="00385E04"/>
    <w:rsid w:val="00385F92"/>
    <w:rsid w:val="003864B0"/>
    <w:rsid w:val="003869BF"/>
    <w:rsid w:val="00387DCC"/>
    <w:rsid w:val="0039008B"/>
    <w:rsid w:val="00390116"/>
    <w:rsid w:val="00390F3F"/>
    <w:rsid w:val="00390F46"/>
    <w:rsid w:val="00391012"/>
    <w:rsid w:val="0039124D"/>
    <w:rsid w:val="003913BE"/>
    <w:rsid w:val="00391D76"/>
    <w:rsid w:val="00391DD9"/>
    <w:rsid w:val="00391E6A"/>
    <w:rsid w:val="00391FA3"/>
    <w:rsid w:val="00392053"/>
    <w:rsid w:val="003925B4"/>
    <w:rsid w:val="0039281E"/>
    <w:rsid w:val="003929C4"/>
    <w:rsid w:val="00392A32"/>
    <w:rsid w:val="00392C9B"/>
    <w:rsid w:val="0039323E"/>
    <w:rsid w:val="003932CC"/>
    <w:rsid w:val="00393EFB"/>
    <w:rsid w:val="00393F36"/>
    <w:rsid w:val="003944B2"/>
    <w:rsid w:val="003948D0"/>
    <w:rsid w:val="003950A0"/>
    <w:rsid w:val="00395562"/>
    <w:rsid w:val="003958C5"/>
    <w:rsid w:val="00395E0C"/>
    <w:rsid w:val="00395F6C"/>
    <w:rsid w:val="00396A1A"/>
    <w:rsid w:val="003974D1"/>
    <w:rsid w:val="00397F91"/>
    <w:rsid w:val="003A216D"/>
    <w:rsid w:val="003A2988"/>
    <w:rsid w:val="003A2AB8"/>
    <w:rsid w:val="003A2B27"/>
    <w:rsid w:val="003A2FF9"/>
    <w:rsid w:val="003A3E1B"/>
    <w:rsid w:val="003A442E"/>
    <w:rsid w:val="003A444F"/>
    <w:rsid w:val="003A4BFF"/>
    <w:rsid w:val="003A5397"/>
    <w:rsid w:val="003A55BC"/>
    <w:rsid w:val="003A5A4A"/>
    <w:rsid w:val="003A5E9B"/>
    <w:rsid w:val="003A5F64"/>
    <w:rsid w:val="003A62D7"/>
    <w:rsid w:val="003A63AC"/>
    <w:rsid w:val="003A6519"/>
    <w:rsid w:val="003A67EB"/>
    <w:rsid w:val="003A6BB1"/>
    <w:rsid w:val="003A7028"/>
    <w:rsid w:val="003A7034"/>
    <w:rsid w:val="003A727C"/>
    <w:rsid w:val="003A78E3"/>
    <w:rsid w:val="003A7AF1"/>
    <w:rsid w:val="003A7D2A"/>
    <w:rsid w:val="003B0313"/>
    <w:rsid w:val="003B053B"/>
    <w:rsid w:val="003B09C5"/>
    <w:rsid w:val="003B10F4"/>
    <w:rsid w:val="003B1B72"/>
    <w:rsid w:val="003B1F27"/>
    <w:rsid w:val="003B21F7"/>
    <w:rsid w:val="003B22FF"/>
    <w:rsid w:val="003B2A43"/>
    <w:rsid w:val="003B33A1"/>
    <w:rsid w:val="003B380B"/>
    <w:rsid w:val="003B3BE7"/>
    <w:rsid w:val="003B4E8C"/>
    <w:rsid w:val="003B557F"/>
    <w:rsid w:val="003B55D3"/>
    <w:rsid w:val="003B5711"/>
    <w:rsid w:val="003B5831"/>
    <w:rsid w:val="003B5EFF"/>
    <w:rsid w:val="003B5F37"/>
    <w:rsid w:val="003B60F1"/>
    <w:rsid w:val="003B661D"/>
    <w:rsid w:val="003C0453"/>
    <w:rsid w:val="003C0C79"/>
    <w:rsid w:val="003C2C78"/>
    <w:rsid w:val="003C2EB7"/>
    <w:rsid w:val="003C365F"/>
    <w:rsid w:val="003C3B4B"/>
    <w:rsid w:val="003C3E11"/>
    <w:rsid w:val="003C3F3C"/>
    <w:rsid w:val="003C419C"/>
    <w:rsid w:val="003C4CD3"/>
    <w:rsid w:val="003C50B0"/>
    <w:rsid w:val="003C5CA9"/>
    <w:rsid w:val="003C6DC9"/>
    <w:rsid w:val="003C7371"/>
    <w:rsid w:val="003C7F4B"/>
    <w:rsid w:val="003D0584"/>
    <w:rsid w:val="003D0998"/>
    <w:rsid w:val="003D0CD5"/>
    <w:rsid w:val="003D13EF"/>
    <w:rsid w:val="003D16EB"/>
    <w:rsid w:val="003D2561"/>
    <w:rsid w:val="003D270C"/>
    <w:rsid w:val="003D27B6"/>
    <w:rsid w:val="003D34EF"/>
    <w:rsid w:val="003D3F17"/>
    <w:rsid w:val="003D4ED9"/>
    <w:rsid w:val="003D5284"/>
    <w:rsid w:val="003D55A8"/>
    <w:rsid w:val="003D571E"/>
    <w:rsid w:val="003D65D3"/>
    <w:rsid w:val="003D6C87"/>
    <w:rsid w:val="003D6E5C"/>
    <w:rsid w:val="003D72CF"/>
    <w:rsid w:val="003D7D4A"/>
    <w:rsid w:val="003D7D50"/>
    <w:rsid w:val="003D7EA9"/>
    <w:rsid w:val="003E01CA"/>
    <w:rsid w:val="003E07BB"/>
    <w:rsid w:val="003E0B8C"/>
    <w:rsid w:val="003E113F"/>
    <w:rsid w:val="003E14A3"/>
    <w:rsid w:val="003E1706"/>
    <w:rsid w:val="003E21DE"/>
    <w:rsid w:val="003E2473"/>
    <w:rsid w:val="003E3346"/>
    <w:rsid w:val="003E35E7"/>
    <w:rsid w:val="003E3676"/>
    <w:rsid w:val="003E3F40"/>
    <w:rsid w:val="003E4082"/>
    <w:rsid w:val="003E408A"/>
    <w:rsid w:val="003E4201"/>
    <w:rsid w:val="003E435A"/>
    <w:rsid w:val="003E4915"/>
    <w:rsid w:val="003E4A76"/>
    <w:rsid w:val="003E4EE7"/>
    <w:rsid w:val="003E62A5"/>
    <w:rsid w:val="003E639C"/>
    <w:rsid w:val="003E6541"/>
    <w:rsid w:val="003E711F"/>
    <w:rsid w:val="003E7AB0"/>
    <w:rsid w:val="003E7AD9"/>
    <w:rsid w:val="003E7FAF"/>
    <w:rsid w:val="003F0180"/>
    <w:rsid w:val="003F02C2"/>
    <w:rsid w:val="003F0A1B"/>
    <w:rsid w:val="003F0AF9"/>
    <w:rsid w:val="003F0C90"/>
    <w:rsid w:val="003F179D"/>
    <w:rsid w:val="003F18E6"/>
    <w:rsid w:val="003F1BBB"/>
    <w:rsid w:val="003F26EB"/>
    <w:rsid w:val="003F26F2"/>
    <w:rsid w:val="003F2823"/>
    <w:rsid w:val="003F288C"/>
    <w:rsid w:val="003F2F48"/>
    <w:rsid w:val="003F3346"/>
    <w:rsid w:val="003F47DB"/>
    <w:rsid w:val="003F5158"/>
    <w:rsid w:val="003F5777"/>
    <w:rsid w:val="003F57F5"/>
    <w:rsid w:val="003F5D33"/>
    <w:rsid w:val="003F60E9"/>
    <w:rsid w:val="003F64D5"/>
    <w:rsid w:val="003F7756"/>
    <w:rsid w:val="00400198"/>
    <w:rsid w:val="00400456"/>
    <w:rsid w:val="00400606"/>
    <w:rsid w:val="00400BBE"/>
    <w:rsid w:val="00400E0F"/>
    <w:rsid w:val="00401741"/>
    <w:rsid w:val="00401940"/>
    <w:rsid w:val="00401EE8"/>
    <w:rsid w:val="004023B1"/>
    <w:rsid w:val="004028F0"/>
    <w:rsid w:val="00402D69"/>
    <w:rsid w:val="0040353F"/>
    <w:rsid w:val="004035FC"/>
    <w:rsid w:val="00403FDF"/>
    <w:rsid w:val="00404719"/>
    <w:rsid w:val="00404CDD"/>
    <w:rsid w:val="004068C7"/>
    <w:rsid w:val="004070D6"/>
    <w:rsid w:val="004070DE"/>
    <w:rsid w:val="00407670"/>
    <w:rsid w:val="00407FE3"/>
    <w:rsid w:val="00410086"/>
    <w:rsid w:val="00410657"/>
    <w:rsid w:val="0041164B"/>
    <w:rsid w:val="00411FF5"/>
    <w:rsid w:val="004130C9"/>
    <w:rsid w:val="0041361C"/>
    <w:rsid w:val="004143C6"/>
    <w:rsid w:val="00414660"/>
    <w:rsid w:val="00414946"/>
    <w:rsid w:val="00414B55"/>
    <w:rsid w:val="004157EA"/>
    <w:rsid w:val="0041625E"/>
    <w:rsid w:val="0041629A"/>
    <w:rsid w:val="00416C3E"/>
    <w:rsid w:val="00417351"/>
    <w:rsid w:val="004174E2"/>
    <w:rsid w:val="00417896"/>
    <w:rsid w:val="00417E98"/>
    <w:rsid w:val="004205F5"/>
    <w:rsid w:val="0042194D"/>
    <w:rsid w:val="004219FE"/>
    <w:rsid w:val="00421A72"/>
    <w:rsid w:val="00421EE8"/>
    <w:rsid w:val="00422F5D"/>
    <w:rsid w:val="0042343D"/>
    <w:rsid w:val="00423A8A"/>
    <w:rsid w:val="00423DB0"/>
    <w:rsid w:val="00424080"/>
    <w:rsid w:val="004240AE"/>
    <w:rsid w:val="00424AC8"/>
    <w:rsid w:val="00424C2A"/>
    <w:rsid w:val="00425E22"/>
    <w:rsid w:val="00426495"/>
    <w:rsid w:val="00426A9B"/>
    <w:rsid w:val="00426FA0"/>
    <w:rsid w:val="004271C6"/>
    <w:rsid w:val="0042764D"/>
    <w:rsid w:val="004278A5"/>
    <w:rsid w:val="00427BB5"/>
    <w:rsid w:val="00427FC6"/>
    <w:rsid w:val="00430034"/>
    <w:rsid w:val="00430175"/>
    <w:rsid w:val="004302FA"/>
    <w:rsid w:val="00430713"/>
    <w:rsid w:val="00430C6E"/>
    <w:rsid w:val="00431891"/>
    <w:rsid w:val="0043224F"/>
    <w:rsid w:val="00432795"/>
    <w:rsid w:val="00432E12"/>
    <w:rsid w:val="00432F4B"/>
    <w:rsid w:val="004333B5"/>
    <w:rsid w:val="00433431"/>
    <w:rsid w:val="00433D3C"/>
    <w:rsid w:val="00433D96"/>
    <w:rsid w:val="004344EC"/>
    <w:rsid w:val="004348B2"/>
    <w:rsid w:val="00434CCC"/>
    <w:rsid w:val="00434EE9"/>
    <w:rsid w:val="00435C6D"/>
    <w:rsid w:val="00435E3D"/>
    <w:rsid w:val="00436448"/>
    <w:rsid w:val="0043657F"/>
    <w:rsid w:val="00436795"/>
    <w:rsid w:val="00436EAE"/>
    <w:rsid w:val="00436EDF"/>
    <w:rsid w:val="00437A33"/>
    <w:rsid w:val="00437B65"/>
    <w:rsid w:val="00437B90"/>
    <w:rsid w:val="00437D8A"/>
    <w:rsid w:val="00440542"/>
    <w:rsid w:val="0044060D"/>
    <w:rsid w:val="00440663"/>
    <w:rsid w:val="004407D8"/>
    <w:rsid w:val="0044081C"/>
    <w:rsid w:val="00440CF9"/>
    <w:rsid w:val="00440D62"/>
    <w:rsid w:val="004416D4"/>
    <w:rsid w:val="004416F0"/>
    <w:rsid w:val="00441756"/>
    <w:rsid w:val="00443DD6"/>
    <w:rsid w:val="00444068"/>
    <w:rsid w:val="00444A28"/>
    <w:rsid w:val="004456B9"/>
    <w:rsid w:val="00445EF2"/>
    <w:rsid w:val="004461CE"/>
    <w:rsid w:val="00446619"/>
    <w:rsid w:val="004466D6"/>
    <w:rsid w:val="00446B5C"/>
    <w:rsid w:val="00446E04"/>
    <w:rsid w:val="00446FAC"/>
    <w:rsid w:val="0044798C"/>
    <w:rsid w:val="00447A42"/>
    <w:rsid w:val="00447FF3"/>
    <w:rsid w:val="00450120"/>
    <w:rsid w:val="00450221"/>
    <w:rsid w:val="0045040D"/>
    <w:rsid w:val="00450BC4"/>
    <w:rsid w:val="00450F01"/>
    <w:rsid w:val="00451990"/>
    <w:rsid w:val="004519DF"/>
    <w:rsid w:val="004524CB"/>
    <w:rsid w:val="004528CE"/>
    <w:rsid w:val="004530D2"/>
    <w:rsid w:val="00453180"/>
    <w:rsid w:val="00454483"/>
    <w:rsid w:val="0045489C"/>
    <w:rsid w:val="00454BE9"/>
    <w:rsid w:val="00454DA6"/>
    <w:rsid w:val="0045536C"/>
    <w:rsid w:val="004564BF"/>
    <w:rsid w:val="004565D9"/>
    <w:rsid w:val="004569C0"/>
    <w:rsid w:val="004571B3"/>
    <w:rsid w:val="004575C8"/>
    <w:rsid w:val="004576C0"/>
    <w:rsid w:val="00457798"/>
    <w:rsid w:val="00457BF3"/>
    <w:rsid w:val="0046000A"/>
    <w:rsid w:val="004602B6"/>
    <w:rsid w:val="00460A91"/>
    <w:rsid w:val="00460FCC"/>
    <w:rsid w:val="0046112C"/>
    <w:rsid w:val="00461EB7"/>
    <w:rsid w:val="00462282"/>
    <w:rsid w:val="00462544"/>
    <w:rsid w:val="00462D6D"/>
    <w:rsid w:val="004633BD"/>
    <w:rsid w:val="00463739"/>
    <w:rsid w:val="00463755"/>
    <w:rsid w:val="004642F9"/>
    <w:rsid w:val="004644FB"/>
    <w:rsid w:val="004648A7"/>
    <w:rsid w:val="00464B5A"/>
    <w:rsid w:val="00464D88"/>
    <w:rsid w:val="004651F3"/>
    <w:rsid w:val="00465E0E"/>
    <w:rsid w:val="004662C4"/>
    <w:rsid w:val="00466A5B"/>
    <w:rsid w:val="00466C1F"/>
    <w:rsid w:val="004670C2"/>
    <w:rsid w:val="00467AC8"/>
    <w:rsid w:val="00467D9E"/>
    <w:rsid w:val="00470F18"/>
    <w:rsid w:val="004715FD"/>
    <w:rsid w:val="004721B4"/>
    <w:rsid w:val="00472FA7"/>
    <w:rsid w:val="00473456"/>
    <w:rsid w:val="004736A8"/>
    <w:rsid w:val="004737E7"/>
    <w:rsid w:val="00473A76"/>
    <w:rsid w:val="00474221"/>
    <w:rsid w:val="0047444F"/>
    <w:rsid w:val="004747A5"/>
    <w:rsid w:val="00474B36"/>
    <w:rsid w:val="00474FAD"/>
    <w:rsid w:val="00475573"/>
    <w:rsid w:val="004756A4"/>
    <w:rsid w:val="00475F33"/>
    <w:rsid w:val="00475F52"/>
    <w:rsid w:val="0047684E"/>
    <w:rsid w:val="0047788F"/>
    <w:rsid w:val="0047790E"/>
    <w:rsid w:val="00477EFC"/>
    <w:rsid w:val="00477F1C"/>
    <w:rsid w:val="00477F63"/>
    <w:rsid w:val="004801C1"/>
    <w:rsid w:val="00480E51"/>
    <w:rsid w:val="00481399"/>
    <w:rsid w:val="0048268D"/>
    <w:rsid w:val="00482934"/>
    <w:rsid w:val="00482D28"/>
    <w:rsid w:val="004836DD"/>
    <w:rsid w:val="004849FF"/>
    <w:rsid w:val="00485409"/>
    <w:rsid w:val="004858D6"/>
    <w:rsid w:val="00485A52"/>
    <w:rsid w:val="00485E9F"/>
    <w:rsid w:val="004864AE"/>
    <w:rsid w:val="0048663B"/>
    <w:rsid w:val="00486AFF"/>
    <w:rsid w:val="00487AF5"/>
    <w:rsid w:val="004901F7"/>
    <w:rsid w:val="00490658"/>
    <w:rsid w:val="004906F0"/>
    <w:rsid w:val="00490F56"/>
    <w:rsid w:val="00490FC8"/>
    <w:rsid w:val="004912BD"/>
    <w:rsid w:val="004916C6"/>
    <w:rsid w:val="004919C8"/>
    <w:rsid w:val="00492A04"/>
    <w:rsid w:val="00492BF1"/>
    <w:rsid w:val="004936B5"/>
    <w:rsid w:val="00493C2E"/>
    <w:rsid w:val="0049445C"/>
    <w:rsid w:val="004945FD"/>
    <w:rsid w:val="0049490E"/>
    <w:rsid w:val="00494A63"/>
    <w:rsid w:val="004956B4"/>
    <w:rsid w:val="0049587F"/>
    <w:rsid w:val="00495FF6"/>
    <w:rsid w:val="004962E0"/>
    <w:rsid w:val="0049665F"/>
    <w:rsid w:val="004969A4"/>
    <w:rsid w:val="00496C2C"/>
    <w:rsid w:val="00497450"/>
    <w:rsid w:val="004979C6"/>
    <w:rsid w:val="00497B7D"/>
    <w:rsid w:val="00497C86"/>
    <w:rsid w:val="00497D85"/>
    <w:rsid w:val="004A08B0"/>
    <w:rsid w:val="004A1B1C"/>
    <w:rsid w:val="004A1E86"/>
    <w:rsid w:val="004A22C5"/>
    <w:rsid w:val="004A2D04"/>
    <w:rsid w:val="004A336C"/>
    <w:rsid w:val="004A37DA"/>
    <w:rsid w:val="004A39C2"/>
    <w:rsid w:val="004A3A45"/>
    <w:rsid w:val="004A3B8B"/>
    <w:rsid w:val="004A3CE7"/>
    <w:rsid w:val="004A3DB0"/>
    <w:rsid w:val="004A3DB5"/>
    <w:rsid w:val="004A4701"/>
    <w:rsid w:val="004A54AC"/>
    <w:rsid w:val="004A57D9"/>
    <w:rsid w:val="004A5853"/>
    <w:rsid w:val="004A5DD4"/>
    <w:rsid w:val="004A634E"/>
    <w:rsid w:val="004A640C"/>
    <w:rsid w:val="004A6A7D"/>
    <w:rsid w:val="004A78A8"/>
    <w:rsid w:val="004A7B14"/>
    <w:rsid w:val="004A7B2F"/>
    <w:rsid w:val="004B02CC"/>
    <w:rsid w:val="004B04C0"/>
    <w:rsid w:val="004B0A35"/>
    <w:rsid w:val="004B0B6B"/>
    <w:rsid w:val="004B13F5"/>
    <w:rsid w:val="004B145B"/>
    <w:rsid w:val="004B1692"/>
    <w:rsid w:val="004B18CF"/>
    <w:rsid w:val="004B27F2"/>
    <w:rsid w:val="004B3C4F"/>
    <w:rsid w:val="004B40D9"/>
    <w:rsid w:val="004B439F"/>
    <w:rsid w:val="004B4A46"/>
    <w:rsid w:val="004B5047"/>
    <w:rsid w:val="004B56CC"/>
    <w:rsid w:val="004B591B"/>
    <w:rsid w:val="004B5B8C"/>
    <w:rsid w:val="004B6290"/>
    <w:rsid w:val="004B62E4"/>
    <w:rsid w:val="004B6414"/>
    <w:rsid w:val="004B643F"/>
    <w:rsid w:val="004B7079"/>
    <w:rsid w:val="004B7B41"/>
    <w:rsid w:val="004B7CC0"/>
    <w:rsid w:val="004C0965"/>
    <w:rsid w:val="004C114C"/>
    <w:rsid w:val="004C19A2"/>
    <w:rsid w:val="004C2B18"/>
    <w:rsid w:val="004C2BB0"/>
    <w:rsid w:val="004C2D46"/>
    <w:rsid w:val="004C2EE3"/>
    <w:rsid w:val="004C339F"/>
    <w:rsid w:val="004C37E6"/>
    <w:rsid w:val="004C3AAE"/>
    <w:rsid w:val="004C3EE2"/>
    <w:rsid w:val="004C49DC"/>
    <w:rsid w:val="004C5920"/>
    <w:rsid w:val="004C6088"/>
    <w:rsid w:val="004C61F2"/>
    <w:rsid w:val="004C6563"/>
    <w:rsid w:val="004C7068"/>
    <w:rsid w:val="004C7D76"/>
    <w:rsid w:val="004D05A0"/>
    <w:rsid w:val="004D0867"/>
    <w:rsid w:val="004D0980"/>
    <w:rsid w:val="004D1098"/>
    <w:rsid w:val="004D10FC"/>
    <w:rsid w:val="004D1E20"/>
    <w:rsid w:val="004D1F78"/>
    <w:rsid w:val="004D23B0"/>
    <w:rsid w:val="004D2A1D"/>
    <w:rsid w:val="004D3344"/>
    <w:rsid w:val="004D377D"/>
    <w:rsid w:val="004D3A92"/>
    <w:rsid w:val="004D3B30"/>
    <w:rsid w:val="004D3D1C"/>
    <w:rsid w:val="004D3F69"/>
    <w:rsid w:val="004D40EF"/>
    <w:rsid w:val="004D41F2"/>
    <w:rsid w:val="004D4366"/>
    <w:rsid w:val="004D46F7"/>
    <w:rsid w:val="004D50DC"/>
    <w:rsid w:val="004D5169"/>
    <w:rsid w:val="004D682D"/>
    <w:rsid w:val="004D6DF8"/>
    <w:rsid w:val="004D6F95"/>
    <w:rsid w:val="004D7A75"/>
    <w:rsid w:val="004D7B03"/>
    <w:rsid w:val="004E009F"/>
    <w:rsid w:val="004E03DC"/>
    <w:rsid w:val="004E07A8"/>
    <w:rsid w:val="004E16B7"/>
    <w:rsid w:val="004E1EE7"/>
    <w:rsid w:val="004E227F"/>
    <w:rsid w:val="004E27FA"/>
    <w:rsid w:val="004E28A2"/>
    <w:rsid w:val="004E2A70"/>
    <w:rsid w:val="004E2B2D"/>
    <w:rsid w:val="004E2BA7"/>
    <w:rsid w:val="004E30C0"/>
    <w:rsid w:val="004E35FA"/>
    <w:rsid w:val="004E3689"/>
    <w:rsid w:val="004E3D6A"/>
    <w:rsid w:val="004E3E2F"/>
    <w:rsid w:val="004E4583"/>
    <w:rsid w:val="004E4A25"/>
    <w:rsid w:val="004E4AE8"/>
    <w:rsid w:val="004E51F3"/>
    <w:rsid w:val="004E57C1"/>
    <w:rsid w:val="004E5950"/>
    <w:rsid w:val="004E5F53"/>
    <w:rsid w:val="004E695D"/>
    <w:rsid w:val="004E79D9"/>
    <w:rsid w:val="004E7CB0"/>
    <w:rsid w:val="004F01E8"/>
    <w:rsid w:val="004F0974"/>
    <w:rsid w:val="004F0B32"/>
    <w:rsid w:val="004F1D10"/>
    <w:rsid w:val="004F2528"/>
    <w:rsid w:val="004F26F9"/>
    <w:rsid w:val="004F2D35"/>
    <w:rsid w:val="004F3A98"/>
    <w:rsid w:val="004F3B07"/>
    <w:rsid w:val="004F4656"/>
    <w:rsid w:val="004F523C"/>
    <w:rsid w:val="004F55A9"/>
    <w:rsid w:val="004F60A5"/>
    <w:rsid w:val="004F611B"/>
    <w:rsid w:val="004F64BF"/>
    <w:rsid w:val="004F653C"/>
    <w:rsid w:val="004F658C"/>
    <w:rsid w:val="004F6743"/>
    <w:rsid w:val="004F7C98"/>
    <w:rsid w:val="00500298"/>
    <w:rsid w:val="00500E6E"/>
    <w:rsid w:val="00501907"/>
    <w:rsid w:val="00502299"/>
    <w:rsid w:val="00502AA1"/>
    <w:rsid w:val="00503348"/>
    <w:rsid w:val="00503A38"/>
    <w:rsid w:val="00503ACE"/>
    <w:rsid w:val="00503C4D"/>
    <w:rsid w:val="00503E83"/>
    <w:rsid w:val="00504A0C"/>
    <w:rsid w:val="00504E74"/>
    <w:rsid w:val="005055A0"/>
    <w:rsid w:val="00505F70"/>
    <w:rsid w:val="005061A2"/>
    <w:rsid w:val="00506277"/>
    <w:rsid w:val="00506675"/>
    <w:rsid w:val="00506A0A"/>
    <w:rsid w:val="005071FA"/>
    <w:rsid w:val="00507798"/>
    <w:rsid w:val="00510C3A"/>
    <w:rsid w:val="0051144B"/>
    <w:rsid w:val="005116F8"/>
    <w:rsid w:val="00512CB6"/>
    <w:rsid w:val="00513541"/>
    <w:rsid w:val="005137F9"/>
    <w:rsid w:val="005138E4"/>
    <w:rsid w:val="00513EE9"/>
    <w:rsid w:val="005140EA"/>
    <w:rsid w:val="00514776"/>
    <w:rsid w:val="00514F05"/>
    <w:rsid w:val="00515583"/>
    <w:rsid w:val="0051597A"/>
    <w:rsid w:val="00515EA1"/>
    <w:rsid w:val="005162DB"/>
    <w:rsid w:val="005164F8"/>
    <w:rsid w:val="00516CA9"/>
    <w:rsid w:val="005176E0"/>
    <w:rsid w:val="00517A4A"/>
    <w:rsid w:val="00517DA4"/>
    <w:rsid w:val="00520466"/>
    <w:rsid w:val="0052149A"/>
    <w:rsid w:val="00521783"/>
    <w:rsid w:val="00522E7E"/>
    <w:rsid w:val="00522FA9"/>
    <w:rsid w:val="005230F2"/>
    <w:rsid w:val="00523198"/>
    <w:rsid w:val="005237E4"/>
    <w:rsid w:val="00523B29"/>
    <w:rsid w:val="00523DC3"/>
    <w:rsid w:val="00523FA6"/>
    <w:rsid w:val="00524168"/>
    <w:rsid w:val="005242D0"/>
    <w:rsid w:val="0052467F"/>
    <w:rsid w:val="00524B3D"/>
    <w:rsid w:val="005250AB"/>
    <w:rsid w:val="00525EF7"/>
    <w:rsid w:val="005267D8"/>
    <w:rsid w:val="005267E4"/>
    <w:rsid w:val="005267E6"/>
    <w:rsid w:val="00526A99"/>
    <w:rsid w:val="00526F08"/>
    <w:rsid w:val="00527097"/>
    <w:rsid w:val="005274E5"/>
    <w:rsid w:val="0052780B"/>
    <w:rsid w:val="00527930"/>
    <w:rsid w:val="00527964"/>
    <w:rsid w:val="00527FD7"/>
    <w:rsid w:val="00530086"/>
    <w:rsid w:val="0053062E"/>
    <w:rsid w:val="00531559"/>
    <w:rsid w:val="005317A6"/>
    <w:rsid w:val="00531DEE"/>
    <w:rsid w:val="00532330"/>
    <w:rsid w:val="005329C5"/>
    <w:rsid w:val="0053376C"/>
    <w:rsid w:val="0053377E"/>
    <w:rsid w:val="0053389E"/>
    <w:rsid w:val="00533A13"/>
    <w:rsid w:val="00533B58"/>
    <w:rsid w:val="00533ECD"/>
    <w:rsid w:val="005340DD"/>
    <w:rsid w:val="00534320"/>
    <w:rsid w:val="0053478C"/>
    <w:rsid w:val="005352D7"/>
    <w:rsid w:val="00535689"/>
    <w:rsid w:val="00535C49"/>
    <w:rsid w:val="00536258"/>
    <w:rsid w:val="0053640B"/>
    <w:rsid w:val="0053655C"/>
    <w:rsid w:val="00536F15"/>
    <w:rsid w:val="00537969"/>
    <w:rsid w:val="00537F5F"/>
    <w:rsid w:val="005406E4"/>
    <w:rsid w:val="005422EE"/>
    <w:rsid w:val="00542333"/>
    <w:rsid w:val="00542D52"/>
    <w:rsid w:val="005430F9"/>
    <w:rsid w:val="00543D1A"/>
    <w:rsid w:val="0054402D"/>
    <w:rsid w:val="00544B0E"/>
    <w:rsid w:val="00544CA1"/>
    <w:rsid w:val="005454AE"/>
    <w:rsid w:val="00546057"/>
    <w:rsid w:val="005464D4"/>
    <w:rsid w:val="00546AC7"/>
    <w:rsid w:val="00546F31"/>
    <w:rsid w:val="00547059"/>
    <w:rsid w:val="00547ABE"/>
    <w:rsid w:val="005509C8"/>
    <w:rsid w:val="00550CC5"/>
    <w:rsid w:val="00550FA3"/>
    <w:rsid w:val="00551155"/>
    <w:rsid w:val="00551534"/>
    <w:rsid w:val="00553340"/>
    <w:rsid w:val="0055360E"/>
    <w:rsid w:val="00553683"/>
    <w:rsid w:val="005537B8"/>
    <w:rsid w:val="00553B28"/>
    <w:rsid w:val="00553D54"/>
    <w:rsid w:val="00554381"/>
    <w:rsid w:val="0055438E"/>
    <w:rsid w:val="00554393"/>
    <w:rsid w:val="00554678"/>
    <w:rsid w:val="00554B74"/>
    <w:rsid w:val="00554F80"/>
    <w:rsid w:val="00555115"/>
    <w:rsid w:val="0055587B"/>
    <w:rsid w:val="0055689B"/>
    <w:rsid w:val="005578FA"/>
    <w:rsid w:val="005605FE"/>
    <w:rsid w:val="00560EC4"/>
    <w:rsid w:val="0056179B"/>
    <w:rsid w:val="00561897"/>
    <w:rsid w:val="00561CF7"/>
    <w:rsid w:val="00561DDC"/>
    <w:rsid w:val="00562227"/>
    <w:rsid w:val="00562C78"/>
    <w:rsid w:val="005631F7"/>
    <w:rsid w:val="005635B0"/>
    <w:rsid w:val="0056392D"/>
    <w:rsid w:val="0056466F"/>
    <w:rsid w:val="005652A9"/>
    <w:rsid w:val="005662AF"/>
    <w:rsid w:val="005663C2"/>
    <w:rsid w:val="00566FE5"/>
    <w:rsid w:val="00567310"/>
    <w:rsid w:val="00567851"/>
    <w:rsid w:val="00567F9D"/>
    <w:rsid w:val="00567FB4"/>
    <w:rsid w:val="0057208C"/>
    <w:rsid w:val="0057257A"/>
    <w:rsid w:val="0057258D"/>
    <w:rsid w:val="00572B6F"/>
    <w:rsid w:val="00572CCE"/>
    <w:rsid w:val="00572D2B"/>
    <w:rsid w:val="00573232"/>
    <w:rsid w:val="0057445A"/>
    <w:rsid w:val="005744B7"/>
    <w:rsid w:val="00575330"/>
    <w:rsid w:val="00575416"/>
    <w:rsid w:val="00575802"/>
    <w:rsid w:val="00575873"/>
    <w:rsid w:val="00576061"/>
    <w:rsid w:val="00577542"/>
    <w:rsid w:val="0057765F"/>
    <w:rsid w:val="005776C0"/>
    <w:rsid w:val="0058000D"/>
    <w:rsid w:val="0058091E"/>
    <w:rsid w:val="00580ACB"/>
    <w:rsid w:val="00580B06"/>
    <w:rsid w:val="00580D52"/>
    <w:rsid w:val="00580DED"/>
    <w:rsid w:val="00580F65"/>
    <w:rsid w:val="00581066"/>
    <w:rsid w:val="00582482"/>
    <w:rsid w:val="00583634"/>
    <w:rsid w:val="00583AF7"/>
    <w:rsid w:val="0058465D"/>
    <w:rsid w:val="0058492B"/>
    <w:rsid w:val="005849ED"/>
    <w:rsid w:val="00584B15"/>
    <w:rsid w:val="00584C63"/>
    <w:rsid w:val="005850FA"/>
    <w:rsid w:val="0058548F"/>
    <w:rsid w:val="00585549"/>
    <w:rsid w:val="00585F14"/>
    <w:rsid w:val="00586276"/>
    <w:rsid w:val="0058667E"/>
    <w:rsid w:val="00586940"/>
    <w:rsid w:val="00586C76"/>
    <w:rsid w:val="00586DC8"/>
    <w:rsid w:val="00586FC5"/>
    <w:rsid w:val="00587B5B"/>
    <w:rsid w:val="00587E1B"/>
    <w:rsid w:val="00587E5E"/>
    <w:rsid w:val="005903EA"/>
    <w:rsid w:val="005905D3"/>
    <w:rsid w:val="00590A18"/>
    <w:rsid w:val="0059131F"/>
    <w:rsid w:val="00591359"/>
    <w:rsid w:val="00591948"/>
    <w:rsid w:val="00591AE1"/>
    <w:rsid w:val="005925D9"/>
    <w:rsid w:val="00592831"/>
    <w:rsid w:val="00592BAC"/>
    <w:rsid w:val="00593E8B"/>
    <w:rsid w:val="00595906"/>
    <w:rsid w:val="00595E42"/>
    <w:rsid w:val="00595FBF"/>
    <w:rsid w:val="00595FFC"/>
    <w:rsid w:val="0059605A"/>
    <w:rsid w:val="005962B0"/>
    <w:rsid w:val="005965AE"/>
    <w:rsid w:val="005965C5"/>
    <w:rsid w:val="00597139"/>
    <w:rsid w:val="00597302"/>
    <w:rsid w:val="00597B6B"/>
    <w:rsid w:val="00597DA9"/>
    <w:rsid w:val="005A0CE1"/>
    <w:rsid w:val="005A2526"/>
    <w:rsid w:val="005A2546"/>
    <w:rsid w:val="005A25A7"/>
    <w:rsid w:val="005A2652"/>
    <w:rsid w:val="005A268B"/>
    <w:rsid w:val="005A2A66"/>
    <w:rsid w:val="005A314A"/>
    <w:rsid w:val="005A3366"/>
    <w:rsid w:val="005A35B3"/>
    <w:rsid w:val="005A35FF"/>
    <w:rsid w:val="005A3823"/>
    <w:rsid w:val="005A3AAA"/>
    <w:rsid w:val="005A3EDF"/>
    <w:rsid w:val="005A415B"/>
    <w:rsid w:val="005A42DA"/>
    <w:rsid w:val="005A4669"/>
    <w:rsid w:val="005A48EE"/>
    <w:rsid w:val="005A4D0B"/>
    <w:rsid w:val="005A510D"/>
    <w:rsid w:val="005A62D7"/>
    <w:rsid w:val="005A6EC3"/>
    <w:rsid w:val="005A7622"/>
    <w:rsid w:val="005A7638"/>
    <w:rsid w:val="005A76FE"/>
    <w:rsid w:val="005A7BC7"/>
    <w:rsid w:val="005B01EF"/>
    <w:rsid w:val="005B0380"/>
    <w:rsid w:val="005B17E1"/>
    <w:rsid w:val="005B2228"/>
    <w:rsid w:val="005B2347"/>
    <w:rsid w:val="005B23C9"/>
    <w:rsid w:val="005B27A5"/>
    <w:rsid w:val="005B3114"/>
    <w:rsid w:val="005B3326"/>
    <w:rsid w:val="005B3C4A"/>
    <w:rsid w:val="005B5866"/>
    <w:rsid w:val="005B5D51"/>
    <w:rsid w:val="005B5D93"/>
    <w:rsid w:val="005B5E84"/>
    <w:rsid w:val="005B60DF"/>
    <w:rsid w:val="005B6B09"/>
    <w:rsid w:val="005B6EEE"/>
    <w:rsid w:val="005B7CED"/>
    <w:rsid w:val="005B7E00"/>
    <w:rsid w:val="005C0219"/>
    <w:rsid w:val="005C0D7D"/>
    <w:rsid w:val="005C12F5"/>
    <w:rsid w:val="005C1622"/>
    <w:rsid w:val="005C17C3"/>
    <w:rsid w:val="005C215A"/>
    <w:rsid w:val="005C21AE"/>
    <w:rsid w:val="005C262D"/>
    <w:rsid w:val="005C2DA3"/>
    <w:rsid w:val="005C31B6"/>
    <w:rsid w:val="005C3375"/>
    <w:rsid w:val="005C3E63"/>
    <w:rsid w:val="005C471F"/>
    <w:rsid w:val="005C4777"/>
    <w:rsid w:val="005C4B55"/>
    <w:rsid w:val="005C4EAC"/>
    <w:rsid w:val="005C56F2"/>
    <w:rsid w:val="005C5884"/>
    <w:rsid w:val="005C5BF2"/>
    <w:rsid w:val="005C623D"/>
    <w:rsid w:val="005C6B7F"/>
    <w:rsid w:val="005C6D6C"/>
    <w:rsid w:val="005C6E6C"/>
    <w:rsid w:val="005C6F69"/>
    <w:rsid w:val="005C717A"/>
    <w:rsid w:val="005C71E6"/>
    <w:rsid w:val="005C7D60"/>
    <w:rsid w:val="005D06E2"/>
    <w:rsid w:val="005D0C93"/>
    <w:rsid w:val="005D0D78"/>
    <w:rsid w:val="005D0E39"/>
    <w:rsid w:val="005D0F77"/>
    <w:rsid w:val="005D1359"/>
    <w:rsid w:val="005D154E"/>
    <w:rsid w:val="005D17A7"/>
    <w:rsid w:val="005D2222"/>
    <w:rsid w:val="005D3062"/>
    <w:rsid w:val="005D32E3"/>
    <w:rsid w:val="005D3689"/>
    <w:rsid w:val="005D47C0"/>
    <w:rsid w:val="005D4C71"/>
    <w:rsid w:val="005D4E1B"/>
    <w:rsid w:val="005D5024"/>
    <w:rsid w:val="005D5888"/>
    <w:rsid w:val="005D5AEA"/>
    <w:rsid w:val="005D5D8F"/>
    <w:rsid w:val="005D61C1"/>
    <w:rsid w:val="005D625C"/>
    <w:rsid w:val="005D646A"/>
    <w:rsid w:val="005D64A5"/>
    <w:rsid w:val="005D6DC9"/>
    <w:rsid w:val="005D6E79"/>
    <w:rsid w:val="005D7F93"/>
    <w:rsid w:val="005E05EB"/>
    <w:rsid w:val="005E0943"/>
    <w:rsid w:val="005E0EA2"/>
    <w:rsid w:val="005E0F29"/>
    <w:rsid w:val="005E105A"/>
    <w:rsid w:val="005E16B5"/>
    <w:rsid w:val="005E2163"/>
    <w:rsid w:val="005E2C52"/>
    <w:rsid w:val="005E2F87"/>
    <w:rsid w:val="005E3643"/>
    <w:rsid w:val="005E3665"/>
    <w:rsid w:val="005E3CFC"/>
    <w:rsid w:val="005E3F37"/>
    <w:rsid w:val="005E4552"/>
    <w:rsid w:val="005E47B1"/>
    <w:rsid w:val="005E4ADB"/>
    <w:rsid w:val="005E5B9A"/>
    <w:rsid w:val="005E62E3"/>
    <w:rsid w:val="005E6D37"/>
    <w:rsid w:val="005E7C1D"/>
    <w:rsid w:val="005E7DCD"/>
    <w:rsid w:val="005F018C"/>
    <w:rsid w:val="005F025E"/>
    <w:rsid w:val="005F0460"/>
    <w:rsid w:val="005F0584"/>
    <w:rsid w:val="005F0EBD"/>
    <w:rsid w:val="005F1140"/>
    <w:rsid w:val="005F1DBE"/>
    <w:rsid w:val="005F21A7"/>
    <w:rsid w:val="005F21BE"/>
    <w:rsid w:val="005F2318"/>
    <w:rsid w:val="005F3309"/>
    <w:rsid w:val="005F3AFE"/>
    <w:rsid w:val="005F4211"/>
    <w:rsid w:val="005F4481"/>
    <w:rsid w:val="005F4916"/>
    <w:rsid w:val="005F4A60"/>
    <w:rsid w:val="005F4E5D"/>
    <w:rsid w:val="005F5101"/>
    <w:rsid w:val="005F5A76"/>
    <w:rsid w:val="005F5E26"/>
    <w:rsid w:val="005F6554"/>
    <w:rsid w:val="005F65BB"/>
    <w:rsid w:val="005F7099"/>
    <w:rsid w:val="00600210"/>
    <w:rsid w:val="00600225"/>
    <w:rsid w:val="00600A5B"/>
    <w:rsid w:val="00600AB0"/>
    <w:rsid w:val="00600E62"/>
    <w:rsid w:val="00600E67"/>
    <w:rsid w:val="00601075"/>
    <w:rsid w:val="00601580"/>
    <w:rsid w:val="00601C45"/>
    <w:rsid w:val="006026D9"/>
    <w:rsid w:val="0060291B"/>
    <w:rsid w:val="006030D0"/>
    <w:rsid w:val="00603209"/>
    <w:rsid w:val="006033CA"/>
    <w:rsid w:val="0060366B"/>
    <w:rsid w:val="00603A90"/>
    <w:rsid w:val="00603EA5"/>
    <w:rsid w:val="006041FB"/>
    <w:rsid w:val="00604380"/>
    <w:rsid w:val="00604E6E"/>
    <w:rsid w:val="00605081"/>
    <w:rsid w:val="00605112"/>
    <w:rsid w:val="0060551B"/>
    <w:rsid w:val="00605EC0"/>
    <w:rsid w:val="00606DB6"/>
    <w:rsid w:val="00606E8F"/>
    <w:rsid w:val="00607472"/>
    <w:rsid w:val="00607564"/>
    <w:rsid w:val="00607BE1"/>
    <w:rsid w:val="00607FAC"/>
    <w:rsid w:val="00607FD1"/>
    <w:rsid w:val="00610442"/>
    <w:rsid w:val="0061056C"/>
    <w:rsid w:val="0061068A"/>
    <w:rsid w:val="00610B8B"/>
    <w:rsid w:val="00611D17"/>
    <w:rsid w:val="00612498"/>
    <w:rsid w:val="006128F3"/>
    <w:rsid w:val="00612FB3"/>
    <w:rsid w:val="006130FD"/>
    <w:rsid w:val="00613A87"/>
    <w:rsid w:val="00613E29"/>
    <w:rsid w:val="0061486E"/>
    <w:rsid w:val="00614DB1"/>
    <w:rsid w:val="00614F92"/>
    <w:rsid w:val="0061543D"/>
    <w:rsid w:val="00615801"/>
    <w:rsid w:val="00615CAC"/>
    <w:rsid w:val="00615E02"/>
    <w:rsid w:val="006160C8"/>
    <w:rsid w:val="00616741"/>
    <w:rsid w:val="00616B08"/>
    <w:rsid w:val="00616BF2"/>
    <w:rsid w:val="00617548"/>
    <w:rsid w:val="00617FB0"/>
    <w:rsid w:val="00620124"/>
    <w:rsid w:val="00620195"/>
    <w:rsid w:val="006207E3"/>
    <w:rsid w:val="006226F0"/>
    <w:rsid w:val="0062327C"/>
    <w:rsid w:val="006234F2"/>
    <w:rsid w:val="00623745"/>
    <w:rsid w:val="00623A3B"/>
    <w:rsid w:val="00623D7B"/>
    <w:rsid w:val="00624225"/>
    <w:rsid w:val="00624C26"/>
    <w:rsid w:val="00624EA0"/>
    <w:rsid w:val="00625634"/>
    <w:rsid w:val="00625DAA"/>
    <w:rsid w:val="00626CA9"/>
    <w:rsid w:val="00627A80"/>
    <w:rsid w:val="006303A5"/>
    <w:rsid w:val="006304DC"/>
    <w:rsid w:val="00630BE9"/>
    <w:rsid w:val="00630C4D"/>
    <w:rsid w:val="00630E4F"/>
    <w:rsid w:val="00631F80"/>
    <w:rsid w:val="00632101"/>
    <w:rsid w:val="00633038"/>
    <w:rsid w:val="00634CB7"/>
    <w:rsid w:val="00634EB8"/>
    <w:rsid w:val="006350C4"/>
    <w:rsid w:val="00635678"/>
    <w:rsid w:val="00635ACB"/>
    <w:rsid w:val="00636333"/>
    <w:rsid w:val="006377C3"/>
    <w:rsid w:val="00637C4D"/>
    <w:rsid w:val="00640477"/>
    <w:rsid w:val="00640DC4"/>
    <w:rsid w:val="00641501"/>
    <w:rsid w:val="0064178C"/>
    <w:rsid w:val="00641D33"/>
    <w:rsid w:val="00641ECD"/>
    <w:rsid w:val="00641F61"/>
    <w:rsid w:val="00642B04"/>
    <w:rsid w:val="00642C1D"/>
    <w:rsid w:val="00643173"/>
    <w:rsid w:val="00643B01"/>
    <w:rsid w:val="006444F5"/>
    <w:rsid w:val="00644586"/>
    <w:rsid w:val="006446E9"/>
    <w:rsid w:val="00644829"/>
    <w:rsid w:val="00644B04"/>
    <w:rsid w:val="0064584D"/>
    <w:rsid w:val="00645A07"/>
    <w:rsid w:val="00645C7E"/>
    <w:rsid w:val="00646116"/>
    <w:rsid w:val="006472AE"/>
    <w:rsid w:val="00647A5F"/>
    <w:rsid w:val="006507F7"/>
    <w:rsid w:val="00650B47"/>
    <w:rsid w:val="00650D75"/>
    <w:rsid w:val="00651070"/>
    <w:rsid w:val="00651212"/>
    <w:rsid w:val="00651220"/>
    <w:rsid w:val="00651758"/>
    <w:rsid w:val="006519BD"/>
    <w:rsid w:val="00651EB8"/>
    <w:rsid w:val="00651F1B"/>
    <w:rsid w:val="00652261"/>
    <w:rsid w:val="00652CC0"/>
    <w:rsid w:val="006530B5"/>
    <w:rsid w:val="006548FB"/>
    <w:rsid w:val="00654929"/>
    <w:rsid w:val="00654DEF"/>
    <w:rsid w:val="006557F3"/>
    <w:rsid w:val="0065583D"/>
    <w:rsid w:val="00655CA2"/>
    <w:rsid w:val="00655CB8"/>
    <w:rsid w:val="00655FFE"/>
    <w:rsid w:val="006560EF"/>
    <w:rsid w:val="00656742"/>
    <w:rsid w:val="00656C81"/>
    <w:rsid w:val="00657982"/>
    <w:rsid w:val="00657AE8"/>
    <w:rsid w:val="006602B7"/>
    <w:rsid w:val="00661DCB"/>
    <w:rsid w:val="00661EA1"/>
    <w:rsid w:val="00662839"/>
    <w:rsid w:val="006631D6"/>
    <w:rsid w:val="006644E2"/>
    <w:rsid w:val="00664999"/>
    <w:rsid w:val="0066536D"/>
    <w:rsid w:val="006656CC"/>
    <w:rsid w:val="00666228"/>
    <w:rsid w:val="0066640B"/>
    <w:rsid w:val="00666677"/>
    <w:rsid w:val="00666927"/>
    <w:rsid w:val="00666966"/>
    <w:rsid w:val="00666D6B"/>
    <w:rsid w:val="006704E3"/>
    <w:rsid w:val="00670A1E"/>
    <w:rsid w:val="00671066"/>
    <w:rsid w:val="006716B8"/>
    <w:rsid w:val="00671965"/>
    <w:rsid w:val="00671B18"/>
    <w:rsid w:val="00671EB9"/>
    <w:rsid w:val="00672115"/>
    <w:rsid w:val="00672460"/>
    <w:rsid w:val="006727CD"/>
    <w:rsid w:val="00672CBE"/>
    <w:rsid w:val="00673811"/>
    <w:rsid w:val="00673CBE"/>
    <w:rsid w:val="00673E1A"/>
    <w:rsid w:val="00674505"/>
    <w:rsid w:val="00674581"/>
    <w:rsid w:val="00674BEF"/>
    <w:rsid w:val="00675231"/>
    <w:rsid w:val="00675F91"/>
    <w:rsid w:val="00676176"/>
    <w:rsid w:val="00676C09"/>
    <w:rsid w:val="00676C3D"/>
    <w:rsid w:val="006770D1"/>
    <w:rsid w:val="0067734D"/>
    <w:rsid w:val="006775E7"/>
    <w:rsid w:val="006778CB"/>
    <w:rsid w:val="006800FE"/>
    <w:rsid w:val="006803A6"/>
    <w:rsid w:val="0068063F"/>
    <w:rsid w:val="00680896"/>
    <w:rsid w:val="00680C22"/>
    <w:rsid w:val="00680F0D"/>
    <w:rsid w:val="0068106D"/>
    <w:rsid w:val="00681A91"/>
    <w:rsid w:val="0068221E"/>
    <w:rsid w:val="00682632"/>
    <w:rsid w:val="00682994"/>
    <w:rsid w:val="00682BD9"/>
    <w:rsid w:val="0068315C"/>
    <w:rsid w:val="006836CF"/>
    <w:rsid w:val="00683704"/>
    <w:rsid w:val="0068464B"/>
    <w:rsid w:val="00684A25"/>
    <w:rsid w:val="00684E71"/>
    <w:rsid w:val="0068505D"/>
    <w:rsid w:val="0068526E"/>
    <w:rsid w:val="006852C6"/>
    <w:rsid w:val="00685444"/>
    <w:rsid w:val="00685ABC"/>
    <w:rsid w:val="00685DD0"/>
    <w:rsid w:val="006862F6"/>
    <w:rsid w:val="006863B7"/>
    <w:rsid w:val="0068700F"/>
    <w:rsid w:val="0068735E"/>
    <w:rsid w:val="00687373"/>
    <w:rsid w:val="00687DF9"/>
    <w:rsid w:val="006904C9"/>
    <w:rsid w:val="00690622"/>
    <w:rsid w:val="00690942"/>
    <w:rsid w:val="00690ED6"/>
    <w:rsid w:val="006926DC"/>
    <w:rsid w:val="006927D7"/>
    <w:rsid w:val="006928CB"/>
    <w:rsid w:val="00692964"/>
    <w:rsid w:val="00692EEF"/>
    <w:rsid w:val="0069325E"/>
    <w:rsid w:val="00693572"/>
    <w:rsid w:val="006939B2"/>
    <w:rsid w:val="00693D23"/>
    <w:rsid w:val="00693F9F"/>
    <w:rsid w:val="00693FBF"/>
    <w:rsid w:val="0069422A"/>
    <w:rsid w:val="0069521A"/>
    <w:rsid w:val="00695608"/>
    <w:rsid w:val="006958B8"/>
    <w:rsid w:val="00695B66"/>
    <w:rsid w:val="00695E39"/>
    <w:rsid w:val="006967D6"/>
    <w:rsid w:val="00696DA4"/>
    <w:rsid w:val="00696E73"/>
    <w:rsid w:val="0069706F"/>
    <w:rsid w:val="0069761B"/>
    <w:rsid w:val="0069762E"/>
    <w:rsid w:val="006979A0"/>
    <w:rsid w:val="00697C3C"/>
    <w:rsid w:val="006A041B"/>
    <w:rsid w:val="006A174D"/>
    <w:rsid w:val="006A213B"/>
    <w:rsid w:val="006A2348"/>
    <w:rsid w:val="006A3941"/>
    <w:rsid w:val="006A4235"/>
    <w:rsid w:val="006A51F3"/>
    <w:rsid w:val="006A5327"/>
    <w:rsid w:val="006A6510"/>
    <w:rsid w:val="006A68D7"/>
    <w:rsid w:val="006A6A02"/>
    <w:rsid w:val="006A6A60"/>
    <w:rsid w:val="006A73C2"/>
    <w:rsid w:val="006A74D6"/>
    <w:rsid w:val="006A7533"/>
    <w:rsid w:val="006A7681"/>
    <w:rsid w:val="006A792A"/>
    <w:rsid w:val="006B01D9"/>
    <w:rsid w:val="006B07E6"/>
    <w:rsid w:val="006B0991"/>
    <w:rsid w:val="006B0B72"/>
    <w:rsid w:val="006B1108"/>
    <w:rsid w:val="006B18D0"/>
    <w:rsid w:val="006B2043"/>
    <w:rsid w:val="006B2180"/>
    <w:rsid w:val="006B2412"/>
    <w:rsid w:val="006B297C"/>
    <w:rsid w:val="006B2B83"/>
    <w:rsid w:val="006B2E8B"/>
    <w:rsid w:val="006B30C8"/>
    <w:rsid w:val="006B32F5"/>
    <w:rsid w:val="006B43A8"/>
    <w:rsid w:val="006B4619"/>
    <w:rsid w:val="006B46A6"/>
    <w:rsid w:val="006B4B19"/>
    <w:rsid w:val="006B4BBB"/>
    <w:rsid w:val="006B4D70"/>
    <w:rsid w:val="006B50DF"/>
    <w:rsid w:val="006B5809"/>
    <w:rsid w:val="006B5825"/>
    <w:rsid w:val="006B5AC6"/>
    <w:rsid w:val="006B685F"/>
    <w:rsid w:val="006B6A3A"/>
    <w:rsid w:val="006B6FAA"/>
    <w:rsid w:val="006B754D"/>
    <w:rsid w:val="006C011F"/>
    <w:rsid w:val="006C0A18"/>
    <w:rsid w:val="006C1586"/>
    <w:rsid w:val="006C1752"/>
    <w:rsid w:val="006C1AF7"/>
    <w:rsid w:val="006C1BC0"/>
    <w:rsid w:val="006C2089"/>
    <w:rsid w:val="006C24D9"/>
    <w:rsid w:val="006C2729"/>
    <w:rsid w:val="006C2D93"/>
    <w:rsid w:val="006C36D0"/>
    <w:rsid w:val="006C6007"/>
    <w:rsid w:val="006C7557"/>
    <w:rsid w:val="006D0355"/>
    <w:rsid w:val="006D10CE"/>
    <w:rsid w:val="006D1187"/>
    <w:rsid w:val="006D142D"/>
    <w:rsid w:val="006D14D8"/>
    <w:rsid w:val="006D1836"/>
    <w:rsid w:val="006D1B43"/>
    <w:rsid w:val="006D2025"/>
    <w:rsid w:val="006D2771"/>
    <w:rsid w:val="006D38C4"/>
    <w:rsid w:val="006D4068"/>
    <w:rsid w:val="006D4FE8"/>
    <w:rsid w:val="006D5079"/>
    <w:rsid w:val="006D5263"/>
    <w:rsid w:val="006D52FB"/>
    <w:rsid w:val="006D5616"/>
    <w:rsid w:val="006D58E2"/>
    <w:rsid w:val="006D5AA3"/>
    <w:rsid w:val="006D5F23"/>
    <w:rsid w:val="006D620D"/>
    <w:rsid w:val="006D63E3"/>
    <w:rsid w:val="006D65EC"/>
    <w:rsid w:val="006D66F9"/>
    <w:rsid w:val="006D6E67"/>
    <w:rsid w:val="006D6ED5"/>
    <w:rsid w:val="006D7262"/>
    <w:rsid w:val="006D782B"/>
    <w:rsid w:val="006D7FF5"/>
    <w:rsid w:val="006E054A"/>
    <w:rsid w:val="006E05FB"/>
    <w:rsid w:val="006E0BA2"/>
    <w:rsid w:val="006E1695"/>
    <w:rsid w:val="006E1C24"/>
    <w:rsid w:val="006E24A7"/>
    <w:rsid w:val="006E25F4"/>
    <w:rsid w:val="006E28CE"/>
    <w:rsid w:val="006E38EB"/>
    <w:rsid w:val="006E3B86"/>
    <w:rsid w:val="006E4173"/>
    <w:rsid w:val="006E48DF"/>
    <w:rsid w:val="006E4B8F"/>
    <w:rsid w:val="006E552B"/>
    <w:rsid w:val="006E577B"/>
    <w:rsid w:val="006E5B67"/>
    <w:rsid w:val="006E6346"/>
    <w:rsid w:val="006E6BF0"/>
    <w:rsid w:val="006E6F8A"/>
    <w:rsid w:val="006E75EA"/>
    <w:rsid w:val="006E7DEE"/>
    <w:rsid w:val="006F0200"/>
    <w:rsid w:val="006F0443"/>
    <w:rsid w:val="006F078A"/>
    <w:rsid w:val="006F0EE9"/>
    <w:rsid w:val="006F130E"/>
    <w:rsid w:val="006F1311"/>
    <w:rsid w:val="006F49ED"/>
    <w:rsid w:val="006F5798"/>
    <w:rsid w:val="006F5D99"/>
    <w:rsid w:val="006F6144"/>
    <w:rsid w:val="006F64EF"/>
    <w:rsid w:val="006F66F2"/>
    <w:rsid w:val="006F6850"/>
    <w:rsid w:val="006F6885"/>
    <w:rsid w:val="006F6C7A"/>
    <w:rsid w:val="006F7322"/>
    <w:rsid w:val="006F7B62"/>
    <w:rsid w:val="006F7DED"/>
    <w:rsid w:val="00700A5B"/>
    <w:rsid w:val="00700BFB"/>
    <w:rsid w:val="00700F6B"/>
    <w:rsid w:val="00701502"/>
    <w:rsid w:val="00701B51"/>
    <w:rsid w:val="00701C33"/>
    <w:rsid w:val="00701DD0"/>
    <w:rsid w:val="007024E1"/>
    <w:rsid w:val="007025B6"/>
    <w:rsid w:val="00702D06"/>
    <w:rsid w:val="00702EAA"/>
    <w:rsid w:val="0070323D"/>
    <w:rsid w:val="00703271"/>
    <w:rsid w:val="0070328B"/>
    <w:rsid w:val="00703B10"/>
    <w:rsid w:val="00704440"/>
    <w:rsid w:val="00704EED"/>
    <w:rsid w:val="007059B5"/>
    <w:rsid w:val="00705CE2"/>
    <w:rsid w:val="00705F04"/>
    <w:rsid w:val="00706ADA"/>
    <w:rsid w:val="00707DBA"/>
    <w:rsid w:val="00710471"/>
    <w:rsid w:val="00710EAC"/>
    <w:rsid w:val="0071149A"/>
    <w:rsid w:val="00712F07"/>
    <w:rsid w:val="00713ACC"/>
    <w:rsid w:val="007142C7"/>
    <w:rsid w:val="00714AB9"/>
    <w:rsid w:val="00714C6B"/>
    <w:rsid w:val="007154AA"/>
    <w:rsid w:val="007157F3"/>
    <w:rsid w:val="00716128"/>
    <w:rsid w:val="00716981"/>
    <w:rsid w:val="007173D2"/>
    <w:rsid w:val="00720307"/>
    <w:rsid w:val="0072040D"/>
    <w:rsid w:val="007214B2"/>
    <w:rsid w:val="0072157F"/>
    <w:rsid w:val="007222A6"/>
    <w:rsid w:val="00722B96"/>
    <w:rsid w:val="007242AA"/>
    <w:rsid w:val="0072487A"/>
    <w:rsid w:val="00724E68"/>
    <w:rsid w:val="00725477"/>
    <w:rsid w:val="00725B8C"/>
    <w:rsid w:val="00725F5C"/>
    <w:rsid w:val="0072629D"/>
    <w:rsid w:val="00727E9C"/>
    <w:rsid w:val="00727F1D"/>
    <w:rsid w:val="007308F5"/>
    <w:rsid w:val="007310CB"/>
    <w:rsid w:val="00731D02"/>
    <w:rsid w:val="00732F1C"/>
    <w:rsid w:val="00733218"/>
    <w:rsid w:val="007335BC"/>
    <w:rsid w:val="00733A8C"/>
    <w:rsid w:val="00733C03"/>
    <w:rsid w:val="00734509"/>
    <w:rsid w:val="007345E9"/>
    <w:rsid w:val="00735875"/>
    <w:rsid w:val="007359AD"/>
    <w:rsid w:val="00735B4B"/>
    <w:rsid w:val="00736501"/>
    <w:rsid w:val="00736C4E"/>
    <w:rsid w:val="0073767B"/>
    <w:rsid w:val="00737B2F"/>
    <w:rsid w:val="00740906"/>
    <w:rsid w:val="00741125"/>
    <w:rsid w:val="007413F7"/>
    <w:rsid w:val="007421AF"/>
    <w:rsid w:val="0074224A"/>
    <w:rsid w:val="00742768"/>
    <w:rsid w:val="00742D26"/>
    <w:rsid w:val="0074305A"/>
    <w:rsid w:val="00743E7F"/>
    <w:rsid w:val="00743F6E"/>
    <w:rsid w:val="007454AD"/>
    <w:rsid w:val="00745AB8"/>
    <w:rsid w:val="00745D39"/>
    <w:rsid w:val="0074612A"/>
    <w:rsid w:val="007464C9"/>
    <w:rsid w:val="0074697B"/>
    <w:rsid w:val="00746AAE"/>
    <w:rsid w:val="00747393"/>
    <w:rsid w:val="0074769E"/>
    <w:rsid w:val="00747A34"/>
    <w:rsid w:val="00747E45"/>
    <w:rsid w:val="00747F04"/>
    <w:rsid w:val="007502E9"/>
    <w:rsid w:val="00750B99"/>
    <w:rsid w:val="00750C1C"/>
    <w:rsid w:val="00750F5A"/>
    <w:rsid w:val="00751F4A"/>
    <w:rsid w:val="0075208B"/>
    <w:rsid w:val="00752C27"/>
    <w:rsid w:val="007542A8"/>
    <w:rsid w:val="00754840"/>
    <w:rsid w:val="00754891"/>
    <w:rsid w:val="00754D2F"/>
    <w:rsid w:val="007550A7"/>
    <w:rsid w:val="00755A4F"/>
    <w:rsid w:val="00755B0A"/>
    <w:rsid w:val="00755E9F"/>
    <w:rsid w:val="007562C3"/>
    <w:rsid w:val="0075692B"/>
    <w:rsid w:val="00756EC7"/>
    <w:rsid w:val="00757696"/>
    <w:rsid w:val="00757FD7"/>
    <w:rsid w:val="0076017E"/>
    <w:rsid w:val="00760491"/>
    <w:rsid w:val="00760BB9"/>
    <w:rsid w:val="00760C23"/>
    <w:rsid w:val="0076144D"/>
    <w:rsid w:val="00761759"/>
    <w:rsid w:val="007622B1"/>
    <w:rsid w:val="0076235F"/>
    <w:rsid w:val="00762C2D"/>
    <w:rsid w:val="00762F60"/>
    <w:rsid w:val="007636AD"/>
    <w:rsid w:val="0076376E"/>
    <w:rsid w:val="00763935"/>
    <w:rsid w:val="007641DC"/>
    <w:rsid w:val="0076422A"/>
    <w:rsid w:val="007643B8"/>
    <w:rsid w:val="00764DB0"/>
    <w:rsid w:val="00764F71"/>
    <w:rsid w:val="00765393"/>
    <w:rsid w:val="00765416"/>
    <w:rsid w:val="007656D5"/>
    <w:rsid w:val="00765725"/>
    <w:rsid w:val="00766BA1"/>
    <w:rsid w:val="007672D8"/>
    <w:rsid w:val="00767A36"/>
    <w:rsid w:val="00767A7A"/>
    <w:rsid w:val="00767E8A"/>
    <w:rsid w:val="00770A1A"/>
    <w:rsid w:val="00770FCE"/>
    <w:rsid w:val="00772102"/>
    <w:rsid w:val="007721BF"/>
    <w:rsid w:val="007726DC"/>
    <w:rsid w:val="00773D01"/>
    <w:rsid w:val="007746F5"/>
    <w:rsid w:val="007754FF"/>
    <w:rsid w:val="007755F9"/>
    <w:rsid w:val="00775BA3"/>
    <w:rsid w:val="00775D7D"/>
    <w:rsid w:val="00775DFF"/>
    <w:rsid w:val="00775EAE"/>
    <w:rsid w:val="007760D7"/>
    <w:rsid w:val="007762A1"/>
    <w:rsid w:val="0077663B"/>
    <w:rsid w:val="00776936"/>
    <w:rsid w:val="00776D94"/>
    <w:rsid w:val="00776FC0"/>
    <w:rsid w:val="00777C30"/>
    <w:rsid w:val="00777F1B"/>
    <w:rsid w:val="0078011E"/>
    <w:rsid w:val="00780631"/>
    <w:rsid w:val="00780AFB"/>
    <w:rsid w:val="0078155E"/>
    <w:rsid w:val="00781979"/>
    <w:rsid w:val="00781C4C"/>
    <w:rsid w:val="00781F77"/>
    <w:rsid w:val="00782362"/>
    <w:rsid w:val="0078243D"/>
    <w:rsid w:val="0078256F"/>
    <w:rsid w:val="00782A43"/>
    <w:rsid w:val="00782E5F"/>
    <w:rsid w:val="00783AD2"/>
    <w:rsid w:val="0078432E"/>
    <w:rsid w:val="0078485E"/>
    <w:rsid w:val="00785075"/>
    <w:rsid w:val="0078526A"/>
    <w:rsid w:val="007856A9"/>
    <w:rsid w:val="0078580E"/>
    <w:rsid w:val="00785849"/>
    <w:rsid w:val="00785AF7"/>
    <w:rsid w:val="00785DA2"/>
    <w:rsid w:val="007860E9"/>
    <w:rsid w:val="007865A2"/>
    <w:rsid w:val="0078689A"/>
    <w:rsid w:val="00786A67"/>
    <w:rsid w:val="00786F61"/>
    <w:rsid w:val="0078798E"/>
    <w:rsid w:val="00787D3F"/>
    <w:rsid w:val="00787F59"/>
    <w:rsid w:val="00790242"/>
    <w:rsid w:val="00790DBF"/>
    <w:rsid w:val="0079107F"/>
    <w:rsid w:val="007915C9"/>
    <w:rsid w:val="007916B1"/>
    <w:rsid w:val="00791B11"/>
    <w:rsid w:val="00791FE8"/>
    <w:rsid w:val="00793063"/>
    <w:rsid w:val="0079310B"/>
    <w:rsid w:val="007936A2"/>
    <w:rsid w:val="0079415A"/>
    <w:rsid w:val="007946E7"/>
    <w:rsid w:val="00794AEC"/>
    <w:rsid w:val="007954C2"/>
    <w:rsid w:val="007961A7"/>
    <w:rsid w:val="007969A2"/>
    <w:rsid w:val="00796E04"/>
    <w:rsid w:val="007971FF"/>
    <w:rsid w:val="00797AD6"/>
    <w:rsid w:val="00797CDB"/>
    <w:rsid w:val="007A0A22"/>
    <w:rsid w:val="007A0D28"/>
    <w:rsid w:val="007A1C13"/>
    <w:rsid w:val="007A20D2"/>
    <w:rsid w:val="007A23FD"/>
    <w:rsid w:val="007A2921"/>
    <w:rsid w:val="007A2D85"/>
    <w:rsid w:val="007A3F10"/>
    <w:rsid w:val="007A4B77"/>
    <w:rsid w:val="007A4CB2"/>
    <w:rsid w:val="007A501A"/>
    <w:rsid w:val="007A5032"/>
    <w:rsid w:val="007A5AD8"/>
    <w:rsid w:val="007A63B1"/>
    <w:rsid w:val="007A67B7"/>
    <w:rsid w:val="007A7509"/>
    <w:rsid w:val="007A7AD9"/>
    <w:rsid w:val="007B0177"/>
    <w:rsid w:val="007B01B0"/>
    <w:rsid w:val="007B09EE"/>
    <w:rsid w:val="007B0B16"/>
    <w:rsid w:val="007B0E90"/>
    <w:rsid w:val="007B1693"/>
    <w:rsid w:val="007B1C0F"/>
    <w:rsid w:val="007B1DC7"/>
    <w:rsid w:val="007B1DE5"/>
    <w:rsid w:val="007B1FA5"/>
    <w:rsid w:val="007B2455"/>
    <w:rsid w:val="007B2489"/>
    <w:rsid w:val="007B2CD9"/>
    <w:rsid w:val="007B355B"/>
    <w:rsid w:val="007B3567"/>
    <w:rsid w:val="007B37D4"/>
    <w:rsid w:val="007B4098"/>
    <w:rsid w:val="007B4374"/>
    <w:rsid w:val="007B4792"/>
    <w:rsid w:val="007B4A70"/>
    <w:rsid w:val="007B4C41"/>
    <w:rsid w:val="007B4DD0"/>
    <w:rsid w:val="007B54DC"/>
    <w:rsid w:val="007B5840"/>
    <w:rsid w:val="007B597F"/>
    <w:rsid w:val="007B614F"/>
    <w:rsid w:val="007B6258"/>
    <w:rsid w:val="007B6554"/>
    <w:rsid w:val="007B6B43"/>
    <w:rsid w:val="007B7C73"/>
    <w:rsid w:val="007C005E"/>
    <w:rsid w:val="007C089C"/>
    <w:rsid w:val="007C106D"/>
    <w:rsid w:val="007C178E"/>
    <w:rsid w:val="007C1870"/>
    <w:rsid w:val="007C1D82"/>
    <w:rsid w:val="007C1DD2"/>
    <w:rsid w:val="007C237C"/>
    <w:rsid w:val="007C24DB"/>
    <w:rsid w:val="007C32C0"/>
    <w:rsid w:val="007C32FC"/>
    <w:rsid w:val="007C33E8"/>
    <w:rsid w:val="007C3692"/>
    <w:rsid w:val="007C3926"/>
    <w:rsid w:val="007C42E6"/>
    <w:rsid w:val="007C45DA"/>
    <w:rsid w:val="007C4796"/>
    <w:rsid w:val="007C495D"/>
    <w:rsid w:val="007C4C62"/>
    <w:rsid w:val="007C4E67"/>
    <w:rsid w:val="007C4EA0"/>
    <w:rsid w:val="007C536A"/>
    <w:rsid w:val="007C65D2"/>
    <w:rsid w:val="007C69D8"/>
    <w:rsid w:val="007C6AB6"/>
    <w:rsid w:val="007C7CD5"/>
    <w:rsid w:val="007C7F38"/>
    <w:rsid w:val="007D02BC"/>
    <w:rsid w:val="007D0762"/>
    <w:rsid w:val="007D166E"/>
    <w:rsid w:val="007D2210"/>
    <w:rsid w:val="007D2873"/>
    <w:rsid w:val="007D2E99"/>
    <w:rsid w:val="007D35A8"/>
    <w:rsid w:val="007D36E8"/>
    <w:rsid w:val="007D3DA6"/>
    <w:rsid w:val="007D4158"/>
    <w:rsid w:val="007D49F4"/>
    <w:rsid w:val="007D4C04"/>
    <w:rsid w:val="007D5A8C"/>
    <w:rsid w:val="007D5B74"/>
    <w:rsid w:val="007D5D1F"/>
    <w:rsid w:val="007D5FEA"/>
    <w:rsid w:val="007D62BF"/>
    <w:rsid w:val="007D62FC"/>
    <w:rsid w:val="007D6512"/>
    <w:rsid w:val="007D6AFF"/>
    <w:rsid w:val="007D6C23"/>
    <w:rsid w:val="007D70A0"/>
    <w:rsid w:val="007D7475"/>
    <w:rsid w:val="007D788A"/>
    <w:rsid w:val="007E0331"/>
    <w:rsid w:val="007E0FF8"/>
    <w:rsid w:val="007E102C"/>
    <w:rsid w:val="007E137B"/>
    <w:rsid w:val="007E169A"/>
    <w:rsid w:val="007E2B8B"/>
    <w:rsid w:val="007E35D6"/>
    <w:rsid w:val="007E3686"/>
    <w:rsid w:val="007E3727"/>
    <w:rsid w:val="007E3A9B"/>
    <w:rsid w:val="007E4A82"/>
    <w:rsid w:val="007E5226"/>
    <w:rsid w:val="007E5A58"/>
    <w:rsid w:val="007E5AB6"/>
    <w:rsid w:val="007E5AC9"/>
    <w:rsid w:val="007E5B36"/>
    <w:rsid w:val="007E5E52"/>
    <w:rsid w:val="007E6447"/>
    <w:rsid w:val="007E6AC1"/>
    <w:rsid w:val="007E6F00"/>
    <w:rsid w:val="007E7A62"/>
    <w:rsid w:val="007E7F2C"/>
    <w:rsid w:val="007F031E"/>
    <w:rsid w:val="007F05DE"/>
    <w:rsid w:val="007F0799"/>
    <w:rsid w:val="007F0D4E"/>
    <w:rsid w:val="007F0F86"/>
    <w:rsid w:val="007F10B4"/>
    <w:rsid w:val="007F1391"/>
    <w:rsid w:val="007F1444"/>
    <w:rsid w:val="007F252E"/>
    <w:rsid w:val="007F2989"/>
    <w:rsid w:val="007F315D"/>
    <w:rsid w:val="007F32E2"/>
    <w:rsid w:val="007F33A4"/>
    <w:rsid w:val="007F340C"/>
    <w:rsid w:val="007F3615"/>
    <w:rsid w:val="007F3BA1"/>
    <w:rsid w:val="007F3BD9"/>
    <w:rsid w:val="007F3D59"/>
    <w:rsid w:val="007F4497"/>
    <w:rsid w:val="007F4BDA"/>
    <w:rsid w:val="007F5132"/>
    <w:rsid w:val="007F5595"/>
    <w:rsid w:val="007F571E"/>
    <w:rsid w:val="007F5E6F"/>
    <w:rsid w:val="007F60E9"/>
    <w:rsid w:val="007F63D7"/>
    <w:rsid w:val="007F6EF5"/>
    <w:rsid w:val="007F70E7"/>
    <w:rsid w:val="007F7E8F"/>
    <w:rsid w:val="007F7FAA"/>
    <w:rsid w:val="0080097C"/>
    <w:rsid w:val="00801352"/>
    <w:rsid w:val="00802C2F"/>
    <w:rsid w:val="00802DFB"/>
    <w:rsid w:val="0080378C"/>
    <w:rsid w:val="008039C7"/>
    <w:rsid w:val="008047F9"/>
    <w:rsid w:val="00804B7D"/>
    <w:rsid w:val="0080522B"/>
    <w:rsid w:val="0080548D"/>
    <w:rsid w:val="008054E5"/>
    <w:rsid w:val="00805951"/>
    <w:rsid w:val="00805DE6"/>
    <w:rsid w:val="0080695D"/>
    <w:rsid w:val="00807C21"/>
    <w:rsid w:val="008101D5"/>
    <w:rsid w:val="00810275"/>
    <w:rsid w:val="00810382"/>
    <w:rsid w:val="00810A38"/>
    <w:rsid w:val="00811226"/>
    <w:rsid w:val="00811536"/>
    <w:rsid w:val="008116ED"/>
    <w:rsid w:val="00811DC6"/>
    <w:rsid w:val="00812293"/>
    <w:rsid w:val="008126C0"/>
    <w:rsid w:val="0081291D"/>
    <w:rsid w:val="00812A7D"/>
    <w:rsid w:val="00813201"/>
    <w:rsid w:val="00813649"/>
    <w:rsid w:val="008142BC"/>
    <w:rsid w:val="00814408"/>
    <w:rsid w:val="0081481C"/>
    <w:rsid w:val="00814881"/>
    <w:rsid w:val="00814B1D"/>
    <w:rsid w:val="00814E48"/>
    <w:rsid w:val="0081503E"/>
    <w:rsid w:val="0081589F"/>
    <w:rsid w:val="0081649A"/>
    <w:rsid w:val="008167A3"/>
    <w:rsid w:val="008168B8"/>
    <w:rsid w:val="0081770A"/>
    <w:rsid w:val="00817F85"/>
    <w:rsid w:val="00820674"/>
    <w:rsid w:val="008212F0"/>
    <w:rsid w:val="00821F41"/>
    <w:rsid w:val="00822127"/>
    <w:rsid w:val="008223C5"/>
    <w:rsid w:val="008231E9"/>
    <w:rsid w:val="008235C2"/>
    <w:rsid w:val="00823BAE"/>
    <w:rsid w:val="00823E29"/>
    <w:rsid w:val="00823EED"/>
    <w:rsid w:val="00824B4A"/>
    <w:rsid w:val="00824D85"/>
    <w:rsid w:val="00824E54"/>
    <w:rsid w:val="00825227"/>
    <w:rsid w:val="008256EC"/>
    <w:rsid w:val="0082594B"/>
    <w:rsid w:val="00825CD2"/>
    <w:rsid w:val="00825E88"/>
    <w:rsid w:val="00826B90"/>
    <w:rsid w:val="00826D0F"/>
    <w:rsid w:val="00827DBF"/>
    <w:rsid w:val="00827F45"/>
    <w:rsid w:val="008300A4"/>
    <w:rsid w:val="0083057A"/>
    <w:rsid w:val="008305C5"/>
    <w:rsid w:val="008305F8"/>
    <w:rsid w:val="008311F9"/>
    <w:rsid w:val="00831C93"/>
    <w:rsid w:val="00831DC6"/>
    <w:rsid w:val="00832185"/>
    <w:rsid w:val="00832D27"/>
    <w:rsid w:val="0083383B"/>
    <w:rsid w:val="00833A8A"/>
    <w:rsid w:val="00833D86"/>
    <w:rsid w:val="00833F65"/>
    <w:rsid w:val="00834205"/>
    <w:rsid w:val="0083461B"/>
    <w:rsid w:val="0083470C"/>
    <w:rsid w:val="0083480D"/>
    <w:rsid w:val="00835406"/>
    <w:rsid w:val="00835ACB"/>
    <w:rsid w:val="00835CB1"/>
    <w:rsid w:val="00836132"/>
    <w:rsid w:val="0083614D"/>
    <w:rsid w:val="00836627"/>
    <w:rsid w:val="008372F5"/>
    <w:rsid w:val="0083752A"/>
    <w:rsid w:val="00837CE3"/>
    <w:rsid w:val="00837DAC"/>
    <w:rsid w:val="00840F6E"/>
    <w:rsid w:val="008414D9"/>
    <w:rsid w:val="008417EE"/>
    <w:rsid w:val="00841804"/>
    <w:rsid w:val="00841AD7"/>
    <w:rsid w:val="00841AFA"/>
    <w:rsid w:val="00841C7D"/>
    <w:rsid w:val="00842B90"/>
    <w:rsid w:val="0084319F"/>
    <w:rsid w:val="00843351"/>
    <w:rsid w:val="008433FB"/>
    <w:rsid w:val="00843724"/>
    <w:rsid w:val="00844378"/>
    <w:rsid w:val="0084479A"/>
    <w:rsid w:val="0084483B"/>
    <w:rsid w:val="008449C9"/>
    <w:rsid w:val="00844D57"/>
    <w:rsid w:val="00846913"/>
    <w:rsid w:val="00846968"/>
    <w:rsid w:val="0084699C"/>
    <w:rsid w:val="008473F2"/>
    <w:rsid w:val="00847B4C"/>
    <w:rsid w:val="00850A3B"/>
    <w:rsid w:val="00851007"/>
    <w:rsid w:val="008511F5"/>
    <w:rsid w:val="00851412"/>
    <w:rsid w:val="008515E0"/>
    <w:rsid w:val="008518DC"/>
    <w:rsid w:val="00851C94"/>
    <w:rsid w:val="00852381"/>
    <w:rsid w:val="008527EA"/>
    <w:rsid w:val="00852887"/>
    <w:rsid w:val="00852C64"/>
    <w:rsid w:val="00853141"/>
    <w:rsid w:val="00853764"/>
    <w:rsid w:val="00854518"/>
    <w:rsid w:val="00854543"/>
    <w:rsid w:val="008545A5"/>
    <w:rsid w:val="0085460D"/>
    <w:rsid w:val="0085473A"/>
    <w:rsid w:val="008559CD"/>
    <w:rsid w:val="00855BE4"/>
    <w:rsid w:val="0085656A"/>
    <w:rsid w:val="0085665B"/>
    <w:rsid w:val="00856B54"/>
    <w:rsid w:val="00856D6D"/>
    <w:rsid w:val="00856ED9"/>
    <w:rsid w:val="00857CDB"/>
    <w:rsid w:val="00860227"/>
    <w:rsid w:val="00861553"/>
    <w:rsid w:val="00861DD4"/>
    <w:rsid w:val="00862840"/>
    <w:rsid w:val="00862D42"/>
    <w:rsid w:val="0086324D"/>
    <w:rsid w:val="008637D4"/>
    <w:rsid w:val="00863E72"/>
    <w:rsid w:val="00864130"/>
    <w:rsid w:val="008648F5"/>
    <w:rsid w:val="00865B61"/>
    <w:rsid w:val="00865D36"/>
    <w:rsid w:val="00865DF8"/>
    <w:rsid w:val="008664EA"/>
    <w:rsid w:val="008671C2"/>
    <w:rsid w:val="00867540"/>
    <w:rsid w:val="00867CE2"/>
    <w:rsid w:val="00867D27"/>
    <w:rsid w:val="00867EB8"/>
    <w:rsid w:val="00870A51"/>
    <w:rsid w:val="00870E7C"/>
    <w:rsid w:val="0087106B"/>
    <w:rsid w:val="0087116F"/>
    <w:rsid w:val="008713D8"/>
    <w:rsid w:val="008718ED"/>
    <w:rsid w:val="00871FD2"/>
    <w:rsid w:val="00872061"/>
    <w:rsid w:val="0087247F"/>
    <w:rsid w:val="00873193"/>
    <w:rsid w:val="00873366"/>
    <w:rsid w:val="0087360C"/>
    <w:rsid w:val="008746DC"/>
    <w:rsid w:val="00874E01"/>
    <w:rsid w:val="00875037"/>
    <w:rsid w:val="0087509C"/>
    <w:rsid w:val="0087509F"/>
    <w:rsid w:val="00875229"/>
    <w:rsid w:val="0087534E"/>
    <w:rsid w:val="00875D61"/>
    <w:rsid w:val="00875F0D"/>
    <w:rsid w:val="00876516"/>
    <w:rsid w:val="00876523"/>
    <w:rsid w:val="0087666B"/>
    <w:rsid w:val="00876A7C"/>
    <w:rsid w:val="008805C5"/>
    <w:rsid w:val="00882E07"/>
    <w:rsid w:val="008843FA"/>
    <w:rsid w:val="0088440F"/>
    <w:rsid w:val="00884587"/>
    <w:rsid w:val="008847B4"/>
    <w:rsid w:val="00884CF1"/>
    <w:rsid w:val="00884E39"/>
    <w:rsid w:val="00885251"/>
    <w:rsid w:val="00885558"/>
    <w:rsid w:val="008859FF"/>
    <w:rsid w:val="00885A2D"/>
    <w:rsid w:val="008867FC"/>
    <w:rsid w:val="00886D76"/>
    <w:rsid w:val="00886F49"/>
    <w:rsid w:val="00887218"/>
    <w:rsid w:val="008875E4"/>
    <w:rsid w:val="008876BA"/>
    <w:rsid w:val="00887C5A"/>
    <w:rsid w:val="00887CEC"/>
    <w:rsid w:val="00887E62"/>
    <w:rsid w:val="00890645"/>
    <w:rsid w:val="00890670"/>
    <w:rsid w:val="00890798"/>
    <w:rsid w:val="0089129A"/>
    <w:rsid w:val="0089230F"/>
    <w:rsid w:val="00892451"/>
    <w:rsid w:val="00892758"/>
    <w:rsid w:val="00892E7E"/>
    <w:rsid w:val="00892E9F"/>
    <w:rsid w:val="00893767"/>
    <w:rsid w:val="008939D8"/>
    <w:rsid w:val="0089408E"/>
    <w:rsid w:val="0089431D"/>
    <w:rsid w:val="008946F7"/>
    <w:rsid w:val="00894AB7"/>
    <w:rsid w:val="00895A09"/>
    <w:rsid w:val="00895ABA"/>
    <w:rsid w:val="00895DBA"/>
    <w:rsid w:val="00896379"/>
    <w:rsid w:val="008964DE"/>
    <w:rsid w:val="0089668C"/>
    <w:rsid w:val="00896790"/>
    <w:rsid w:val="00896CB3"/>
    <w:rsid w:val="00897720"/>
    <w:rsid w:val="00897834"/>
    <w:rsid w:val="008979C6"/>
    <w:rsid w:val="00897B38"/>
    <w:rsid w:val="008A06C6"/>
    <w:rsid w:val="008A0916"/>
    <w:rsid w:val="008A0CCD"/>
    <w:rsid w:val="008A0D6F"/>
    <w:rsid w:val="008A177E"/>
    <w:rsid w:val="008A1960"/>
    <w:rsid w:val="008A256E"/>
    <w:rsid w:val="008A29FA"/>
    <w:rsid w:val="008A3125"/>
    <w:rsid w:val="008A341C"/>
    <w:rsid w:val="008A446C"/>
    <w:rsid w:val="008A45C5"/>
    <w:rsid w:val="008A4883"/>
    <w:rsid w:val="008A4A5E"/>
    <w:rsid w:val="008A4DB7"/>
    <w:rsid w:val="008A4E05"/>
    <w:rsid w:val="008A5827"/>
    <w:rsid w:val="008A5C6D"/>
    <w:rsid w:val="008A5E13"/>
    <w:rsid w:val="008A5E8B"/>
    <w:rsid w:val="008A683E"/>
    <w:rsid w:val="008A6847"/>
    <w:rsid w:val="008B0362"/>
    <w:rsid w:val="008B0516"/>
    <w:rsid w:val="008B0ABC"/>
    <w:rsid w:val="008B0B76"/>
    <w:rsid w:val="008B0DD1"/>
    <w:rsid w:val="008B0DF7"/>
    <w:rsid w:val="008B1B6A"/>
    <w:rsid w:val="008B24E9"/>
    <w:rsid w:val="008B34D3"/>
    <w:rsid w:val="008B371D"/>
    <w:rsid w:val="008B39FC"/>
    <w:rsid w:val="008B44FB"/>
    <w:rsid w:val="008B517A"/>
    <w:rsid w:val="008B57B9"/>
    <w:rsid w:val="008B59AC"/>
    <w:rsid w:val="008B6226"/>
    <w:rsid w:val="008B6661"/>
    <w:rsid w:val="008B69D9"/>
    <w:rsid w:val="008B6E98"/>
    <w:rsid w:val="008B6F11"/>
    <w:rsid w:val="008B719A"/>
    <w:rsid w:val="008C1272"/>
    <w:rsid w:val="008C1A09"/>
    <w:rsid w:val="008C2403"/>
    <w:rsid w:val="008C2909"/>
    <w:rsid w:val="008C543F"/>
    <w:rsid w:val="008C69C0"/>
    <w:rsid w:val="008C700D"/>
    <w:rsid w:val="008C7497"/>
    <w:rsid w:val="008C75E1"/>
    <w:rsid w:val="008C7619"/>
    <w:rsid w:val="008C767F"/>
    <w:rsid w:val="008D03BB"/>
    <w:rsid w:val="008D118D"/>
    <w:rsid w:val="008D1460"/>
    <w:rsid w:val="008D14E5"/>
    <w:rsid w:val="008D16F4"/>
    <w:rsid w:val="008D1A05"/>
    <w:rsid w:val="008D242D"/>
    <w:rsid w:val="008D28C2"/>
    <w:rsid w:val="008D28C9"/>
    <w:rsid w:val="008D2A6F"/>
    <w:rsid w:val="008D3692"/>
    <w:rsid w:val="008D438D"/>
    <w:rsid w:val="008D43F7"/>
    <w:rsid w:val="008D440B"/>
    <w:rsid w:val="008D4566"/>
    <w:rsid w:val="008D4577"/>
    <w:rsid w:val="008D5591"/>
    <w:rsid w:val="008D5F99"/>
    <w:rsid w:val="008D5FE2"/>
    <w:rsid w:val="008D6092"/>
    <w:rsid w:val="008D6252"/>
    <w:rsid w:val="008D6780"/>
    <w:rsid w:val="008D6BF2"/>
    <w:rsid w:val="008D75D9"/>
    <w:rsid w:val="008E031F"/>
    <w:rsid w:val="008E0449"/>
    <w:rsid w:val="008E087A"/>
    <w:rsid w:val="008E0902"/>
    <w:rsid w:val="008E0C39"/>
    <w:rsid w:val="008E11A9"/>
    <w:rsid w:val="008E18D1"/>
    <w:rsid w:val="008E1BF5"/>
    <w:rsid w:val="008E1C85"/>
    <w:rsid w:val="008E21BC"/>
    <w:rsid w:val="008E26CA"/>
    <w:rsid w:val="008E2C40"/>
    <w:rsid w:val="008E2F7E"/>
    <w:rsid w:val="008E38E4"/>
    <w:rsid w:val="008E3932"/>
    <w:rsid w:val="008E3DB8"/>
    <w:rsid w:val="008E47DA"/>
    <w:rsid w:val="008E4EDA"/>
    <w:rsid w:val="008E5A86"/>
    <w:rsid w:val="008E634B"/>
    <w:rsid w:val="008E6EF9"/>
    <w:rsid w:val="008E741D"/>
    <w:rsid w:val="008E7659"/>
    <w:rsid w:val="008E7666"/>
    <w:rsid w:val="008E76E7"/>
    <w:rsid w:val="008E7AA3"/>
    <w:rsid w:val="008E7BF7"/>
    <w:rsid w:val="008F0507"/>
    <w:rsid w:val="008F0A88"/>
    <w:rsid w:val="008F0A9F"/>
    <w:rsid w:val="008F0DD7"/>
    <w:rsid w:val="008F1324"/>
    <w:rsid w:val="008F13BA"/>
    <w:rsid w:val="008F146C"/>
    <w:rsid w:val="008F1C2C"/>
    <w:rsid w:val="008F1D7F"/>
    <w:rsid w:val="008F2C63"/>
    <w:rsid w:val="008F2EC3"/>
    <w:rsid w:val="008F31B4"/>
    <w:rsid w:val="008F3335"/>
    <w:rsid w:val="008F39ED"/>
    <w:rsid w:val="008F3AB0"/>
    <w:rsid w:val="008F4F9D"/>
    <w:rsid w:val="008F5146"/>
    <w:rsid w:val="008F53C2"/>
    <w:rsid w:val="008F57ED"/>
    <w:rsid w:val="008F58C9"/>
    <w:rsid w:val="008F5F72"/>
    <w:rsid w:val="008F6165"/>
    <w:rsid w:val="008F616A"/>
    <w:rsid w:val="008F6B60"/>
    <w:rsid w:val="008F6C30"/>
    <w:rsid w:val="008F6EBC"/>
    <w:rsid w:val="008F7296"/>
    <w:rsid w:val="008F731A"/>
    <w:rsid w:val="008F73A0"/>
    <w:rsid w:val="008F749E"/>
    <w:rsid w:val="008F7D90"/>
    <w:rsid w:val="00901390"/>
    <w:rsid w:val="00901527"/>
    <w:rsid w:val="0090168C"/>
    <w:rsid w:val="009017B4"/>
    <w:rsid w:val="00902B75"/>
    <w:rsid w:val="00902E1A"/>
    <w:rsid w:val="00902F30"/>
    <w:rsid w:val="00902F97"/>
    <w:rsid w:val="00903836"/>
    <w:rsid w:val="00903E8D"/>
    <w:rsid w:val="00904777"/>
    <w:rsid w:val="009047AD"/>
    <w:rsid w:val="009047B0"/>
    <w:rsid w:val="00904F5E"/>
    <w:rsid w:val="009052C0"/>
    <w:rsid w:val="00905357"/>
    <w:rsid w:val="0090558A"/>
    <w:rsid w:val="009057F4"/>
    <w:rsid w:val="00906876"/>
    <w:rsid w:val="00907612"/>
    <w:rsid w:val="00907946"/>
    <w:rsid w:val="00907A67"/>
    <w:rsid w:val="00907AAC"/>
    <w:rsid w:val="009101C3"/>
    <w:rsid w:val="00910655"/>
    <w:rsid w:val="00910BE7"/>
    <w:rsid w:val="00910C7A"/>
    <w:rsid w:val="00911837"/>
    <w:rsid w:val="00911950"/>
    <w:rsid w:val="00911A43"/>
    <w:rsid w:val="00911F5C"/>
    <w:rsid w:val="009126C9"/>
    <w:rsid w:val="00912E7D"/>
    <w:rsid w:val="00913679"/>
    <w:rsid w:val="009136CF"/>
    <w:rsid w:val="00913B6A"/>
    <w:rsid w:val="00913C4E"/>
    <w:rsid w:val="009141D7"/>
    <w:rsid w:val="009149CA"/>
    <w:rsid w:val="00915770"/>
    <w:rsid w:val="00915B14"/>
    <w:rsid w:val="00916838"/>
    <w:rsid w:val="00916888"/>
    <w:rsid w:val="00916E74"/>
    <w:rsid w:val="0092028F"/>
    <w:rsid w:val="00920958"/>
    <w:rsid w:val="0092108F"/>
    <w:rsid w:val="00921940"/>
    <w:rsid w:val="00921CEC"/>
    <w:rsid w:val="00921EE7"/>
    <w:rsid w:val="00922328"/>
    <w:rsid w:val="00922826"/>
    <w:rsid w:val="00923452"/>
    <w:rsid w:val="009240CE"/>
    <w:rsid w:val="00925884"/>
    <w:rsid w:val="009263D4"/>
    <w:rsid w:val="009268A5"/>
    <w:rsid w:val="00926CFB"/>
    <w:rsid w:val="00926EE8"/>
    <w:rsid w:val="009277D0"/>
    <w:rsid w:val="009302DA"/>
    <w:rsid w:val="00930398"/>
    <w:rsid w:val="0093073E"/>
    <w:rsid w:val="009312EE"/>
    <w:rsid w:val="00931368"/>
    <w:rsid w:val="009318FD"/>
    <w:rsid w:val="00932D97"/>
    <w:rsid w:val="009334EB"/>
    <w:rsid w:val="00933754"/>
    <w:rsid w:val="009346F1"/>
    <w:rsid w:val="00934913"/>
    <w:rsid w:val="0093519D"/>
    <w:rsid w:val="0093587B"/>
    <w:rsid w:val="00935E5F"/>
    <w:rsid w:val="00936D99"/>
    <w:rsid w:val="0093745A"/>
    <w:rsid w:val="00937C99"/>
    <w:rsid w:val="00940290"/>
    <w:rsid w:val="00941C58"/>
    <w:rsid w:val="00942538"/>
    <w:rsid w:val="00942B3B"/>
    <w:rsid w:val="00942DC2"/>
    <w:rsid w:val="0094306B"/>
    <w:rsid w:val="009434A3"/>
    <w:rsid w:val="0094373B"/>
    <w:rsid w:val="009440A2"/>
    <w:rsid w:val="009446A4"/>
    <w:rsid w:val="009447C2"/>
    <w:rsid w:val="00944916"/>
    <w:rsid w:val="00944A17"/>
    <w:rsid w:val="00944CEE"/>
    <w:rsid w:val="00944CF0"/>
    <w:rsid w:val="00944E6E"/>
    <w:rsid w:val="009454E2"/>
    <w:rsid w:val="00947A44"/>
    <w:rsid w:val="00950244"/>
    <w:rsid w:val="009506BE"/>
    <w:rsid w:val="00950AC4"/>
    <w:rsid w:val="009511AC"/>
    <w:rsid w:val="00951206"/>
    <w:rsid w:val="0095175C"/>
    <w:rsid w:val="0095225A"/>
    <w:rsid w:val="009522EA"/>
    <w:rsid w:val="009523A5"/>
    <w:rsid w:val="00952933"/>
    <w:rsid w:val="00952F78"/>
    <w:rsid w:val="009537D6"/>
    <w:rsid w:val="00953B8F"/>
    <w:rsid w:val="0095424A"/>
    <w:rsid w:val="009543E7"/>
    <w:rsid w:val="00954AB5"/>
    <w:rsid w:val="00954FE8"/>
    <w:rsid w:val="00955F85"/>
    <w:rsid w:val="00956213"/>
    <w:rsid w:val="00956543"/>
    <w:rsid w:val="00956A53"/>
    <w:rsid w:val="00956F2E"/>
    <w:rsid w:val="009572D3"/>
    <w:rsid w:val="00957661"/>
    <w:rsid w:val="00960964"/>
    <w:rsid w:val="00960E2F"/>
    <w:rsid w:val="00960FD9"/>
    <w:rsid w:val="009619CB"/>
    <w:rsid w:val="00961BA4"/>
    <w:rsid w:val="00961D52"/>
    <w:rsid w:val="00961E9C"/>
    <w:rsid w:val="00962DC7"/>
    <w:rsid w:val="0096304D"/>
    <w:rsid w:val="0096393B"/>
    <w:rsid w:val="009639D7"/>
    <w:rsid w:val="00963BAD"/>
    <w:rsid w:val="00963BC8"/>
    <w:rsid w:val="00964805"/>
    <w:rsid w:val="00964CAB"/>
    <w:rsid w:val="0096559A"/>
    <w:rsid w:val="009657D8"/>
    <w:rsid w:val="009660A3"/>
    <w:rsid w:val="0096630A"/>
    <w:rsid w:val="009666F1"/>
    <w:rsid w:val="00967261"/>
    <w:rsid w:val="00967400"/>
    <w:rsid w:val="00967401"/>
    <w:rsid w:val="00967B38"/>
    <w:rsid w:val="00967DF3"/>
    <w:rsid w:val="00970617"/>
    <w:rsid w:val="009707B5"/>
    <w:rsid w:val="00970AF1"/>
    <w:rsid w:val="00970B32"/>
    <w:rsid w:val="0097144B"/>
    <w:rsid w:val="00972C59"/>
    <w:rsid w:val="009730B4"/>
    <w:rsid w:val="0097408D"/>
    <w:rsid w:val="00974FC5"/>
    <w:rsid w:val="009752B8"/>
    <w:rsid w:val="00975BCF"/>
    <w:rsid w:val="00975F7A"/>
    <w:rsid w:val="0097636C"/>
    <w:rsid w:val="00976661"/>
    <w:rsid w:val="00976692"/>
    <w:rsid w:val="00977380"/>
    <w:rsid w:val="009775C0"/>
    <w:rsid w:val="00977747"/>
    <w:rsid w:val="0097777A"/>
    <w:rsid w:val="0098053B"/>
    <w:rsid w:val="009805FB"/>
    <w:rsid w:val="00980AE4"/>
    <w:rsid w:val="00980B0B"/>
    <w:rsid w:val="00980C65"/>
    <w:rsid w:val="00980D68"/>
    <w:rsid w:val="0098174E"/>
    <w:rsid w:val="009818DB"/>
    <w:rsid w:val="00982201"/>
    <w:rsid w:val="00982450"/>
    <w:rsid w:val="00982596"/>
    <w:rsid w:val="009825CC"/>
    <w:rsid w:val="0098260C"/>
    <w:rsid w:val="00982A5C"/>
    <w:rsid w:val="00983356"/>
    <w:rsid w:val="009839C3"/>
    <w:rsid w:val="00983BEC"/>
    <w:rsid w:val="00983F4E"/>
    <w:rsid w:val="00984012"/>
    <w:rsid w:val="0098406D"/>
    <w:rsid w:val="0098434D"/>
    <w:rsid w:val="0098436A"/>
    <w:rsid w:val="009843B7"/>
    <w:rsid w:val="00984559"/>
    <w:rsid w:val="00984954"/>
    <w:rsid w:val="00985400"/>
    <w:rsid w:val="009857E9"/>
    <w:rsid w:val="009858D2"/>
    <w:rsid w:val="00985C2D"/>
    <w:rsid w:val="00985E5F"/>
    <w:rsid w:val="00986101"/>
    <w:rsid w:val="0098716F"/>
    <w:rsid w:val="00987753"/>
    <w:rsid w:val="00987A0B"/>
    <w:rsid w:val="00987E22"/>
    <w:rsid w:val="00990275"/>
    <w:rsid w:val="00990A29"/>
    <w:rsid w:val="00990A2A"/>
    <w:rsid w:val="00990E8B"/>
    <w:rsid w:val="00991C7B"/>
    <w:rsid w:val="0099226E"/>
    <w:rsid w:val="009923CE"/>
    <w:rsid w:val="00992639"/>
    <w:rsid w:val="00994758"/>
    <w:rsid w:val="00994C05"/>
    <w:rsid w:val="0099540A"/>
    <w:rsid w:val="009957B9"/>
    <w:rsid w:val="009960AD"/>
    <w:rsid w:val="009965A8"/>
    <w:rsid w:val="00996920"/>
    <w:rsid w:val="009969B2"/>
    <w:rsid w:val="0099746A"/>
    <w:rsid w:val="009A03DA"/>
    <w:rsid w:val="009A0471"/>
    <w:rsid w:val="009A065F"/>
    <w:rsid w:val="009A0A2D"/>
    <w:rsid w:val="009A0E34"/>
    <w:rsid w:val="009A1A6F"/>
    <w:rsid w:val="009A1DD5"/>
    <w:rsid w:val="009A1ED0"/>
    <w:rsid w:val="009A2184"/>
    <w:rsid w:val="009A29B3"/>
    <w:rsid w:val="009A2C55"/>
    <w:rsid w:val="009A3215"/>
    <w:rsid w:val="009A3493"/>
    <w:rsid w:val="009A4B38"/>
    <w:rsid w:val="009A4D59"/>
    <w:rsid w:val="009A519F"/>
    <w:rsid w:val="009A5CC1"/>
    <w:rsid w:val="009A5D3D"/>
    <w:rsid w:val="009A7B49"/>
    <w:rsid w:val="009A7CDF"/>
    <w:rsid w:val="009B0072"/>
    <w:rsid w:val="009B043B"/>
    <w:rsid w:val="009B04EA"/>
    <w:rsid w:val="009B0D98"/>
    <w:rsid w:val="009B0EFE"/>
    <w:rsid w:val="009B1BB4"/>
    <w:rsid w:val="009B1D38"/>
    <w:rsid w:val="009B3169"/>
    <w:rsid w:val="009B3681"/>
    <w:rsid w:val="009B36CB"/>
    <w:rsid w:val="009B3EC9"/>
    <w:rsid w:val="009B4272"/>
    <w:rsid w:val="009B4577"/>
    <w:rsid w:val="009B471B"/>
    <w:rsid w:val="009B4AA7"/>
    <w:rsid w:val="009B4BA4"/>
    <w:rsid w:val="009B56F0"/>
    <w:rsid w:val="009B5867"/>
    <w:rsid w:val="009B59F6"/>
    <w:rsid w:val="009B604A"/>
    <w:rsid w:val="009B632E"/>
    <w:rsid w:val="009B64E4"/>
    <w:rsid w:val="009B6828"/>
    <w:rsid w:val="009B686B"/>
    <w:rsid w:val="009B6C9E"/>
    <w:rsid w:val="009B6E69"/>
    <w:rsid w:val="009B7183"/>
    <w:rsid w:val="009B7431"/>
    <w:rsid w:val="009B74A6"/>
    <w:rsid w:val="009B7DC4"/>
    <w:rsid w:val="009C03AC"/>
    <w:rsid w:val="009C03C2"/>
    <w:rsid w:val="009C0857"/>
    <w:rsid w:val="009C0BAB"/>
    <w:rsid w:val="009C0EED"/>
    <w:rsid w:val="009C13FB"/>
    <w:rsid w:val="009C1AA6"/>
    <w:rsid w:val="009C1B92"/>
    <w:rsid w:val="009C1D47"/>
    <w:rsid w:val="009C2565"/>
    <w:rsid w:val="009C286E"/>
    <w:rsid w:val="009C2E0B"/>
    <w:rsid w:val="009C30FF"/>
    <w:rsid w:val="009C34AB"/>
    <w:rsid w:val="009C3548"/>
    <w:rsid w:val="009C36FD"/>
    <w:rsid w:val="009C3E70"/>
    <w:rsid w:val="009C4E2D"/>
    <w:rsid w:val="009C5294"/>
    <w:rsid w:val="009C5C9D"/>
    <w:rsid w:val="009C5CED"/>
    <w:rsid w:val="009C707E"/>
    <w:rsid w:val="009C7194"/>
    <w:rsid w:val="009C7493"/>
    <w:rsid w:val="009C7F89"/>
    <w:rsid w:val="009D0CAD"/>
    <w:rsid w:val="009D0D90"/>
    <w:rsid w:val="009D1598"/>
    <w:rsid w:val="009D1BA3"/>
    <w:rsid w:val="009D22D4"/>
    <w:rsid w:val="009D2390"/>
    <w:rsid w:val="009D2E4A"/>
    <w:rsid w:val="009D2F88"/>
    <w:rsid w:val="009D3AC1"/>
    <w:rsid w:val="009D3D1C"/>
    <w:rsid w:val="009D3E5C"/>
    <w:rsid w:val="009D448C"/>
    <w:rsid w:val="009D4C38"/>
    <w:rsid w:val="009D5159"/>
    <w:rsid w:val="009D533D"/>
    <w:rsid w:val="009D69A7"/>
    <w:rsid w:val="009D71D8"/>
    <w:rsid w:val="009D7C88"/>
    <w:rsid w:val="009E0320"/>
    <w:rsid w:val="009E069F"/>
    <w:rsid w:val="009E0B3E"/>
    <w:rsid w:val="009E1700"/>
    <w:rsid w:val="009E1B68"/>
    <w:rsid w:val="009E1C93"/>
    <w:rsid w:val="009E1EF7"/>
    <w:rsid w:val="009E2976"/>
    <w:rsid w:val="009E30FD"/>
    <w:rsid w:val="009E359E"/>
    <w:rsid w:val="009E4119"/>
    <w:rsid w:val="009E4A19"/>
    <w:rsid w:val="009E4E71"/>
    <w:rsid w:val="009E5FF4"/>
    <w:rsid w:val="009E6117"/>
    <w:rsid w:val="009E6324"/>
    <w:rsid w:val="009E6B45"/>
    <w:rsid w:val="009F0538"/>
    <w:rsid w:val="009F08DA"/>
    <w:rsid w:val="009F15BC"/>
    <w:rsid w:val="009F198D"/>
    <w:rsid w:val="009F1DAC"/>
    <w:rsid w:val="009F233F"/>
    <w:rsid w:val="009F23BA"/>
    <w:rsid w:val="009F290E"/>
    <w:rsid w:val="009F317C"/>
    <w:rsid w:val="009F347F"/>
    <w:rsid w:val="009F36AE"/>
    <w:rsid w:val="009F451F"/>
    <w:rsid w:val="009F4AA2"/>
    <w:rsid w:val="009F4BA4"/>
    <w:rsid w:val="009F4BD7"/>
    <w:rsid w:val="009F4EBE"/>
    <w:rsid w:val="009F5181"/>
    <w:rsid w:val="009F5B93"/>
    <w:rsid w:val="00A007B0"/>
    <w:rsid w:val="00A0081B"/>
    <w:rsid w:val="00A00F06"/>
    <w:rsid w:val="00A012CE"/>
    <w:rsid w:val="00A01451"/>
    <w:rsid w:val="00A015A1"/>
    <w:rsid w:val="00A0228B"/>
    <w:rsid w:val="00A02461"/>
    <w:rsid w:val="00A027DD"/>
    <w:rsid w:val="00A0282B"/>
    <w:rsid w:val="00A02B0D"/>
    <w:rsid w:val="00A0304C"/>
    <w:rsid w:val="00A03123"/>
    <w:rsid w:val="00A03B17"/>
    <w:rsid w:val="00A04398"/>
    <w:rsid w:val="00A046D5"/>
    <w:rsid w:val="00A0475E"/>
    <w:rsid w:val="00A04BC4"/>
    <w:rsid w:val="00A04E57"/>
    <w:rsid w:val="00A04FB9"/>
    <w:rsid w:val="00A055CD"/>
    <w:rsid w:val="00A061B7"/>
    <w:rsid w:val="00A06799"/>
    <w:rsid w:val="00A067A8"/>
    <w:rsid w:val="00A06B36"/>
    <w:rsid w:val="00A07021"/>
    <w:rsid w:val="00A07059"/>
    <w:rsid w:val="00A07DE5"/>
    <w:rsid w:val="00A1118B"/>
    <w:rsid w:val="00A111ED"/>
    <w:rsid w:val="00A11826"/>
    <w:rsid w:val="00A11A4D"/>
    <w:rsid w:val="00A11A77"/>
    <w:rsid w:val="00A11C22"/>
    <w:rsid w:val="00A12264"/>
    <w:rsid w:val="00A1254C"/>
    <w:rsid w:val="00A12AB4"/>
    <w:rsid w:val="00A13B08"/>
    <w:rsid w:val="00A13B52"/>
    <w:rsid w:val="00A14172"/>
    <w:rsid w:val="00A143BC"/>
    <w:rsid w:val="00A14487"/>
    <w:rsid w:val="00A145D6"/>
    <w:rsid w:val="00A14885"/>
    <w:rsid w:val="00A14AF2"/>
    <w:rsid w:val="00A14AF4"/>
    <w:rsid w:val="00A14D6F"/>
    <w:rsid w:val="00A1581E"/>
    <w:rsid w:val="00A164C1"/>
    <w:rsid w:val="00A16777"/>
    <w:rsid w:val="00A167D7"/>
    <w:rsid w:val="00A16AA0"/>
    <w:rsid w:val="00A17506"/>
    <w:rsid w:val="00A178A9"/>
    <w:rsid w:val="00A17C99"/>
    <w:rsid w:val="00A17E51"/>
    <w:rsid w:val="00A20351"/>
    <w:rsid w:val="00A20C33"/>
    <w:rsid w:val="00A20EC8"/>
    <w:rsid w:val="00A22680"/>
    <w:rsid w:val="00A22929"/>
    <w:rsid w:val="00A22D61"/>
    <w:rsid w:val="00A22EF1"/>
    <w:rsid w:val="00A23253"/>
    <w:rsid w:val="00A239A0"/>
    <w:rsid w:val="00A23D05"/>
    <w:rsid w:val="00A23E94"/>
    <w:rsid w:val="00A24139"/>
    <w:rsid w:val="00A24430"/>
    <w:rsid w:val="00A2445C"/>
    <w:rsid w:val="00A24534"/>
    <w:rsid w:val="00A25021"/>
    <w:rsid w:val="00A2518B"/>
    <w:rsid w:val="00A25D36"/>
    <w:rsid w:val="00A25F1E"/>
    <w:rsid w:val="00A25FC6"/>
    <w:rsid w:val="00A26AE1"/>
    <w:rsid w:val="00A27086"/>
    <w:rsid w:val="00A272E9"/>
    <w:rsid w:val="00A27F39"/>
    <w:rsid w:val="00A27FC1"/>
    <w:rsid w:val="00A308A4"/>
    <w:rsid w:val="00A30F8A"/>
    <w:rsid w:val="00A31171"/>
    <w:rsid w:val="00A31E1D"/>
    <w:rsid w:val="00A31EED"/>
    <w:rsid w:val="00A323D1"/>
    <w:rsid w:val="00A3258B"/>
    <w:rsid w:val="00A32B5D"/>
    <w:rsid w:val="00A33727"/>
    <w:rsid w:val="00A33F15"/>
    <w:rsid w:val="00A344B1"/>
    <w:rsid w:val="00A34D5D"/>
    <w:rsid w:val="00A34E56"/>
    <w:rsid w:val="00A35418"/>
    <w:rsid w:val="00A35CCE"/>
    <w:rsid w:val="00A35E7B"/>
    <w:rsid w:val="00A35EA8"/>
    <w:rsid w:val="00A363A4"/>
    <w:rsid w:val="00A36B24"/>
    <w:rsid w:val="00A36EF6"/>
    <w:rsid w:val="00A377E9"/>
    <w:rsid w:val="00A37EDB"/>
    <w:rsid w:val="00A4071E"/>
    <w:rsid w:val="00A41C74"/>
    <w:rsid w:val="00A421C1"/>
    <w:rsid w:val="00A4230F"/>
    <w:rsid w:val="00A42F67"/>
    <w:rsid w:val="00A438CC"/>
    <w:rsid w:val="00A43BE5"/>
    <w:rsid w:val="00A44865"/>
    <w:rsid w:val="00A44CB8"/>
    <w:rsid w:val="00A45518"/>
    <w:rsid w:val="00A45859"/>
    <w:rsid w:val="00A45AB0"/>
    <w:rsid w:val="00A45BB2"/>
    <w:rsid w:val="00A45DCB"/>
    <w:rsid w:val="00A465C5"/>
    <w:rsid w:val="00A46ACF"/>
    <w:rsid w:val="00A4727B"/>
    <w:rsid w:val="00A474D0"/>
    <w:rsid w:val="00A503E5"/>
    <w:rsid w:val="00A50815"/>
    <w:rsid w:val="00A5157F"/>
    <w:rsid w:val="00A52298"/>
    <w:rsid w:val="00A5233D"/>
    <w:rsid w:val="00A5236F"/>
    <w:rsid w:val="00A52C72"/>
    <w:rsid w:val="00A52EF1"/>
    <w:rsid w:val="00A53225"/>
    <w:rsid w:val="00A5322A"/>
    <w:rsid w:val="00A544B0"/>
    <w:rsid w:val="00A5474F"/>
    <w:rsid w:val="00A547EC"/>
    <w:rsid w:val="00A54E10"/>
    <w:rsid w:val="00A54E8F"/>
    <w:rsid w:val="00A55194"/>
    <w:rsid w:val="00A55475"/>
    <w:rsid w:val="00A55FC3"/>
    <w:rsid w:val="00A5642A"/>
    <w:rsid w:val="00A6032E"/>
    <w:rsid w:val="00A606DB"/>
    <w:rsid w:val="00A60B78"/>
    <w:rsid w:val="00A61639"/>
    <w:rsid w:val="00A616CB"/>
    <w:rsid w:val="00A6195A"/>
    <w:rsid w:val="00A61B95"/>
    <w:rsid w:val="00A61CFB"/>
    <w:rsid w:val="00A628D2"/>
    <w:rsid w:val="00A629BB"/>
    <w:rsid w:val="00A62A33"/>
    <w:rsid w:val="00A62DC2"/>
    <w:rsid w:val="00A63167"/>
    <w:rsid w:val="00A63A09"/>
    <w:rsid w:val="00A63F18"/>
    <w:rsid w:val="00A64300"/>
    <w:rsid w:val="00A64D0E"/>
    <w:rsid w:val="00A656BC"/>
    <w:rsid w:val="00A659E0"/>
    <w:rsid w:val="00A6650A"/>
    <w:rsid w:val="00A666CE"/>
    <w:rsid w:val="00A67049"/>
    <w:rsid w:val="00A67F6C"/>
    <w:rsid w:val="00A70BC1"/>
    <w:rsid w:val="00A71038"/>
    <w:rsid w:val="00A71177"/>
    <w:rsid w:val="00A71A05"/>
    <w:rsid w:val="00A71EAD"/>
    <w:rsid w:val="00A7205B"/>
    <w:rsid w:val="00A72072"/>
    <w:rsid w:val="00A726AF"/>
    <w:rsid w:val="00A73093"/>
    <w:rsid w:val="00A7435C"/>
    <w:rsid w:val="00A746EC"/>
    <w:rsid w:val="00A74A57"/>
    <w:rsid w:val="00A75080"/>
    <w:rsid w:val="00A76ED4"/>
    <w:rsid w:val="00A7706A"/>
    <w:rsid w:val="00A7728B"/>
    <w:rsid w:val="00A80120"/>
    <w:rsid w:val="00A80140"/>
    <w:rsid w:val="00A8114F"/>
    <w:rsid w:val="00A81A71"/>
    <w:rsid w:val="00A81B06"/>
    <w:rsid w:val="00A82125"/>
    <w:rsid w:val="00A82914"/>
    <w:rsid w:val="00A82ECA"/>
    <w:rsid w:val="00A835A1"/>
    <w:rsid w:val="00A837D2"/>
    <w:rsid w:val="00A852B3"/>
    <w:rsid w:val="00A85849"/>
    <w:rsid w:val="00A85A8C"/>
    <w:rsid w:val="00A85B85"/>
    <w:rsid w:val="00A85E84"/>
    <w:rsid w:val="00A86526"/>
    <w:rsid w:val="00A86727"/>
    <w:rsid w:val="00A87341"/>
    <w:rsid w:val="00A87734"/>
    <w:rsid w:val="00A87A54"/>
    <w:rsid w:val="00A87EB7"/>
    <w:rsid w:val="00A90145"/>
    <w:rsid w:val="00A90486"/>
    <w:rsid w:val="00A904C2"/>
    <w:rsid w:val="00A908AB"/>
    <w:rsid w:val="00A90EA7"/>
    <w:rsid w:val="00A91173"/>
    <w:rsid w:val="00A916C6"/>
    <w:rsid w:val="00A91D99"/>
    <w:rsid w:val="00A91FC5"/>
    <w:rsid w:val="00A92652"/>
    <w:rsid w:val="00A92C8C"/>
    <w:rsid w:val="00A933A5"/>
    <w:rsid w:val="00A93C23"/>
    <w:rsid w:val="00A94598"/>
    <w:rsid w:val="00A94690"/>
    <w:rsid w:val="00A9482E"/>
    <w:rsid w:val="00A94C92"/>
    <w:rsid w:val="00A94D89"/>
    <w:rsid w:val="00A94D98"/>
    <w:rsid w:val="00A95559"/>
    <w:rsid w:val="00A961D4"/>
    <w:rsid w:val="00A96273"/>
    <w:rsid w:val="00A96711"/>
    <w:rsid w:val="00A96AB8"/>
    <w:rsid w:val="00A96B80"/>
    <w:rsid w:val="00A970F6"/>
    <w:rsid w:val="00A971F1"/>
    <w:rsid w:val="00A97944"/>
    <w:rsid w:val="00AA0DB7"/>
    <w:rsid w:val="00AA1541"/>
    <w:rsid w:val="00AA15CE"/>
    <w:rsid w:val="00AA16F2"/>
    <w:rsid w:val="00AA173B"/>
    <w:rsid w:val="00AA1991"/>
    <w:rsid w:val="00AA2987"/>
    <w:rsid w:val="00AA339A"/>
    <w:rsid w:val="00AA34CA"/>
    <w:rsid w:val="00AA47E7"/>
    <w:rsid w:val="00AA4987"/>
    <w:rsid w:val="00AA53F9"/>
    <w:rsid w:val="00AA5CCF"/>
    <w:rsid w:val="00AA605C"/>
    <w:rsid w:val="00AA7149"/>
    <w:rsid w:val="00AA7439"/>
    <w:rsid w:val="00AA7607"/>
    <w:rsid w:val="00AA7D76"/>
    <w:rsid w:val="00AA7DE7"/>
    <w:rsid w:val="00AB024C"/>
    <w:rsid w:val="00AB06B2"/>
    <w:rsid w:val="00AB111A"/>
    <w:rsid w:val="00AB1155"/>
    <w:rsid w:val="00AB1907"/>
    <w:rsid w:val="00AB1CC2"/>
    <w:rsid w:val="00AB1F78"/>
    <w:rsid w:val="00AB1F98"/>
    <w:rsid w:val="00AB2519"/>
    <w:rsid w:val="00AB2611"/>
    <w:rsid w:val="00AB2798"/>
    <w:rsid w:val="00AB2F9C"/>
    <w:rsid w:val="00AB3058"/>
    <w:rsid w:val="00AB3142"/>
    <w:rsid w:val="00AB3402"/>
    <w:rsid w:val="00AB34B3"/>
    <w:rsid w:val="00AB34EE"/>
    <w:rsid w:val="00AB3B9B"/>
    <w:rsid w:val="00AB3CAD"/>
    <w:rsid w:val="00AB53ED"/>
    <w:rsid w:val="00AB5A2B"/>
    <w:rsid w:val="00AB605A"/>
    <w:rsid w:val="00AB62DC"/>
    <w:rsid w:val="00AB65B8"/>
    <w:rsid w:val="00AB6B23"/>
    <w:rsid w:val="00AB6CAE"/>
    <w:rsid w:val="00AB713D"/>
    <w:rsid w:val="00AB7635"/>
    <w:rsid w:val="00AB7852"/>
    <w:rsid w:val="00AB7A55"/>
    <w:rsid w:val="00AC08B5"/>
    <w:rsid w:val="00AC13BD"/>
    <w:rsid w:val="00AC2A4F"/>
    <w:rsid w:val="00AC2A86"/>
    <w:rsid w:val="00AC398C"/>
    <w:rsid w:val="00AC422D"/>
    <w:rsid w:val="00AC445A"/>
    <w:rsid w:val="00AC5049"/>
    <w:rsid w:val="00AC5060"/>
    <w:rsid w:val="00AC55CC"/>
    <w:rsid w:val="00AC55FD"/>
    <w:rsid w:val="00AC58EA"/>
    <w:rsid w:val="00AC59BC"/>
    <w:rsid w:val="00AC5A7F"/>
    <w:rsid w:val="00AC5FD1"/>
    <w:rsid w:val="00AC6502"/>
    <w:rsid w:val="00AC6526"/>
    <w:rsid w:val="00AC705C"/>
    <w:rsid w:val="00AC7933"/>
    <w:rsid w:val="00AC7EA1"/>
    <w:rsid w:val="00AD0B6A"/>
    <w:rsid w:val="00AD0CAC"/>
    <w:rsid w:val="00AD13A6"/>
    <w:rsid w:val="00AD1D41"/>
    <w:rsid w:val="00AD232B"/>
    <w:rsid w:val="00AD2D34"/>
    <w:rsid w:val="00AD42C0"/>
    <w:rsid w:val="00AD4D06"/>
    <w:rsid w:val="00AD63A6"/>
    <w:rsid w:val="00AD6A14"/>
    <w:rsid w:val="00AD7FEA"/>
    <w:rsid w:val="00AE12A3"/>
    <w:rsid w:val="00AE1796"/>
    <w:rsid w:val="00AE199A"/>
    <w:rsid w:val="00AE1AA4"/>
    <w:rsid w:val="00AE1D89"/>
    <w:rsid w:val="00AE1E81"/>
    <w:rsid w:val="00AE27FC"/>
    <w:rsid w:val="00AE3570"/>
    <w:rsid w:val="00AE36DB"/>
    <w:rsid w:val="00AE3C2B"/>
    <w:rsid w:val="00AE3CC8"/>
    <w:rsid w:val="00AE3D9B"/>
    <w:rsid w:val="00AE49ED"/>
    <w:rsid w:val="00AE4E05"/>
    <w:rsid w:val="00AE50FF"/>
    <w:rsid w:val="00AE586E"/>
    <w:rsid w:val="00AE5930"/>
    <w:rsid w:val="00AE5B86"/>
    <w:rsid w:val="00AE60FD"/>
    <w:rsid w:val="00AE674D"/>
    <w:rsid w:val="00AE6EE9"/>
    <w:rsid w:val="00AE7717"/>
    <w:rsid w:val="00AE7B8E"/>
    <w:rsid w:val="00AE7E8F"/>
    <w:rsid w:val="00AF022B"/>
    <w:rsid w:val="00AF09B8"/>
    <w:rsid w:val="00AF0DDF"/>
    <w:rsid w:val="00AF11CF"/>
    <w:rsid w:val="00AF14D5"/>
    <w:rsid w:val="00AF14F1"/>
    <w:rsid w:val="00AF1989"/>
    <w:rsid w:val="00AF1E4C"/>
    <w:rsid w:val="00AF1F3E"/>
    <w:rsid w:val="00AF2AEE"/>
    <w:rsid w:val="00AF31D3"/>
    <w:rsid w:val="00AF32CA"/>
    <w:rsid w:val="00AF3579"/>
    <w:rsid w:val="00AF3771"/>
    <w:rsid w:val="00AF3FE9"/>
    <w:rsid w:val="00AF4204"/>
    <w:rsid w:val="00AF44C4"/>
    <w:rsid w:val="00AF4557"/>
    <w:rsid w:val="00AF456C"/>
    <w:rsid w:val="00AF46AE"/>
    <w:rsid w:val="00AF49CF"/>
    <w:rsid w:val="00AF49F9"/>
    <w:rsid w:val="00AF4A85"/>
    <w:rsid w:val="00AF4E77"/>
    <w:rsid w:val="00AF539E"/>
    <w:rsid w:val="00AF583D"/>
    <w:rsid w:val="00AF62C6"/>
    <w:rsid w:val="00AF6367"/>
    <w:rsid w:val="00AF6C72"/>
    <w:rsid w:val="00AF7632"/>
    <w:rsid w:val="00B0063B"/>
    <w:rsid w:val="00B008A1"/>
    <w:rsid w:val="00B018B6"/>
    <w:rsid w:val="00B0198D"/>
    <w:rsid w:val="00B02320"/>
    <w:rsid w:val="00B02D0D"/>
    <w:rsid w:val="00B02D50"/>
    <w:rsid w:val="00B0303C"/>
    <w:rsid w:val="00B03117"/>
    <w:rsid w:val="00B03387"/>
    <w:rsid w:val="00B03828"/>
    <w:rsid w:val="00B03842"/>
    <w:rsid w:val="00B03C82"/>
    <w:rsid w:val="00B0410D"/>
    <w:rsid w:val="00B04355"/>
    <w:rsid w:val="00B04FC0"/>
    <w:rsid w:val="00B051FF"/>
    <w:rsid w:val="00B05EEC"/>
    <w:rsid w:val="00B062B5"/>
    <w:rsid w:val="00B06463"/>
    <w:rsid w:val="00B06733"/>
    <w:rsid w:val="00B067F8"/>
    <w:rsid w:val="00B06DD9"/>
    <w:rsid w:val="00B06F85"/>
    <w:rsid w:val="00B07438"/>
    <w:rsid w:val="00B07A63"/>
    <w:rsid w:val="00B07B68"/>
    <w:rsid w:val="00B10BF0"/>
    <w:rsid w:val="00B10C8E"/>
    <w:rsid w:val="00B10D1A"/>
    <w:rsid w:val="00B10F05"/>
    <w:rsid w:val="00B11763"/>
    <w:rsid w:val="00B1241D"/>
    <w:rsid w:val="00B125AA"/>
    <w:rsid w:val="00B129C9"/>
    <w:rsid w:val="00B12EC2"/>
    <w:rsid w:val="00B13725"/>
    <w:rsid w:val="00B144B6"/>
    <w:rsid w:val="00B14E31"/>
    <w:rsid w:val="00B14F41"/>
    <w:rsid w:val="00B151F9"/>
    <w:rsid w:val="00B15E55"/>
    <w:rsid w:val="00B15F61"/>
    <w:rsid w:val="00B164C3"/>
    <w:rsid w:val="00B16CB1"/>
    <w:rsid w:val="00B170EA"/>
    <w:rsid w:val="00B178DC"/>
    <w:rsid w:val="00B179F4"/>
    <w:rsid w:val="00B17F13"/>
    <w:rsid w:val="00B17F48"/>
    <w:rsid w:val="00B203F1"/>
    <w:rsid w:val="00B205B2"/>
    <w:rsid w:val="00B20DDB"/>
    <w:rsid w:val="00B20EBC"/>
    <w:rsid w:val="00B21282"/>
    <w:rsid w:val="00B21E37"/>
    <w:rsid w:val="00B21E6C"/>
    <w:rsid w:val="00B22987"/>
    <w:rsid w:val="00B23967"/>
    <w:rsid w:val="00B23C5A"/>
    <w:rsid w:val="00B240BF"/>
    <w:rsid w:val="00B24356"/>
    <w:rsid w:val="00B24576"/>
    <w:rsid w:val="00B246BF"/>
    <w:rsid w:val="00B24796"/>
    <w:rsid w:val="00B24E96"/>
    <w:rsid w:val="00B25005"/>
    <w:rsid w:val="00B25022"/>
    <w:rsid w:val="00B250FB"/>
    <w:rsid w:val="00B25EDA"/>
    <w:rsid w:val="00B26A2A"/>
    <w:rsid w:val="00B30875"/>
    <w:rsid w:val="00B316E6"/>
    <w:rsid w:val="00B31B15"/>
    <w:rsid w:val="00B31DEC"/>
    <w:rsid w:val="00B31F19"/>
    <w:rsid w:val="00B32867"/>
    <w:rsid w:val="00B3322D"/>
    <w:rsid w:val="00B33C65"/>
    <w:rsid w:val="00B342B5"/>
    <w:rsid w:val="00B34B24"/>
    <w:rsid w:val="00B34B50"/>
    <w:rsid w:val="00B34F9D"/>
    <w:rsid w:val="00B36885"/>
    <w:rsid w:val="00B36A7B"/>
    <w:rsid w:val="00B3740A"/>
    <w:rsid w:val="00B3798A"/>
    <w:rsid w:val="00B37B31"/>
    <w:rsid w:val="00B41396"/>
    <w:rsid w:val="00B416F7"/>
    <w:rsid w:val="00B419E5"/>
    <w:rsid w:val="00B41A82"/>
    <w:rsid w:val="00B41EE4"/>
    <w:rsid w:val="00B42428"/>
    <w:rsid w:val="00B43810"/>
    <w:rsid w:val="00B43FEC"/>
    <w:rsid w:val="00B4414B"/>
    <w:rsid w:val="00B4417D"/>
    <w:rsid w:val="00B463D5"/>
    <w:rsid w:val="00B466D3"/>
    <w:rsid w:val="00B468D8"/>
    <w:rsid w:val="00B4769A"/>
    <w:rsid w:val="00B5036F"/>
    <w:rsid w:val="00B51EF6"/>
    <w:rsid w:val="00B522F6"/>
    <w:rsid w:val="00B528B3"/>
    <w:rsid w:val="00B53B7B"/>
    <w:rsid w:val="00B543CF"/>
    <w:rsid w:val="00B549E6"/>
    <w:rsid w:val="00B54A71"/>
    <w:rsid w:val="00B551CC"/>
    <w:rsid w:val="00B551E0"/>
    <w:rsid w:val="00B552F2"/>
    <w:rsid w:val="00B55D33"/>
    <w:rsid w:val="00B56467"/>
    <w:rsid w:val="00B56C0D"/>
    <w:rsid w:val="00B57090"/>
    <w:rsid w:val="00B576DF"/>
    <w:rsid w:val="00B57B62"/>
    <w:rsid w:val="00B604BA"/>
    <w:rsid w:val="00B60757"/>
    <w:rsid w:val="00B60835"/>
    <w:rsid w:val="00B6087D"/>
    <w:rsid w:val="00B60B31"/>
    <w:rsid w:val="00B61103"/>
    <w:rsid w:val="00B6110D"/>
    <w:rsid w:val="00B621F3"/>
    <w:rsid w:val="00B62A7B"/>
    <w:rsid w:val="00B62C87"/>
    <w:rsid w:val="00B63142"/>
    <w:rsid w:val="00B6370B"/>
    <w:rsid w:val="00B63A3C"/>
    <w:rsid w:val="00B63AFC"/>
    <w:rsid w:val="00B64660"/>
    <w:rsid w:val="00B6565B"/>
    <w:rsid w:val="00B660FE"/>
    <w:rsid w:val="00B6616B"/>
    <w:rsid w:val="00B66381"/>
    <w:rsid w:val="00B666EB"/>
    <w:rsid w:val="00B66761"/>
    <w:rsid w:val="00B67F67"/>
    <w:rsid w:val="00B70152"/>
    <w:rsid w:val="00B70260"/>
    <w:rsid w:val="00B70D20"/>
    <w:rsid w:val="00B70E7A"/>
    <w:rsid w:val="00B710B7"/>
    <w:rsid w:val="00B7168B"/>
    <w:rsid w:val="00B71B22"/>
    <w:rsid w:val="00B71C7B"/>
    <w:rsid w:val="00B72347"/>
    <w:rsid w:val="00B7238C"/>
    <w:rsid w:val="00B72AF1"/>
    <w:rsid w:val="00B72B9C"/>
    <w:rsid w:val="00B72BA0"/>
    <w:rsid w:val="00B73D6B"/>
    <w:rsid w:val="00B73EEA"/>
    <w:rsid w:val="00B7402B"/>
    <w:rsid w:val="00B74215"/>
    <w:rsid w:val="00B7452F"/>
    <w:rsid w:val="00B746DF"/>
    <w:rsid w:val="00B74787"/>
    <w:rsid w:val="00B754FF"/>
    <w:rsid w:val="00B75F5F"/>
    <w:rsid w:val="00B774B3"/>
    <w:rsid w:val="00B7758A"/>
    <w:rsid w:val="00B77710"/>
    <w:rsid w:val="00B77960"/>
    <w:rsid w:val="00B77C2D"/>
    <w:rsid w:val="00B77FC8"/>
    <w:rsid w:val="00B77FD4"/>
    <w:rsid w:val="00B80148"/>
    <w:rsid w:val="00B80197"/>
    <w:rsid w:val="00B801D1"/>
    <w:rsid w:val="00B817A8"/>
    <w:rsid w:val="00B826EA"/>
    <w:rsid w:val="00B828C6"/>
    <w:rsid w:val="00B82C38"/>
    <w:rsid w:val="00B83831"/>
    <w:rsid w:val="00B83B5F"/>
    <w:rsid w:val="00B83C6E"/>
    <w:rsid w:val="00B83FCB"/>
    <w:rsid w:val="00B8447E"/>
    <w:rsid w:val="00B85927"/>
    <w:rsid w:val="00B86173"/>
    <w:rsid w:val="00B877C0"/>
    <w:rsid w:val="00B87A1E"/>
    <w:rsid w:val="00B87ED4"/>
    <w:rsid w:val="00B902A1"/>
    <w:rsid w:val="00B904F0"/>
    <w:rsid w:val="00B9096D"/>
    <w:rsid w:val="00B90B30"/>
    <w:rsid w:val="00B913E9"/>
    <w:rsid w:val="00B91DD1"/>
    <w:rsid w:val="00B92ED8"/>
    <w:rsid w:val="00B92F38"/>
    <w:rsid w:val="00B935D5"/>
    <w:rsid w:val="00B93913"/>
    <w:rsid w:val="00B94064"/>
    <w:rsid w:val="00B9424B"/>
    <w:rsid w:val="00B94F91"/>
    <w:rsid w:val="00B94FBF"/>
    <w:rsid w:val="00B957F6"/>
    <w:rsid w:val="00B95C2B"/>
    <w:rsid w:val="00B9632F"/>
    <w:rsid w:val="00B96343"/>
    <w:rsid w:val="00B969FC"/>
    <w:rsid w:val="00B96E86"/>
    <w:rsid w:val="00B97192"/>
    <w:rsid w:val="00BA04B7"/>
    <w:rsid w:val="00BA0518"/>
    <w:rsid w:val="00BA05FA"/>
    <w:rsid w:val="00BA10A0"/>
    <w:rsid w:val="00BA1C04"/>
    <w:rsid w:val="00BA1FCE"/>
    <w:rsid w:val="00BA3B88"/>
    <w:rsid w:val="00BA43EA"/>
    <w:rsid w:val="00BA48CB"/>
    <w:rsid w:val="00BA500B"/>
    <w:rsid w:val="00BA52BD"/>
    <w:rsid w:val="00BA6497"/>
    <w:rsid w:val="00BA668C"/>
    <w:rsid w:val="00BA6C03"/>
    <w:rsid w:val="00BA70FE"/>
    <w:rsid w:val="00BA7813"/>
    <w:rsid w:val="00BA7A48"/>
    <w:rsid w:val="00BA7F10"/>
    <w:rsid w:val="00BB0044"/>
    <w:rsid w:val="00BB0DBD"/>
    <w:rsid w:val="00BB1331"/>
    <w:rsid w:val="00BB1372"/>
    <w:rsid w:val="00BB1955"/>
    <w:rsid w:val="00BB2110"/>
    <w:rsid w:val="00BB2EDF"/>
    <w:rsid w:val="00BB3D41"/>
    <w:rsid w:val="00BB3D9B"/>
    <w:rsid w:val="00BB4278"/>
    <w:rsid w:val="00BB4294"/>
    <w:rsid w:val="00BB44AD"/>
    <w:rsid w:val="00BB49DC"/>
    <w:rsid w:val="00BB4A4A"/>
    <w:rsid w:val="00BB4C4A"/>
    <w:rsid w:val="00BB4E6B"/>
    <w:rsid w:val="00BB5298"/>
    <w:rsid w:val="00BB594D"/>
    <w:rsid w:val="00BB5AFE"/>
    <w:rsid w:val="00BB5D15"/>
    <w:rsid w:val="00BB6FF8"/>
    <w:rsid w:val="00BB70A9"/>
    <w:rsid w:val="00BB7265"/>
    <w:rsid w:val="00BB74B2"/>
    <w:rsid w:val="00BB77B9"/>
    <w:rsid w:val="00BB790E"/>
    <w:rsid w:val="00BC040B"/>
    <w:rsid w:val="00BC0E27"/>
    <w:rsid w:val="00BC13EA"/>
    <w:rsid w:val="00BC1EAA"/>
    <w:rsid w:val="00BC3D0B"/>
    <w:rsid w:val="00BC4F86"/>
    <w:rsid w:val="00BC510B"/>
    <w:rsid w:val="00BC5D16"/>
    <w:rsid w:val="00BC669B"/>
    <w:rsid w:val="00BC6819"/>
    <w:rsid w:val="00BC6BA1"/>
    <w:rsid w:val="00BC7BEF"/>
    <w:rsid w:val="00BD046B"/>
    <w:rsid w:val="00BD04EB"/>
    <w:rsid w:val="00BD075C"/>
    <w:rsid w:val="00BD179B"/>
    <w:rsid w:val="00BD1FFC"/>
    <w:rsid w:val="00BD2A9F"/>
    <w:rsid w:val="00BD35BB"/>
    <w:rsid w:val="00BD3BA1"/>
    <w:rsid w:val="00BD3C4B"/>
    <w:rsid w:val="00BD3F22"/>
    <w:rsid w:val="00BD4D1E"/>
    <w:rsid w:val="00BD4FED"/>
    <w:rsid w:val="00BD622E"/>
    <w:rsid w:val="00BD6496"/>
    <w:rsid w:val="00BD719C"/>
    <w:rsid w:val="00BD71C7"/>
    <w:rsid w:val="00BD74E2"/>
    <w:rsid w:val="00BD75DB"/>
    <w:rsid w:val="00BD7A18"/>
    <w:rsid w:val="00BD7EAD"/>
    <w:rsid w:val="00BE089B"/>
    <w:rsid w:val="00BE0A6B"/>
    <w:rsid w:val="00BE0CCC"/>
    <w:rsid w:val="00BE0DE4"/>
    <w:rsid w:val="00BE0F2B"/>
    <w:rsid w:val="00BE1573"/>
    <w:rsid w:val="00BE1E1A"/>
    <w:rsid w:val="00BE1E6B"/>
    <w:rsid w:val="00BE1EE3"/>
    <w:rsid w:val="00BE2C29"/>
    <w:rsid w:val="00BE30EA"/>
    <w:rsid w:val="00BE3670"/>
    <w:rsid w:val="00BE3D22"/>
    <w:rsid w:val="00BE43B1"/>
    <w:rsid w:val="00BE4552"/>
    <w:rsid w:val="00BE47E3"/>
    <w:rsid w:val="00BE551F"/>
    <w:rsid w:val="00BE5DCE"/>
    <w:rsid w:val="00BE6037"/>
    <w:rsid w:val="00BE68C7"/>
    <w:rsid w:val="00BE6DC7"/>
    <w:rsid w:val="00BE6F8B"/>
    <w:rsid w:val="00BF01B8"/>
    <w:rsid w:val="00BF056F"/>
    <w:rsid w:val="00BF0811"/>
    <w:rsid w:val="00BF10EA"/>
    <w:rsid w:val="00BF12AA"/>
    <w:rsid w:val="00BF13F1"/>
    <w:rsid w:val="00BF1B8D"/>
    <w:rsid w:val="00BF25E9"/>
    <w:rsid w:val="00BF27AE"/>
    <w:rsid w:val="00BF2F1E"/>
    <w:rsid w:val="00BF30B2"/>
    <w:rsid w:val="00BF3263"/>
    <w:rsid w:val="00BF397C"/>
    <w:rsid w:val="00BF3E54"/>
    <w:rsid w:val="00BF3F35"/>
    <w:rsid w:val="00BF5038"/>
    <w:rsid w:val="00BF513C"/>
    <w:rsid w:val="00BF51AB"/>
    <w:rsid w:val="00BF559B"/>
    <w:rsid w:val="00BF60F1"/>
    <w:rsid w:val="00BF6544"/>
    <w:rsid w:val="00BF65FD"/>
    <w:rsid w:val="00BF680C"/>
    <w:rsid w:val="00BF6B5E"/>
    <w:rsid w:val="00BF7222"/>
    <w:rsid w:val="00BF72BE"/>
    <w:rsid w:val="00BF77C6"/>
    <w:rsid w:val="00BF7A35"/>
    <w:rsid w:val="00C0062E"/>
    <w:rsid w:val="00C008C8"/>
    <w:rsid w:val="00C009C9"/>
    <w:rsid w:val="00C00E79"/>
    <w:rsid w:val="00C00EF5"/>
    <w:rsid w:val="00C011F7"/>
    <w:rsid w:val="00C01715"/>
    <w:rsid w:val="00C01B23"/>
    <w:rsid w:val="00C0271E"/>
    <w:rsid w:val="00C02E68"/>
    <w:rsid w:val="00C03215"/>
    <w:rsid w:val="00C037B4"/>
    <w:rsid w:val="00C03A75"/>
    <w:rsid w:val="00C05862"/>
    <w:rsid w:val="00C05D4D"/>
    <w:rsid w:val="00C06315"/>
    <w:rsid w:val="00C06B84"/>
    <w:rsid w:val="00C06EF3"/>
    <w:rsid w:val="00C0708F"/>
    <w:rsid w:val="00C076E7"/>
    <w:rsid w:val="00C07945"/>
    <w:rsid w:val="00C07BFD"/>
    <w:rsid w:val="00C1098F"/>
    <w:rsid w:val="00C11549"/>
    <w:rsid w:val="00C12035"/>
    <w:rsid w:val="00C12BB9"/>
    <w:rsid w:val="00C13DB5"/>
    <w:rsid w:val="00C13EAD"/>
    <w:rsid w:val="00C144E0"/>
    <w:rsid w:val="00C149B9"/>
    <w:rsid w:val="00C1507E"/>
    <w:rsid w:val="00C154ED"/>
    <w:rsid w:val="00C16501"/>
    <w:rsid w:val="00C1651B"/>
    <w:rsid w:val="00C1681E"/>
    <w:rsid w:val="00C1686C"/>
    <w:rsid w:val="00C16E53"/>
    <w:rsid w:val="00C1724C"/>
    <w:rsid w:val="00C17C32"/>
    <w:rsid w:val="00C201F2"/>
    <w:rsid w:val="00C2041A"/>
    <w:rsid w:val="00C20575"/>
    <w:rsid w:val="00C20675"/>
    <w:rsid w:val="00C20CA3"/>
    <w:rsid w:val="00C21EC8"/>
    <w:rsid w:val="00C21EE4"/>
    <w:rsid w:val="00C221E1"/>
    <w:rsid w:val="00C2236B"/>
    <w:rsid w:val="00C231BE"/>
    <w:rsid w:val="00C2331E"/>
    <w:rsid w:val="00C234AC"/>
    <w:rsid w:val="00C235F9"/>
    <w:rsid w:val="00C23DB3"/>
    <w:rsid w:val="00C24506"/>
    <w:rsid w:val="00C246B8"/>
    <w:rsid w:val="00C253D9"/>
    <w:rsid w:val="00C25F2F"/>
    <w:rsid w:val="00C260F8"/>
    <w:rsid w:val="00C261C3"/>
    <w:rsid w:val="00C2771E"/>
    <w:rsid w:val="00C30307"/>
    <w:rsid w:val="00C311A2"/>
    <w:rsid w:val="00C31DA2"/>
    <w:rsid w:val="00C31F12"/>
    <w:rsid w:val="00C32A66"/>
    <w:rsid w:val="00C33128"/>
    <w:rsid w:val="00C33301"/>
    <w:rsid w:val="00C33344"/>
    <w:rsid w:val="00C33A5C"/>
    <w:rsid w:val="00C34008"/>
    <w:rsid w:val="00C3429C"/>
    <w:rsid w:val="00C34A08"/>
    <w:rsid w:val="00C34B76"/>
    <w:rsid w:val="00C35053"/>
    <w:rsid w:val="00C35A6C"/>
    <w:rsid w:val="00C35B75"/>
    <w:rsid w:val="00C35B84"/>
    <w:rsid w:val="00C36933"/>
    <w:rsid w:val="00C37602"/>
    <w:rsid w:val="00C37972"/>
    <w:rsid w:val="00C37C9A"/>
    <w:rsid w:val="00C40281"/>
    <w:rsid w:val="00C402C6"/>
    <w:rsid w:val="00C40482"/>
    <w:rsid w:val="00C40B4F"/>
    <w:rsid w:val="00C40C3C"/>
    <w:rsid w:val="00C4154E"/>
    <w:rsid w:val="00C416AE"/>
    <w:rsid w:val="00C41898"/>
    <w:rsid w:val="00C42F2F"/>
    <w:rsid w:val="00C43C45"/>
    <w:rsid w:val="00C43DA5"/>
    <w:rsid w:val="00C44BCB"/>
    <w:rsid w:val="00C45258"/>
    <w:rsid w:val="00C45FDE"/>
    <w:rsid w:val="00C46259"/>
    <w:rsid w:val="00C4680A"/>
    <w:rsid w:val="00C469B1"/>
    <w:rsid w:val="00C47154"/>
    <w:rsid w:val="00C50DE7"/>
    <w:rsid w:val="00C51106"/>
    <w:rsid w:val="00C5128D"/>
    <w:rsid w:val="00C5140D"/>
    <w:rsid w:val="00C51E07"/>
    <w:rsid w:val="00C5243D"/>
    <w:rsid w:val="00C53B60"/>
    <w:rsid w:val="00C53C8A"/>
    <w:rsid w:val="00C54175"/>
    <w:rsid w:val="00C5435D"/>
    <w:rsid w:val="00C54A16"/>
    <w:rsid w:val="00C55863"/>
    <w:rsid w:val="00C55915"/>
    <w:rsid w:val="00C56738"/>
    <w:rsid w:val="00C56794"/>
    <w:rsid w:val="00C56DB9"/>
    <w:rsid w:val="00C5722B"/>
    <w:rsid w:val="00C5740C"/>
    <w:rsid w:val="00C57912"/>
    <w:rsid w:val="00C60545"/>
    <w:rsid w:val="00C60B02"/>
    <w:rsid w:val="00C60D3A"/>
    <w:rsid w:val="00C61B84"/>
    <w:rsid w:val="00C61F81"/>
    <w:rsid w:val="00C6243B"/>
    <w:rsid w:val="00C63220"/>
    <w:rsid w:val="00C63782"/>
    <w:rsid w:val="00C63B37"/>
    <w:rsid w:val="00C63BF2"/>
    <w:rsid w:val="00C64223"/>
    <w:rsid w:val="00C64900"/>
    <w:rsid w:val="00C64DB0"/>
    <w:rsid w:val="00C652C8"/>
    <w:rsid w:val="00C65411"/>
    <w:rsid w:val="00C654DC"/>
    <w:rsid w:val="00C65D4A"/>
    <w:rsid w:val="00C66D89"/>
    <w:rsid w:val="00C671BE"/>
    <w:rsid w:val="00C67624"/>
    <w:rsid w:val="00C67C94"/>
    <w:rsid w:val="00C67E94"/>
    <w:rsid w:val="00C70AB8"/>
    <w:rsid w:val="00C70CB4"/>
    <w:rsid w:val="00C72199"/>
    <w:rsid w:val="00C7245A"/>
    <w:rsid w:val="00C7297D"/>
    <w:rsid w:val="00C73022"/>
    <w:rsid w:val="00C7503F"/>
    <w:rsid w:val="00C75197"/>
    <w:rsid w:val="00C75583"/>
    <w:rsid w:val="00C759BD"/>
    <w:rsid w:val="00C75D7B"/>
    <w:rsid w:val="00C75F47"/>
    <w:rsid w:val="00C768DC"/>
    <w:rsid w:val="00C80541"/>
    <w:rsid w:val="00C806AB"/>
    <w:rsid w:val="00C80AFD"/>
    <w:rsid w:val="00C81359"/>
    <w:rsid w:val="00C81EE0"/>
    <w:rsid w:val="00C82915"/>
    <w:rsid w:val="00C82A66"/>
    <w:rsid w:val="00C82FA3"/>
    <w:rsid w:val="00C839EB"/>
    <w:rsid w:val="00C83FDD"/>
    <w:rsid w:val="00C84198"/>
    <w:rsid w:val="00C842D7"/>
    <w:rsid w:val="00C843E3"/>
    <w:rsid w:val="00C8486E"/>
    <w:rsid w:val="00C84DC0"/>
    <w:rsid w:val="00C85407"/>
    <w:rsid w:val="00C8548B"/>
    <w:rsid w:val="00C854C2"/>
    <w:rsid w:val="00C854F2"/>
    <w:rsid w:val="00C85571"/>
    <w:rsid w:val="00C857A2"/>
    <w:rsid w:val="00C85998"/>
    <w:rsid w:val="00C85A48"/>
    <w:rsid w:val="00C85B18"/>
    <w:rsid w:val="00C863BB"/>
    <w:rsid w:val="00C86484"/>
    <w:rsid w:val="00C8660C"/>
    <w:rsid w:val="00C86F70"/>
    <w:rsid w:val="00C87046"/>
    <w:rsid w:val="00C8735B"/>
    <w:rsid w:val="00C8792E"/>
    <w:rsid w:val="00C907FD"/>
    <w:rsid w:val="00C90BBF"/>
    <w:rsid w:val="00C91407"/>
    <w:rsid w:val="00C917FC"/>
    <w:rsid w:val="00C91D65"/>
    <w:rsid w:val="00C920A4"/>
    <w:rsid w:val="00C92D8F"/>
    <w:rsid w:val="00C92FFD"/>
    <w:rsid w:val="00C93266"/>
    <w:rsid w:val="00C93BD8"/>
    <w:rsid w:val="00C93C04"/>
    <w:rsid w:val="00C94056"/>
    <w:rsid w:val="00C940E5"/>
    <w:rsid w:val="00C94645"/>
    <w:rsid w:val="00C94DCF"/>
    <w:rsid w:val="00C95034"/>
    <w:rsid w:val="00C95B7A"/>
    <w:rsid w:val="00C95F36"/>
    <w:rsid w:val="00C962EE"/>
    <w:rsid w:val="00C965A6"/>
    <w:rsid w:val="00C9690B"/>
    <w:rsid w:val="00C97A1A"/>
    <w:rsid w:val="00CA01CB"/>
    <w:rsid w:val="00CA020D"/>
    <w:rsid w:val="00CA04EA"/>
    <w:rsid w:val="00CA0773"/>
    <w:rsid w:val="00CA07E8"/>
    <w:rsid w:val="00CA096F"/>
    <w:rsid w:val="00CA1300"/>
    <w:rsid w:val="00CA1B1A"/>
    <w:rsid w:val="00CA1C90"/>
    <w:rsid w:val="00CA1D8F"/>
    <w:rsid w:val="00CA29E1"/>
    <w:rsid w:val="00CA2C5C"/>
    <w:rsid w:val="00CA3809"/>
    <w:rsid w:val="00CA38F4"/>
    <w:rsid w:val="00CA3C4C"/>
    <w:rsid w:val="00CA4A21"/>
    <w:rsid w:val="00CA537F"/>
    <w:rsid w:val="00CA5396"/>
    <w:rsid w:val="00CA5DF0"/>
    <w:rsid w:val="00CA5FD3"/>
    <w:rsid w:val="00CA60D1"/>
    <w:rsid w:val="00CA7752"/>
    <w:rsid w:val="00CA77AC"/>
    <w:rsid w:val="00CA7ABD"/>
    <w:rsid w:val="00CA7EAB"/>
    <w:rsid w:val="00CA7F5B"/>
    <w:rsid w:val="00CB0121"/>
    <w:rsid w:val="00CB0178"/>
    <w:rsid w:val="00CB0C2F"/>
    <w:rsid w:val="00CB0F7E"/>
    <w:rsid w:val="00CB1042"/>
    <w:rsid w:val="00CB1465"/>
    <w:rsid w:val="00CB18D9"/>
    <w:rsid w:val="00CB1C8D"/>
    <w:rsid w:val="00CB2D77"/>
    <w:rsid w:val="00CB3C29"/>
    <w:rsid w:val="00CB3D2A"/>
    <w:rsid w:val="00CB3DB4"/>
    <w:rsid w:val="00CB3F77"/>
    <w:rsid w:val="00CB4BAD"/>
    <w:rsid w:val="00CB4E1E"/>
    <w:rsid w:val="00CB4FD9"/>
    <w:rsid w:val="00CB5040"/>
    <w:rsid w:val="00CB5143"/>
    <w:rsid w:val="00CB51A6"/>
    <w:rsid w:val="00CB58F8"/>
    <w:rsid w:val="00CB59D5"/>
    <w:rsid w:val="00CB5BBF"/>
    <w:rsid w:val="00CB7304"/>
    <w:rsid w:val="00CB760E"/>
    <w:rsid w:val="00CB7F00"/>
    <w:rsid w:val="00CC0186"/>
    <w:rsid w:val="00CC0431"/>
    <w:rsid w:val="00CC0717"/>
    <w:rsid w:val="00CC1184"/>
    <w:rsid w:val="00CC11AE"/>
    <w:rsid w:val="00CC12B0"/>
    <w:rsid w:val="00CC1326"/>
    <w:rsid w:val="00CC134C"/>
    <w:rsid w:val="00CC18A4"/>
    <w:rsid w:val="00CC1A98"/>
    <w:rsid w:val="00CC1F06"/>
    <w:rsid w:val="00CC1F9C"/>
    <w:rsid w:val="00CC2AF5"/>
    <w:rsid w:val="00CC3341"/>
    <w:rsid w:val="00CC4860"/>
    <w:rsid w:val="00CC4DAE"/>
    <w:rsid w:val="00CC5381"/>
    <w:rsid w:val="00CC545C"/>
    <w:rsid w:val="00CC56B6"/>
    <w:rsid w:val="00CC6065"/>
    <w:rsid w:val="00CC66AC"/>
    <w:rsid w:val="00CC67C2"/>
    <w:rsid w:val="00CC711C"/>
    <w:rsid w:val="00CC717E"/>
    <w:rsid w:val="00CC7287"/>
    <w:rsid w:val="00CC74B6"/>
    <w:rsid w:val="00CC7970"/>
    <w:rsid w:val="00CC7A5A"/>
    <w:rsid w:val="00CC7BC9"/>
    <w:rsid w:val="00CD0291"/>
    <w:rsid w:val="00CD04A7"/>
    <w:rsid w:val="00CD05E5"/>
    <w:rsid w:val="00CD0694"/>
    <w:rsid w:val="00CD07EC"/>
    <w:rsid w:val="00CD0859"/>
    <w:rsid w:val="00CD0A4B"/>
    <w:rsid w:val="00CD112B"/>
    <w:rsid w:val="00CD1642"/>
    <w:rsid w:val="00CD237E"/>
    <w:rsid w:val="00CD2819"/>
    <w:rsid w:val="00CD297F"/>
    <w:rsid w:val="00CD2E11"/>
    <w:rsid w:val="00CD3214"/>
    <w:rsid w:val="00CD3393"/>
    <w:rsid w:val="00CD353C"/>
    <w:rsid w:val="00CD3F4E"/>
    <w:rsid w:val="00CD4440"/>
    <w:rsid w:val="00CD459D"/>
    <w:rsid w:val="00CD51F3"/>
    <w:rsid w:val="00CD5234"/>
    <w:rsid w:val="00CD54E1"/>
    <w:rsid w:val="00CD6404"/>
    <w:rsid w:val="00CD678C"/>
    <w:rsid w:val="00CD678F"/>
    <w:rsid w:val="00CE0484"/>
    <w:rsid w:val="00CE11A9"/>
    <w:rsid w:val="00CE1397"/>
    <w:rsid w:val="00CE3110"/>
    <w:rsid w:val="00CE3519"/>
    <w:rsid w:val="00CE3A72"/>
    <w:rsid w:val="00CE4051"/>
    <w:rsid w:val="00CE49B6"/>
    <w:rsid w:val="00CE4C58"/>
    <w:rsid w:val="00CE4EC5"/>
    <w:rsid w:val="00CE528B"/>
    <w:rsid w:val="00CE6A96"/>
    <w:rsid w:val="00CE6B81"/>
    <w:rsid w:val="00CE6C57"/>
    <w:rsid w:val="00CE726B"/>
    <w:rsid w:val="00CE746E"/>
    <w:rsid w:val="00CE7524"/>
    <w:rsid w:val="00CE7B3C"/>
    <w:rsid w:val="00CE7C7D"/>
    <w:rsid w:val="00CF0932"/>
    <w:rsid w:val="00CF0E70"/>
    <w:rsid w:val="00CF1D6E"/>
    <w:rsid w:val="00CF2863"/>
    <w:rsid w:val="00CF3E68"/>
    <w:rsid w:val="00CF418B"/>
    <w:rsid w:val="00CF4575"/>
    <w:rsid w:val="00CF4690"/>
    <w:rsid w:val="00CF47E8"/>
    <w:rsid w:val="00CF50D3"/>
    <w:rsid w:val="00CF53AC"/>
    <w:rsid w:val="00CF5D9B"/>
    <w:rsid w:val="00CF740E"/>
    <w:rsid w:val="00CF78CB"/>
    <w:rsid w:val="00CF7A06"/>
    <w:rsid w:val="00D00A1F"/>
    <w:rsid w:val="00D00ECA"/>
    <w:rsid w:val="00D01027"/>
    <w:rsid w:val="00D0145D"/>
    <w:rsid w:val="00D01BFD"/>
    <w:rsid w:val="00D0230E"/>
    <w:rsid w:val="00D0232F"/>
    <w:rsid w:val="00D02A06"/>
    <w:rsid w:val="00D03105"/>
    <w:rsid w:val="00D04656"/>
    <w:rsid w:val="00D04BA3"/>
    <w:rsid w:val="00D05331"/>
    <w:rsid w:val="00D05DEF"/>
    <w:rsid w:val="00D06827"/>
    <w:rsid w:val="00D06F4A"/>
    <w:rsid w:val="00D07285"/>
    <w:rsid w:val="00D07740"/>
    <w:rsid w:val="00D0792A"/>
    <w:rsid w:val="00D101AC"/>
    <w:rsid w:val="00D119A3"/>
    <w:rsid w:val="00D1225A"/>
    <w:rsid w:val="00D125AB"/>
    <w:rsid w:val="00D126A4"/>
    <w:rsid w:val="00D12BBD"/>
    <w:rsid w:val="00D12CAA"/>
    <w:rsid w:val="00D12CE3"/>
    <w:rsid w:val="00D12F44"/>
    <w:rsid w:val="00D133AE"/>
    <w:rsid w:val="00D1355A"/>
    <w:rsid w:val="00D13970"/>
    <w:rsid w:val="00D139E9"/>
    <w:rsid w:val="00D13B53"/>
    <w:rsid w:val="00D146AF"/>
    <w:rsid w:val="00D14A92"/>
    <w:rsid w:val="00D156EA"/>
    <w:rsid w:val="00D1572D"/>
    <w:rsid w:val="00D15743"/>
    <w:rsid w:val="00D15D4A"/>
    <w:rsid w:val="00D1648D"/>
    <w:rsid w:val="00D17876"/>
    <w:rsid w:val="00D17985"/>
    <w:rsid w:val="00D179F5"/>
    <w:rsid w:val="00D17AB3"/>
    <w:rsid w:val="00D17BC3"/>
    <w:rsid w:val="00D17DE5"/>
    <w:rsid w:val="00D17F6D"/>
    <w:rsid w:val="00D203D4"/>
    <w:rsid w:val="00D2081A"/>
    <w:rsid w:val="00D20820"/>
    <w:rsid w:val="00D22322"/>
    <w:rsid w:val="00D22BC4"/>
    <w:rsid w:val="00D23E6E"/>
    <w:rsid w:val="00D23FD6"/>
    <w:rsid w:val="00D24D06"/>
    <w:rsid w:val="00D2604D"/>
    <w:rsid w:val="00D26244"/>
    <w:rsid w:val="00D26387"/>
    <w:rsid w:val="00D268F4"/>
    <w:rsid w:val="00D27083"/>
    <w:rsid w:val="00D27269"/>
    <w:rsid w:val="00D31376"/>
    <w:rsid w:val="00D31776"/>
    <w:rsid w:val="00D3189A"/>
    <w:rsid w:val="00D319AD"/>
    <w:rsid w:val="00D319D0"/>
    <w:rsid w:val="00D328DD"/>
    <w:rsid w:val="00D32F14"/>
    <w:rsid w:val="00D33075"/>
    <w:rsid w:val="00D331C7"/>
    <w:rsid w:val="00D33CE0"/>
    <w:rsid w:val="00D33D1D"/>
    <w:rsid w:val="00D3432C"/>
    <w:rsid w:val="00D34F6C"/>
    <w:rsid w:val="00D35128"/>
    <w:rsid w:val="00D35D57"/>
    <w:rsid w:val="00D35E78"/>
    <w:rsid w:val="00D35FFC"/>
    <w:rsid w:val="00D36310"/>
    <w:rsid w:val="00D36B27"/>
    <w:rsid w:val="00D36D09"/>
    <w:rsid w:val="00D37307"/>
    <w:rsid w:val="00D37623"/>
    <w:rsid w:val="00D400F3"/>
    <w:rsid w:val="00D4043F"/>
    <w:rsid w:val="00D4049B"/>
    <w:rsid w:val="00D40952"/>
    <w:rsid w:val="00D40E25"/>
    <w:rsid w:val="00D4120B"/>
    <w:rsid w:val="00D41453"/>
    <w:rsid w:val="00D41910"/>
    <w:rsid w:val="00D41CAF"/>
    <w:rsid w:val="00D43331"/>
    <w:rsid w:val="00D433F1"/>
    <w:rsid w:val="00D435C3"/>
    <w:rsid w:val="00D43861"/>
    <w:rsid w:val="00D4424C"/>
    <w:rsid w:val="00D4430E"/>
    <w:rsid w:val="00D444FE"/>
    <w:rsid w:val="00D455FC"/>
    <w:rsid w:val="00D45F8E"/>
    <w:rsid w:val="00D46246"/>
    <w:rsid w:val="00D46686"/>
    <w:rsid w:val="00D46F81"/>
    <w:rsid w:val="00D471F7"/>
    <w:rsid w:val="00D4728B"/>
    <w:rsid w:val="00D50761"/>
    <w:rsid w:val="00D51762"/>
    <w:rsid w:val="00D51E2F"/>
    <w:rsid w:val="00D52606"/>
    <w:rsid w:val="00D52A51"/>
    <w:rsid w:val="00D53E05"/>
    <w:rsid w:val="00D53EDC"/>
    <w:rsid w:val="00D5444D"/>
    <w:rsid w:val="00D54857"/>
    <w:rsid w:val="00D5493F"/>
    <w:rsid w:val="00D55DC6"/>
    <w:rsid w:val="00D5616F"/>
    <w:rsid w:val="00D56A5B"/>
    <w:rsid w:val="00D56F93"/>
    <w:rsid w:val="00D57626"/>
    <w:rsid w:val="00D57B8D"/>
    <w:rsid w:val="00D57DCE"/>
    <w:rsid w:val="00D60081"/>
    <w:rsid w:val="00D60248"/>
    <w:rsid w:val="00D60554"/>
    <w:rsid w:val="00D6069D"/>
    <w:rsid w:val="00D6189D"/>
    <w:rsid w:val="00D62066"/>
    <w:rsid w:val="00D6253D"/>
    <w:rsid w:val="00D625BD"/>
    <w:rsid w:val="00D62685"/>
    <w:rsid w:val="00D6270E"/>
    <w:rsid w:val="00D62D5D"/>
    <w:rsid w:val="00D62F63"/>
    <w:rsid w:val="00D63211"/>
    <w:rsid w:val="00D6393C"/>
    <w:rsid w:val="00D63953"/>
    <w:rsid w:val="00D63E79"/>
    <w:rsid w:val="00D64037"/>
    <w:rsid w:val="00D64382"/>
    <w:rsid w:val="00D6518F"/>
    <w:rsid w:val="00D65990"/>
    <w:rsid w:val="00D65EF5"/>
    <w:rsid w:val="00D662BF"/>
    <w:rsid w:val="00D663C3"/>
    <w:rsid w:val="00D66899"/>
    <w:rsid w:val="00D66DEB"/>
    <w:rsid w:val="00D66F5F"/>
    <w:rsid w:val="00D67A55"/>
    <w:rsid w:val="00D67F64"/>
    <w:rsid w:val="00D70D07"/>
    <w:rsid w:val="00D716FF"/>
    <w:rsid w:val="00D71F42"/>
    <w:rsid w:val="00D73150"/>
    <w:rsid w:val="00D73B87"/>
    <w:rsid w:val="00D744BB"/>
    <w:rsid w:val="00D746E3"/>
    <w:rsid w:val="00D74B2B"/>
    <w:rsid w:val="00D75C6A"/>
    <w:rsid w:val="00D76183"/>
    <w:rsid w:val="00D76AB4"/>
    <w:rsid w:val="00D77917"/>
    <w:rsid w:val="00D77C35"/>
    <w:rsid w:val="00D77C6D"/>
    <w:rsid w:val="00D77F9F"/>
    <w:rsid w:val="00D80D71"/>
    <w:rsid w:val="00D813EC"/>
    <w:rsid w:val="00D81579"/>
    <w:rsid w:val="00D818FB"/>
    <w:rsid w:val="00D81A88"/>
    <w:rsid w:val="00D81BD3"/>
    <w:rsid w:val="00D8216C"/>
    <w:rsid w:val="00D821A1"/>
    <w:rsid w:val="00D82861"/>
    <w:rsid w:val="00D82D60"/>
    <w:rsid w:val="00D82E6F"/>
    <w:rsid w:val="00D832A4"/>
    <w:rsid w:val="00D83945"/>
    <w:rsid w:val="00D83FF5"/>
    <w:rsid w:val="00D84264"/>
    <w:rsid w:val="00D8440E"/>
    <w:rsid w:val="00D8484B"/>
    <w:rsid w:val="00D85AFF"/>
    <w:rsid w:val="00D86639"/>
    <w:rsid w:val="00D866F3"/>
    <w:rsid w:val="00D86A84"/>
    <w:rsid w:val="00D874C8"/>
    <w:rsid w:val="00D87D5C"/>
    <w:rsid w:val="00D90055"/>
    <w:rsid w:val="00D90185"/>
    <w:rsid w:val="00D90327"/>
    <w:rsid w:val="00D9052B"/>
    <w:rsid w:val="00D905AA"/>
    <w:rsid w:val="00D90976"/>
    <w:rsid w:val="00D9160C"/>
    <w:rsid w:val="00D91ED0"/>
    <w:rsid w:val="00D91FA8"/>
    <w:rsid w:val="00D923B8"/>
    <w:rsid w:val="00D925BA"/>
    <w:rsid w:val="00D92F45"/>
    <w:rsid w:val="00D932FF"/>
    <w:rsid w:val="00D93D37"/>
    <w:rsid w:val="00D93E12"/>
    <w:rsid w:val="00D94191"/>
    <w:rsid w:val="00D94F36"/>
    <w:rsid w:val="00D9579F"/>
    <w:rsid w:val="00D95E5F"/>
    <w:rsid w:val="00D95F28"/>
    <w:rsid w:val="00D966F6"/>
    <w:rsid w:val="00D9696D"/>
    <w:rsid w:val="00D96988"/>
    <w:rsid w:val="00D9727A"/>
    <w:rsid w:val="00D9745D"/>
    <w:rsid w:val="00D97692"/>
    <w:rsid w:val="00D97808"/>
    <w:rsid w:val="00D97D3F"/>
    <w:rsid w:val="00DA0431"/>
    <w:rsid w:val="00DA0916"/>
    <w:rsid w:val="00DA192C"/>
    <w:rsid w:val="00DA29B5"/>
    <w:rsid w:val="00DA2B70"/>
    <w:rsid w:val="00DA2B8E"/>
    <w:rsid w:val="00DA2E3E"/>
    <w:rsid w:val="00DA2EC8"/>
    <w:rsid w:val="00DA3632"/>
    <w:rsid w:val="00DA4ABA"/>
    <w:rsid w:val="00DA4D38"/>
    <w:rsid w:val="00DA57AD"/>
    <w:rsid w:val="00DA6371"/>
    <w:rsid w:val="00DA6659"/>
    <w:rsid w:val="00DA6F5E"/>
    <w:rsid w:val="00DA7077"/>
    <w:rsid w:val="00DA71D5"/>
    <w:rsid w:val="00DA7517"/>
    <w:rsid w:val="00DA7D99"/>
    <w:rsid w:val="00DB03EB"/>
    <w:rsid w:val="00DB0537"/>
    <w:rsid w:val="00DB0AFA"/>
    <w:rsid w:val="00DB0C4A"/>
    <w:rsid w:val="00DB0F9F"/>
    <w:rsid w:val="00DB2C5B"/>
    <w:rsid w:val="00DB3068"/>
    <w:rsid w:val="00DB3CB3"/>
    <w:rsid w:val="00DB3D3D"/>
    <w:rsid w:val="00DB3F3F"/>
    <w:rsid w:val="00DB4813"/>
    <w:rsid w:val="00DB48FE"/>
    <w:rsid w:val="00DB49DA"/>
    <w:rsid w:val="00DB5496"/>
    <w:rsid w:val="00DB5729"/>
    <w:rsid w:val="00DB57F9"/>
    <w:rsid w:val="00DB612B"/>
    <w:rsid w:val="00DB63CE"/>
    <w:rsid w:val="00DB6C32"/>
    <w:rsid w:val="00DB70B4"/>
    <w:rsid w:val="00DB786F"/>
    <w:rsid w:val="00DC1196"/>
    <w:rsid w:val="00DC150D"/>
    <w:rsid w:val="00DC17EC"/>
    <w:rsid w:val="00DC190E"/>
    <w:rsid w:val="00DC1BD8"/>
    <w:rsid w:val="00DC24CE"/>
    <w:rsid w:val="00DC2A2E"/>
    <w:rsid w:val="00DC2BC5"/>
    <w:rsid w:val="00DC2C12"/>
    <w:rsid w:val="00DC2EFD"/>
    <w:rsid w:val="00DC31D4"/>
    <w:rsid w:val="00DC3707"/>
    <w:rsid w:val="00DC3F81"/>
    <w:rsid w:val="00DC4086"/>
    <w:rsid w:val="00DC4829"/>
    <w:rsid w:val="00DC4D01"/>
    <w:rsid w:val="00DC5CC3"/>
    <w:rsid w:val="00DC6324"/>
    <w:rsid w:val="00DC657E"/>
    <w:rsid w:val="00DC69DD"/>
    <w:rsid w:val="00DC6CD9"/>
    <w:rsid w:val="00DD01BB"/>
    <w:rsid w:val="00DD06D0"/>
    <w:rsid w:val="00DD0798"/>
    <w:rsid w:val="00DD07BA"/>
    <w:rsid w:val="00DD0D78"/>
    <w:rsid w:val="00DD1001"/>
    <w:rsid w:val="00DD198D"/>
    <w:rsid w:val="00DD1AA5"/>
    <w:rsid w:val="00DD2608"/>
    <w:rsid w:val="00DD2E14"/>
    <w:rsid w:val="00DD3245"/>
    <w:rsid w:val="00DD3D54"/>
    <w:rsid w:val="00DD43CB"/>
    <w:rsid w:val="00DD500E"/>
    <w:rsid w:val="00DD5C1E"/>
    <w:rsid w:val="00DD5F1B"/>
    <w:rsid w:val="00DD5FFE"/>
    <w:rsid w:val="00DD715E"/>
    <w:rsid w:val="00DD798C"/>
    <w:rsid w:val="00DD7F19"/>
    <w:rsid w:val="00DE065B"/>
    <w:rsid w:val="00DE0E7F"/>
    <w:rsid w:val="00DE11C4"/>
    <w:rsid w:val="00DE12F6"/>
    <w:rsid w:val="00DE14B5"/>
    <w:rsid w:val="00DE1D56"/>
    <w:rsid w:val="00DE1FDE"/>
    <w:rsid w:val="00DE20D5"/>
    <w:rsid w:val="00DE2178"/>
    <w:rsid w:val="00DE2B38"/>
    <w:rsid w:val="00DE2BC7"/>
    <w:rsid w:val="00DE32CF"/>
    <w:rsid w:val="00DE3500"/>
    <w:rsid w:val="00DE3601"/>
    <w:rsid w:val="00DE36FC"/>
    <w:rsid w:val="00DE458B"/>
    <w:rsid w:val="00DE4980"/>
    <w:rsid w:val="00DE4BCB"/>
    <w:rsid w:val="00DE4F40"/>
    <w:rsid w:val="00DE53DD"/>
    <w:rsid w:val="00DE552C"/>
    <w:rsid w:val="00DE690A"/>
    <w:rsid w:val="00DE7162"/>
    <w:rsid w:val="00DE757A"/>
    <w:rsid w:val="00DF0153"/>
    <w:rsid w:val="00DF05BB"/>
    <w:rsid w:val="00DF07CA"/>
    <w:rsid w:val="00DF081A"/>
    <w:rsid w:val="00DF19B1"/>
    <w:rsid w:val="00DF1DEE"/>
    <w:rsid w:val="00DF267C"/>
    <w:rsid w:val="00DF2C3D"/>
    <w:rsid w:val="00DF2E62"/>
    <w:rsid w:val="00DF2F35"/>
    <w:rsid w:val="00DF343E"/>
    <w:rsid w:val="00DF3791"/>
    <w:rsid w:val="00DF3D18"/>
    <w:rsid w:val="00DF3E29"/>
    <w:rsid w:val="00DF3FCC"/>
    <w:rsid w:val="00DF4C27"/>
    <w:rsid w:val="00DF4CF6"/>
    <w:rsid w:val="00DF5713"/>
    <w:rsid w:val="00DF579E"/>
    <w:rsid w:val="00DF580A"/>
    <w:rsid w:val="00DF681B"/>
    <w:rsid w:val="00DF7546"/>
    <w:rsid w:val="00DF7795"/>
    <w:rsid w:val="00DF7AA9"/>
    <w:rsid w:val="00DF7C38"/>
    <w:rsid w:val="00E00C59"/>
    <w:rsid w:val="00E0116A"/>
    <w:rsid w:val="00E01252"/>
    <w:rsid w:val="00E01338"/>
    <w:rsid w:val="00E021C3"/>
    <w:rsid w:val="00E023E4"/>
    <w:rsid w:val="00E033A8"/>
    <w:rsid w:val="00E0344A"/>
    <w:rsid w:val="00E0394D"/>
    <w:rsid w:val="00E0395B"/>
    <w:rsid w:val="00E03B4B"/>
    <w:rsid w:val="00E03DE2"/>
    <w:rsid w:val="00E0495F"/>
    <w:rsid w:val="00E05B08"/>
    <w:rsid w:val="00E05EF9"/>
    <w:rsid w:val="00E061F9"/>
    <w:rsid w:val="00E06534"/>
    <w:rsid w:val="00E07588"/>
    <w:rsid w:val="00E078A6"/>
    <w:rsid w:val="00E07B1A"/>
    <w:rsid w:val="00E07BD2"/>
    <w:rsid w:val="00E10510"/>
    <w:rsid w:val="00E105C5"/>
    <w:rsid w:val="00E10A28"/>
    <w:rsid w:val="00E10BF5"/>
    <w:rsid w:val="00E11E1A"/>
    <w:rsid w:val="00E1225C"/>
    <w:rsid w:val="00E12570"/>
    <w:rsid w:val="00E12FD2"/>
    <w:rsid w:val="00E13207"/>
    <w:rsid w:val="00E134E8"/>
    <w:rsid w:val="00E1485B"/>
    <w:rsid w:val="00E156B9"/>
    <w:rsid w:val="00E15756"/>
    <w:rsid w:val="00E169D2"/>
    <w:rsid w:val="00E16ABF"/>
    <w:rsid w:val="00E16BF2"/>
    <w:rsid w:val="00E1735A"/>
    <w:rsid w:val="00E1770A"/>
    <w:rsid w:val="00E17C45"/>
    <w:rsid w:val="00E17FBA"/>
    <w:rsid w:val="00E204BE"/>
    <w:rsid w:val="00E206E7"/>
    <w:rsid w:val="00E20757"/>
    <w:rsid w:val="00E20E75"/>
    <w:rsid w:val="00E2169F"/>
    <w:rsid w:val="00E21F80"/>
    <w:rsid w:val="00E22218"/>
    <w:rsid w:val="00E22368"/>
    <w:rsid w:val="00E228E7"/>
    <w:rsid w:val="00E23C0A"/>
    <w:rsid w:val="00E2410F"/>
    <w:rsid w:val="00E24567"/>
    <w:rsid w:val="00E25570"/>
    <w:rsid w:val="00E25D4C"/>
    <w:rsid w:val="00E260FD"/>
    <w:rsid w:val="00E261F3"/>
    <w:rsid w:val="00E263A8"/>
    <w:rsid w:val="00E26D3D"/>
    <w:rsid w:val="00E2785A"/>
    <w:rsid w:val="00E27D0F"/>
    <w:rsid w:val="00E302BC"/>
    <w:rsid w:val="00E306AD"/>
    <w:rsid w:val="00E308CD"/>
    <w:rsid w:val="00E30CB0"/>
    <w:rsid w:val="00E30D08"/>
    <w:rsid w:val="00E3104A"/>
    <w:rsid w:val="00E31A7A"/>
    <w:rsid w:val="00E32881"/>
    <w:rsid w:val="00E329A6"/>
    <w:rsid w:val="00E32F2E"/>
    <w:rsid w:val="00E333FB"/>
    <w:rsid w:val="00E33658"/>
    <w:rsid w:val="00E33744"/>
    <w:rsid w:val="00E33AC7"/>
    <w:rsid w:val="00E3402F"/>
    <w:rsid w:val="00E3403D"/>
    <w:rsid w:val="00E342B4"/>
    <w:rsid w:val="00E34C73"/>
    <w:rsid w:val="00E35299"/>
    <w:rsid w:val="00E3599C"/>
    <w:rsid w:val="00E36256"/>
    <w:rsid w:val="00E37E64"/>
    <w:rsid w:val="00E37FCF"/>
    <w:rsid w:val="00E40048"/>
    <w:rsid w:val="00E4023D"/>
    <w:rsid w:val="00E4116A"/>
    <w:rsid w:val="00E41E22"/>
    <w:rsid w:val="00E422B4"/>
    <w:rsid w:val="00E43F77"/>
    <w:rsid w:val="00E44248"/>
    <w:rsid w:val="00E44E36"/>
    <w:rsid w:val="00E45053"/>
    <w:rsid w:val="00E45060"/>
    <w:rsid w:val="00E45B1F"/>
    <w:rsid w:val="00E45B57"/>
    <w:rsid w:val="00E46182"/>
    <w:rsid w:val="00E461BB"/>
    <w:rsid w:val="00E47673"/>
    <w:rsid w:val="00E47D91"/>
    <w:rsid w:val="00E47D9E"/>
    <w:rsid w:val="00E5020E"/>
    <w:rsid w:val="00E50336"/>
    <w:rsid w:val="00E50E54"/>
    <w:rsid w:val="00E515ED"/>
    <w:rsid w:val="00E517B9"/>
    <w:rsid w:val="00E51AB5"/>
    <w:rsid w:val="00E52146"/>
    <w:rsid w:val="00E5289D"/>
    <w:rsid w:val="00E52BC2"/>
    <w:rsid w:val="00E53010"/>
    <w:rsid w:val="00E5377B"/>
    <w:rsid w:val="00E53DA4"/>
    <w:rsid w:val="00E548B0"/>
    <w:rsid w:val="00E54D2E"/>
    <w:rsid w:val="00E55421"/>
    <w:rsid w:val="00E56AA1"/>
    <w:rsid w:val="00E56DA8"/>
    <w:rsid w:val="00E56E37"/>
    <w:rsid w:val="00E578A2"/>
    <w:rsid w:val="00E57BC0"/>
    <w:rsid w:val="00E57F2C"/>
    <w:rsid w:val="00E60033"/>
    <w:rsid w:val="00E60806"/>
    <w:rsid w:val="00E615E7"/>
    <w:rsid w:val="00E61FB9"/>
    <w:rsid w:val="00E62C30"/>
    <w:rsid w:val="00E631CD"/>
    <w:rsid w:val="00E63FDD"/>
    <w:rsid w:val="00E6416B"/>
    <w:rsid w:val="00E64272"/>
    <w:rsid w:val="00E64EFE"/>
    <w:rsid w:val="00E65AC8"/>
    <w:rsid w:val="00E65D6E"/>
    <w:rsid w:val="00E65D6F"/>
    <w:rsid w:val="00E6617B"/>
    <w:rsid w:val="00E66AA8"/>
    <w:rsid w:val="00E676EF"/>
    <w:rsid w:val="00E67A38"/>
    <w:rsid w:val="00E67D45"/>
    <w:rsid w:val="00E67F85"/>
    <w:rsid w:val="00E704CE"/>
    <w:rsid w:val="00E7050D"/>
    <w:rsid w:val="00E707F0"/>
    <w:rsid w:val="00E70D76"/>
    <w:rsid w:val="00E7114A"/>
    <w:rsid w:val="00E7192F"/>
    <w:rsid w:val="00E71B72"/>
    <w:rsid w:val="00E72146"/>
    <w:rsid w:val="00E72227"/>
    <w:rsid w:val="00E72EAD"/>
    <w:rsid w:val="00E73399"/>
    <w:rsid w:val="00E7387A"/>
    <w:rsid w:val="00E75A1E"/>
    <w:rsid w:val="00E75C82"/>
    <w:rsid w:val="00E75FA4"/>
    <w:rsid w:val="00E765E1"/>
    <w:rsid w:val="00E76A41"/>
    <w:rsid w:val="00E76B70"/>
    <w:rsid w:val="00E778C9"/>
    <w:rsid w:val="00E80536"/>
    <w:rsid w:val="00E80FF8"/>
    <w:rsid w:val="00E81218"/>
    <w:rsid w:val="00E81923"/>
    <w:rsid w:val="00E8265A"/>
    <w:rsid w:val="00E82690"/>
    <w:rsid w:val="00E83942"/>
    <w:rsid w:val="00E83B49"/>
    <w:rsid w:val="00E83B4B"/>
    <w:rsid w:val="00E83FF7"/>
    <w:rsid w:val="00E8447B"/>
    <w:rsid w:val="00E8455E"/>
    <w:rsid w:val="00E84621"/>
    <w:rsid w:val="00E85457"/>
    <w:rsid w:val="00E858B2"/>
    <w:rsid w:val="00E86E9D"/>
    <w:rsid w:val="00E87533"/>
    <w:rsid w:val="00E8753D"/>
    <w:rsid w:val="00E87639"/>
    <w:rsid w:val="00E87BDE"/>
    <w:rsid w:val="00E87BF5"/>
    <w:rsid w:val="00E9051F"/>
    <w:rsid w:val="00E90AA8"/>
    <w:rsid w:val="00E91457"/>
    <w:rsid w:val="00E915A5"/>
    <w:rsid w:val="00E92552"/>
    <w:rsid w:val="00E93AC0"/>
    <w:rsid w:val="00E949AD"/>
    <w:rsid w:val="00E94B74"/>
    <w:rsid w:val="00E94D07"/>
    <w:rsid w:val="00E95160"/>
    <w:rsid w:val="00E95934"/>
    <w:rsid w:val="00E95A64"/>
    <w:rsid w:val="00E95DCE"/>
    <w:rsid w:val="00E96D6C"/>
    <w:rsid w:val="00E96F4E"/>
    <w:rsid w:val="00E9762E"/>
    <w:rsid w:val="00E97FF0"/>
    <w:rsid w:val="00EA0135"/>
    <w:rsid w:val="00EA0805"/>
    <w:rsid w:val="00EA0850"/>
    <w:rsid w:val="00EA1152"/>
    <w:rsid w:val="00EA1421"/>
    <w:rsid w:val="00EA1D7B"/>
    <w:rsid w:val="00EA1DAA"/>
    <w:rsid w:val="00EA264C"/>
    <w:rsid w:val="00EA27DD"/>
    <w:rsid w:val="00EA28F7"/>
    <w:rsid w:val="00EA3D58"/>
    <w:rsid w:val="00EA49B6"/>
    <w:rsid w:val="00EA4E94"/>
    <w:rsid w:val="00EA54E9"/>
    <w:rsid w:val="00EA592D"/>
    <w:rsid w:val="00EA5B3E"/>
    <w:rsid w:val="00EA688F"/>
    <w:rsid w:val="00EA6CCA"/>
    <w:rsid w:val="00EB02C0"/>
    <w:rsid w:val="00EB0B90"/>
    <w:rsid w:val="00EB0FE4"/>
    <w:rsid w:val="00EB13DA"/>
    <w:rsid w:val="00EB1611"/>
    <w:rsid w:val="00EB1AFE"/>
    <w:rsid w:val="00EB2025"/>
    <w:rsid w:val="00EB2127"/>
    <w:rsid w:val="00EB2138"/>
    <w:rsid w:val="00EB22B4"/>
    <w:rsid w:val="00EB25E2"/>
    <w:rsid w:val="00EB269F"/>
    <w:rsid w:val="00EB2995"/>
    <w:rsid w:val="00EB3335"/>
    <w:rsid w:val="00EB3404"/>
    <w:rsid w:val="00EB36F1"/>
    <w:rsid w:val="00EB448F"/>
    <w:rsid w:val="00EB46B1"/>
    <w:rsid w:val="00EB470C"/>
    <w:rsid w:val="00EB57B0"/>
    <w:rsid w:val="00EB57C2"/>
    <w:rsid w:val="00EB5CB0"/>
    <w:rsid w:val="00EB67C6"/>
    <w:rsid w:val="00EB6973"/>
    <w:rsid w:val="00EB6B34"/>
    <w:rsid w:val="00EB6FD7"/>
    <w:rsid w:val="00EB797A"/>
    <w:rsid w:val="00EB79A0"/>
    <w:rsid w:val="00EB79B2"/>
    <w:rsid w:val="00EC087B"/>
    <w:rsid w:val="00EC107B"/>
    <w:rsid w:val="00EC1B9D"/>
    <w:rsid w:val="00EC1F68"/>
    <w:rsid w:val="00EC2390"/>
    <w:rsid w:val="00EC2595"/>
    <w:rsid w:val="00EC29D3"/>
    <w:rsid w:val="00EC29FD"/>
    <w:rsid w:val="00EC2C99"/>
    <w:rsid w:val="00EC3B58"/>
    <w:rsid w:val="00EC414C"/>
    <w:rsid w:val="00EC44E2"/>
    <w:rsid w:val="00EC47ED"/>
    <w:rsid w:val="00EC5256"/>
    <w:rsid w:val="00EC5ED3"/>
    <w:rsid w:val="00EC5FD9"/>
    <w:rsid w:val="00EC7CE7"/>
    <w:rsid w:val="00ED0847"/>
    <w:rsid w:val="00ED09EF"/>
    <w:rsid w:val="00ED0A4E"/>
    <w:rsid w:val="00ED0B18"/>
    <w:rsid w:val="00ED1596"/>
    <w:rsid w:val="00ED1B5D"/>
    <w:rsid w:val="00ED2358"/>
    <w:rsid w:val="00ED23A1"/>
    <w:rsid w:val="00ED30E6"/>
    <w:rsid w:val="00ED31AA"/>
    <w:rsid w:val="00ED3E5B"/>
    <w:rsid w:val="00ED40DC"/>
    <w:rsid w:val="00ED43DB"/>
    <w:rsid w:val="00ED478C"/>
    <w:rsid w:val="00ED4974"/>
    <w:rsid w:val="00ED4EB3"/>
    <w:rsid w:val="00ED51FC"/>
    <w:rsid w:val="00ED59A9"/>
    <w:rsid w:val="00ED5FCB"/>
    <w:rsid w:val="00ED6DA2"/>
    <w:rsid w:val="00ED7514"/>
    <w:rsid w:val="00ED75FB"/>
    <w:rsid w:val="00ED7863"/>
    <w:rsid w:val="00ED7E51"/>
    <w:rsid w:val="00EE062E"/>
    <w:rsid w:val="00EE069D"/>
    <w:rsid w:val="00EE0B26"/>
    <w:rsid w:val="00EE0BE0"/>
    <w:rsid w:val="00EE0DD2"/>
    <w:rsid w:val="00EE1642"/>
    <w:rsid w:val="00EE205A"/>
    <w:rsid w:val="00EE214C"/>
    <w:rsid w:val="00EE2193"/>
    <w:rsid w:val="00EE295E"/>
    <w:rsid w:val="00EE29C1"/>
    <w:rsid w:val="00EE2AD7"/>
    <w:rsid w:val="00EE2F91"/>
    <w:rsid w:val="00EE3A01"/>
    <w:rsid w:val="00EE4386"/>
    <w:rsid w:val="00EE43BE"/>
    <w:rsid w:val="00EE4B82"/>
    <w:rsid w:val="00EE4E87"/>
    <w:rsid w:val="00EE5911"/>
    <w:rsid w:val="00EE5BDC"/>
    <w:rsid w:val="00EE66F2"/>
    <w:rsid w:val="00EE6868"/>
    <w:rsid w:val="00EE72D7"/>
    <w:rsid w:val="00EE783D"/>
    <w:rsid w:val="00EE798D"/>
    <w:rsid w:val="00EE79CE"/>
    <w:rsid w:val="00EE7F83"/>
    <w:rsid w:val="00EF00D2"/>
    <w:rsid w:val="00EF06FB"/>
    <w:rsid w:val="00EF1413"/>
    <w:rsid w:val="00EF1655"/>
    <w:rsid w:val="00EF1C1D"/>
    <w:rsid w:val="00EF2103"/>
    <w:rsid w:val="00EF3AEC"/>
    <w:rsid w:val="00EF3CAA"/>
    <w:rsid w:val="00EF41E7"/>
    <w:rsid w:val="00EF46F7"/>
    <w:rsid w:val="00EF54C1"/>
    <w:rsid w:val="00EF5C5B"/>
    <w:rsid w:val="00EF6084"/>
    <w:rsid w:val="00EF62CC"/>
    <w:rsid w:val="00EF646D"/>
    <w:rsid w:val="00EF6480"/>
    <w:rsid w:val="00EF6FCE"/>
    <w:rsid w:val="00EF7026"/>
    <w:rsid w:val="00EF7135"/>
    <w:rsid w:val="00EF7199"/>
    <w:rsid w:val="00F001B9"/>
    <w:rsid w:val="00F00614"/>
    <w:rsid w:val="00F0103C"/>
    <w:rsid w:val="00F018D7"/>
    <w:rsid w:val="00F0278C"/>
    <w:rsid w:val="00F0385F"/>
    <w:rsid w:val="00F03D2F"/>
    <w:rsid w:val="00F03FF1"/>
    <w:rsid w:val="00F0418A"/>
    <w:rsid w:val="00F057AD"/>
    <w:rsid w:val="00F05A73"/>
    <w:rsid w:val="00F05AE0"/>
    <w:rsid w:val="00F05E20"/>
    <w:rsid w:val="00F06598"/>
    <w:rsid w:val="00F067E2"/>
    <w:rsid w:val="00F06F88"/>
    <w:rsid w:val="00F07328"/>
    <w:rsid w:val="00F07783"/>
    <w:rsid w:val="00F07B9F"/>
    <w:rsid w:val="00F07F39"/>
    <w:rsid w:val="00F07FA9"/>
    <w:rsid w:val="00F10CD3"/>
    <w:rsid w:val="00F113A4"/>
    <w:rsid w:val="00F115FB"/>
    <w:rsid w:val="00F11C21"/>
    <w:rsid w:val="00F11E94"/>
    <w:rsid w:val="00F12DBC"/>
    <w:rsid w:val="00F1354B"/>
    <w:rsid w:val="00F13DBA"/>
    <w:rsid w:val="00F1485B"/>
    <w:rsid w:val="00F14A80"/>
    <w:rsid w:val="00F14B20"/>
    <w:rsid w:val="00F14EB8"/>
    <w:rsid w:val="00F15257"/>
    <w:rsid w:val="00F15587"/>
    <w:rsid w:val="00F15C94"/>
    <w:rsid w:val="00F163A9"/>
    <w:rsid w:val="00F16979"/>
    <w:rsid w:val="00F170F0"/>
    <w:rsid w:val="00F17CAB"/>
    <w:rsid w:val="00F17E23"/>
    <w:rsid w:val="00F2045D"/>
    <w:rsid w:val="00F204A8"/>
    <w:rsid w:val="00F20507"/>
    <w:rsid w:val="00F20E35"/>
    <w:rsid w:val="00F20EAE"/>
    <w:rsid w:val="00F213C4"/>
    <w:rsid w:val="00F21889"/>
    <w:rsid w:val="00F218F8"/>
    <w:rsid w:val="00F21F46"/>
    <w:rsid w:val="00F22877"/>
    <w:rsid w:val="00F229A1"/>
    <w:rsid w:val="00F22BF3"/>
    <w:rsid w:val="00F22E60"/>
    <w:rsid w:val="00F23603"/>
    <w:rsid w:val="00F236F9"/>
    <w:rsid w:val="00F241F4"/>
    <w:rsid w:val="00F24912"/>
    <w:rsid w:val="00F24B5A"/>
    <w:rsid w:val="00F251F7"/>
    <w:rsid w:val="00F25935"/>
    <w:rsid w:val="00F2604F"/>
    <w:rsid w:val="00F26226"/>
    <w:rsid w:val="00F26F8A"/>
    <w:rsid w:val="00F270EB"/>
    <w:rsid w:val="00F300AF"/>
    <w:rsid w:val="00F30575"/>
    <w:rsid w:val="00F30761"/>
    <w:rsid w:val="00F31067"/>
    <w:rsid w:val="00F31140"/>
    <w:rsid w:val="00F3132A"/>
    <w:rsid w:val="00F31B43"/>
    <w:rsid w:val="00F32937"/>
    <w:rsid w:val="00F33169"/>
    <w:rsid w:val="00F33535"/>
    <w:rsid w:val="00F34486"/>
    <w:rsid w:val="00F34BAD"/>
    <w:rsid w:val="00F34E2A"/>
    <w:rsid w:val="00F354B4"/>
    <w:rsid w:val="00F35C44"/>
    <w:rsid w:val="00F35F02"/>
    <w:rsid w:val="00F3627E"/>
    <w:rsid w:val="00F37C65"/>
    <w:rsid w:val="00F37DEA"/>
    <w:rsid w:val="00F40548"/>
    <w:rsid w:val="00F40FE8"/>
    <w:rsid w:val="00F41088"/>
    <w:rsid w:val="00F423F1"/>
    <w:rsid w:val="00F42DC3"/>
    <w:rsid w:val="00F43431"/>
    <w:rsid w:val="00F44161"/>
    <w:rsid w:val="00F44319"/>
    <w:rsid w:val="00F444BA"/>
    <w:rsid w:val="00F4475E"/>
    <w:rsid w:val="00F44FBF"/>
    <w:rsid w:val="00F45098"/>
    <w:rsid w:val="00F455FD"/>
    <w:rsid w:val="00F45809"/>
    <w:rsid w:val="00F45FB6"/>
    <w:rsid w:val="00F46411"/>
    <w:rsid w:val="00F466C2"/>
    <w:rsid w:val="00F46B85"/>
    <w:rsid w:val="00F46DAA"/>
    <w:rsid w:val="00F47B2C"/>
    <w:rsid w:val="00F47DD9"/>
    <w:rsid w:val="00F47F70"/>
    <w:rsid w:val="00F501BF"/>
    <w:rsid w:val="00F50834"/>
    <w:rsid w:val="00F50A8A"/>
    <w:rsid w:val="00F513B3"/>
    <w:rsid w:val="00F518B9"/>
    <w:rsid w:val="00F526A1"/>
    <w:rsid w:val="00F52733"/>
    <w:rsid w:val="00F53005"/>
    <w:rsid w:val="00F532C3"/>
    <w:rsid w:val="00F537A2"/>
    <w:rsid w:val="00F53CB6"/>
    <w:rsid w:val="00F53D2A"/>
    <w:rsid w:val="00F53EF5"/>
    <w:rsid w:val="00F53FA7"/>
    <w:rsid w:val="00F54566"/>
    <w:rsid w:val="00F553CA"/>
    <w:rsid w:val="00F55C1E"/>
    <w:rsid w:val="00F569D1"/>
    <w:rsid w:val="00F56D56"/>
    <w:rsid w:val="00F56FE5"/>
    <w:rsid w:val="00F57085"/>
    <w:rsid w:val="00F57CEA"/>
    <w:rsid w:val="00F57D1E"/>
    <w:rsid w:val="00F61506"/>
    <w:rsid w:val="00F61983"/>
    <w:rsid w:val="00F61EE2"/>
    <w:rsid w:val="00F61FFD"/>
    <w:rsid w:val="00F6242D"/>
    <w:rsid w:val="00F62743"/>
    <w:rsid w:val="00F62983"/>
    <w:rsid w:val="00F6302F"/>
    <w:rsid w:val="00F63497"/>
    <w:rsid w:val="00F63A33"/>
    <w:rsid w:val="00F6500D"/>
    <w:rsid w:val="00F669B3"/>
    <w:rsid w:val="00F669EC"/>
    <w:rsid w:val="00F66E9C"/>
    <w:rsid w:val="00F67A05"/>
    <w:rsid w:val="00F70110"/>
    <w:rsid w:val="00F702D9"/>
    <w:rsid w:val="00F71809"/>
    <w:rsid w:val="00F7192E"/>
    <w:rsid w:val="00F71B09"/>
    <w:rsid w:val="00F71C2D"/>
    <w:rsid w:val="00F739F1"/>
    <w:rsid w:val="00F74241"/>
    <w:rsid w:val="00F745CC"/>
    <w:rsid w:val="00F75CA2"/>
    <w:rsid w:val="00F7679E"/>
    <w:rsid w:val="00F76A8B"/>
    <w:rsid w:val="00F77572"/>
    <w:rsid w:val="00F77BEE"/>
    <w:rsid w:val="00F8004C"/>
    <w:rsid w:val="00F801D4"/>
    <w:rsid w:val="00F804C4"/>
    <w:rsid w:val="00F81035"/>
    <w:rsid w:val="00F82023"/>
    <w:rsid w:val="00F820FB"/>
    <w:rsid w:val="00F82D10"/>
    <w:rsid w:val="00F82F2B"/>
    <w:rsid w:val="00F8351E"/>
    <w:rsid w:val="00F83683"/>
    <w:rsid w:val="00F83C0B"/>
    <w:rsid w:val="00F847FE"/>
    <w:rsid w:val="00F8490C"/>
    <w:rsid w:val="00F84BD4"/>
    <w:rsid w:val="00F85272"/>
    <w:rsid w:val="00F858B1"/>
    <w:rsid w:val="00F8660B"/>
    <w:rsid w:val="00F86638"/>
    <w:rsid w:val="00F8678C"/>
    <w:rsid w:val="00F86A91"/>
    <w:rsid w:val="00F87032"/>
    <w:rsid w:val="00F87870"/>
    <w:rsid w:val="00F87B5F"/>
    <w:rsid w:val="00F9020A"/>
    <w:rsid w:val="00F903A8"/>
    <w:rsid w:val="00F908E6"/>
    <w:rsid w:val="00F90A4C"/>
    <w:rsid w:val="00F91274"/>
    <w:rsid w:val="00F91537"/>
    <w:rsid w:val="00F919B7"/>
    <w:rsid w:val="00F929AB"/>
    <w:rsid w:val="00F929F7"/>
    <w:rsid w:val="00F93528"/>
    <w:rsid w:val="00F93B80"/>
    <w:rsid w:val="00F93F75"/>
    <w:rsid w:val="00F94353"/>
    <w:rsid w:val="00F943FF"/>
    <w:rsid w:val="00F9483D"/>
    <w:rsid w:val="00F95450"/>
    <w:rsid w:val="00F95BD9"/>
    <w:rsid w:val="00F95FA1"/>
    <w:rsid w:val="00F960EC"/>
    <w:rsid w:val="00F965F1"/>
    <w:rsid w:val="00F971B4"/>
    <w:rsid w:val="00F97CFA"/>
    <w:rsid w:val="00F97D88"/>
    <w:rsid w:val="00FA013E"/>
    <w:rsid w:val="00FA05EA"/>
    <w:rsid w:val="00FA082C"/>
    <w:rsid w:val="00FA0969"/>
    <w:rsid w:val="00FA09E9"/>
    <w:rsid w:val="00FA17FE"/>
    <w:rsid w:val="00FA2129"/>
    <w:rsid w:val="00FA2259"/>
    <w:rsid w:val="00FA2D23"/>
    <w:rsid w:val="00FA2D78"/>
    <w:rsid w:val="00FA31CA"/>
    <w:rsid w:val="00FA3391"/>
    <w:rsid w:val="00FA3419"/>
    <w:rsid w:val="00FA36F8"/>
    <w:rsid w:val="00FA4379"/>
    <w:rsid w:val="00FA486B"/>
    <w:rsid w:val="00FA4E87"/>
    <w:rsid w:val="00FA5796"/>
    <w:rsid w:val="00FA5B3F"/>
    <w:rsid w:val="00FA5ECF"/>
    <w:rsid w:val="00FA6474"/>
    <w:rsid w:val="00FA653D"/>
    <w:rsid w:val="00FA66D9"/>
    <w:rsid w:val="00FA6DF9"/>
    <w:rsid w:val="00FA6F92"/>
    <w:rsid w:val="00FA74EA"/>
    <w:rsid w:val="00FA7589"/>
    <w:rsid w:val="00FA7747"/>
    <w:rsid w:val="00FA7A2E"/>
    <w:rsid w:val="00FA7F83"/>
    <w:rsid w:val="00FB0179"/>
    <w:rsid w:val="00FB04A0"/>
    <w:rsid w:val="00FB0F65"/>
    <w:rsid w:val="00FB100F"/>
    <w:rsid w:val="00FB127E"/>
    <w:rsid w:val="00FB26DD"/>
    <w:rsid w:val="00FB2752"/>
    <w:rsid w:val="00FB277F"/>
    <w:rsid w:val="00FB2859"/>
    <w:rsid w:val="00FB346C"/>
    <w:rsid w:val="00FB361C"/>
    <w:rsid w:val="00FB479D"/>
    <w:rsid w:val="00FB49FC"/>
    <w:rsid w:val="00FB4C9B"/>
    <w:rsid w:val="00FB51FB"/>
    <w:rsid w:val="00FB553F"/>
    <w:rsid w:val="00FB56A6"/>
    <w:rsid w:val="00FB5B09"/>
    <w:rsid w:val="00FB5B73"/>
    <w:rsid w:val="00FB5D89"/>
    <w:rsid w:val="00FB5E0E"/>
    <w:rsid w:val="00FB6356"/>
    <w:rsid w:val="00FB7654"/>
    <w:rsid w:val="00FB7753"/>
    <w:rsid w:val="00FC1C1E"/>
    <w:rsid w:val="00FC1E21"/>
    <w:rsid w:val="00FC28F7"/>
    <w:rsid w:val="00FC2F36"/>
    <w:rsid w:val="00FC342B"/>
    <w:rsid w:val="00FC362D"/>
    <w:rsid w:val="00FC3B0A"/>
    <w:rsid w:val="00FC5533"/>
    <w:rsid w:val="00FC59F4"/>
    <w:rsid w:val="00FC5E84"/>
    <w:rsid w:val="00FC644C"/>
    <w:rsid w:val="00FC659C"/>
    <w:rsid w:val="00FC66C5"/>
    <w:rsid w:val="00FC6C0A"/>
    <w:rsid w:val="00FC6D54"/>
    <w:rsid w:val="00FC7831"/>
    <w:rsid w:val="00FC797C"/>
    <w:rsid w:val="00FC7B53"/>
    <w:rsid w:val="00FD0226"/>
    <w:rsid w:val="00FD051C"/>
    <w:rsid w:val="00FD072C"/>
    <w:rsid w:val="00FD10D8"/>
    <w:rsid w:val="00FD13DA"/>
    <w:rsid w:val="00FD14D4"/>
    <w:rsid w:val="00FD1576"/>
    <w:rsid w:val="00FD2A27"/>
    <w:rsid w:val="00FD30EF"/>
    <w:rsid w:val="00FD3740"/>
    <w:rsid w:val="00FD3802"/>
    <w:rsid w:val="00FD3E05"/>
    <w:rsid w:val="00FD418C"/>
    <w:rsid w:val="00FD42BA"/>
    <w:rsid w:val="00FD4342"/>
    <w:rsid w:val="00FD484A"/>
    <w:rsid w:val="00FD4D28"/>
    <w:rsid w:val="00FD5208"/>
    <w:rsid w:val="00FD5771"/>
    <w:rsid w:val="00FD5CE8"/>
    <w:rsid w:val="00FD6101"/>
    <w:rsid w:val="00FD670C"/>
    <w:rsid w:val="00FD69FF"/>
    <w:rsid w:val="00FD7174"/>
    <w:rsid w:val="00FD777F"/>
    <w:rsid w:val="00FD7867"/>
    <w:rsid w:val="00FD7CF3"/>
    <w:rsid w:val="00FE0ED4"/>
    <w:rsid w:val="00FE10EF"/>
    <w:rsid w:val="00FE1D96"/>
    <w:rsid w:val="00FE271F"/>
    <w:rsid w:val="00FE2990"/>
    <w:rsid w:val="00FE3401"/>
    <w:rsid w:val="00FE3BD0"/>
    <w:rsid w:val="00FE3D64"/>
    <w:rsid w:val="00FE4388"/>
    <w:rsid w:val="00FE47DB"/>
    <w:rsid w:val="00FE4B9A"/>
    <w:rsid w:val="00FE52E7"/>
    <w:rsid w:val="00FE5424"/>
    <w:rsid w:val="00FE58C6"/>
    <w:rsid w:val="00FE5B72"/>
    <w:rsid w:val="00FE5DC3"/>
    <w:rsid w:val="00FE76A3"/>
    <w:rsid w:val="00FF16E9"/>
    <w:rsid w:val="00FF1CFB"/>
    <w:rsid w:val="00FF28BF"/>
    <w:rsid w:val="00FF2D30"/>
    <w:rsid w:val="00FF2F0F"/>
    <w:rsid w:val="00FF337E"/>
    <w:rsid w:val="00FF3588"/>
    <w:rsid w:val="00FF36B3"/>
    <w:rsid w:val="00FF3F36"/>
    <w:rsid w:val="00FF4BB9"/>
    <w:rsid w:val="00FF561D"/>
    <w:rsid w:val="00FF5CD4"/>
    <w:rsid w:val="00FF61C5"/>
    <w:rsid w:val="00FF63D5"/>
    <w:rsid w:val="00FF648D"/>
    <w:rsid w:val="00FF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6C3EA13"/>
  <w15:docId w15:val="{E767F53D-3049-418D-87B9-5D84912CA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43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1229AB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1229A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25721E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972C59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25721E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25721E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25721E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25721E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229AB"/>
    <w:pPr>
      <w:spacing w:after="120"/>
    </w:pPr>
  </w:style>
  <w:style w:type="paragraph" w:styleId="Header">
    <w:name w:val="header"/>
    <w:basedOn w:val="Normal"/>
    <w:link w:val="HeaderChar"/>
    <w:rsid w:val="001229AB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907A6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229AB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907A6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229AB"/>
    <w:rPr>
      <w:rFonts w:cs="Times New Roman"/>
      <w:b/>
      <w:bCs/>
    </w:rPr>
  </w:style>
  <w:style w:type="paragraph" w:styleId="ListBullet">
    <w:name w:val="List Bullet"/>
    <w:basedOn w:val="Normal"/>
    <w:rsid w:val="001229AB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229A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229A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229AB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229A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229AB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229A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229AB"/>
    <w:pPr>
      <w:ind w:left="284"/>
    </w:pPr>
  </w:style>
  <w:style w:type="paragraph" w:customStyle="1" w:styleId="AAFrameAddress">
    <w:name w:val="AA Frame Address"/>
    <w:basedOn w:val="Heading1"/>
    <w:uiPriority w:val="99"/>
    <w:rsid w:val="001229A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229AB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229AB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229A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229A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229A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229A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229A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229A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229A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229A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229A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229AB"/>
    <w:pPr>
      <w:ind w:left="2552" w:hanging="284"/>
    </w:pPr>
  </w:style>
  <w:style w:type="paragraph" w:styleId="TOC2">
    <w:name w:val="toc 2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229A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229A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229AB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229A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229A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229AB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229AB"/>
    <w:pPr>
      <w:ind w:left="567" w:hanging="567"/>
    </w:pPr>
  </w:style>
  <w:style w:type="paragraph" w:styleId="ListBullet5">
    <w:name w:val="List Bullet 5"/>
    <w:basedOn w:val="Normal"/>
    <w:uiPriority w:val="99"/>
    <w:rsid w:val="001229AB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229AB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5721E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25721E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229AB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CA29E1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229AB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5721E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1229A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229A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229A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229A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229A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229A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229A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229AB"/>
    <w:pPr>
      <w:framePr w:h="443" w:wrap="around" w:y="8223"/>
    </w:pPr>
  </w:style>
  <w:style w:type="paragraph" w:customStyle="1" w:styleId="a">
    <w:name w:val="¢éÍ¤ÇÒÁ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229A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229A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229A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229A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229A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5721E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5721E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1229AB"/>
  </w:style>
  <w:style w:type="paragraph" w:customStyle="1" w:styleId="ASSETS">
    <w:name w:val="ASSETS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5721E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5721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423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4230F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5721E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5721E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5721E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5721E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a6">
    <w:name w:val="เนื้อเรื่อง"/>
    <w:basedOn w:val="Normal"/>
    <w:rsid w:val="001530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AB3B9B"/>
    <w:pPr>
      <w:ind w:left="720"/>
      <w:contextualSpacing/>
    </w:pPr>
    <w:rPr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8256EC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8126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Cordia New"/>
      <w:sz w:val="21"/>
      <w:szCs w:val="21"/>
      <w:lang w:bidi="ar-SA"/>
    </w:rPr>
  </w:style>
  <w:style w:type="character" w:customStyle="1" w:styleId="PlainTextChar">
    <w:name w:val="Plain Text Char"/>
    <w:link w:val="PlainText"/>
    <w:uiPriority w:val="99"/>
    <w:rsid w:val="008126C0"/>
    <w:rPr>
      <w:rFonts w:ascii="Consolas" w:eastAsia="Calibri" w:hAnsi="Consolas" w:cs="Cordia New"/>
      <w:sz w:val="21"/>
      <w:szCs w:val="21"/>
      <w:lang w:bidi="ar-SA"/>
    </w:rPr>
  </w:style>
  <w:style w:type="paragraph" w:styleId="NoSpacing">
    <w:name w:val="No Spacing"/>
    <w:uiPriority w:val="1"/>
    <w:qFormat/>
    <w:rsid w:val="00202D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THB">
    <w:name w:val="FSTHB"/>
    <w:basedOn w:val="Heading1"/>
    <w:link w:val="FSTHBChar"/>
    <w:qFormat/>
    <w:rsid w:val="00341D87"/>
    <w:pPr>
      <w:numPr>
        <w:numId w:val="0"/>
      </w:numPr>
      <w:shd w:val="clear" w:color="auto" w:fill="auto"/>
      <w:spacing w:line="240" w:lineRule="auto"/>
      <w:jc w:val="right"/>
    </w:pPr>
    <w:rPr>
      <w:rFonts w:ascii="Angsana New" w:eastAsia="MS Mincho" w:hAnsi="Angsana New"/>
      <w:b w:val="0"/>
      <w:bCs w:val="0"/>
      <w:color w:val="000000"/>
      <w:sz w:val="30"/>
      <w:szCs w:val="30"/>
      <w:u w:val="none"/>
    </w:rPr>
  </w:style>
  <w:style w:type="character" w:customStyle="1" w:styleId="FSTHBChar">
    <w:name w:val="FSTHB Char"/>
    <w:link w:val="FSTHB"/>
    <w:rsid w:val="00341D87"/>
    <w:rPr>
      <w:rFonts w:ascii="Angsana New" w:eastAsia="MS Mincho" w:hAnsi="Angsana New"/>
      <w:color w:val="000000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6175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27607F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unhideWhenUsed/>
    <w:rsid w:val="00E90A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90AA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90AA8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E90A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90AA8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3478C"/>
    <w:rPr>
      <w:rFonts w:ascii="Arial" w:hAnsi="Arial"/>
      <w:sz w:val="18"/>
      <w:szCs w:val="22"/>
    </w:rPr>
  </w:style>
  <w:style w:type="character" w:styleId="FootnoteReference">
    <w:name w:val="footnote reference"/>
    <w:aliases w:val="fr"/>
    <w:basedOn w:val="DefaultParagraphFont"/>
    <w:semiHidden/>
    <w:unhideWhenUsed/>
    <w:rsid w:val="00640477"/>
    <w:rPr>
      <w:vertAlign w:val="superscript"/>
    </w:rPr>
  </w:style>
  <w:style w:type="character" w:customStyle="1" w:styleId="shorttext1">
    <w:name w:val="short_text1"/>
    <w:basedOn w:val="DefaultParagraphFont"/>
    <w:uiPriority w:val="99"/>
    <w:rsid w:val="0025721E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25721E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25721E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5721E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25721E"/>
    <w:rPr>
      <w:rFonts w:cs="Times New Roman"/>
    </w:rPr>
  </w:style>
  <w:style w:type="paragraph" w:customStyle="1" w:styleId="AccountingPolicy">
    <w:name w:val="Accounting Policy"/>
    <w:basedOn w:val="Normal"/>
    <w:link w:val="AccountingPolicyChar1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5721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25721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25721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25721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25721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25721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25721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25721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25721E"/>
    <w:rPr>
      <w:i/>
      <w:iCs/>
    </w:rPr>
  </w:style>
  <w:style w:type="character" w:customStyle="1" w:styleId="apple-converted-space">
    <w:name w:val="apple-converted-space"/>
    <w:basedOn w:val="DefaultParagraphFont"/>
    <w:rsid w:val="0025721E"/>
  </w:style>
  <w:style w:type="paragraph" w:customStyle="1" w:styleId="TableParagraph">
    <w:name w:val="Table Paragraph"/>
    <w:basedOn w:val="Normal"/>
    <w:uiPriority w:val="1"/>
    <w:qFormat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25721E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25721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2572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2572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25721E"/>
    <w:rPr>
      <w:rFonts w:ascii="Book Antiqua" w:eastAsia="Times New Roman" w:hAnsi="Book Antiqua" w:cs="Times New Roman"/>
      <w:szCs w:val="22"/>
    </w:rPr>
  </w:style>
  <w:style w:type="paragraph" w:customStyle="1" w:styleId="zDistnHeader">
    <w:name w:val="zDistnHeader"/>
    <w:basedOn w:val="Normal"/>
    <w:next w:val="Normal"/>
    <w:rsid w:val="008148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character" w:customStyle="1" w:styleId="blockChar">
    <w:name w:val="block Char"/>
    <w:aliases w:val="b Char"/>
    <w:locked/>
    <w:rsid w:val="00F15587"/>
    <w:rPr>
      <w:rFonts w:ascii="Times New Roman" w:hAnsi="Times New Roman" w:cs="Times New Roman"/>
      <w:sz w:val="22"/>
      <w:lang w:val="en-GB" w:bidi="ar-SA"/>
    </w:rPr>
  </w:style>
  <w:style w:type="character" w:customStyle="1" w:styleId="ui-provider">
    <w:name w:val="ui-provider"/>
    <w:basedOn w:val="DefaultParagraphFont"/>
    <w:rsid w:val="00C854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9E901A-35EA-43D1-BE2E-777E35B71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11</Pages>
  <Words>2006</Words>
  <Characters>11436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13416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Jutatouch, Ohpassatchakul</dc:creator>
  <cp:keywords/>
  <cp:lastModifiedBy>Klinsukon, Yendee</cp:lastModifiedBy>
  <cp:revision>2</cp:revision>
  <cp:lastPrinted>2023-10-19T06:19:00Z</cp:lastPrinted>
  <dcterms:created xsi:type="dcterms:W3CDTF">2023-11-01T06:50:00Z</dcterms:created>
  <dcterms:modified xsi:type="dcterms:W3CDTF">2023-11-01T06:50:00Z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