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9966AE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9966AE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9966AE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9966AE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9966AE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9966AE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9966AE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9966AE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9966AE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AD4AA1" w:rsidRPr="009966AE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77777777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AD4AA1" w:rsidRPr="009966AE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77777777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63EB2A0E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AD4AA1" w:rsidRPr="009966AE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7777777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661B5489" w:rsidR="00AD4AA1" w:rsidRPr="009966AE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D27E07" w:rsidRPr="009966AE" w14:paraId="61DACD20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C4F4F3B" w14:textId="21FC3FBD" w:rsidR="00D27E07" w:rsidRPr="009966AE" w:rsidRDefault="00D27E07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99F5DE7" w14:textId="77777777" w:rsidR="00D27E07" w:rsidRPr="009966AE" w:rsidRDefault="00D27E07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1E24E19" w14:textId="4FF9CE12" w:rsidR="00D27E07" w:rsidRPr="009966AE" w:rsidRDefault="00D27E07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5104C1" w:rsidRPr="009966AE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27ED3E7B" w:rsidR="005104C1" w:rsidRPr="009966AE" w:rsidRDefault="00D27E07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E717C63" w14:textId="77777777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0570F3E8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5104C1" w:rsidRPr="009966AE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5BDDC07D" w:rsidR="005104C1" w:rsidRPr="009966AE" w:rsidRDefault="00D27E07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85F73F1" w14:textId="77777777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5104C1" w:rsidRPr="009966AE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3FFBEDBB" w:rsidR="005104C1" w:rsidRPr="009966AE" w:rsidRDefault="00D27E07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97A0523" w14:textId="77777777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1A2CB7A4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5104C1" w:rsidRPr="009966AE" w14:paraId="6C6A6B1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5DE4386" w14:textId="156B320E" w:rsidR="005104C1" w:rsidRPr="009966AE" w:rsidRDefault="00D27E07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AD1509B" w14:textId="77777777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B0E3DEB" w14:textId="1C935FA5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5104C1" w:rsidRPr="009966AE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4C88FD2B" w:rsidR="005104C1" w:rsidRPr="009966AE" w:rsidRDefault="00D27E07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D0C4B97" w14:textId="77777777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5104C1" w:rsidRPr="009966AE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4A78119A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1</w:t>
            </w:r>
            <w:r w:rsidR="00D27E07"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804EF40" w14:textId="77777777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5943E61D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5104C1" w:rsidRPr="009966AE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1749CD6E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D27E07"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1A215BE" w14:textId="77777777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5006477C" w:rsidR="005104C1" w:rsidRPr="009966AE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bookmarkEnd w:id="0"/>
    </w:tbl>
    <w:p w14:paraId="58D9453C" w14:textId="77777777" w:rsidR="001A021D" w:rsidRPr="009966AE" w:rsidRDefault="001A021D" w:rsidP="00C4658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61E3067" w14:textId="77777777" w:rsidR="00DB12B7" w:rsidRPr="009966AE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9966A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33BDC1" w14:textId="77777777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F0362E3" w14:textId="7D8BCED8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9966AE">
        <w:rPr>
          <w:rFonts w:asciiTheme="majorBidi" w:hAnsiTheme="majorBidi" w:cstheme="majorBidi" w:hint="cs"/>
          <w:sz w:val="28"/>
          <w:szCs w:val="28"/>
          <w:cs/>
        </w:rPr>
        <w:t>่</w:t>
      </w:r>
      <w:r w:rsidR="007B14BC"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="0047478F" w:rsidRPr="009966AE">
        <w:rPr>
          <w:rFonts w:asciiTheme="majorBidi" w:hAnsiTheme="majorBidi" w:cstheme="majorBidi"/>
          <w:sz w:val="28"/>
          <w:szCs w:val="28"/>
        </w:rPr>
        <w:t>13</w:t>
      </w:r>
      <w:r w:rsidR="00DE779C"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="00601A11" w:rsidRPr="009966AE">
        <w:rPr>
          <w:rFonts w:asciiTheme="majorBidi" w:hAnsiTheme="majorBidi" w:hint="cs"/>
          <w:sz w:val="28"/>
          <w:szCs w:val="28"/>
          <w:cs/>
        </w:rPr>
        <w:t>พฤศจิกายน</w:t>
      </w:r>
      <w:r w:rsidR="0068473B" w:rsidRPr="009966AE">
        <w:rPr>
          <w:rFonts w:asciiTheme="majorBidi" w:hAnsiTheme="majorBidi"/>
          <w:sz w:val="28"/>
          <w:szCs w:val="28"/>
          <w:cs/>
        </w:rPr>
        <w:t xml:space="preserve"> </w:t>
      </w:r>
      <w:r w:rsidR="004B6DB0" w:rsidRPr="009966AE">
        <w:rPr>
          <w:rFonts w:asciiTheme="majorBidi" w:hAnsiTheme="majorBidi" w:cstheme="majorBidi"/>
          <w:sz w:val="28"/>
          <w:szCs w:val="28"/>
        </w:rPr>
        <w:t>256</w:t>
      </w:r>
      <w:r w:rsidR="005C406E" w:rsidRPr="009966AE">
        <w:rPr>
          <w:rFonts w:asciiTheme="majorBidi" w:hAnsiTheme="majorBidi" w:cstheme="majorBidi"/>
          <w:sz w:val="28"/>
          <w:szCs w:val="28"/>
        </w:rPr>
        <w:t>6</w:t>
      </w:r>
      <w:r w:rsidR="0068473B" w:rsidRPr="009966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FF58D22" w14:textId="77777777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A343621" w14:textId="1C92997E" w:rsidR="00DB12B7" w:rsidRPr="009966AE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000D75AC" w14:textId="77777777" w:rsidR="00DB12B7" w:rsidRPr="009966AE" w:rsidRDefault="00DB12B7" w:rsidP="00DB12B7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1F67E742" w14:textId="0C659F3F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9966AE">
        <w:rPr>
          <w:rFonts w:asciiTheme="majorBidi" w:hAnsiTheme="majorBidi" w:cstheme="majorBidi"/>
          <w:sz w:val="28"/>
          <w:szCs w:val="28"/>
        </w:rPr>
        <w:t>(“</w:t>
      </w:r>
      <w:r w:rsidRPr="009966AE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9966AE">
        <w:rPr>
          <w:rFonts w:asciiTheme="majorBidi" w:hAnsiTheme="majorBidi" w:cstheme="majorBidi"/>
          <w:sz w:val="28"/>
          <w:szCs w:val="28"/>
        </w:rPr>
        <w:t xml:space="preserve">”) </w:t>
      </w:r>
      <w:r w:rsidRPr="009966AE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9966AE">
        <w:rPr>
          <w:rFonts w:asciiTheme="majorBidi" w:hAnsiTheme="majorBidi" w:cstheme="majorBidi"/>
          <w:sz w:val="28"/>
          <w:szCs w:val="28"/>
        </w:rPr>
        <w:t>34</w:t>
      </w:r>
      <w:r w:rsidRPr="009966AE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9966AE">
        <w:rPr>
          <w:rFonts w:asciiTheme="majorBidi" w:hAnsiTheme="majorBidi" w:cstheme="majorBidi"/>
          <w:sz w:val="28"/>
          <w:szCs w:val="28"/>
        </w:rPr>
        <w:br/>
      </w:r>
      <w:r w:rsidRPr="009966A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966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9966AE">
        <w:rPr>
          <w:rFonts w:asciiTheme="majorBidi" w:hAnsiTheme="majorBidi" w:cstheme="majorBidi"/>
          <w:sz w:val="28"/>
          <w:szCs w:val="28"/>
        </w:rPr>
        <w:br/>
        <w:t>31</w:t>
      </w:r>
      <w:r w:rsidRPr="009966A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966AE">
        <w:rPr>
          <w:rFonts w:asciiTheme="majorBidi" w:hAnsiTheme="majorBidi" w:cstheme="majorBidi"/>
          <w:sz w:val="28"/>
          <w:szCs w:val="28"/>
        </w:rPr>
        <w:t>256</w:t>
      </w:r>
      <w:r w:rsidR="00180A8B" w:rsidRPr="009966AE">
        <w:rPr>
          <w:rFonts w:asciiTheme="majorBidi" w:hAnsiTheme="majorBidi" w:cstheme="majorBidi" w:hint="cs"/>
          <w:sz w:val="28"/>
          <w:szCs w:val="28"/>
          <w:cs/>
        </w:rPr>
        <w:t>5</w:t>
      </w:r>
    </w:p>
    <w:p w14:paraId="701F830D" w14:textId="77777777" w:rsidR="00DB12B7" w:rsidRPr="009966AE" w:rsidRDefault="00DB12B7" w:rsidP="00DB1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3F37A6B" w14:textId="381A0A1D" w:rsidR="00DB12B7" w:rsidRPr="009966AE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966AE">
        <w:rPr>
          <w:rFonts w:asciiTheme="majorBidi" w:hAnsiTheme="majorBidi" w:cstheme="majorBidi"/>
          <w:sz w:val="28"/>
          <w:szCs w:val="28"/>
        </w:rPr>
        <w:t>31</w:t>
      </w:r>
      <w:r w:rsidRPr="009966A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966AE">
        <w:rPr>
          <w:rFonts w:asciiTheme="majorBidi" w:hAnsiTheme="majorBidi" w:cstheme="majorBidi"/>
          <w:sz w:val="28"/>
          <w:szCs w:val="28"/>
        </w:rPr>
        <w:t>256</w:t>
      </w:r>
      <w:r w:rsidR="00180A8B" w:rsidRPr="009966AE">
        <w:rPr>
          <w:rFonts w:asciiTheme="majorBidi" w:hAnsiTheme="majorBidi" w:cstheme="majorBidi" w:hint="cs"/>
          <w:sz w:val="28"/>
          <w:szCs w:val="28"/>
          <w:cs/>
        </w:rPr>
        <w:t>5</w:t>
      </w:r>
    </w:p>
    <w:p w14:paraId="35372F95" w14:textId="77777777" w:rsidR="0084440E" w:rsidRPr="009966AE" w:rsidRDefault="0084440E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AC33197" w14:textId="77777777" w:rsidR="00DB12B7" w:rsidRPr="009966AE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00C838FE" w:rsidR="0068473B" w:rsidRPr="009966AE" w:rsidRDefault="0068473B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1016"/>
        <w:gridCol w:w="244"/>
        <w:gridCol w:w="998"/>
        <w:gridCol w:w="270"/>
        <w:gridCol w:w="990"/>
      </w:tblGrid>
      <w:tr w:rsidR="0068473B" w:rsidRPr="009966AE" w14:paraId="28FCB6CC" w14:textId="77777777" w:rsidTr="007E0490">
        <w:trPr>
          <w:tblHeader/>
        </w:trPr>
        <w:tc>
          <w:tcPr>
            <w:tcW w:w="4410" w:type="dxa"/>
            <w:hideMark/>
          </w:tcPr>
          <w:p w14:paraId="3D69AAA9" w14:textId="77777777" w:rsidR="0068473B" w:rsidRPr="009966AE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hideMark/>
          </w:tcPr>
          <w:p w14:paraId="19C4FAB3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4D26EAF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hideMark/>
          </w:tcPr>
          <w:p w14:paraId="07ECF842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73B" w:rsidRPr="009966AE" w14:paraId="03D5A618" w14:textId="77777777" w:rsidTr="007E0490">
        <w:trPr>
          <w:tblHeader/>
        </w:trPr>
        <w:tc>
          <w:tcPr>
            <w:tcW w:w="4410" w:type="dxa"/>
            <w:hideMark/>
          </w:tcPr>
          <w:p w14:paraId="01FD7A25" w14:textId="0542CBBF" w:rsidR="0068473B" w:rsidRPr="009966AE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13B4F" w:rsidRPr="009966AE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966AE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9966AE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 xml:space="preserve">30 </w:t>
            </w:r>
            <w:r w:rsidR="00601A11" w:rsidRPr="009966AE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74437C3C" w14:textId="0AD1EA0F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5C01FCBD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5349C1A4" w14:textId="390E17E3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44" w:type="dxa"/>
          </w:tcPr>
          <w:p w14:paraId="4F968865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CFB6009" w14:textId="4B38415A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2A00ED7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661237" w14:textId="75FCF9A4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68473B" w:rsidRPr="009966AE" w14:paraId="43D95042" w14:textId="77777777" w:rsidTr="0068473B">
        <w:trPr>
          <w:tblHeader/>
        </w:trPr>
        <w:tc>
          <w:tcPr>
            <w:tcW w:w="4410" w:type="dxa"/>
          </w:tcPr>
          <w:p w14:paraId="36519F97" w14:textId="77777777" w:rsidR="0068473B" w:rsidRPr="009966AE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74643886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73B" w:rsidRPr="009966AE" w14:paraId="7A2E733C" w14:textId="77777777" w:rsidTr="007E0490">
        <w:tc>
          <w:tcPr>
            <w:tcW w:w="4410" w:type="dxa"/>
            <w:hideMark/>
          </w:tcPr>
          <w:p w14:paraId="02E8DD41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3A7CC1F5" w14:textId="77777777" w:rsidR="0068473B" w:rsidRPr="009966AE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29A873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C302974" w14:textId="77777777" w:rsidR="0068473B" w:rsidRPr="009966AE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3EB333A3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BD0CEA6" w14:textId="77777777" w:rsidR="0068473B" w:rsidRPr="009966AE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4BFBA" w14:textId="77777777" w:rsidR="0068473B" w:rsidRPr="009966AE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8BFB25" w14:textId="77777777" w:rsidR="0068473B" w:rsidRPr="009966AE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410B9" w:rsidRPr="009966AE" w14:paraId="216BEB1A" w14:textId="77777777" w:rsidTr="007E0490">
        <w:tc>
          <w:tcPr>
            <w:tcW w:w="4410" w:type="dxa"/>
            <w:hideMark/>
          </w:tcPr>
          <w:p w14:paraId="6307B8D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vAlign w:val="bottom"/>
          </w:tcPr>
          <w:p w14:paraId="3A4BB7B3" w14:textId="0B4D702B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262" w:type="dxa"/>
          </w:tcPr>
          <w:p w14:paraId="05D3177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37BDA5" w14:textId="0C846C6D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44" w:type="dxa"/>
          </w:tcPr>
          <w:p w14:paraId="0B732A20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C23D687" w14:textId="0DAEACF1" w:rsidR="002410B9" w:rsidRPr="009966AE" w:rsidRDefault="002410B9" w:rsidP="002410B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E9EF21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87A904" w14:textId="43F51490" w:rsidR="002410B9" w:rsidRPr="009966AE" w:rsidRDefault="002410B9" w:rsidP="002410B9">
            <w:pPr>
              <w:pStyle w:val="acctfourfigures"/>
              <w:tabs>
                <w:tab w:val="decimal" w:pos="72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410B9" w:rsidRPr="009966AE" w14:paraId="672DF49F" w14:textId="77777777" w:rsidTr="007E0490">
        <w:tc>
          <w:tcPr>
            <w:tcW w:w="4410" w:type="dxa"/>
            <w:hideMark/>
          </w:tcPr>
          <w:p w14:paraId="4427067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2F9152" w14:textId="2468FB53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62" w:type="dxa"/>
          </w:tcPr>
          <w:p w14:paraId="43E6AFF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3F93A8D" w14:textId="705613AF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44" w:type="dxa"/>
          </w:tcPr>
          <w:p w14:paraId="0B47DFF5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F677E56" w14:textId="01A6F68E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171 </w:t>
            </w:r>
          </w:p>
        </w:tc>
        <w:tc>
          <w:tcPr>
            <w:tcW w:w="270" w:type="dxa"/>
          </w:tcPr>
          <w:p w14:paraId="20669C42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8562DA" w14:textId="4A868EED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</w:tr>
      <w:tr w:rsidR="002410B9" w:rsidRPr="009966AE" w14:paraId="77415314" w14:textId="77777777" w:rsidTr="007E0490">
        <w:tc>
          <w:tcPr>
            <w:tcW w:w="4410" w:type="dxa"/>
            <w:hideMark/>
          </w:tcPr>
          <w:p w14:paraId="690E7723" w14:textId="1C5F7CF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42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AFD71D3" w14:textId="1C2AE830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62" w:type="dxa"/>
          </w:tcPr>
          <w:p w14:paraId="18048C0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17C1959" w14:textId="343D897E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44" w:type="dxa"/>
          </w:tcPr>
          <w:p w14:paraId="10E51F09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0E45C7C" w14:textId="3097B706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13BCD994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F3BA5D" w14:textId="75821610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</w:tr>
      <w:tr w:rsidR="002410B9" w:rsidRPr="009966AE" w14:paraId="75B46D7E" w14:textId="77777777" w:rsidTr="007E0490">
        <w:tc>
          <w:tcPr>
            <w:tcW w:w="4410" w:type="dxa"/>
            <w:hideMark/>
          </w:tcPr>
          <w:p w14:paraId="201D298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F75F7" w14:textId="0D836F75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262" w:type="dxa"/>
          </w:tcPr>
          <w:p w14:paraId="46ED4E9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ED9443" w14:textId="516AA0AB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244" w:type="dxa"/>
          </w:tcPr>
          <w:p w14:paraId="6D5D7CCB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896943" w14:textId="1DB7D330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5098105F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8EEF7" w14:textId="70FF75A1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</w:tr>
      <w:tr w:rsidR="002410B9" w:rsidRPr="009966AE" w14:paraId="5A0EC22D" w14:textId="77777777" w:rsidTr="007E0490">
        <w:tc>
          <w:tcPr>
            <w:tcW w:w="4410" w:type="dxa"/>
            <w:hideMark/>
          </w:tcPr>
          <w:p w14:paraId="25D96D0A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38F2A0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0C09D5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6216A9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60C205F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42A139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2FD0D7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6B8660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10B9" w:rsidRPr="009966AE" w14:paraId="6C0976DA" w14:textId="77777777" w:rsidTr="00791E26">
        <w:tc>
          <w:tcPr>
            <w:tcW w:w="4410" w:type="dxa"/>
            <w:hideMark/>
          </w:tcPr>
          <w:p w14:paraId="033C261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</w:tcPr>
          <w:p w14:paraId="358F2AB6" w14:textId="4FB3A978" w:rsidR="002410B9" w:rsidRPr="009966AE" w:rsidRDefault="002410B9" w:rsidP="000E2A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0664B7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F6A8379" w14:textId="34049803" w:rsidR="002410B9" w:rsidRPr="009966AE" w:rsidRDefault="002410B9" w:rsidP="000E2AD3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442B856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EA68CFC" w14:textId="770165EF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13,594 </w:t>
            </w:r>
          </w:p>
        </w:tc>
        <w:tc>
          <w:tcPr>
            <w:tcW w:w="270" w:type="dxa"/>
          </w:tcPr>
          <w:p w14:paraId="567BA644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A66F52" w14:textId="12DCE894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10,286</w:t>
            </w:r>
          </w:p>
        </w:tc>
      </w:tr>
      <w:tr w:rsidR="002410B9" w:rsidRPr="009966AE" w14:paraId="2E7AEBA4" w14:textId="77777777" w:rsidTr="00791E26">
        <w:tc>
          <w:tcPr>
            <w:tcW w:w="4410" w:type="dxa"/>
            <w:hideMark/>
          </w:tcPr>
          <w:p w14:paraId="42216FC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7C9CC09" w14:textId="3A79388F" w:rsidR="002410B9" w:rsidRPr="009966AE" w:rsidRDefault="002410B9" w:rsidP="000E2A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3A5253A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6191DF23" w14:textId="0C1DA745" w:rsidR="002410B9" w:rsidRPr="009966AE" w:rsidRDefault="002410B9" w:rsidP="000E2A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42A1CFB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EA685CD" w14:textId="56E3C2D8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600 </w:t>
            </w:r>
          </w:p>
        </w:tc>
        <w:tc>
          <w:tcPr>
            <w:tcW w:w="270" w:type="dxa"/>
          </w:tcPr>
          <w:p w14:paraId="6567E149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D3AA93A" w14:textId="2204AB28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900</w:t>
            </w:r>
          </w:p>
        </w:tc>
      </w:tr>
      <w:tr w:rsidR="002410B9" w:rsidRPr="009966AE" w14:paraId="016A55DA" w14:textId="77777777" w:rsidTr="007E0490">
        <w:tc>
          <w:tcPr>
            <w:tcW w:w="4410" w:type="dxa"/>
            <w:hideMark/>
          </w:tcPr>
          <w:p w14:paraId="3CAEB6B0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</w:tcPr>
          <w:p w14:paraId="15A35C0D" w14:textId="577BA93A" w:rsidR="002410B9" w:rsidRPr="009966AE" w:rsidRDefault="002410B9" w:rsidP="000E2A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70F179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908F6E3" w14:textId="5DC0707A" w:rsidR="002410B9" w:rsidRPr="009966AE" w:rsidRDefault="002410B9" w:rsidP="000E2A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47F4460B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12FFD33" w14:textId="1B6B55D1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416 </w:t>
            </w:r>
          </w:p>
        </w:tc>
        <w:tc>
          <w:tcPr>
            <w:tcW w:w="270" w:type="dxa"/>
          </w:tcPr>
          <w:p w14:paraId="291141E7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61A137D" w14:textId="75AB5A32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538</w:t>
            </w:r>
          </w:p>
        </w:tc>
      </w:tr>
      <w:tr w:rsidR="002410B9" w:rsidRPr="009966AE" w14:paraId="230D5DFD" w14:textId="77777777" w:rsidTr="007E0490">
        <w:tc>
          <w:tcPr>
            <w:tcW w:w="4410" w:type="dxa"/>
            <w:hideMark/>
          </w:tcPr>
          <w:p w14:paraId="676C473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FF45E29" w14:textId="3E1809C3" w:rsidR="002410B9" w:rsidRPr="009966AE" w:rsidRDefault="002410B9" w:rsidP="000E2A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CCD2470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4FB927D" w14:textId="575DD0B7" w:rsidR="002410B9" w:rsidRPr="009966AE" w:rsidRDefault="002410B9" w:rsidP="000E2AD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422F88EC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4A49276" w14:textId="0C676E5C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270" w:type="dxa"/>
          </w:tcPr>
          <w:p w14:paraId="289392B5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6FFB6D" w14:textId="05848BC3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45</w:t>
            </w: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66AE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500</w:t>
            </w:r>
          </w:p>
        </w:tc>
      </w:tr>
      <w:tr w:rsidR="002410B9" w:rsidRPr="009966AE" w14:paraId="414E4E15" w14:textId="77777777" w:rsidTr="007E0490">
        <w:tc>
          <w:tcPr>
            <w:tcW w:w="4410" w:type="dxa"/>
          </w:tcPr>
          <w:p w14:paraId="52DB812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F5E778" w14:textId="77777777" w:rsidR="002410B9" w:rsidRPr="009966AE" w:rsidRDefault="002410B9" w:rsidP="002410B9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79BDB291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D786BEB" w14:textId="77777777" w:rsidR="002410B9" w:rsidRPr="009966AE" w:rsidRDefault="002410B9" w:rsidP="002410B9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D11155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6292A033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18B8D1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577002C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10B9" w:rsidRPr="009966AE" w14:paraId="7B94B473" w14:textId="77777777" w:rsidTr="007E0490">
        <w:tc>
          <w:tcPr>
            <w:tcW w:w="4410" w:type="dxa"/>
            <w:hideMark/>
          </w:tcPr>
          <w:p w14:paraId="74165B0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</w:tcPr>
          <w:p w14:paraId="18AE64B3" w14:textId="77777777" w:rsidR="002410B9" w:rsidRPr="009966AE" w:rsidRDefault="002410B9" w:rsidP="002410B9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7559DC00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359D5F4" w14:textId="77777777" w:rsidR="002410B9" w:rsidRPr="009966AE" w:rsidRDefault="002410B9" w:rsidP="002410B9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8719F1E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F24BEB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574054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14B94B4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10B9" w:rsidRPr="009966AE" w14:paraId="40CCB282" w14:textId="77777777" w:rsidTr="007E0490">
        <w:tc>
          <w:tcPr>
            <w:tcW w:w="4410" w:type="dxa"/>
            <w:hideMark/>
          </w:tcPr>
          <w:p w14:paraId="12DB91B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C730A81" w14:textId="562C962E" w:rsidR="002410B9" w:rsidRPr="009966AE" w:rsidRDefault="002410B9" w:rsidP="000E2AD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3466C09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64F756DE" w14:textId="0A31A672" w:rsidR="002410B9" w:rsidRPr="009966AE" w:rsidRDefault="002410B9" w:rsidP="000E2AD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</w:tcPr>
          <w:p w14:paraId="7FCC5FB5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E809385" w14:textId="07F47DA9" w:rsidR="002410B9" w:rsidRPr="009966AE" w:rsidRDefault="002410B9" w:rsidP="000E2AD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5A83D65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2480AA2" w14:textId="0C0398C1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</w:tr>
      <w:tr w:rsidR="002410B9" w:rsidRPr="009966AE" w14:paraId="6F98F669" w14:textId="77777777" w:rsidTr="007E0490">
        <w:tc>
          <w:tcPr>
            <w:tcW w:w="4410" w:type="dxa"/>
            <w:hideMark/>
          </w:tcPr>
          <w:p w14:paraId="07E8EDE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DFBBE77" w14:textId="078A58E0" w:rsidR="002410B9" w:rsidRPr="009966AE" w:rsidRDefault="002410B9" w:rsidP="000E2AD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0DC6A54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BEC080" w14:textId="646D8CA9" w:rsidR="002410B9" w:rsidRPr="009966AE" w:rsidRDefault="002410B9" w:rsidP="000E2AD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</w:tcPr>
          <w:p w14:paraId="68EBBB13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74BA2B" w14:textId="4FE26023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2,369</w:t>
            </w:r>
          </w:p>
        </w:tc>
        <w:tc>
          <w:tcPr>
            <w:tcW w:w="270" w:type="dxa"/>
          </w:tcPr>
          <w:p w14:paraId="3716DD89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3DA96A" w14:textId="1B27FDDA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2,327</w:t>
            </w:r>
          </w:p>
        </w:tc>
      </w:tr>
      <w:tr w:rsidR="002410B9" w:rsidRPr="009966AE" w14:paraId="453251C0" w14:textId="77777777" w:rsidTr="007E0490">
        <w:tc>
          <w:tcPr>
            <w:tcW w:w="4410" w:type="dxa"/>
          </w:tcPr>
          <w:p w14:paraId="4D769323" w14:textId="12535D30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8F78C84" w14:textId="77777777" w:rsidR="002410B9" w:rsidRPr="009966AE" w:rsidRDefault="002410B9" w:rsidP="002410B9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BD685E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FDB1873" w14:textId="77777777" w:rsidR="002410B9" w:rsidRPr="009966AE" w:rsidRDefault="002410B9" w:rsidP="002410B9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345DC73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A271E76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88A48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D6DB7D6" w14:textId="77777777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10B9" w:rsidRPr="009966AE" w14:paraId="584F77E5" w14:textId="77777777" w:rsidTr="00DE5043">
        <w:tc>
          <w:tcPr>
            <w:tcW w:w="4410" w:type="dxa"/>
          </w:tcPr>
          <w:p w14:paraId="68441757" w14:textId="232ABCE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</w:tcPr>
          <w:p w14:paraId="17405DB1" w14:textId="1CDE47D1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</w:t>
            </w:r>
            <w:r w:rsidR="00216CE5" w:rsidRPr="009966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64</w:t>
            </w:r>
          </w:p>
        </w:tc>
        <w:tc>
          <w:tcPr>
            <w:tcW w:w="262" w:type="dxa"/>
          </w:tcPr>
          <w:p w14:paraId="1B57172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7203AC9" w14:textId="39E5A45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244" w:type="dxa"/>
          </w:tcPr>
          <w:p w14:paraId="2A7C2862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825F8B6" w14:textId="1FFE9BBD" w:rsidR="002410B9" w:rsidRPr="009966AE" w:rsidRDefault="002410B9" w:rsidP="000E2AD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C35866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32BAD" w14:textId="18B6D29B" w:rsidR="002410B9" w:rsidRPr="009966AE" w:rsidRDefault="002410B9" w:rsidP="000E2AD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10B9" w:rsidRPr="009966AE" w14:paraId="5852F948" w14:textId="77777777" w:rsidTr="00DE5043">
        <w:tc>
          <w:tcPr>
            <w:tcW w:w="4410" w:type="dxa"/>
          </w:tcPr>
          <w:p w14:paraId="1373062D" w14:textId="520DB289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3EC0B9D3" w14:textId="673F8D42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62" w:type="dxa"/>
          </w:tcPr>
          <w:p w14:paraId="02A5A67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7EF589B" w14:textId="32D04696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1,131</w:t>
            </w:r>
          </w:p>
        </w:tc>
        <w:tc>
          <w:tcPr>
            <w:tcW w:w="244" w:type="dxa"/>
          </w:tcPr>
          <w:p w14:paraId="2426E916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3C8B302" w14:textId="073BB7B1" w:rsidR="002410B9" w:rsidRPr="009966AE" w:rsidRDefault="002410B9" w:rsidP="002410B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588082D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E85E2" w14:textId="5C457CD1" w:rsidR="002410B9" w:rsidRPr="009966AE" w:rsidRDefault="002410B9" w:rsidP="000E2AD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10B9" w:rsidRPr="009966AE" w14:paraId="00A6D5D2" w14:textId="77777777" w:rsidTr="000B6FD5">
        <w:tc>
          <w:tcPr>
            <w:tcW w:w="4410" w:type="dxa"/>
          </w:tcPr>
          <w:p w14:paraId="24757F05" w14:textId="638FFC06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vAlign w:val="bottom"/>
          </w:tcPr>
          <w:p w14:paraId="4A969BC3" w14:textId="2C11640D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1,219</w:t>
            </w:r>
          </w:p>
        </w:tc>
        <w:tc>
          <w:tcPr>
            <w:tcW w:w="262" w:type="dxa"/>
          </w:tcPr>
          <w:p w14:paraId="0EE2637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E0F1EC8" w14:textId="01922094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1,391</w:t>
            </w:r>
          </w:p>
        </w:tc>
        <w:tc>
          <w:tcPr>
            <w:tcW w:w="244" w:type="dxa"/>
          </w:tcPr>
          <w:p w14:paraId="451CA1DE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A98DD" w14:textId="5643EF2F" w:rsidR="002410B9" w:rsidRPr="009966AE" w:rsidRDefault="002410B9" w:rsidP="002410B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371</w:t>
            </w:r>
          </w:p>
        </w:tc>
        <w:tc>
          <w:tcPr>
            <w:tcW w:w="270" w:type="dxa"/>
          </w:tcPr>
          <w:p w14:paraId="5847409B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8670EC" w14:textId="4F5861D8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220</w:t>
            </w:r>
          </w:p>
        </w:tc>
      </w:tr>
      <w:tr w:rsidR="002410B9" w:rsidRPr="009966AE" w14:paraId="64F482B0" w14:textId="77777777" w:rsidTr="005D5CCE">
        <w:tc>
          <w:tcPr>
            <w:tcW w:w="4410" w:type="dxa"/>
          </w:tcPr>
          <w:p w14:paraId="415BEEFF" w14:textId="09CB82A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990" w:type="dxa"/>
            <w:vAlign w:val="bottom"/>
          </w:tcPr>
          <w:p w14:paraId="7EEC895B" w14:textId="3AB38315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62" w:type="dxa"/>
          </w:tcPr>
          <w:p w14:paraId="535E72FA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6DB1AA" w14:textId="4A395105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44" w:type="dxa"/>
          </w:tcPr>
          <w:p w14:paraId="3045C696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FE03DAF" w14:textId="0232EE5A" w:rsidR="002410B9" w:rsidRPr="009966AE" w:rsidRDefault="002410B9" w:rsidP="000E2AD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AB5091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3EBD64" w14:textId="1C4A2433" w:rsidR="002410B9" w:rsidRPr="009966AE" w:rsidRDefault="002410B9" w:rsidP="000E2AD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10B9" w:rsidRPr="009966AE" w14:paraId="706C396D" w14:textId="77777777" w:rsidTr="007E0490">
        <w:tc>
          <w:tcPr>
            <w:tcW w:w="4410" w:type="dxa"/>
          </w:tcPr>
          <w:p w14:paraId="689681A8" w14:textId="4B28FB1C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0F8F95F" w14:textId="68FE113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1,660</w:t>
            </w:r>
          </w:p>
        </w:tc>
        <w:tc>
          <w:tcPr>
            <w:tcW w:w="262" w:type="dxa"/>
          </w:tcPr>
          <w:p w14:paraId="1A83AE9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8CCD0A9" w14:textId="4B55B87C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1,685</w:t>
            </w:r>
          </w:p>
        </w:tc>
        <w:tc>
          <w:tcPr>
            <w:tcW w:w="244" w:type="dxa"/>
          </w:tcPr>
          <w:p w14:paraId="746DB104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F2CED8D" w14:textId="1996A5EE" w:rsidR="002410B9" w:rsidRPr="009966AE" w:rsidRDefault="002410B9" w:rsidP="002410B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914</w:t>
            </w:r>
          </w:p>
        </w:tc>
        <w:tc>
          <w:tcPr>
            <w:tcW w:w="270" w:type="dxa"/>
          </w:tcPr>
          <w:p w14:paraId="69A200E1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89C98" w14:textId="4944C641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950</w:t>
            </w:r>
          </w:p>
        </w:tc>
      </w:tr>
      <w:tr w:rsidR="002410B9" w:rsidRPr="009966AE" w14:paraId="3FE3B5ED" w14:textId="77777777" w:rsidTr="00F3377A">
        <w:trPr>
          <w:trHeight w:val="119"/>
        </w:trPr>
        <w:tc>
          <w:tcPr>
            <w:tcW w:w="4410" w:type="dxa"/>
          </w:tcPr>
          <w:p w14:paraId="5C8336D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30DCDB49" w14:textId="77777777" w:rsidR="002410B9" w:rsidRPr="009966AE" w:rsidRDefault="002410B9" w:rsidP="002410B9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62" w:type="dxa"/>
          </w:tcPr>
          <w:p w14:paraId="23D543E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16" w:type="dxa"/>
            <w:vAlign w:val="bottom"/>
          </w:tcPr>
          <w:p w14:paraId="479BD515" w14:textId="7C746ABB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44" w:type="dxa"/>
          </w:tcPr>
          <w:p w14:paraId="404A5561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98" w:type="dxa"/>
          </w:tcPr>
          <w:p w14:paraId="7EBA4067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4A45AB46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90" w:type="dxa"/>
          </w:tcPr>
          <w:p w14:paraId="6DC88002" w14:textId="77777777" w:rsidR="002410B9" w:rsidRPr="009966AE" w:rsidRDefault="002410B9" w:rsidP="002410B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2410B9" w:rsidRPr="009966AE" w14:paraId="25044FC4" w14:textId="77777777" w:rsidTr="007E0490">
        <w:trPr>
          <w:trHeight w:val="68"/>
        </w:trPr>
        <w:tc>
          <w:tcPr>
            <w:tcW w:w="4410" w:type="dxa"/>
            <w:hideMark/>
          </w:tcPr>
          <w:p w14:paraId="5A320F1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D7A8468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0365E7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D2455B" w14:textId="192F8E95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DBB9D55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8FA7A9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FD9CE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F3A4C1" w14:textId="77777777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10B9" w:rsidRPr="009966AE" w14:paraId="60A4EA0D" w14:textId="77777777" w:rsidTr="00F3377A">
        <w:tc>
          <w:tcPr>
            <w:tcW w:w="4410" w:type="dxa"/>
            <w:hideMark/>
          </w:tcPr>
          <w:p w14:paraId="3174C8E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684C1052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B01CA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C2080B8" w14:textId="507DB8E1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5F6E09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3FC12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B9FCF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023E" w14:textId="77777777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10B9" w:rsidRPr="009966AE" w14:paraId="2555BA54" w14:textId="77777777" w:rsidTr="007E0490">
        <w:tc>
          <w:tcPr>
            <w:tcW w:w="4410" w:type="dxa"/>
            <w:hideMark/>
          </w:tcPr>
          <w:p w14:paraId="31B3D34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vAlign w:val="bottom"/>
          </w:tcPr>
          <w:p w14:paraId="5ABD53D6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C461B0D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8888131" w14:textId="022A65E9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7D0E28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38E676D" w14:textId="77777777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7E0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A1D60" w14:textId="77777777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10B9" w:rsidRPr="009966AE" w14:paraId="13001ED9" w14:textId="77777777" w:rsidTr="00EA41A2">
        <w:tc>
          <w:tcPr>
            <w:tcW w:w="4410" w:type="dxa"/>
            <w:hideMark/>
          </w:tcPr>
          <w:p w14:paraId="64D9E2C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966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vAlign w:val="bottom"/>
          </w:tcPr>
          <w:p w14:paraId="15DF052E" w14:textId="5C1EF7B2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22,501</w:t>
            </w:r>
          </w:p>
        </w:tc>
        <w:tc>
          <w:tcPr>
            <w:tcW w:w="262" w:type="dxa"/>
          </w:tcPr>
          <w:p w14:paraId="27D6715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C77A03" w14:textId="3C0A9619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19,003</w:t>
            </w:r>
          </w:p>
        </w:tc>
        <w:tc>
          <w:tcPr>
            <w:tcW w:w="244" w:type="dxa"/>
          </w:tcPr>
          <w:p w14:paraId="47A0A9A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998EFA3" w14:textId="5A1A5A7F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19,681</w:t>
            </w:r>
          </w:p>
        </w:tc>
        <w:tc>
          <w:tcPr>
            <w:tcW w:w="270" w:type="dxa"/>
          </w:tcPr>
          <w:p w14:paraId="7B2E321A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5133F" w14:textId="343432AB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16,303</w:t>
            </w:r>
          </w:p>
        </w:tc>
      </w:tr>
      <w:tr w:rsidR="002410B9" w:rsidRPr="009966AE" w14:paraId="1EDDC4B2" w14:textId="77777777" w:rsidTr="00EA41A2">
        <w:tc>
          <w:tcPr>
            <w:tcW w:w="4410" w:type="dxa"/>
            <w:hideMark/>
          </w:tcPr>
          <w:p w14:paraId="06AC1ED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9966AE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27AD78" w14:textId="7628378C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62" w:type="dxa"/>
          </w:tcPr>
          <w:p w14:paraId="5136912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6ABC90" w14:textId="16BF551A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44" w:type="dxa"/>
          </w:tcPr>
          <w:p w14:paraId="5AD0B9C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473DC7D" w14:textId="38ACF464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70" w:type="dxa"/>
          </w:tcPr>
          <w:p w14:paraId="3BDE6F0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C559" w14:textId="1524E4BD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</w:p>
        </w:tc>
      </w:tr>
      <w:tr w:rsidR="002410B9" w:rsidRPr="009966AE" w14:paraId="52382315" w14:textId="77777777" w:rsidTr="00D17788">
        <w:tc>
          <w:tcPr>
            <w:tcW w:w="4410" w:type="dxa"/>
          </w:tcPr>
          <w:p w14:paraId="63E5E9EC" w14:textId="6BA1D78D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BE0D9" w14:textId="15473F94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22,787</w:t>
            </w:r>
          </w:p>
        </w:tc>
        <w:tc>
          <w:tcPr>
            <w:tcW w:w="262" w:type="dxa"/>
          </w:tcPr>
          <w:p w14:paraId="27FD9DB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797D70F" w14:textId="6017D536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19,538</w:t>
            </w:r>
          </w:p>
        </w:tc>
        <w:tc>
          <w:tcPr>
            <w:tcW w:w="244" w:type="dxa"/>
          </w:tcPr>
          <w:p w14:paraId="27223E0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7BBD" w14:textId="2C1A6D83" w:rsidR="002410B9" w:rsidRPr="009966AE" w:rsidRDefault="002410B9" w:rsidP="002410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19,967</w:t>
            </w:r>
          </w:p>
        </w:tc>
        <w:tc>
          <w:tcPr>
            <w:tcW w:w="270" w:type="dxa"/>
          </w:tcPr>
          <w:p w14:paraId="454202C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CB69" w14:textId="328A17AC" w:rsidR="002410B9" w:rsidRPr="009966AE" w:rsidRDefault="002410B9" w:rsidP="002410B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16,838</w:t>
            </w:r>
          </w:p>
        </w:tc>
      </w:tr>
    </w:tbl>
    <w:p w14:paraId="4C30DC95" w14:textId="01B421B7" w:rsidR="0068473B" w:rsidRPr="009966AE" w:rsidRDefault="0068473B">
      <w:pPr>
        <w:rPr>
          <w:sz w:val="12"/>
          <w:szCs w:val="12"/>
        </w:rPr>
      </w:pPr>
    </w:p>
    <w:tbl>
      <w:tblPr>
        <w:tblW w:w="91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"/>
        <w:gridCol w:w="979"/>
        <w:gridCol w:w="262"/>
        <w:gridCol w:w="9"/>
        <w:gridCol w:w="993"/>
        <w:gridCol w:w="270"/>
        <w:gridCol w:w="990"/>
        <w:gridCol w:w="262"/>
        <w:gridCol w:w="8"/>
        <w:gridCol w:w="987"/>
      </w:tblGrid>
      <w:tr w:rsidR="00825894" w:rsidRPr="009966AE" w14:paraId="249979BC" w14:textId="77777777" w:rsidTr="00825894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2957BDDA" w14:textId="77777777" w:rsidR="00825894" w:rsidRPr="009966AE" w:rsidRDefault="00825894" w:rsidP="002E2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43" w:type="dxa"/>
            <w:gridSpan w:val="4"/>
            <w:shd w:val="clear" w:color="auto" w:fill="auto"/>
            <w:vAlign w:val="bottom"/>
          </w:tcPr>
          <w:p w14:paraId="261B2F50" w14:textId="77777777" w:rsidR="00825894" w:rsidRPr="009966AE" w:rsidRDefault="00825894" w:rsidP="002E28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BF2D5BE" w14:textId="77777777" w:rsidR="00825894" w:rsidRPr="009966AE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7" w:type="dxa"/>
            <w:gridSpan w:val="4"/>
            <w:shd w:val="clear" w:color="auto" w:fill="auto"/>
            <w:vAlign w:val="bottom"/>
          </w:tcPr>
          <w:p w14:paraId="2DFED761" w14:textId="77777777" w:rsidR="00825894" w:rsidRPr="009966AE" w:rsidRDefault="00825894" w:rsidP="002E28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B27E0" w:rsidRPr="009966AE" w14:paraId="7DFC87DE" w14:textId="77777777" w:rsidTr="00825894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2EDFDE71" w14:textId="77777777" w:rsidR="002B27E0" w:rsidRPr="009966AE" w:rsidRDefault="002B27E0" w:rsidP="002B2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5D6550EB" w14:textId="7220F711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30 </w:t>
            </w:r>
            <w:r w:rsidRPr="009966AE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12DE263C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6F6D7D9F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9966AE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9966AE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67934F2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F10F3F" w14:textId="53FF5F4F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31" w:right="-93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30 </w:t>
            </w:r>
            <w:r w:rsidRPr="009966AE">
              <w:rPr>
                <w:rFonts w:asciiTheme="majorBidi" w:hAnsiTheme="majorBidi" w:cstheme="majorBidi" w:hint="cs"/>
                <w:b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74E28381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0DBDEBB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9966AE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9966AE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2B27E0" w:rsidRPr="009966AE" w14:paraId="65724AB1" w14:textId="77777777" w:rsidTr="00825894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5BF54AFB" w14:textId="77777777" w:rsidR="002B27E0" w:rsidRPr="009966AE" w:rsidRDefault="002B27E0" w:rsidP="002B2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79" w:type="dxa"/>
            <w:shd w:val="clear" w:color="auto" w:fill="auto"/>
          </w:tcPr>
          <w:p w14:paraId="6C4A586C" w14:textId="7A0394A8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7B2F0DE2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5734919C" w14:textId="7EE3860E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6C2E6EA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15F4C" w14:textId="6E81BD13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7151BA9A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67709789" w14:textId="558F643F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2B27E0" w:rsidRPr="009966AE" w14:paraId="416130D8" w14:textId="77777777" w:rsidTr="00825894">
        <w:trPr>
          <w:trHeight w:val="80"/>
          <w:tblHeader/>
        </w:trPr>
        <w:tc>
          <w:tcPr>
            <w:tcW w:w="4419" w:type="dxa"/>
            <w:gridSpan w:val="2"/>
            <w:shd w:val="clear" w:color="auto" w:fill="auto"/>
          </w:tcPr>
          <w:p w14:paraId="6CA86607" w14:textId="77777777" w:rsidR="002B27E0" w:rsidRPr="009966AE" w:rsidRDefault="002B27E0" w:rsidP="002B2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0" w:type="dxa"/>
            <w:gridSpan w:val="9"/>
            <w:shd w:val="clear" w:color="auto" w:fill="auto"/>
            <w:vAlign w:val="bottom"/>
          </w:tcPr>
          <w:p w14:paraId="135F12CE" w14:textId="77777777" w:rsidR="002B27E0" w:rsidRPr="009966AE" w:rsidRDefault="002B27E0" w:rsidP="002B27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27E0" w:rsidRPr="009966AE" w14:paraId="68098213" w14:textId="77777777" w:rsidTr="00825894">
        <w:tc>
          <w:tcPr>
            <w:tcW w:w="4419" w:type="dxa"/>
            <w:gridSpan w:val="2"/>
            <w:shd w:val="clear" w:color="auto" w:fill="auto"/>
          </w:tcPr>
          <w:p w14:paraId="489B974D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4082DBB" w14:textId="77777777" w:rsidR="002B27E0" w:rsidRPr="009966AE" w:rsidRDefault="002B27E0" w:rsidP="002B27E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CF20B9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5D271F1D" w14:textId="77777777" w:rsidR="002B27E0" w:rsidRPr="009966AE" w:rsidRDefault="002B27E0" w:rsidP="002B27E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E1876F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57662" w14:textId="77777777" w:rsidR="002B27E0" w:rsidRPr="009966AE" w:rsidRDefault="002B27E0" w:rsidP="002B27E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D6B44E5" w14:textId="77777777" w:rsidR="002B27E0" w:rsidRPr="009966AE" w:rsidRDefault="002B27E0" w:rsidP="002B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173F0758" w14:textId="77777777" w:rsidR="002B27E0" w:rsidRPr="009966AE" w:rsidRDefault="002B27E0" w:rsidP="002B27E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410B9" w:rsidRPr="009966AE" w14:paraId="55139414" w14:textId="77777777" w:rsidTr="00825894">
        <w:tc>
          <w:tcPr>
            <w:tcW w:w="4419" w:type="dxa"/>
            <w:gridSpan w:val="2"/>
            <w:shd w:val="clear" w:color="auto" w:fill="auto"/>
          </w:tcPr>
          <w:p w14:paraId="4FCFFB3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8E4CDBB" w14:textId="77A9F006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7CB588F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5B53C298" w14:textId="71CF2D5C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75D25D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81CD80" w14:textId="6AB330BF" w:rsidR="002410B9" w:rsidRPr="009966AE" w:rsidRDefault="002410B9" w:rsidP="000E2AD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DB56EE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046C9818" w14:textId="340C0E3F" w:rsidR="002410B9" w:rsidRPr="009966AE" w:rsidRDefault="002410B9" w:rsidP="000E2AD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10B9" w:rsidRPr="009966AE" w14:paraId="3A49E8F0" w14:textId="77777777" w:rsidTr="00825894">
        <w:tc>
          <w:tcPr>
            <w:tcW w:w="4419" w:type="dxa"/>
            <w:gridSpan w:val="2"/>
            <w:shd w:val="clear" w:color="auto" w:fill="auto"/>
          </w:tcPr>
          <w:p w14:paraId="6B24A86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85DF2F3" w14:textId="4D69FDF5" w:rsidR="002410B9" w:rsidRPr="009966AE" w:rsidRDefault="002410B9" w:rsidP="000E2AD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73E4BA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3BE893B1" w14:textId="77777777" w:rsidR="002410B9" w:rsidRPr="009966AE" w:rsidRDefault="002410B9" w:rsidP="000E2AD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76C13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DF6BF8" w14:textId="719A9DC6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1,457</w:t>
            </w:r>
          </w:p>
        </w:tc>
        <w:tc>
          <w:tcPr>
            <w:tcW w:w="262" w:type="dxa"/>
            <w:shd w:val="clear" w:color="auto" w:fill="auto"/>
          </w:tcPr>
          <w:p w14:paraId="283DCEC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66327F48" w14:textId="0B57B9CF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3,830</w:t>
            </w:r>
          </w:p>
        </w:tc>
      </w:tr>
      <w:tr w:rsidR="002410B9" w:rsidRPr="009966AE" w14:paraId="7971BA8C" w14:textId="77777777" w:rsidTr="00825894">
        <w:tc>
          <w:tcPr>
            <w:tcW w:w="4419" w:type="dxa"/>
            <w:gridSpan w:val="2"/>
            <w:shd w:val="clear" w:color="auto" w:fill="auto"/>
          </w:tcPr>
          <w:p w14:paraId="407A1BB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6E90" w14:textId="0BE0AFA5" w:rsidR="002410B9" w:rsidRPr="009966AE" w:rsidRDefault="002410B9" w:rsidP="000E2AD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4C426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D7809" w14:textId="6C0F4326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1F12D7B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AD1E" w14:textId="06A6F0A4" w:rsidR="002410B9" w:rsidRPr="009966AE" w:rsidRDefault="002410B9" w:rsidP="000E2AD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A32F7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1B537" w14:textId="3F7FE655" w:rsidR="002410B9" w:rsidRPr="009966AE" w:rsidRDefault="002410B9" w:rsidP="000E2AD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410B9" w:rsidRPr="009966AE" w14:paraId="73C5BDEA" w14:textId="77777777" w:rsidTr="00825894">
        <w:tc>
          <w:tcPr>
            <w:tcW w:w="4419" w:type="dxa"/>
            <w:gridSpan w:val="2"/>
            <w:shd w:val="clear" w:color="auto" w:fill="auto"/>
          </w:tcPr>
          <w:p w14:paraId="1B0E763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9CF02" w14:textId="4CE5C1F1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02E74DF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65564" w14:textId="535B92FD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4E26CFA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9CB15" w14:textId="79B10704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1,457</w:t>
            </w:r>
          </w:p>
        </w:tc>
        <w:tc>
          <w:tcPr>
            <w:tcW w:w="262" w:type="dxa"/>
            <w:shd w:val="clear" w:color="auto" w:fill="auto"/>
          </w:tcPr>
          <w:p w14:paraId="26F0B70D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4011" w14:textId="5AC66D55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3,830</w:t>
            </w:r>
          </w:p>
        </w:tc>
      </w:tr>
      <w:tr w:rsidR="002410B9" w:rsidRPr="009966AE" w14:paraId="500B69EE" w14:textId="77777777" w:rsidTr="00825894">
        <w:tc>
          <w:tcPr>
            <w:tcW w:w="4419" w:type="dxa"/>
            <w:gridSpan w:val="2"/>
            <w:shd w:val="clear" w:color="auto" w:fill="auto"/>
          </w:tcPr>
          <w:p w14:paraId="0413B00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02548CF5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0B03E0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47DCFA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F50BCD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AD28BE5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4DCD1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20A22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2410B9" w:rsidRPr="009966AE" w14:paraId="0F5F4C79" w14:textId="77777777" w:rsidTr="00825894">
        <w:tc>
          <w:tcPr>
            <w:tcW w:w="4419" w:type="dxa"/>
            <w:gridSpan w:val="2"/>
            <w:shd w:val="clear" w:color="auto" w:fill="auto"/>
          </w:tcPr>
          <w:p w14:paraId="60EBB66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DC1CA03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6FB63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3EAD8597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EABB2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9F9EB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957BC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51BB0944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410B9" w:rsidRPr="009966AE" w14:paraId="075E18F0" w14:textId="77777777" w:rsidTr="00825894">
        <w:tc>
          <w:tcPr>
            <w:tcW w:w="4419" w:type="dxa"/>
            <w:gridSpan w:val="2"/>
            <w:shd w:val="clear" w:color="auto" w:fill="auto"/>
          </w:tcPr>
          <w:p w14:paraId="61D1047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AA5FDA3" w14:textId="6161FC3B" w:rsidR="002410B9" w:rsidRPr="009966AE" w:rsidRDefault="002410B9" w:rsidP="000E2AD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D0021F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4923F312" w14:textId="6DE766DC" w:rsidR="002410B9" w:rsidRPr="009966AE" w:rsidRDefault="002410B9" w:rsidP="000E2AD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30DA6D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3835C2" w14:textId="7F6A2CFE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042DA3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62" w:type="dxa"/>
            <w:shd w:val="clear" w:color="auto" w:fill="auto"/>
          </w:tcPr>
          <w:p w14:paraId="7B7302C1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063DAE8D" w14:textId="3EEA1CEF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4,314</w:t>
            </w:r>
          </w:p>
        </w:tc>
      </w:tr>
      <w:tr w:rsidR="002410B9" w:rsidRPr="009966AE" w14:paraId="11769869" w14:textId="77777777" w:rsidTr="00825894">
        <w:trPr>
          <w:trHeight w:val="68"/>
        </w:trPr>
        <w:tc>
          <w:tcPr>
            <w:tcW w:w="4419" w:type="dxa"/>
            <w:gridSpan w:val="2"/>
            <w:shd w:val="clear" w:color="auto" w:fill="auto"/>
          </w:tcPr>
          <w:p w14:paraId="3FEF6E21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0B1A4" w14:textId="0FE4CD29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1B8BCFA0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8E7F1" w14:textId="2937C811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33D6F8F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2112" w14:textId="63682E0D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3416A27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1496" w14:textId="212B4D6D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</w:tr>
      <w:tr w:rsidR="002410B9" w:rsidRPr="009966AE" w14:paraId="7BBBFAA7" w14:textId="77777777" w:rsidTr="00825894">
        <w:tc>
          <w:tcPr>
            <w:tcW w:w="4419" w:type="dxa"/>
            <w:gridSpan w:val="2"/>
            <w:shd w:val="clear" w:color="auto" w:fill="auto"/>
          </w:tcPr>
          <w:p w14:paraId="0DC1A66D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A5280" w14:textId="579F4CB9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61DBED7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1B676" w14:textId="6EBF8B61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0731AA9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AB8B4" w14:textId="0954819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</w:t>
            </w:r>
            <w:r w:rsidR="00042DA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262" w:type="dxa"/>
            <w:shd w:val="clear" w:color="auto" w:fill="auto"/>
          </w:tcPr>
          <w:p w14:paraId="743C944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22FAE" w14:textId="4DFF60A4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5,208</w:t>
            </w:r>
          </w:p>
        </w:tc>
      </w:tr>
      <w:tr w:rsidR="002410B9" w:rsidRPr="009966AE" w14:paraId="23A3AACC" w14:textId="77777777" w:rsidTr="00825894">
        <w:tc>
          <w:tcPr>
            <w:tcW w:w="4419" w:type="dxa"/>
            <w:gridSpan w:val="2"/>
            <w:shd w:val="clear" w:color="auto" w:fill="auto"/>
          </w:tcPr>
          <w:p w14:paraId="758BCDB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0F5F681B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29951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48B566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63C61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6B28D55" w14:textId="1B8A01E2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AE4EC31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45E65F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2410B9" w:rsidRPr="009966AE" w14:paraId="27CFB582" w14:textId="77777777" w:rsidTr="00825894">
        <w:tc>
          <w:tcPr>
            <w:tcW w:w="4419" w:type="dxa"/>
            <w:gridSpan w:val="2"/>
            <w:shd w:val="clear" w:color="auto" w:fill="auto"/>
          </w:tcPr>
          <w:p w14:paraId="58DC173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auto"/>
          </w:tcPr>
          <w:p w14:paraId="0E749C23" w14:textId="7D04B799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262" w:type="dxa"/>
            <w:shd w:val="clear" w:color="auto" w:fill="auto"/>
          </w:tcPr>
          <w:p w14:paraId="2A96B2C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2560BE8" w14:textId="26CF862D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6A13AE4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011C252" w14:textId="684D64D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6,6</w:t>
            </w:r>
            <w:r w:rsidR="00042DA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14:paraId="1458862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2043A4" w14:textId="50389D02" w:rsidR="002410B9" w:rsidRPr="009966AE" w:rsidRDefault="002410B9" w:rsidP="002410B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9,038</w:t>
            </w:r>
          </w:p>
        </w:tc>
      </w:tr>
      <w:tr w:rsidR="002410B9" w:rsidRPr="009966AE" w14:paraId="2F2DDDC8" w14:textId="77777777" w:rsidTr="00825894">
        <w:tc>
          <w:tcPr>
            <w:tcW w:w="4419" w:type="dxa"/>
            <w:gridSpan w:val="2"/>
            <w:shd w:val="clear" w:color="auto" w:fill="auto"/>
          </w:tcPr>
          <w:p w14:paraId="6673084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1173A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468E515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5CD34C9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12F5DA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9C7F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AE8E37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136BF1F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410B9" w:rsidRPr="009966AE" w14:paraId="1BD78CE0" w14:textId="77777777" w:rsidTr="00825894">
        <w:tc>
          <w:tcPr>
            <w:tcW w:w="4419" w:type="dxa"/>
            <w:gridSpan w:val="2"/>
            <w:shd w:val="clear" w:color="auto" w:fill="auto"/>
          </w:tcPr>
          <w:p w14:paraId="0DA207B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C0ECAF4" w14:textId="7B2EA200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E8CB373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76CD478C" w14:textId="2211C100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EC0F8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7DAE5A" w14:textId="07D1EA4E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6969EBE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1B54B605" w14:textId="37AD2AF1" w:rsidR="002410B9" w:rsidRPr="009966AE" w:rsidRDefault="002410B9" w:rsidP="002410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</w:tr>
      <w:tr w:rsidR="002410B9" w:rsidRPr="009966AE" w14:paraId="73974D1F" w14:textId="77777777" w:rsidTr="00825894">
        <w:tc>
          <w:tcPr>
            <w:tcW w:w="4419" w:type="dxa"/>
            <w:gridSpan w:val="2"/>
            <w:shd w:val="clear" w:color="auto" w:fill="auto"/>
          </w:tcPr>
          <w:p w14:paraId="607C27A1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9250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7DE59B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24384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08F558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D016A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B02920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93D0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410B9" w:rsidRPr="009966AE" w14:paraId="7D93D8B2" w14:textId="77777777" w:rsidTr="001E305C">
        <w:trPr>
          <w:trHeight w:val="396"/>
        </w:trPr>
        <w:tc>
          <w:tcPr>
            <w:tcW w:w="4410" w:type="dxa"/>
            <w:shd w:val="clear" w:color="auto" w:fill="auto"/>
          </w:tcPr>
          <w:p w14:paraId="6527DF7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5B3FA7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49DC210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2AB72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8C2319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F5F59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DBFD2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C8C4DDD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2410B9" w:rsidRPr="009966AE" w14:paraId="00FFAE52" w14:textId="77777777" w:rsidTr="001E305C">
        <w:trPr>
          <w:trHeight w:val="372"/>
        </w:trPr>
        <w:tc>
          <w:tcPr>
            <w:tcW w:w="4410" w:type="dxa"/>
            <w:shd w:val="clear" w:color="auto" w:fill="auto"/>
          </w:tcPr>
          <w:p w14:paraId="2BED147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A6A5" w14:textId="4709E451" w:rsidR="002410B9" w:rsidRPr="009966AE" w:rsidRDefault="002410B9" w:rsidP="002410B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8A3CF1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DC787" w14:textId="4101E561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EC7C2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62E205" w14:textId="4F8A3313" w:rsidR="002410B9" w:rsidRPr="009966AE" w:rsidRDefault="002410B9" w:rsidP="002410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85A01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695BC774" w14:textId="5153A8A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</w:tr>
      <w:tr w:rsidR="002410B9" w:rsidRPr="009966AE" w14:paraId="79640AF1" w14:textId="77777777" w:rsidTr="001E305C">
        <w:trPr>
          <w:trHeight w:val="336"/>
        </w:trPr>
        <w:tc>
          <w:tcPr>
            <w:tcW w:w="4410" w:type="dxa"/>
            <w:shd w:val="clear" w:color="auto" w:fill="auto"/>
          </w:tcPr>
          <w:p w14:paraId="5E9BE13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B970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67CD8A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06FF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623FC6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977CB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98959A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63B0316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410B9" w:rsidRPr="009966AE" w14:paraId="4C3DBDCD" w14:textId="77777777" w:rsidTr="00825894">
        <w:trPr>
          <w:trHeight w:val="396"/>
        </w:trPr>
        <w:tc>
          <w:tcPr>
            <w:tcW w:w="4410" w:type="dxa"/>
            <w:shd w:val="clear" w:color="auto" w:fill="auto"/>
          </w:tcPr>
          <w:p w14:paraId="0E04A72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638E4B4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64EACC2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A669C1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33E16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5C54B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2BA26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10028890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10B9" w:rsidRPr="009966AE" w14:paraId="195C5715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77A731D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64310E07" w14:textId="5A9CDAAE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48F4107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6286A9D" w14:textId="0B85FBE6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78EEA8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C7AFDA" w14:textId="03D62FEE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B23F9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4C3E9EBB" w14:textId="2E1D6233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2410B9" w:rsidRPr="009966AE" w14:paraId="1EF1782D" w14:textId="77777777" w:rsidTr="00825894">
        <w:trPr>
          <w:trHeight w:val="372"/>
        </w:trPr>
        <w:tc>
          <w:tcPr>
            <w:tcW w:w="4410" w:type="dxa"/>
            <w:shd w:val="clear" w:color="auto" w:fill="auto"/>
          </w:tcPr>
          <w:p w14:paraId="068590B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D0E1014" w14:textId="1C401E41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2F8BA74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9E4596" w14:textId="384D087B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054B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1E1C43" w14:textId="41419F04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</w:t>
            </w:r>
            <w:r w:rsidR="00042DA3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2F09E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739B113E" w14:textId="021B8DC2" w:rsidR="002410B9" w:rsidRPr="009966AE" w:rsidRDefault="002410B9" w:rsidP="002410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8,126</w:t>
            </w:r>
          </w:p>
        </w:tc>
      </w:tr>
      <w:tr w:rsidR="002410B9" w:rsidRPr="009966AE" w14:paraId="457155A0" w14:textId="77777777" w:rsidTr="00825894">
        <w:trPr>
          <w:trHeight w:val="396"/>
        </w:trPr>
        <w:tc>
          <w:tcPr>
            <w:tcW w:w="4410" w:type="dxa"/>
            <w:shd w:val="clear" w:color="auto" w:fill="auto"/>
          </w:tcPr>
          <w:p w14:paraId="309C2B8B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723F3B20" w14:textId="028967AF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ECC2D5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9F4400A" w14:textId="593C744F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2A49ACF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7CE714" w14:textId="2448374B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B9CD5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1C06A193" w14:textId="14A92FCD" w:rsidR="002410B9" w:rsidRPr="009966AE" w:rsidRDefault="002410B9" w:rsidP="002410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</w:tr>
      <w:tr w:rsidR="002410B9" w:rsidRPr="009966AE" w14:paraId="53DB4E47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27EEB11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BC021" w14:textId="18DC63CA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CD67B7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C71E2" w14:textId="3A2005E0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2EB9AE2A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B4A8A" w14:textId="2B6EB526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</w:t>
            </w:r>
            <w:r w:rsidR="00042DA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475C5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E1EAB" w14:textId="42889C7E" w:rsidR="002410B9" w:rsidRPr="009966AE" w:rsidRDefault="002410B9" w:rsidP="002410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8,356</w:t>
            </w:r>
          </w:p>
        </w:tc>
      </w:tr>
      <w:tr w:rsidR="002410B9" w:rsidRPr="009966AE" w14:paraId="374896F7" w14:textId="77777777" w:rsidTr="00825894">
        <w:trPr>
          <w:trHeight w:val="324"/>
        </w:trPr>
        <w:tc>
          <w:tcPr>
            <w:tcW w:w="4410" w:type="dxa"/>
            <w:shd w:val="clear" w:color="auto" w:fill="auto"/>
          </w:tcPr>
          <w:p w14:paraId="1F56D090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BE4D3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71D65B8D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31573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ADAC5E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702B1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5EF6A1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8260C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410B9" w:rsidRPr="009966AE" w14:paraId="3DD75C47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76D45E44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13D0E" w14:textId="49C7B1C3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80020B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F41C7E" w14:textId="0B89BD86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4AF5EBF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69FC34" w14:textId="19BEBCC5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</w:t>
            </w:r>
            <w:r w:rsidR="00042DA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FD4DC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9E956D" w14:textId="32F25684" w:rsidR="002410B9" w:rsidRPr="009966AE" w:rsidRDefault="002410B9" w:rsidP="002410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8,399</w:t>
            </w:r>
          </w:p>
        </w:tc>
      </w:tr>
      <w:tr w:rsidR="002410B9" w:rsidRPr="009966AE" w14:paraId="2ADB1426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09FBD601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4D9F69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5E937B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0B46A4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A1CF48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99BE7E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2DD09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A85BEA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410B9" w:rsidRPr="009966AE" w14:paraId="0239C96A" w14:textId="77777777" w:rsidTr="0006551E">
        <w:trPr>
          <w:trHeight w:val="384"/>
        </w:trPr>
        <w:tc>
          <w:tcPr>
            <w:tcW w:w="4410" w:type="dxa"/>
            <w:shd w:val="clear" w:color="auto" w:fill="auto"/>
          </w:tcPr>
          <w:p w14:paraId="31A0BE1D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7EAA1CDF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5F229C0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C7E273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473AE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C9E8B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4B0B6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601E84E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410B9" w:rsidRPr="009966AE" w14:paraId="35A3C8CC" w14:textId="77777777" w:rsidTr="0006551E">
        <w:trPr>
          <w:trHeight w:val="384"/>
        </w:trPr>
        <w:tc>
          <w:tcPr>
            <w:tcW w:w="4410" w:type="dxa"/>
            <w:shd w:val="clear" w:color="auto" w:fill="auto"/>
          </w:tcPr>
          <w:p w14:paraId="38C68335" w14:textId="4B053DFC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32A44938" w14:textId="3C043CF1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399AF53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E7F605" w14:textId="4B50EED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2D5E2BF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68BDCA" w14:textId="1824796C" w:rsidR="002410B9" w:rsidRPr="009966AE" w:rsidRDefault="002410B9" w:rsidP="000E2AD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45A05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525C92F" w14:textId="7AE77ECD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10B9" w:rsidRPr="009966AE" w14:paraId="79566898" w14:textId="77777777" w:rsidTr="0006551E">
        <w:trPr>
          <w:trHeight w:val="384"/>
        </w:trPr>
        <w:tc>
          <w:tcPr>
            <w:tcW w:w="4410" w:type="dxa"/>
            <w:shd w:val="clear" w:color="auto" w:fill="auto"/>
          </w:tcPr>
          <w:p w14:paraId="7DF0892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0FCA6601" w14:textId="09A2C26B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2B7EDD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2BEA6E" w14:textId="1DF8705E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D66F0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F2CB06" w14:textId="72AE222A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6363BE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AF66391" w14:textId="70FFBA96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2410B9" w:rsidRPr="009966AE" w14:paraId="31C9F57E" w14:textId="77777777" w:rsidTr="0006551E">
        <w:trPr>
          <w:trHeight w:val="384"/>
        </w:trPr>
        <w:tc>
          <w:tcPr>
            <w:tcW w:w="4410" w:type="dxa"/>
            <w:shd w:val="clear" w:color="auto" w:fill="auto"/>
          </w:tcPr>
          <w:p w14:paraId="41EB6AAE" w14:textId="2F4695B9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86C80" w14:textId="4D8E36C8" w:rsidR="002410B9" w:rsidRPr="009966AE" w:rsidRDefault="00A57F85" w:rsidP="00A57F8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4175BCA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46CC" w14:textId="5B38E920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1D8DE7F6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898EA" w14:textId="27142616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DF2CF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CBF0C" w14:textId="31546092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10B9" w:rsidRPr="009966AE" w14:paraId="3171F524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02F794E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17CA76" w14:textId="33544F77" w:rsidR="002410B9" w:rsidRPr="009966AE" w:rsidRDefault="00A57F85" w:rsidP="00FD4CF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EBF16B0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65E98" w14:textId="680513BD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51F79C0C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A665B" w14:textId="4E928BF7" w:rsidR="002410B9" w:rsidRPr="009966AE" w:rsidRDefault="002410B9" w:rsidP="002410B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A57D69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90281" w14:textId="30CD6293" w:rsidR="002410B9" w:rsidRPr="009966AE" w:rsidRDefault="002410B9" w:rsidP="002410B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</w:tr>
      <w:tr w:rsidR="002410B9" w:rsidRPr="009966AE" w14:paraId="4E8B7BEB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7BD63D97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5D00D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B0B68DA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C23CC6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A26002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49EBBE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E5A8A5" w14:textId="77777777" w:rsidR="002410B9" w:rsidRPr="009966AE" w:rsidRDefault="002410B9" w:rsidP="0024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83ACDD" w14:textId="77777777" w:rsidR="002410B9" w:rsidRPr="009966AE" w:rsidRDefault="002410B9" w:rsidP="002410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3F7266" w14:textId="33146E19" w:rsidR="00825894" w:rsidRPr="009966AE" w:rsidRDefault="00825894"/>
    <w:p w14:paraId="31D09404" w14:textId="77777777" w:rsidR="00825894" w:rsidRPr="009966AE" w:rsidRDefault="00825894"/>
    <w:p w14:paraId="57747203" w14:textId="57A39431" w:rsidR="003E76FF" w:rsidRPr="009966AE" w:rsidRDefault="003E76FF">
      <w:pPr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</w:rPr>
        <w:br w:type="page"/>
      </w:r>
    </w:p>
    <w:p w14:paraId="79E4A394" w14:textId="2343751C" w:rsidR="00DB12B7" w:rsidRPr="009966AE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lastRenderedPageBreak/>
        <w:t>ลูกหนี้การค้าและลูกหนี้อื่น</w:t>
      </w:r>
    </w:p>
    <w:p w14:paraId="536457B4" w14:textId="77777777" w:rsidR="00DB12B7" w:rsidRPr="009966AE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4"/>
        <w:gridCol w:w="1166"/>
        <w:gridCol w:w="180"/>
        <w:gridCol w:w="1170"/>
      </w:tblGrid>
      <w:tr w:rsidR="00DB12B7" w:rsidRPr="009966AE" w14:paraId="6290FAE5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B8586CE" w14:textId="77777777" w:rsidR="00DB12B7" w:rsidRPr="009966AE" w:rsidRDefault="00DB12B7" w:rsidP="00DB1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9174AF" w14:textId="77777777" w:rsidR="00DB12B7" w:rsidRPr="009966AE" w:rsidRDefault="00DB12B7" w:rsidP="00DB12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53365456" w14:textId="77777777" w:rsidR="00DB12B7" w:rsidRPr="009966AE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664E3D42" w14:textId="77777777" w:rsidR="00DB12B7" w:rsidRPr="009966AE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F0DF5" w:rsidRPr="009966AE" w14:paraId="66FFCB4B" w14:textId="77777777" w:rsidTr="008E49C1">
        <w:trPr>
          <w:cantSplit/>
        </w:trPr>
        <w:tc>
          <w:tcPr>
            <w:tcW w:w="3960" w:type="dxa"/>
            <w:vAlign w:val="bottom"/>
          </w:tcPr>
          <w:p w14:paraId="3C0BCD0B" w14:textId="77777777" w:rsidR="00CF0DF5" w:rsidRPr="009966AE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5FB4F" w14:textId="1633AD8B" w:rsidR="00CF0DF5" w:rsidRPr="009966AE" w:rsidRDefault="002B27E0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35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 xml:space="preserve">30 </w:t>
            </w:r>
            <w:r w:rsidRPr="009966AE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6546D725" w14:textId="77777777" w:rsidR="00CF0DF5" w:rsidRPr="009966AE" w:rsidRDefault="00CF0DF5" w:rsidP="00CF0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89149" w14:textId="59D40B86" w:rsidR="00CF0DF5" w:rsidRPr="009966AE" w:rsidRDefault="00CF0DF5" w:rsidP="00CF0D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9966AE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</w:tcPr>
          <w:p w14:paraId="68AA9E78" w14:textId="77777777" w:rsidR="00CF0DF5" w:rsidRPr="009966AE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48E5295" w14:textId="4C2916C0" w:rsidR="00CF0DF5" w:rsidRPr="009966AE" w:rsidRDefault="002B27E0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 xml:space="preserve">30 </w:t>
            </w:r>
            <w:r w:rsidRPr="009966AE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13031B0A" w14:textId="77777777" w:rsidR="00CF0DF5" w:rsidRPr="009966AE" w:rsidRDefault="00CF0DF5" w:rsidP="00CF0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0FA50" w14:textId="2639E89F" w:rsidR="00CF0DF5" w:rsidRPr="009966AE" w:rsidRDefault="00CF0DF5" w:rsidP="00CF0DF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9966AE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E32E16" w:rsidRPr="009966AE" w14:paraId="4AE81676" w14:textId="77777777" w:rsidTr="008E49C1">
        <w:trPr>
          <w:cantSplit/>
        </w:trPr>
        <w:tc>
          <w:tcPr>
            <w:tcW w:w="3960" w:type="dxa"/>
            <w:vAlign w:val="bottom"/>
          </w:tcPr>
          <w:p w14:paraId="6EF60EF0" w14:textId="77777777" w:rsidR="00E32E16" w:rsidRPr="009966AE" w:rsidRDefault="00E32E16" w:rsidP="00E32E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BFC18" w14:textId="493544E0" w:rsidR="00E32E16" w:rsidRPr="009966AE" w:rsidRDefault="005C406E" w:rsidP="00E32E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0832D2A" w14:textId="77777777" w:rsidR="00E32E16" w:rsidRPr="009966AE" w:rsidRDefault="00E32E16" w:rsidP="00E32E1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687542" w14:textId="0C5FE404" w:rsidR="00E32E16" w:rsidRPr="009966AE" w:rsidRDefault="00E32E16" w:rsidP="00E32E1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4" w:type="dxa"/>
          </w:tcPr>
          <w:p w14:paraId="49672604" w14:textId="77777777" w:rsidR="00E32E16" w:rsidRPr="009966AE" w:rsidRDefault="00E32E16" w:rsidP="00E32E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F29422A" w14:textId="5F804913" w:rsidR="00E32E16" w:rsidRPr="009966AE" w:rsidRDefault="005C406E" w:rsidP="00E32E1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CDC0A91" w14:textId="77777777" w:rsidR="00E32E16" w:rsidRPr="009966AE" w:rsidRDefault="00E32E16" w:rsidP="00E32E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8E3730" w14:textId="693BF7B4" w:rsidR="00E32E16" w:rsidRPr="009966AE" w:rsidRDefault="00E32E16" w:rsidP="00E32E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966AE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2565</w:t>
            </w:r>
          </w:p>
        </w:tc>
      </w:tr>
      <w:tr w:rsidR="00CF0DF5" w:rsidRPr="009966AE" w14:paraId="5A857EC8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4B28788" w14:textId="77777777" w:rsidR="00CF0DF5" w:rsidRPr="009966AE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0063E02" w14:textId="77777777" w:rsidR="00CF0DF5" w:rsidRPr="009966AE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F0DF5" w:rsidRPr="009966AE" w14:paraId="31FA768B" w14:textId="77777777" w:rsidTr="008E49C1">
        <w:trPr>
          <w:cantSplit/>
        </w:trPr>
        <w:tc>
          <w:tcPr>
            <w:tcW w:w="3960" w:type="dxa"/>
          </w:tcPr>
          <w:p w14:paraId="4E5DB75D" w14:textId="77777777" w:rsidR="00CF0DF5" w:rsidRPr="009966AE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7"/>
            <w:vAlign w:val="bottom"/>
          </w:tcPr>
          <w:p w14:paraId="7C505C86" w14:textId="77777777" w:rsidR="00CF0DF5" w:rsidRPr="009966AE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01A7C" w:rsidRPr="009966AE" w14:paraId="284DCDF5" w14:textId="77777777" w:rsidTr="0058412B">
        <w:trPr>
          <w:cantSplit/>
          <w:trHeight w:val="380"/>
        </w:trPr>
        <w:tc>
          <w:tcPr>
            <w:tcW w:w="3960" w:type="dxa"/>
            <w:hideMark/>
          </w:tcPr>
          <w:p w14:paraId="70A281B1" w14:textId="77777777" w:rsidR="00501A7C" w:rsidRPr="009966AE" w:rsidRDefault="00501A7C" w:rsidP="00501A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566348" w14:textId="692E8418" w:rsidR="00501A7C" w:rsidRPr="009966AE" w:rsidRDefault="00BE40A2" w:rsidP="00D5319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555,</w:t>
            </w:r>
            <w:r w:rsidR="00EC5314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87D36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0" w:type="dxa"/>
          </w:tcPr>
          <w:p w14:paraId="7E2B7DEB" w14:textId="77777777" w:rsidR="00501A7C" w:rsidRPr="009966AE" w:rsidRDefault="00501A7C" w:rsidP="005852BE">
            <w:pPr>
              <w:pStyle w:val="acctfourfigures"/>
              <w:tabs>
                <w:tab w:val="decimal" w:pos="731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58AAC7C" w14:textId="223EF4A3" w:rsidR="00501A7C" w:rsidRPr="009966AE" w:rsidRDefault="00501A7C" w:rsidP="00D5319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484,666</w:t>
            </w:r>
          </w:p>
        </w:tc>
        <w:tc>
          <w:tcPr>
            <w:tcW w:w="184" w:type="dxa"/>
          </w:tcPr>
          <w:p w14:paraId="140804AA" w14:textId="77777777" w:rsidR="00501A7C" w:rsidRPr="009966AE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2A7ABA7" w14:textId="72BCB87D" w:rsidR="00501A7C" w:rsidRPr="009966AE" w:rsidRDefault="00B217E7" w:rsidP="00D5319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393,22</w:t>
            </w:r>
            <w:r w:rsidR="00F47EC3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4570DA7E" w14:textId="77777777" w:rsidR="00501A7C" w:rsidRPr="009966AE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57AEFCA" w14:textId="18C50904" w:rsidR="00501A7C" w:rsidRPr="009966AE" w:rsidRDefault="00501A7C" w:rsidP="00D5319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387,007</w:t>
            </w:r>
          </w:p>
        </w:tc>
      </w:tr>
      <w:tr w:rsidR="008F36AB" w:rsidRPr="009966AE" w14:paraId="1CA3E7EA" w14:textId="77777777" w:rsidTr="0058412B">
        <w:trPr>
          <w:cantSplit/>
          <w:trHeight w:val="344"/>
        </w:trPr>
        <w:tc>
          <w:tcPr>
            <w:tcW w:w="3960" w:type="dxa"/>
            <w:hideMark/>
          </w:tcPr>
          <w:p w14:paraId="4BE304F9" w14:textId="77777777" w:rsidR="008F36AB" w:rsidRPr="009966AE" w:rsidRDefault="008F36AB" w:rsidP="008F36AB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29D8C" w14:textId="548F66D1" w:rsidR="008F36AB" w:rsidRPr="009966AE" w:rsidRDefault="00BE40A2" w:rsidP="008F36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(80)</w:t>
            </w:r>
          </w:p>
        </w:tc>
        <w:tc>
          <w:tcPr>
            <w:tcW w:w="180" w:type="dxa"/>
            <w:vAlign w:val="bottom"/>
          </w:tcPr>
          <w:p w14:paraId="19A2DC94" w14:textId="77777777" w:rsidR="008F36AB" w:rsidRPr="009966AE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4CFA4" w14:textId="643BE2E3" w:rsidR="008F36AB" w:rsidRPr="009966AE" w:rsidRDefault="008F36AB" w:rsidP="008F36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(566)</w:t>
            </w:r>
          </w:p>
        </w:tc>
        <w:tc>
          <w:tcPr>
            <w:tcW w:w="184" w:type="dxa"/>
            <w:vAlign w:val="bottom"/>
          </w:tcPr>
          <w:p w14:paraId="25CE910F" w14:textId="77777777" w:rsidR="008F36AB" w:rsidRPr="009966AE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FB50F" w14:textId="21F9C828" w:rsidR="008F36AB" w:rsidRPr="009966AE" w:rsidRDefault="00B217E7" w:rsidP="008F36A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1B44E" w14:textId="77777777" w:rsidR="008F36AB" w:rsidRPr="009966AE" w:rsidRDefault="008F36AB" w:rsidP="008F36A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EBC20" w14:textId="59F7A9E8" w:rsidR="008F36AB" w:rsidRPr="009966AE" w:rsidRDefault="008F36AB" w:rsidP="008F36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8F36AB" w:rsidRPr="009966AE" w14:paraId="20642D2B" w14:textId="77777777" w:rsidTr="00D11879">
        <w:trPr>
          <w:cantSplit/>
        </w:trPr>
        <w:tc>
          <w:tcPr>
            <w:tcW w:w="3960" w:type="dxa"/>
            <w:hideMark/>
          </w:tcPr>
          <w:p w14:paraId="5704B464" w14:textId="77777777" w:rsidR="008F36AB" w:rsidRPr="009966AE" w:rsidRDefault="008F36AB" w:rsidP="008F36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9413F" w14:textId="67E38A62" w:rsidR="008F36AB" w:rsidRPr="009966AE" w:rsidRDefault="00BE40A2" w:rsidP="008F36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555,</w:t>
            </w:r>
            <w:r w:rsidR="00EC5314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87D36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80" w:type="dxa"/>
          </w:tcPr>
          <w:p w14:paraId="2E98F909" w14:textId="77777777" w:rsidR="008F36AB" w:rsidRPr="009966AE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69E5E" w14:textId="687BF7DA" w:rsidR="008F36AB" w:rsidRPr="009966AE" w:rsidRDefault="008F36AB" w:rsidP="008F36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484,100</w:t>
            </w:r>
          </w:p>
        </w:tc>
        <w:tc>
          <w:tcPr>
            <w:tcW w:w="184" w:type="dxa"/>
          </w:tcPr>
          <w:p w14:paraId="56465CA8" w14:textId="77777777" w:rsidR="008F36AB" w:rsidRPr="009966AE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D7112" w14:textId="5FFEAAB0" w:rsidR="008F36AB" w:rsidRPr="009966AE" w:rsidRDefault="00B217E7" w:rsidP="008F36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393,22</w:t>
            </w:r>
            <w:r w:rsidR="00F47EC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6FC7A9C9" w14:textId="77777777" w:rsidR="008F36AB" w:rsidRPr="009966AE" w:rsidRDefault="008F36AB" w:rsidP="008F36A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97396" w14:textId="0D3DFFC0" w:rsidR="008F36AB" w:rsidRPr="009966AE" w:rsidRDefault="008F36AB" w:rsidP="008F36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387,007</w:t>
            </w:r>
          </w:p>
        </w:tc>
      </w:tr>
      <w:tr w:rsidR="008F36AB" w:rsidRPr="009966AE" w14:paraId="5EF93E67" w14:textId="77777777" w:rsidTr="00D11879">
        <w:trPr>
          <w:cantSplit/>
        </w:trPr>
        <w:tc>
          <w:tcPr>
            <w:tcW w:w="3960" w:type="dxa"/>
          </w:tcPr>
          <w:p w14:paraId="3E257EC6" w14:textId="77777777" w:rsidR="008F36AB" w:rsidRPr="009966AE" w:rsidRDefault="008F36AB" w:rsidP="008F36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7D3597" w14:textId="77777777" w:rsidR="008F36AB" w:rsidRPr="009966AE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7DBC85" w14:textId="77777777" w:rsidR="008F36AB" w:rsidRPr="009966AE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60BEB" w14:textId="77777777" w:rsidR="008F36AB" w:rsidRPr="009966AE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55F3E26E" w14:textId="77777777" w:rsidR="008F36AB" w:rsidRPr="009966AE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8426850" w14:textId="77777777" w:rsidR="008F36AB" w:rsidRPr="009966AE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A86A13" w14:textId="77777777" w:rsidR="008F36AB" w:rsidRPr="009966AE" w:rsidRDefault="008F36AB" w:rsidP="008F36A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A50C4" w14:textId="77777777" w:rsidR="008F36AB" w:rsidRPr="009966AE" w:rsidRDefault="008F36AB" w:rsidP="008F36AB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F36AB" w:rsidRPr="009966AE" w14:paraId="236841C2" w14:textId="77777777" w:rsidTr="008E49C1">
        <w:trPr>
          <w:cantSplit/>
        </w:trPr>
        <w:tc>
          <w:tcPr>
            <w:tcW w:w="3960" w:type="dxa"/>
            <w:hideMark/>
          </w:tcPr>
          <w:p w14:paraId="1ADBCF09" w14:textId="77777777" w:rsidR="008F36AB" w:rsidRPr="009966AE" w:rsidRDefault="008F36AB" w:rsidP="008F36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DA24908" w14:textId="77777777" w:rsidR="008F36AB" w:rsidRPr="009966AE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8C405" w14:textId="77777777" w:rsidR="008F36AB" w:rsidRPr="009966AE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4E76D" w14:textId="77777777" w:rsidR="008F36AB" w:rsidRPr="009966AE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38F4B38" w14:textId="77777777" w:rsidR="008F36AB" w:rsidRPr="009966AE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B455851" w14:textId="77777777" w:rsidR="008F36AB" w:rsidRPr="009966AE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5A0560" w14:textId="77777777" w:rsidR="008F36AB" w:rsidRPr="009966AE" w:rsidRDefault="008F36AB" w:rsidP="008F36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8D0793" w14:textId="77777777" w:rsidR="008F36AB" w:rsidRPr="009966AE" w:rsidRDefault="008F36AB" w:rsidP="008F36AB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17E7" w:rsidRPr="009966AE" w14:paraId="74EB97D8" w14:textId="77777777" w:rsidTr="008E49C1">
        <w:trPr>
          <w:cantSplit/>
        </w:trPr>
        <w:tc>
          <w:tcPr>
            <w:tcW w:w="3960" w:type="dxa"/>
            <w:hideMark/>
          </w:tcPr>
          <w:p w14:paraId="71AF8185" w14:textId="77777777" w:rsidR="00B217E7" w:rsidRPr="009966AE" w:rsidRDefault="00B217E7" w:rsidP="00B217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508C78B" w14:textId="42A2DFEA" w:rsidR="00B217E7" w:rsidRPr="009966AE" w:rsidRDefault="00BE40A2" w:rsidP="00B217E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31,87</w:t>
            </w:r>
            <w:r w:rsidR="001A037C" w:rsidRPr="009966A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6CDC25FD" w14:textId="77777777" w:rsidR="00B217E7" w:rsidRPr="009966AE" w:rsidRDefault="00B217E7" w:rsidP="00B217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A5CE9" w14:textId="76E05AC8" w:rsidR="00B217E7" w:rsidRPr="009966AE" w:rsidRDefault="00B217E7" w:rsidP="00B217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37,257</w:t>
            </w:r>
          </w:p>
        </w:tc>
        <w:tc>
          <w:tcPr>
            <w:tcW w:w="184" w:type="dxa"/>
          </w:tcPr>
          <w:p w14:paraId="26BB362E" w14:textId="77777777" w:rsidR="00B217E7" w:rsidRPr="009966AE" w:rsidRDefault="00B217E7" w:rsidP="00B217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71A4CE3" w14:textId="2659921E" w:rsidR="00B217E7" w:rsidRPr="009966AE" w:rsidRDefault="00B217E7" w:rsidP="00B217E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0499EC" w14:textId="77777777" w:rsidR="00B217E7" w:rsidRPr="009966AE" w:rsidRDefault="00B217E7" w:rsidP="00B217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1DD83" w14:textId="1E8933C1" w:rsidR="00B217E7" w:rsidRPr="009966AE" w:rsidRDefault="00B217E7" w:rsidP="00B217E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B217E7" w:rsidRPr="009966AE" w14:paraId="64926654" w14:textId="77777777" w:rsidTr="00E30DF5">
        <w:trPr>
          <w:cantSplit/>
        </w:trPr>
        <w:tc>
          <w:tcPr>
            <w:tcW w:w="3960" w:type="dxa"/>
          </w:tcPr>
          <w:p w14:paraId="0D2D2E96" w14:textId="77777777" w:rsidR="00B217E7" w:rsidRPr="009966AE" w:rsidRDefault="00B217E7" w:rsidP="00B217E7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60E060" w14:textId="3971A3D6" w:rsidR="00B217E7" w:rsidRPr="009966AE" w:rsidRDefault="00BE40A2" w:rsidP="00B217E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8C78F9" w14:textId="77777777" w:rsidR="00B217E7" w:rsidRPr="009966AE" w:rsidRDefault="00B217E7" w:rsidP="00B217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9C7D8" w14:textId="18079CC6" w:rsidR="00B217E7" w:rsidRPr="009966AE" w:rsidRDefault="00B217E7" w:rsidP="00B217E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E4465B5" w14:textId="77777777" w:rsidR="00B217E7" w:rsidRPr="009966AE" w:rsidRDefault="00B217E7" w:rsidP="00B217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ED274" w14:textId="55475938" w:rsidR="00B217E7" w:rsidRPr="009966AE" w:rsidRDefault="00B217E7" w:rsidP="00B217E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DC962A" w14:textId="77777777" w:rsidR="00B217E7" w:rsidRPr="009966AE" w:rsidRDefault="00B217E7" w:rsidP="00B217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9A3EB" w14:textId="10934623" w:rsidR="00B217E7" w:rsidRPr="009966AE" w:rsidRDefault="00B217E7" w:rsidP="00B217E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B217E7" w:rsidRPr="009966AE" w14:paraId="3C64BE29" w14:textId="77777777" w:rsidTr="00E30DF5">
        <w:trPr>
          <w:cantSplit/>
        </w:trPr>
        <w:tc>
          <w:tcPr>
            <w:tcW w:w="3960" w:type="dxa"/>
          </w:tcPr>
          <w:p w14:paraId="5F6C9D4C" w14:textId="77777777" w:rsidR="00B217E7" w:rsidRPr="009966AE" w:rsidRDefault="00B217E7" w:rsidP="00B217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DB6551" w14:textId="1B5BE9A0" w:rsidR="00B217E7" w:rsidRPr="009966AE" w:rsidRDefault="00BE40A2" w:rsidP="00B217E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sz w:val="28"/>
                <w:szCs w:val="28"/>
              </w:rPr>
              <w:t>31,87</w:t>
            </w:r>
            <w:r w:rsidR="005F77D1" w:rsidRPr="009966AE">
              <w:rPr>
                <w:rFonts w:asciiTheme="majorBidi" w:hAnsiTheme="majorBidi" w:cstheme="majorBidi"/>
                <w:b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4FCAC62B" w14:textId="77777777" w:rsidR="00B217E7" w:rsidRPr="009966AE" w:rsidRDefault="00B217E7" w:rsidP="00B217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12F1F" w14:textId="771623FB" w:rsidR="00B217E7" w:rsidRPr="009966AE" w:rsidRDefault="00B217E7" w:rsidP="00B217E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37,257</w:t>
            </w:r>
          </w:p>
        </w:tc>
        <w:tc>
          <w:tcPr>
            <w:tcW w:w="184" w:type="dxa"/>
          </w:tcPr>
          <w:p w14:paraId="61198762" w14:textId="77777777" w:rsidR="00B217E7" w:rsidRPr="009966AE" w:rsidRDefault="00B217E7" w:rsidP="00B217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BB39D" w14:textId="2D36AEC2" w:rsidR="00B217E7" w:rsidRPr="009966AE" w:rsidRDefault="00B217E7" w:rsidP="00B217E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 w:hint="cs"/>
                <w:b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D64EEC" w14:textId="77777777" w:rsidR="00B217E7" w:rsidRPr="009966AE" w:rsidRDefault="00B217E7" w:rsidP="00B217E7">
            <w:pPr>
              <w:pStyle w:val="acctfourfigures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E991E" w14:textId="7CF66A14" w:rsidR="00B217E7" w:rsidRPr="009966AE" w:rsidRDefault="00B217E7" w:rsidP="00B217E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sz w:val="28"/>
                <w:szCs w:val="28"/>
              </w:rPr>
              <w:t>-</w:t>
            </w:r>
          </w:p>
        </w:tc>
      </w:tr>
      <w:tr w:rsidR="0086269B" w:rsidRPr="009966AE" w14:paraId="6FED8E5E" w14:textId="77777777" w:rsidTr="00D11879">
        <w:trPr>
          <w:cantSplit/>
        </w:trPr>
        <w:tc>
          <w:tcPr>
            <w:tcW w:w="3960" w:type="dxa"/>
            <w:hideMark/>
          </w:tcPr>
          <w:p w14:paraId="7FDFEF74" w14:textId="77777777" w:rsidR="0086269B" w:rsidRPr="009966AE" w:rsidRDefault="0086269B" w:rsidP="0086269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F22229" w14:textId="77777777" w:rsidR="0086269B" w:rsidRPr="009966AE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563D4" w14:textId="77777777" w:rsidR="0086269B" w:rsidRPr="009966AE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362D4" w14:textId="77777777" w:rsidR="0086269B" w:rsidRPr="009966AE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4A133C4D" w14:textId="77777777" w:rsidR="0086269B" w:rsidRPr="009966AE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5EFD42EB" w14:textId="77777777" w:rsidR="0086269B" w:rsidRPr="009966AE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4FD0F42" w14:textId="77777777" w:rsidR="0086269B" w:rsidRPr="009966AE" w:rsidRDefault="0086269B" w:rsidP="00862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F214E" w14:textId="77777777" w:rsidR="0086269B" w:rsidRPr="009966AE" w:rsidRDefault="0086269B" w:rsidP="0086269B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6269B" w:rsidRPr="009966AE" w14:paraId="68E44E02" w14:textId="77777777" w:rsidTr="00D11879">
        <w:trPr>
          <w:cantSplit/>
        </w:trPr>
        <w:tc>
          <w:tcPr>
            <w:tcW w:w="3960" w:type="dxa"/>
          </w:tcPr>
          <w:p w14:paraId="077B8EAF" w14:textId="77777777" w:rsidR="0086269B" w:rsidRPr="009966AE" w:rsidRDefault="0086269B" w:rsidP="0086269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1D7DA8" w14:textId="77777777" w:rsidR="0086269B" w:rsidRPr="009966AE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6A64B5" w14:textId="77777777" w:rsidR="0086269B" w:rsidRPr="009966AE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A642F4" w14:textId="77777777" w:rsidR="0086269B" w:rsidRPr="009966AE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9636441" w14:textId="77777777" w:rsidR="0086269B" w:rsidRPr="009966AE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509F4BF" w14:textId="77777777" w:rsidR="0086269B" w:rsidRPr="009966AE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9FF02C8" w14:textId="77777777" w:rsidR="0086269B" w:rsidRPr="009966AE" w:rsidRDefault="0086269B" w:rsidP="00862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1A5966" w14:textId="77777777" w:rsidR="0086269B" w:rsidRPr="009966AE" w:rsidRDefault="0086269B" w:rsidP="0086269B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E40A2" w:rsidRPr="009966AE" w14:paraId="17EC5C63" w14:textId="77777777" w:rsidTr="002E288A">
        <w:trPr>
          <w:cantSplit/>
        </w:trPr>
        <w:tc>
          <w:tcPr>
            <w:tcW w:w="3960" w:type="dxa"/>
          </w:tcPr>
          <w:p w14:paraId="19918629" w14:textId="77777777" w:rsidR="00BE40A2" w:rsidRPr="009966AE" w:rsidRDefault="00BE40A2" w:rsidP="00BE40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</w:tcPr>
          <w:p w14:paraId="7ED487CA" w14:textId="035491E3" w:rsidR="00BE40A2" w:rsidRPr="009966AE" w:rsidRDefault="00BE40A2" w:rsidP="00BE40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180" w:type="dxa"/>
          </w:tcPr>
          <w:p w14:paraId="3A6A59BA" w14:textId="77777777" w:rsidR="00BE40A2" w:rsidRPr="009966AE" w:rsidRDefault="00BE40A2" w:rsidP="00BE40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10C77" w14:textId="276F3C09" w:rsidR="00BE40A2" w:rsidRPr="009966AE" w:rsidRDefault="00BE40A2" w:rsidP="00BE40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184" w:type="dxa"/>
          </w:tcPr>
          <w:p w14:paraId="4C47E72E" w14:textId="77777777" w:rsidR="00BE40A2" w:rsidRPr="009966AE" w:rsidRDefault="00BE40A2" w:rsidP="00BE40A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7D7CA128" w14:textId="2414DAC1" w:rsidR="00BE40A2" w:rsidRPr="009966AE" w:rsidRDefault="00BE40A2" w:rsidP="00BE40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8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180" w:type="dxa"/>
          </w:tcPr>
          <w:p w14:paraId="313F6661" w14:textId="77777777" w:rsidR="00BE40A2" w:rsidRPr="009966AE" w:rsidRDefault="00BE40A2" w:rsidP="00BE40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4771F9" w14:textId="14507868" w:rsidR="00BE40A2" w:rsidRPr="009966AE" w:rsidRDefault="00BE40A2" w:rsidP="00BE40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8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BE40A2" w:rsidRPr="009966AE" w14:paraId="00F51706" w14:textId="77777777" w:rsidTr="002E288A">
        <w:trPr>
          <w:cantSplit/>
        </w:trPr>
        <w:tc>
          <w:tcPr>
            <w:tcW w:w="3960" w:type="dxa"/>
          </w:tcPr>
          <w:p w14:paraId="61A11043" w14:textId="77777777" w:rsidR="00BE40A2" w:rsidRPr="009966AE" w:rsidRDefault="00BE40A2" w:rsidP="00BE40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9D36C" w14:textId="5E6D51E8" w:rsidR="00BE40A2" w:rsidRPr="009966AE" w:rsidRDefault="00BE40A2" w:rsidP="00BE40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180" w:type="dxa"/>
          </w:tcPr>
          <w:p w14:paraId="5D30C474" w14:textId="77777777" w:rsidR="00BE40A2" w:rsidRPr="009966AE" w:rsidRDefault="00BE40A2" w:rsidP="00BE40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D7779" w14:textId="715EF5D1" w:rsidR="00BE40A2" w:rsidRPr="009966AE" w:rsidRDefault="00BE40A2" w:rsidP="00BE40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184" w:type="dxa"/>
          </w:tcPr>
          <w:p w14:paraId="5B0D34EC" w14:textId="77777777" w:rsidR="00BE40A2" w:rsidRPr="009966AE" w:rsidRDefault="00BE40A2" w:rsidP="00BE40A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42504" w14:textId="4F18E2F9" w:rsidR="00BE40A2" w:rsidRPr="009966AE" w:rsidRDefault="00BE40A2" w:rsidP="00BE40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(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4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372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DFCD7C8" w14:textId="77777777" w:rsidR="00BE40A2" w:rsidRPr="009966AE" w:rsidRDefault="00BE40A2" w:rsidP="00BE40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ED884" w14:textId="6E27DA10" w:rsidR="00BE40A2" w:rsidRPr="009966AE" w:rsidRDefault="00BE40A2" w:rsidP="00BE40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(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4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372</w:t>
            </w: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)</w:t>
            </w:r>
          </w:p>
        </w:tc>
      </w:tr>
      <w:tr w:rsidR="00BE40A2" w:rsidRPr="009966AE" w14:paraId="34B7BED7" w14:textId="77777777" w:rsidTr="006D3C18">
        <w:trPr>
          <w:cantSplit/>
        </w:trPr>
        <w:tc>
          <w:tcPr>
            <w:tcW w:w="3960" w:type="dxa"/>
          </w:tcPr>
          <w:p w14:paraId="5580F734" w14:textId="77777777" w:rsidR="00BE40A2" w:rsidRPr="009966AE" w:rsidRDefault="00BE40A2" w:rsidP="00BE40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85E4E" w14:textId="22EC2413" w:rsidR="00BE40A2" w:rsidRPr="009966AE" w:rsidRDefault="00BE40A2" w:rsidP="00BE40A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180" w:type="dxa"/>
          </w:tcPr>
          <w:p w14:paraId="2366C887" w14:textId="77777777" w:rsidR="00BE40A2" w:rsidRPr="009966AE" w:rsidRDefault="00BE40A2" w:rsidP="00BE40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7B5FD" w14:textId="630936E1" w:rsidR="00BE40A2" w:rsidRPr="009966AE" w:rsidRDefault="00BE40A2" w:rsidP="00BE40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184" w:type="dxa"/>
          </w:tcPr>
          <w:p w14:paraId="437D87AC" w14:textId="77777777" w:rsidR="00BE40A2" w:rsidRPr="009966AE" w:rsidRDefault="00BE40A2" w:rsidP="00BE40A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AA661" w14:textId="08C84187" w:rsidR="00BE40A2" w:rsidRPr="009966AE" w:rsidRDefault="00BE40A2" w:rsidP="00BE40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4</w:t>
            </w:r>
            <w:r w:rsidRPr="009966AE">
              <w:rPr>
                <w:rFonts w:asciiTheme="majorBidi" w:hAnsiTheme="majorBidi" w:cstheme="majorBidi" w:hint="cs"/>
                <w:b/>
                <w:sz w:val="28"/>
                <w:szCs w:val="28"/>
              </w:rPr>
              <w:t>,</w:t>
            </w:r>
            <w:r w:rsidRPr="009966AE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</w:tcPr>
          <w:p w14:paraId="165DA95D" w14:textId="77777777" w:rsidR="00BE40A2" w:rsidRPr="009966AE" w:rsidRDefault="00BE40A2" w:rsidP="00BE40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70B43" w14:textId="09E57F11" w:rsidR="00BE40A2" w:rsidRPr="009966AE" w:rsidRDefault="00BE40A2" w:rsidP="00BE40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4</w:t>
            </w:r>
            <w:r w:rsidRPr="009966AE">
              <w:rPr>
                <w:rFonts w:asciiTheme="majorBidi" w:hAnsiTheme="majorBidi" w:cstheme="majorBidi" w:hint="cs"/>
                <w:b/>
                <w:sz w:val="28"/>
                <w:szCs w:val="28"/>
              </w:rPr>
              <w:t>,</w:t>
            </w:r>
            <w:r w:rsidRPr="009966AE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373</w:t>
            </w:r>
          </w:p>
        </w:tc>
      </w:tr>
      <w:tr w:rsidR="00C2244E" w:rsidRPr="009966AE" w14:paraId="57417278" w14:textId="77777777" w:rsidTr="00A070E6">
        <w:trPr>
          <w:cantSplit/>
        </w:trPr>
        <w:tc>
          <w:tcPr>
            <w:tcW w:w="3960" w:type="dxa"/>
          </w:tcPr>
          <w:p w14:paraId="08210C1C" w14:textId="77777777" w:rsidR="00C2244E" w:rsidRPr="009966AE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DA4504" w14:textId="77777777" w:rsidR="00C2244E" w:rsidRPr="009966AE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6A929" w14:textId="77777777" w:rsidR="00C2244E" w:rsidRPr="009966AE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4435D" w14:textId="77777777" w:rsidR="00C2244E" w:rsidRPr="009966AE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3F92CD7" w14:textId="77777777" w:rsidR="00C2244E" w:rsidRPr="009966AE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2939F6B8" w14:textId="77777777" w:rsidR="00C2244E" w:rsidRPr="009966AE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BAB6AE" w14:textId="77777777" w:rsidR="00C2244E" w:rsidRPr="009966AE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EEFC7" w14:textId="77777777" w:rsidR="00C2244E" w:rsidRPr="009966AE" w:rsidRDefault="00C2244E" w:rsidP="00C2244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2244E" w:rsidRPr="009966AE" w14:paraId="1FB6E923" w14:textId="77777777" w:rsidTr="00D11879">
        <w:trPr>
          <w:cantSplit/>
        </w:trPr>
        <w:tc>
          <w:tcPr>
            <w:tcW w:w="3960" w:type="dxa"/>
          </w:tcPr>
          <w:p w14:paraId="04D142E2" w14:textId="77777777" w:rsidR="00C2244E" w:rsidRPr="009966AE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66AE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FF910B" w14:textId="7749B055" w:rsidR="00C2244E" w:rsidRPr="009966AE" w:rsidRDefault="00BE40A2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</w:t>
            </w:r>
            <w:r w:rsidR="002C627D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53E2D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8752A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696C54FF" w14:textId="77777777" w:rsidR="00C2244E" w:rsidRPr="009966AE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59A2B" w14:textId="738B3B90" w:rsidR="00C2244E" w:rsidRPr="009966AE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149,260</w:t>
            </w:r>
          </w:p>
        </w:tc>
        <w:tc>
          <w:tcPr>
            <w:tcW w:w="184" w:type="dxa"/>
          </w:tcPr>
          <w:p w14:paraId="7DF85429" w14:textId="77777777" w:rsidR="00C2244E" w:rsidRPr="009966AE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AC1A281" w14:textId="08327AF8" w:rsidR="00C2244E" w:rsidRPr="009966AE" w:rsidRDefault="000D398F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111,77</w:t>
            </w:r>
            <w:r w:rsidR="00F47EC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1840136" w14:textId="77777777" w:rsidR="00C2244E" w:rsidRPr="009966AE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F3FFF" w14:textId="44486E57" w:rsidR="00C2244E" w:rsidRPr="009966AE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82,717</w:t>
            </w:r>
          </w:p>
        </w:tc>
      </w:tr>
      <w:tr w:rsidR="00C2244E" w:rsidRPr="009966AE" w14:paraId="6C8614D4" w14:textId="77777777" w:rsidTr="00D11879">
        <w:trPr>
          <w:cantSplit/>
          <w:trHeight w:val="514"/>
        </w:trPr>
        <w:tc>
          <w:tcPr>
            <w:tcW w:w="3960" w:type="dxa"/>
          </w:tcPr>
          <w:p w14:paraId="471AB2D7" w14:textId="77777777" w:rsidR="00C2244E" w:rsidRPr="009966AE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64BB4C0" w14:textId="224C9EDC" w:rsidR="00C2244E" w:rsidRPr="009966AE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621101" w14:textId="77777777" w:rsidR="00C2244E" w:rsidRPr="009966AE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31261" w14:textId="77777777" w:rsidR="00C2244E" w:rsidRPr="009966AE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454E3DE" w14:textId="77777777" w:rsidR="00C2244E" w:rsidRPr="009966AE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47B66559" w14:textId="77777777" w:rsidR="00C2244E" w:rsidRPr="009966AE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5AD12D" w14:textId="77777777" w:rsidR="00C2244E" w:rsidRPr="009966AE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7723B" w14:textId="77777777" w:rsidR="00C2244E" w:rsidRPr="009966AE" w:rsidRDefault="00C2244E" w:rsidP="00C2244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2244E" w:rsidRPr="009966AE" w14:paraId="718B451F" w14:textId="77777777" w:rsidTr="00D11879">
        <w:trPr>
          <w:cantSplit/>
        </w:trPr>
        <w:tc>
          <w:tcPr>
            <w:tcW w:w="3960" w:type="dxa"/>
          </w:tcPr>
          <w:p w14:paraId="6ED9E939" w14:textId="77777777" w:rsidR="00C2244E" w:rsidRPr="009966AE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D5123D" w14:textId="2400DEDD" w:rsidR="00C2244E" w:rsidRPr="009966AE" w:rsidRDefault="00CA3411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788,</w:t>
            </w:r>
            <w:r w:rsidR="00E8752A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514</w:t>
            </w:r>
          </w:p>
        </w:tc>
        <w:tc>
          <w:tcPr>
            <w:tcW w:w="180" w:type="dxa"/>
          </w:tcPr>
          <w:p w14:paraId="6129829A" w14:textId="77777777" w:rsidR="00C2244E" w:rsidRPr="009966AE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8442FD" w14:textId="3F78FDBF" w:rsidR="00C2244E" w:rsidRPr="009966AE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678,228</w:t>
            </w:r>
          </w:p>
        </w:tc>
        <w:tc>
          <w:tcPr>
            <w:tcW w:w="184" w:type="dxa"/>
          </w:tcPr>
          <w:p w14:paraId="3D0A8CBF" w14:textId="77777777" w:rsidR="00C2244E" w:rsidRPr="009966AE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58C65500" w14:textId="1C6E5B98" w:rsidR="00C2244E" w:rsidRPr="009966AE" w:rsidRDefault="000D398F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509,36</w:t>
            </w:r>
            <w:r w:rsidR="002C627D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4BB7C421" w14:textId="77777777" w:rsidR="00C2244E" w:rsidRPr="009966AE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EC0BBD" w14:textId="29BDDE2B" w:rsidR="00C2244E" w:rsidRPr="009966AE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474,097</w:t>
            </w:r>
          </w:p>
        </w:tc>
      </w:tr>
    </w:tbl>
    <w:p w14:paraId="2378D47B" w14:textId="77777777" w:rsidR="00B12807" w:rsidRPr="009966AE" w:rsidRDefault="00B1280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6061D016" w:rsidR="00DB12B7" w:rsidRPr="009966AE" w:rsidRDefault="00DB12B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9966AE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9966AE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9966AE">
        <w:rPr>
          <w:rFonts w:asciiTheme="majorBidi" w:hAnsiTheme="majorBidi" w:cstheme="majorBidi"/>
          <w:sz w:val="28"/>
          <w:szCs w:val="28"/>
        </w:rPr>
        <w:t xml:space="preserve"> 30 </w:t>
      </w:r>
      <w:r w:rsidRPr="009966AE">
        <w:rPr>
          <w:rFonts w:asciiTheme="majorBidi" w:hAnsiTheme="majorBidi" w:cstheme="majorBidi"/>
          <w:sz w:val="28"/>
          <w:szCs w:val="28"/>
          <w:cs/>
        </w:rPr>
        <w:t>วัน</w:t>
      </w:r>
      <w:r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  <w:cs/>
        </w:rPr>
        <w:t>ถึง</w:t>
      </w:r>
      <w:r w:rsidRPr="009966AE">
        <w:rPr>
          <w:rFonts w:asciiTheme="majorBidi" w:hAnsiTheme="majorBidi" w:cstheme="majorBidi"/>
          <w:sz w:val="28"/>
          <w:szCs w:val="28"/>
        </w:rPr>
        <w:t xml:space="preserve"> 90 </w:t>
      </w:r>
      <w:r w:rsidRPr="009966AE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8904C93" w14:textId="2398675D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2D679A5" w14:textId="77777777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01947B68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0891494C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/>
          <w:sz w:val="28"/>
          <w:szCs w:val="28"/>
          <w:cs/>
        </w:rPr>
      </w:pPr>
      <w:r w:rsidRPr="009966AE">
        <w:rPr>
          <w:rFonts w:asciiTheme="majorBidi" w:hAnsi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9966AE">
        <w:rPr>
          <w:rFonts w:asciiTheme="majorBidi" w:hAnsiTheme="majorBidi"/>
          <w:sz w:val="28"/>
          <w:szCs w:val="28"/>
          <w:cs/>
        </w:rPr>
        <w:t xml:space="preserve"> ในเดือนมิถุนายน </w:t>
      </w:r>
      <w:r w:rsidR="00B163BE" w:rsidRPr="009966AE">
        <w:rPr>
          <w:rFonts w:asciiTheme="majorBidi" w:hAnsiTheme="majorBidi"/>
          <w:sz w:val="28"/>
          <w:szCs w:val="28"/>
        </w:rPr>
        <w:t>2564</w:t>
      </w:r>
      <w:r w:rsidRPr="009966AE">
        <w:rPr>
          <w:rFonts w:asciiTheme="majorBidi" w:hAnsi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9966AE">
        <w:rPr>
          <w:rFonts w:asciiTheme="majorBidi" w:hAnsiTheme="majorBidi"/>
          <w:sz w:val="28"/>
          <w:szCs w:val="28"/>
        </w:rPr>
        <w:t xml:space="preserve"> 100</w:t>
      </w:r>
      <w:r w:rsidRPr="009966AE">
        <w:rPr>
          <w:rFonts w:asciiTheme="majorBidi" w:hAnsi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9966AE">
        <w:rPr>
          <w:rFonts w:asciiTheme="majorBidi" w:hAnsiTheme="majorBidi"/>
          <w:sz w:val="28"/>
          <w:szCs w:val="28"/>
        </w:rPr>
        <w:t>1</w:t>
      </w:r>
      <w:r w:rsidRPr="009966AE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B163BE" w:rsidRPr="009966AE">
        <w:rPr>
          <w:rFonts w:asciiTheme="majorBidi" w:hAnsiTheme="majorBidi"/>
          <w:sz w:val="28"/>
          <w:szCs w:val="28"/>
        </w:rPr>
        <w:t>2567</w:t>
      </w:r>
      <w:r w:rsidRPr="009966AE">
        <w:rPr>
          <w:rFonts w:asciiTheme="majorBidi" w:hAnsiTheme="majorBidi"/>
          <w:sz w:val="28"/>
          <w:szCs w:val="28"/>
          <w:cs/>
        </w:rPr>
        <w:t xml:space="preserve"> ถึง </w:t>
      </w:r>
      <w:r w:rsidR="00B163BE" w:rsidRPr="009966AE">
        <w:rPr>
          <w:rFonts w:asciiTheme="majorBidi" w:hAnsiTheme="majorBidi"/>
          <w:sz w:val="28"/>
          <w:szCs w:val="28"/>
        </w:rPr>
        <w:t>31</w:t>
      </w:r>
      <w:r w:rsidRPr="009966AE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B163BE" w:rsidRPr="009966AE">
        <w:rPr>
          <w:rFonts w:asciiTheme="majorBidi" w:hAnsiTheme="majorBidi"/>
          <w:sz w:val="28"/>
          <w:szCs w:val="28"/>
        </w:rPr>
        <w:t>2570</w:t>
      </w:r>
      <w:r w:rsidR="00B211A3" w:rsidRPr="009966AE">
        <w:rPr>
          <w:rFonts w:asciiTheme="majorBidi" w:hAnsiTheme="majorBidi"/>
          <w:sz w:val="28"/>
          <w:szCs w:val="28"/>
          <w:cs/>
        </w:rPr>
        <w:t xml:space="preserve"> </w:t>
      </w:r>
    </w:p>
    <w:p w14:paraId="69D586E7" w14:textId="6507244B" w:rsidR="00B211A3" w:rsidRPr="009966AE" w:rsidRDefault="00B211A3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6C1E9A" w14:textId="1AD7F1B4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กลุ่มบริษัทได้ประเมินผลกระทบที่อาจเกิดขึ้นต่อผลขาดทุนด้านเครดิตท</w:t>
      </w:r>
      <w:r w:rsidR="009E3FDB" w:rsidRPr="009966AE">
        <w:rPr>
          <w:rFonts w:asciiTheme="majorBidi" w:hAnsiTheme="majorBidi" w:cstheme="majorBidi"/>
          <w:sz w:val="28"/>
          <w:szCs w:val="28"/>
          <w:cs/>
        </w:rPr>
        <w:t>ี่คาด</w:t>
      </w:r>
      <w:r w:rsidRPr="009966AE">
        <w:rPr>
          <w:rFonts w:asciiTheme="majorBidi" w:hAnsiTheme="majorBidi" w:cstheme="majorBidi"/>
          <w:sz w:val="28"/>
          <w:szCs w:val="28"/>
          <w:cs/>
        </w:rPr>
        <w:t>ว่าจะเกิดขึ้น ซึ่งพบว่าไม่มีผลกระทบอย่างมีสาระสำคัญต่อค่าเผื่อผลขาดทุนด้านเครดิตที่คาดว่าจะเกิดขึ้นที่ตั้งไว้แล้ว</w:t>
      </w:r>
    </w:p>
    <w:p w14:paraId="2CDEE3E5" w14:textId="5AB41F5B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77777777" w:rsidR="00DB12B7" w:rsidRPr="009966AE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</w:p>
    <w:p w14:paraId="2043E8ED" w14:textId="77777777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DB12B7" w:rsidRPr="009966AE" w14:paraId="5F78268E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7E1F5C" w14:textId="77777777" w:rsidR="00B12807" w:rsidRPr="009966AE" w:rsidRDefault="00B12807" w:rsidP="00B1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966AE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4AFED099" w:rsidR="00DB12B7" w:rsidRPr="009966AE" w:rsidRDefault="00B12807" w:rsidP="00B1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9966AE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13B4F" w:rsidRPr="009966AE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966AE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9966AE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7058" w:rsidRPr="009966AE">
              <w:rPr>
                <w:rFonts w:asciiTheme="majorBidi" w:hAnsiTheme="majorBidi"/>
                <w:b/>
                <w:i/>
                <w:iCs/>
                <w:sz w:val="28"/>
                <w:szCs w:val="28"/>
              </w:rPr>
              <w:t>30</w:t>
            </w:r>
            <w:r w:rsidRPr="009966AE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B27E0" w:rsidRPr="009966AE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966AE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7058" w:rsidRPr="009966AE">
              <w:rPr>
                <w:rFonts w:asciiTheme="majorBidi" w:hAnsiTheme="majorBidi"/>
                <w:b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E88E4D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A7FD68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DB16C07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8A1C16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646622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12B7" w:rsidRPr="009966AE" w14:paraId="07E9EFF3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9966AE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9966AE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A7470B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05D5746" w14:textId="77777777" w:rsidR="00DB12B7" w:rsidRPr="009966AE" w:rsidRDefault="00DB12B7" w:rsidP="00DB12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12B7" w:rsidRPr="009966AE" w14:paraId="4A7E6773" w14:textId="77777777" w:rsidTr="00DB12B7">
        <w:tc>
          <w:tcPr>
            <w:tcW w:w="4500" w:type="dxa"/>
            <w:shd w:val="clear" w:color="auto" w:fill="auto"/>
          </w:tcPr>
          <w:p w14:paraId="34A6F6C0" w14:textId="77777777" w:rsidR="00DB12B7" w:rsidRPr="009966AE" w:rsidRDefault="00DB12B7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454E371" w14:textId="77777777" w:rsidR="00DB12B7" w:rsidRPr="009966AE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A628A9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2C797" w14:textId="77777777" w:rsidR="00DB12B7" w:rsidRPr="009966AE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FD0C8" w14:textId="77777777" w:rsidR="00DB12B7" w:rsidRPr="009966AE" w:rsidRDefault="00DB12B7" w:rsidP="00DB12B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D97C31" w14:textId="77777777" w:rsidR="00DB12B7" w:rsidRPr="009966AE" w:rsidRDefault="00DB12B7" w:rsidP="00DB12B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44430" w:rsidRPr="009966AE" w14:paraId="1890831C" w14:textId="77777777" w:rsidTr="00DB12B7">
        <w:tc>
          <w:tcPr>
            <w:tcW w:w="4500" w:type="dxa"/>
            <w:shd w:val="clear" w:color="auto" w:fill="auto"/>
          </w:tcPr>
          <w:p w14:paraId="6E538629" w14:textId="77777777" w:rsidR="00E44430" w:rsidRPr="009966AE" w:rsidRDefault="00E44430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E44430" w:rsidRPr="009966AE" w:rsidRDefault="00E44430" w:rsidP="00E444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5CAD7" w14:textId="77777777" w:rsidR="00E44430" w:rsidRPr="009966AE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935DB2" w14:textId="50CF889A" w:rsidR="00E44430" w:rsidRPr="009966AE" w:rsidRDefault="0004644E" w:rsidP="001B5BD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E22FE" w14:textId="77777777" w:rsidR="00E44430" w:rsidRPr="009966AE" w:rsidRDefault="00E44430" w:rsidP="00E4443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11665B" w14:textId="2892386F" w:rsidR="00E44430" w:rsidRPr="009966AE" w:rsidRDefault="00F10D21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56,363</w:t>
            </w:r>
          </w:p>
        </w:tc>
      </w:tr>
      <w:tr w:rsidR="00E44430" w:rsidRPr="009966AE" w14:paraId="49EB23A4" w14:textId="77777777" w:rsidTr="00DB12B7">
        <w:tc>
          <w:tcPr>
            <w:tcW w:w="4500" w:type="dxa"/>
            <w:shd w:val="clear" w:color="auto" w:fill="auto"/>
          </w:tcPr>
          <w:p w14:paraId="7B0278AC" w14:textId="77777777" w:rsidR="00E44430" w:rsidRPr="009966AE" w:rsidRDefault="00E44430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E44430" w:rsidRPr="009966AE" w:rsidRDefault="00E44430" w:rsidP="00E444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50D15" w14:textId="77777777" w:rsidR="00E44430" w:rsidRPr="009966AE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4A39FF8" w14:textId="44B86632" w:rsidR="00E44430" w:rsidRPr="009966AE" w:rsidRDefault="0004644E" w:rsidP="001B5BD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CAF8F" w14:textId="77777777" w:rsidR="00E44430" w:rsidRPr="009966AE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27B8D8" w14:textId="0B263569" w:rsidR="00E44430" w:rsidRPr="009966AE" w:rsidRDefault="00F10D21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7,269</w:t>
            </w:r>
          </w:p>
        </w:tc>
      </w:tr>
      <w:tr w:rsidR="007223A7" w:rsidRPr="009966AE" w14:paraId="4B08C74C" w14:textId="77777777" w:rsidTr="00DB12B7">
        <w:tc>
          <w:tcPr>
            <w:tcW w:w="4500" w:type="dxa"/>
            <w:shd w:val="clear" w:color="auto" w:fill="auto"/>
          </w:tcPr>
          <w:p w14:paraId="2A91FAB0" w14:textId="70210230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3D4B058F" w14:textId="77777777" w:rsidR="007223A7" w:rsidRPr="009966AE" w:rsidRDefault="007223A7" w:rsidP="007223A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210DB4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9176232" w14:textId="7135555E" w:rsidR="007223A7" w:rsidRPr="009966AE" w:rsidRDefault="0004644E" w:rsidP="007223A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EEDA9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A90408A" w14:textId="37A6C895" w:rsidR="007223A7" w:rsidRPr="009966AE" w:rsidRDefault="00F10D21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(25,500)</w:t>
            </w:r>
          </w:p>
        </w:tc>
      </w:tr>
      <w:tr w:rsidR="007223A7" w:rsidRPr="009966AE" w14:paraId="266C327F" w14:textId="77777777" w:rsidTr="00DB12B7">
        <w:tc>
          <w:tcPr>
            <w:tcW w:w="4500" w:type="dxa"/>
            <w:shd w:val="clear" w:color="auto" w:fill="auto"/>
          </w:tcPr>
          <w:p w14:paraId="55C8F2DF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1A2BB5" w14:textId="77777777" w:rsidR="007223A7" w:rsidRPr="009966AE" w:rsidRDefault="007223A7" w:rsidP="007223A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0B784D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F12E8A0" w14:textId="77777777" w:rsidR="007223A7" w:rsidRPr="009966AE" w:rsidRDefault="007223A7" w:rsidP="007223A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34D58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96AEF53" w14:textId="77777777" w:rsidR="007223A7" w:rsidRPr="009966AE" w:rsidRDefault="007223A7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223A7" w:rsidRPr="009966AE" w14:paraId="3153CD2C" w14:textId="77777777" w:rsidTr="00DB12B7">
        <w:tc>
          <w:tcPr>
            <w:tcW w:w="4500" w:type="dxa"/>
            <w:shd w:val="clear" w:color="auto" w:fill="auto"/>
          </w:tcPr>
          <w:p w14:paraId="1FDA08D5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A918CED" w14:textId="77777777" w:rsidR="007223A7" w:rsidRPr="009966AE" w:rsidRDefault="007223A7" w:rsidP="007223A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826C2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539EF7" w14:textId="77777777" w:rsidR="007223A7" w:rsidRPr="009966AE" w:rsidRDefault="007223A7" w:rsidP="007223A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6564E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829A961" w14:textId="6457C5A2" w:rsidR="007223A7" w:rsidRPr="009966AE" w:rsidRDefault="007223A7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223A7" w:rsidRPr="009966AE" w14:paraId="7558892F" w14:textId="77777777" w:rsidTr="00DB12B7">
        <w:tc>
          <w:tcPr>
            <w:tcW w:w="4500" w:type="dxa"/>
            <w:shd w:val="clear" w:color="auto" w:fill="auto"/>
          </w:tcPr>
          <w:p w14:paraId="76F2F024" w14:textId="6193302D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60F38924" w14:textId="77777777" w:rsidR="007223A7" w:rsidRPr="009966AE" w:rsidRDefault="007223A7" w:rsidP="007223A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E111DA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76C7FD" w14:textId="69B94302" w:rsidR="007223A7" w:rsidRPr="009966AE" w:rsidRDefault="005B3A30" w:rsidP="00D5319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18,931</w:t>
            </w:r>
          </w:p>
        </w:tc>
        <w:tc>
          <w:tcPr>
            <w:tcW w:w="270" w:type="dxa"/>
            <w:shd w:val="clear" w:color="auto" w:fill="auto"/>
          </w:tcPr>
          <w:p w14:paraId="49E30F0C" w14:textId="77777777" w:rsidR="007223A7" w:rsidRPr="009966AE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6C52CE8" w14:textId="216F13B2" w:rsidR="007223A7" w:rsidRPr="009966AE" w:rsidRDefault="005B3A30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18,931</w:t>
            </w:r>
          </w:p>
        </w:tc>
      </w:tr>
    </w:tbl>
    <w:p w14:paraId="0397840D" w14:textId="18D55205" w:rsidR="00697FC1" w:rsidRPr="009966AE" w:rsidRDefault="00DB12B7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tab/>
      </w:r>
    </w:p>
    <w:p w14:paraId="191717CB" w14:textId="77777777" w:rsidR="00F440A8" w:rsidRPr="009966AE" w:rsidRDefault="00F440A8" w:rsidP="00F440A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966AE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สินทรัพย์สิทธิการใช้</w:t>
      </w:r>
    </w:p>
    <w:p w14:paraId="25F875A7" w14:textId="77777777" w:rsidR="00F440A8" w:rsidRPr="009966AE" w:rsidRDefault="00F440A8" w:rsidP="00F440A8">
      <w:pPr>
        <w:rPr>
          <w:lang w:eastAsia="x-none"/>
        </w:rPr>
      </w:pPr>
    </w:p>
    <w:p w14:paraId="47C65645" w14:textId="315F96D8" w:rsidR="00F440A8" w:rsidRPr="009966AE" w:rsidRDefault="00F440A8" w:rsidP="00F44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>ในระหว่างงวด</w:t>
      </w:r>
      <w:r w:rsidR="00B173FC"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>เก้า</w:t>
      </w:r>
      <w:r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>เดือนสิ้นสุดวันที่</w:t>
      </w:r>
      <w:r w:rsidRPr="009966AE">
        <w:rPr>
          <w:rFonts w:asciiTheme="majorBidi" w:hAnsiTheme="majorBidi" w:cstheme="majorBidi"/>
          <w:spacing w:val="-6"/>
          <w:sz w:val="28"/>
          <w:szCs w:val="28"/>
        </w:rPr>
        <w:t xml:space="preserve"> 30 </w:t>
      </w:r>
      <w:r w:rsidR="00E24981"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>กันยายน</w:t>
      </w:r>
      <w:r w:rsidRPr="009966AE">
        <w:rPr>
          <w:rFonts w:asciiTheme="majorBidi" w:hAnsiTheme="majorBidi" w:cstheme="majorBidi"/>
          <w:spacing w:val="-6"/>
          <w:sz w:val="28"/>
          <w:szCs w:val="28"/>
        </w:rPr>
        <w:t xml:space="preserve"> 2566 </w:t>
      </w:r>
      <w:r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กลุ่มบริษัทเช่าอาคารเป็นระยะเวลา</w:t>
      </w:r>
      <w:r w:rsidRPr="009966AE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2847A9" w:rsidRPr="009966AE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9966A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>ถึง</w:t>
      </w:r>
      <w:r w:rsidRPr="009966AE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B73B63" w:rsidRPr="009966AE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9966A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>ปี</w:t>
      </w:r>
      <w:r w:rsidRPr="009966AE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>โดยมีค่าเช่า</w:t>
      </w:r>
      <w:r w:rsidRPr="009966AE">
        <w:rPr>
          <w:rFonts w:asciiTheme="majorBidi" w:hAnsiTheme="majorBidi" w:cstheme="majorBidi" w:hint="cs"/>
          <w:sz w:val="28"/>
          <w:szCs w:val="28"/>
          <w:cs/>
        </w:rPr>
        <w:t>คงที่ตลอดอายุสัญญา</w:t>
      </w:r>
    </w:p>
    <w:p w14:paraId="1EE85D4D" w14:textId="77777777" w:rsidR="00F440A8" w:rsidRPr="009966AE" w:rsidRDefault="00F440A8" w:rsidP="00F440A8">
      <w:pPr>
        <w:rPr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F440A8" w:rsidRPr="009966AE" w14:paraId="6774EBF4" w14:textId="77777777" w:rsidTr="00416D3B">
        <w:trPr>
          <w:trHeight w:val="68"/>
        </w:trPr>
        <w:tc>
          <w:tcPr>
            <w:tcW w:w="4500" w:type="dxa"/>
            <w:shd w:val="clear" w:color="auto" w:fill="auto"/>
          </w:tcPr>
          <w:p w14:paraId="53500A58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40A9B4B9" w14:textId="4F21799D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173FC" w:rsidRPr="009966AE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966A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9966A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="00E24981" w:rsidRPr="009966AE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966A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966A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B95714" w:rsidRPr="009966A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4987067B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107E64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FCD96C5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D1DF89C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D721A8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5331195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53365C04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440A8" w:rsidRPr="009966AE" w14:paraId="1405ECA1" w14:textId="77777777" w:rsidTr="00416D3B">
        <w:trPr>
          <w:trHeight w:val="68"/>
        </w:trPr>
        <w:tc>
          <w:tcPr>
            <w:tcW w:w="4500" w:type="dxa"/>
            <w:shd w:val="clear" w:color="auto" w:fill="auto"/>
          </w:tcPr>
          <w:p w14:paraId="0B8CDC11" w14:textId="77777777" w:rsidR="00F440A8" w:rsidRPr="009966AE" w:rsidRDefault="00F440A8" w:rsidP="00416D3B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5E32549" w14:textId="77777777" w:rsidR="00F440A8" w:rsidRPr="009966AE" w:rsidRDefault="00F440A8" w:rsidP="00416D3B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1A2255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13A3F54B" w14:textId="77777777" w:rsidR="00F440A8" w:rsidRPr="009966AE" w:rsidRDefault="00F440A8" w:rsidP="00416D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9966A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40A8" w:rsidRPr="009966AE" w14:paraId="615B29CF" w14:textId="77777777" w:rsidTr="00416D3B">
        <w:tc>
          <w:tcPr>
            <w:tcW w:w="4500" w:type="dxa"/>
            <w:shd w:val="clear" w:color="auto" w:fill="auto"/>
          </w:tcPr>
          <w:p w14:paraId="4253A0AC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</w:tcPr>
          <w:p w14:paraId="1D47CB91" w14:textId="77777777" w:rsidR="00F440A8" w:rsidRPr="009966AE" w:rsidRDefault="00F440A8" w:rsidP="00416D3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592E6C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656E0A5" w14:textId="28B58C34" w:rsidR="00F440A8" w:rsidRPr="009966AE" w:rsidRDefault="00DE1AB2" w:rsidP="00416D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25,370</w:t>
            </w:r>
          </w:p>
        </w:tc>
        <w:tc>
          <w:tcPr>
            <w:tcW w:w="270" w:type="dxa"/>
            <w:shd w:val="clear" w:color="auto" w:fill="auto"/>
          </w:tcPr>
          <w:p w14:paraId="4DF4D3A3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467E8CF" w14:textId="0217D554" w:rsidR="00F440A8" w:rsidRPr="009966AE" w:rsidRDefault="00DE1AB2" w:rsidP="00DE1AB2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9,120</w:t>
            </w:r>
          </w:p>
        </w:tc>
      </w:tr>
      <w:tr w:rsidR="00F440A8" w:rsidRPr="009966AE" w14:paraId="6856647A" w14:textId="77777777" w:rsidTr="00416D3B">
        <w:tc>
          <w:tcPr>
            <w:tcW w:w="4500" w:type="dxa"/>
            <w:shd w:val="clear" w:color="auto" w:fill="auto"/>
          </w:tcPr>
          <w:p w14:paraId="015FD786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4DBE3AE" w14:textId="77777777" w:rsidR="00F440A8" w:rsidRPr="009966AE" w:rsidRDefault="00F440A8" w:rsidP="00416D3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BA664D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3F35FFB" w14:textId="77777777" w:rsidR="00F440A8" w:rsidRPr="009966AE" w:rsidRDefault="00F440A8" w:rsidP="00416D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B5E903" w14:textId="77777777" w:rsidR="00F440A8" w:rsidRPr="009966AE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FB90736" w14:textId="77777777" w:rsidR="00F440A8" w:rsidRPr="009966AE" w:rsidRDefault="00F440A8" w:rsidP="00416D3B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4AB83D5E" w14:textId="325ABA05" w:rsidR="00F440A8" w:rsidRPr="009966AE" w:rsidRDefault="00F440A8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D9F25BC" w14:textId="77777777" w:rsidR="00F440A8" w:rsidRPr="009966AE" w:rsidRDefault="00F440A8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2025F6ED" w14:textId="1E7D74E9" w:rsidR="00DB12B7" w:rsidRPr="009966AE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p w14:paraId="6B7EA861" w14:textId="25DBEBD3" w:rsidR="00DB12B7" w:rsidRPr="009966AE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5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862"/>
        <w:gridCol w:w="1008"/>
        <w:gridCol w:w="169"/>
        <w:gridCol w:w="995"/>
        <w:gridCol w:w="96"/>
        <w:gridCol w:w="193"/>
        <w:gridCol w:w="881"/>
        <w:gridCol w:w="164"/>
        <w:gridCol w:w="926"/>
        <w:gridCol w:w="179"/>
        <w:gridCol w:w="980"/>
        <w:gridCol w:w="184"/>
        <w:gridCol w:w="887"/>
      </w:tblGrid>
      <w:tr w:rsidR="00666593" w:rsidRPr="009966AE" w14:paraId="094B012B" w14:textId="77777777" w:rsidTr="00772F32">
        <w:trPr>
          <w:tblHeader/>
        </w:trPr>
        <w:tc>
          <w:tcPr>
            <w:tcW w:w="2862" w:type="dxa"/>
          </w:tcPr>
          <w:p w14:paraId="74EDC1EE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12"/>
          </w:tcPr>
          <w:p w14:paraId="6035C171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6593" w:rsidRPr="009966AE" w14:paraId="0EE55B08" w14:textId="77777777" w:rsidTr="00772F32">
        <w:trPr>
          <w:tblHeader/>
        </w:trPr>
        <w:tc>
          <w:tcPr>
            <w:tcW w:w="2862" w:type="dxa"/>
          </w:tcPr>
          <w:p w14:paraId="1D787E6E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2" w:type="dxa"/>
            <w:gridSpan w:val="6"/>
          </w:tcPr>
          <w:p w14:paraId="3296F118" w14:textId="30EA2D09" w:rsidR="00666593" w:rsidRPr="009966AE" w:rsidRDefault="00ED59C6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92765" w:rsidRPr="009966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B27E0"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4" w:type="dxa"/>
          </w:tcPr>
          <w:p w14:paraId="63ABE2DC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6" w:type="dxa"/>
            <w:gridSpan w:val="5"/>
          </w:tcPr>
          <w:p w14:paraId="542AF427" w14:textId="58D6B22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A7C"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66593" w:rsidRPr="009966AE" w14:paraId="5A1DE85E" w14:textId="77777777" w:rsidTr="00CB62BA">
        <w:trPr>
          <w:tblHeader/>
        </w:trPr>
        <w:tc>
          <w:tcPr>
            <w:tcW w:w="2862" w:type="dxa"/>
          </w:tcPr>
          <w:p w14:paraId="0FE1F3BD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50451E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2478773A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C82B20E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89" w:type="dxa"/>
            <w:gridSpan w:val="2"/>
            <w:vAlign w:val="bottom"/>
          </w:tcPr>
          <w:p w14:paraId="7CF58F96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739258C9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4" w:type="dxa"/>
            <w:vAlign w:val="center"/>
          </w:tcPr>
          <w:p w14:paraId="50651B6B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1D9B036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2749E761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593E2CF5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4" w:type="dxa"/>
            <w:vAlign w:val="bottom"/>
          </w:tcPr>
          <w:p w14:paraId="414FA01A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6BDCAE8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593" w:rsidRPr="009966AE" w14:paraId="00E923EF" w14:textId="77777777" w:rsidTr="00772F32">
        <w:trPr>
          <w:tblHeader/>
        </w:trPr>
        <w:tc>
          <w:tcPr>
            <w:tcW w:w="2862" w:type="dxa"/>
          </w:tcPr>
          <w:p w14:paraId="48683FEE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12"/>
            <w:vAlign w:val="bottom"/>
          </w:tcPr>
          <w:p w14:paraId="626968DF" w14:textId="77777777" w:rsidR="00666593" w:rsidRPr="009966AE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72F32" w:rsidRPr="009966AE" w14:paraId="38973543" w14:textId="77777777" w:rsidTr="00F47EC3">
        <w:tc>
          <w:tcPr>
            <w:tcW w:w="2862" w:type="dxa"/>
          </w:tcPr>
          <w:p w14:paraId="0B14310A" w14:textId="2947CEEE" w:rsidR="00772F32" w:rsidRPr="009966AE" w:rsidRDefault="00772F32" w:rsidP="00772F32">
            <w:pPr>
              <w:pStyle w:val="ListParagraph"/>
              <w:tabs>
                <w:tab w:val="clear" w:pos="227"/>
                <w:tab w:val="clear" w:pos="3742"/>
                <w:tab w:val="left" w:pos="269"/>
                <w:tab w:val="left" w:pos="2640"/>
              </w:tabs>
              <w:ind w:left="166" w:right="-2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vAlign w:val="bottom"/>
          </w:tcPr>
          <w:p w14:paraId="20A9FC5E" w14:textId="2F6865A6" w:rsidR="00772F32" w:rsidRPr="009966AE" w:rsidRDefault="00772F32" w:rsidP="00F47EC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131,947</w:t>
            </w:r>
          </w:p>
        </w:tc>
        <w:tc>
          <w:tcPr>
            <w:tcW w:w="169" w:type="dxa"/>
            <w:vAlign w:val="bottom"/>
          </w:tcPr>
          <w:p w14:paraId="344355D0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163FDC7A" w14:textId="2C974463" w:rsidR="00772F32" w:rsidRPr="009966AE" w:rsidRDefault="00772F32" w:rsidP="00F47EC3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2AF9F03A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5181B03B" w14:textId="42275B1D" w:rsidR="00772F32" w:rsidRPr="009966AE" w:rsidRDefault="00772F32" w:rsidP="00F47EC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131,947</w:t>
            </w:r>
          </w:p>
        </w:tc>
        <w:tc>
          <w:tcPr>
            <w:tcW w:w="164" w:type="dxa"/>
            <w:vAlign w:val="bottom"/>
          </w:tcPr>
          <w:p w14:paraId="7752B0BE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A53615C" w14:textId="2D15C8D8" w:rsidR="00772F32" w:rsidRPr="009966AE" w:rsidRDefault="00772F32" w:rsidP="00F47EC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79" w:type="dxa"/>
            <w:vAlign w:val="bottom"/>
          </w:tcPr>
          <w:p w14:paraId="2BCAD579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F6C4EA3" w14:textId="3F9C0999" w:rsidR="00772F32" w:rsidRPr="009966AE" w:rsidRDefault="00772F32" w:rsidP="00772F32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911883A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0A3D7B6" w14:textId="605C2D9E" w:rsidR="00772F32" w:rsidRPr="009966AE" w:rsidRDefault="00772F32" w:rsidP="00F47EC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/>
              </w:rPr>
              <w:t>82,641</w:t>
            </w:r>
          </w:p>
        </w:tc>
      </w:tr>
      <w:tr w:rsidR="00772F32" w:rsidRPr="009966AE" w14:paraId="6925FEB0" w14:textId="77777777" w:rsidTr="00F47EC3">
        <w:tc>
          <w:tcPr>
            <w:tcW w:w="2862" w:type="dxa"/>
          </w:tcPr>
          <w:p w14:paraId="175943CC" w14:textId="77777777" w:rsidR="00772F32" w:rsidRPr="009966AE" w:rsidRDefault="00772F32" w:rsidP="00772F32">
            <w:pPr>
              <w:ind w:left="166" w:right="-10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08" w:type="dxa"/>
          </w:tcPr>
          <w:p w14:paraId="568AB336" w14:textId="5310696B" w:rsidR="00772F32" w:rsidRPr="009966AE" w:rsidRDefault="00772F32" w:rsidP="00772F3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220A111C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73F27A0" w14:textId="6C3E9CF2" w:rsidR="00772F32" w:rsidRPr="009966AE" w:rsidRDefault="00772F32" w:rsidP="00F47EC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44,508</w:t>
            </w:r>
          </w:p>
        </w:tc>
        <w:tc>
          <w:tcPr>
            <w:tcW w:w="193" w:type="dxa"/>
            <w:vAlign w:val="bottom"/>
          </w:tcPr>
          <w:p w14:paraId="4CE017C4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4BFC90BF" w14:textId="78584F0E" w:rsidR="00772F32" w:rsidRPr="009966AE" w:rsidRDefault="00772F32" w:rsidP="00772F3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44,508</w:t>
            </w:r>
          </w:p>
        </w:tc>
        <w:tc>
          <w:tcPr>
            <w:tcW w:w="164" w:type="dxa"/>
            <w:vAlign w:val="bottom"/>
          </w:tcPr>
          <w:p w14:paraId="3349C15C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F8BB553" w14:textId="4B4EDD64" w:rsidR="00772F32" w:rsidRPr="009966AE" w:rsidRDefault="00772F32" w:rsidP="00772F3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1DB7EEE5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4549472" w14:textId="2B901ABF" w:rsidR="00772F32" w:rsidRPr="009966AE" w:rsidRDefault="00772F32" w:rsidP="00F47EC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84" w:type="dxa"/>
            <w:vAlign w:val="bottom"/>
          </w:tcPr>
          <w:p w14:paraId="2BCF974E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5EC6686" w14:textId="525EEDEC" w:rsidR="00772F32" w:rsidRPr="009966AE" w:rsidRDefault="00772F32" w:rsidP="00772F3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31,595</w:t>
            </w:r>
          </w:p>
        </w:tc>
      </w:tr>
      <w:tr w:rsidR="00772F32" w:rsidRPr="009966AE" w14:paraId="5B654A37" w14:textId="77777777" w:rsidTr="00F47EC3">
        <w:tc>
          <w:tcPr>
            <w:tcW w:w="2862" w:type="dxa"/>
          </w:tcPr>
          <w:p w14:paraId="71A8A83C" w14:textId="77777777" w:rsidR="00772F32" w:rsidRPr="009966AE" w:rsidRDefault="00772F32" w:rsidP="00772F32">
            <w:pPr>
              <w:pStyle w:val="ListParagraph"/>
              <w:ind w:left="166" w:right="-108" w:hanging="7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B0120" w14:textId="37A91F1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131,947</w:t>
            </w:r>
          </w:p>
        </w:tc>
        <w:tc>
          <w:tcPr>
            <w:tcW w:w="169" w:type="dxa"/>
            <w:vAlign w:val="bottom"/>
          </w:tcPr>
          <w:p w14:paraId="4E77283A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4F1FCC" w14:textId="0A839A42" w:rsidR="00772F32" w:rsidRPr="009966AE" w:rsidRDefault="00772F32" w:rsidP="00F47EC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44,508</w:t>
            </w:r>
          </w:p>
        </w:tc>
        <w:tc>
          <w:tcPr>
            <w:tcW w:w="193" w:type="dxa"/>
            <w:vAlign w:val="bottom"/>
          </w:tcPr>
          <w:p w14:paraId="1283B013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9002" w14:textId="71D92570" w:rsidR="00772F32" w:rsidRPr="009966AE" w:rsidRDefault="00772F32" w:rsidP="00772F3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176,455</w:t>
            </w:r>
          </w:p>
        </w:tc>
        <w:tc>
          <w:tcPr>
            <w:tcW w:w="164" w:type="dxa"/>
            <w:vAlign w:val="bottom"/>
          </w:tcPr>
          <w:p w14:paraId="53CF8507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F3163" w14:textId="1EDA5D17" w:rsidR="00772F32" w:rsidRPr="009966AE" w:rsidRDefault="00772F32" w:rsidP="00772F3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</w:rPr>
              <w:t>82,641</w:t>
            </w:r>
          </w:p>
        </w:tc>
        <w:tc>
          <w:tcPr>
            <w:tcW w:w="179" w:type="dxa"/>
            <w:vAlign w:val="bottom"/>
          </w:tcPr>
          <w:p w14:paraId="3C86869F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74B92" w14:textId="3A31F37A" w:rsidR="00772F32" w:rsidRPr="009966AE" w:rsidRDefault="00772F32" w:rsidP="00772F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84" w:type="dxa"/>
            <w:vAlign w:val="bottom"/>
          </w:tcPr>
          <w:p w14:paraId="374AD04B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5A630" w14:textId="29566B09" w:rsidR="00772F32" w:rsidRPr="009966AE" w:rsidRDefault="00772F32" w:rsidP="00772F3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eastAsia="Malgun Gothic" w:hAnsiTheme="majorBidi" w:cstheme="majorBidi" w:hint="cs"/>
                <w:b/>
                <w:bCs/>
                <w:sz w:val="28"/>
                <w:szCs w:val="28"/>
                <w:lang w:eastAsia="ko-KR"/>
              </w:rPr>
              <w:t>114,236</w:t>
            </w:r>
          </w:p>
        </w:tc>
      </w:tr>
      <w:tr w:rsidR="00772F32" w:rsidRPr="009966AE" w14:paraId="631863AF" w14:textId="77777777" w:rsidTr="00F47EC3">
        <w:tc>
          <w:tcPr>
            <w:tcW w:w="2862" w:type="dxa"/>
          </w:tcPr>
          <w:p w14:paraId="4B07B373" w14:textId="77777777" w:rsidR="00772F32" w:rsidRPr="009966AE" w:rsidRDefault="00772F32" w:rsidP="00772F32">
            <w:pPr>
              <w:pStyle w:val="ListParagraph"/>
              <w:ind w:left="166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17C229D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248A0BA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</w:tcBorders>
            <w:vAlign w:val="bottom"/>
          </w:tcPr>
          <w:p w14:paraId="074AC230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5A085668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0CE7C75D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4" w:type="dxa"/>
            <w:vAlign w:val="bottom"/>
          </w:tcPr>
          <w:p w14:paraId="32D7E20C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1F07C718" w14:textId="77777777" w:rsidR="00772F32" w:rsidRPr="009966AE" w:rsidRDefault="00772F32" w:rsidP="00772F3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086DAA4E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14:paraId="722B29DB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7CF1A73F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DAA2348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4438CBBF" w14:textId="51ED4638" w:rsidR="005104C1" w:rsidRPr="009966AE" w:rsidRDefault="005104C1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5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862"/>
        <w:gridCol w:w="1008"/>
        <w:gridCol w:w="180"/>
        <w:gridCol w:w="1112"/>
        <w:gridCol w:w="179"/>
        <w:gridCol w:w="835"/>
        <w:gridCol w:w="179"/>
        <w:gridCol w:w="975"/>
        <w:gridCol w:w="169"/>
        <w:gridCol w:w="916"/>
        <w:gridCol w:w="164"/>
        <w:gridCol w:w="945"/>
      </w:tblGrid>
      <w:tr w:rsidR="005104C1" w:rsidRPr="009966AE" w14:paraId="2E578A66" w14:textId="77777777" w:rsidTr="00CB62BA">
        <w:trPr>
          <w:tblHeader/>
        </w:trPr>
        <w:tc>
          <w:tcPr>
            <w:tcW w:w="2862" w:type="dxa"/>
          </w:tcPr>
          <w:p w14:paraId="20842BFC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11"/>
          </w:tcPr>
          <w:p w14:paraId="09982F34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4C1" w:rsidRPr="009966AE" w14:paraId="71EC42BA" w14:textId="77777777" w:rsidTr="00CB62BA">
        <w:trPr>
          <w:tblHeader/>
        </w:trPr>
        <w:tc>
          <w:tcPr>
            <w:tcW w:w="2862" w:type="dxa"/>
          </w:tcPr>
          <w:p w14:paraId="6F6540D8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4" w:type="dxa"/>
            <w:gridSpan w:val="5"/>
          </w:tcPr>
          <w:p w14:paraId="1A759DD9" w14:textId="1E4A9525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B27E0"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9" w:type="dxa"/>
          </w:tcPr>
          <w:p w14:paraId="2D355F95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9" w:type="dxa"/>
            <w:gridSpan w:val="5"/>
          </w:tcPr>
          <w:p w14:paraId="73A0911F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104C1" w:rsidRPr="009966AE" w14:paraId="3AD452D0" w14:textId="77777777" w:rsidTr="00772F32">
        <w:trPr>
          <w:tblHeader/>
        </w:trPr>
        <w:tc>
          <w:tcPr>
            <w:tcW w:w="2862" w:type="dxa"/>
          </w:tcPr>
          <w:p w14:paraId="0FC8CC24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54C2A37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5FC4F1A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B739174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79" w:type="dxa"/>
            <w:vAlign w:val="bottom"/>
          </w:tcPr>
          <w:p w14:paraId="4B9FF677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52BF1FA7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9" w:type="dxa"/>
            <w:vAlign w:val="center"/>
          </w:tcPr>
          <w:p w14:paraId="092E1D24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920AEE4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05E23F3E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3A0DBE7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5D211777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598E154F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104C1" w:rsidRPr="009966AE" w14:paraId="40D5F6E5" w14:textId="77777777" w:rsidTr="00CB62BA">
        <w:trPr>
          <w:tblHeader/>
        </w:trPr>
        <w:tc>
          <w:tcPr>
            <w:tcW w:w="2862" w:type="dxa"/>
          </w:tcPr>
          <w:p w14:paraId="7E79CA9A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11"/>
            <w:vAlign w:val="bottom"/>
          </w:tcPr>
          <w:p w14:paraId="215E7C5E" w14:textId="77777777" w:rsidR="005104C1" w:rsidRPr="009966AE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72F32" w:rsidRPr="009966AE" w14:paraId="3F0AB40C" w14:textId="77777777" w:rsidTr="00772F32">
        <w:tc>
          <w:tcPr>
            <w:tcW w:w="2862" w:type="dxa"/>
          </w:tcPr>
          <w:p w14:paraId="6B6D7360" w14:textId="77777777" w:rsidR="00772F32" w:rsidRPr="009966AE" w:rsidRDefault="00772F32" w:rsidP="00772F32">
            <w:pPr>
              <w:pStyle w:val="ListParagraph"/>
              <w:ind w:left="166" w:right="-2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F00EF4" w14:textId="0BD1CB0A" w:rsidR="00772F32" w:rsidRPr="009966AE" w:rsidRDefault="00772F32" w:rsidP="00772F3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131,947</w:t>
            </w:r>
          </w:p>
        </w:tc>
        <w:tc>
          <w:tcPr>
            <w:tcW w:w="180" w:type="dxa"/>
            <w:vAlign w:val="bottom"/>
          </w:tcPr>
          <w:p w14:paraId="747A81D3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AD37E08" w14:textId="215542A4" w:rsidR="00772F32" w:rsidRPr="009966AE" w:rsidRDefault="00772F32" w:rsidP="00772F32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3E96AE7B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35B079A7" w14:textId="3200BA99" w:rsidR="00772F32" w:rsidRPr="009966AE" w:rsidRDefault="00772F32" w:rsidP="00772F3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131,947</w:t>
            </w:r>
          </w:p>
        </w:tc>
        <w:tc>
          <w:tcPr>
            <w:tcW w:w="179" w:type="dxa"/>
            <w:vAlign w:val="bottom"/>
          </w:tcPr>
          <w:p w14:paraId="4E37D4C2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E9EF31" w14:textId="77777777" w:rsidR="00772F32" w:rsidRPr="009966AE" w:rsidRDefault="00772F32" w:rsidP="00772F3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/>
              </w:rPr>
              <w:t>82,641</w:t>
            </w:r>
          </w:p>
        </w:tc>
        <w:tc>
          <w:tcPr>
            <w:tcW w:w="169" w:type="dxa"/>
            <w:vAlign w:val="bottom"/>
          </w:tcPr>
          <w:p w14:paraId="7F8A0709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D3CD51C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51C8824A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43B391C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82,641</w:t>
            </w:r>
          </w:p>
        </w:tc>
      </w:tr>
      <w:tr w:rsidR="00772F32" w:rsidRPr="009966AE" w14:paraId="3B911CFD" w14:textId="77777777" w:rsidTr="00F96BD3">
        <w:tc>
          <w:tcPr>
            <w:tcW w:w="2862" w:type="dxa"/>
          </w:tcPr>
          <w:p w14:paraId="18AA1823" w14:textId="77777777" w:rsidR="00772F32" w:rsidRPr="009966AE" w:rsidRDefault="00772F32" w:rsidP="00772F32">
            <w:pPr>
              <w:ind w:left="166" w:right="-10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08" w:type="dxa"/>
          </w:tcPr>
          <w:p w14:paraId="506CC025" w14:textId="3B505E62" w:rsidR="00772F32" w:rsidRPr="009966AE" w:rsidRDefault="00772F32" w:rsidP="00772F32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142594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AF28C4F" w14:textId="5D39F69C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10,993</w:t>
            </w:r>
          </w:p>
        </w:tc>
        <w:tc>
          <w:tcPr>
            <w:tcW w:w="179" w:type="dxa"/>
            <w:vAlign w:val="bottom"/>
          </w:tcPr>
          <w:p w14:paraId="25FDA21F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0E413690" w14:textId="0ECFA98C" w:rsidR="00772F32" w:rsidRPr="009966AE" w:rsidRDefault="00772F32" w:rsidP="00772F32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10,993</w:t>
            </w:r>
          </w:p>
        </w:tc>
        <w:tc>
          <w:tcPr>
            <w:tcW w:w="179" w:type="dxa"/>
            <w:vAlign w:val="bottom"/>
          </w:tcPr>
          <w:p w14:paraId="76D6E7BC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D8504B2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6311DBA1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F23ADD1" w14:textId="77777777" w:rsidR="00772F32" w:rsidRPr="009966AE" w:rsidRDefault="00772F32" w:rsidP="00F47E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64" w:type="dxa"/>
            <w:vAlign w:val="bottom"/>
          </w:tcPr>
          <w:p w14:paraId="56D00E34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6BDD495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4,756</w:t>
            </w:r>
          </w:p>
        </w:tc>
      </w:tr>
      <w:tr w:rsidR="00772F32" w:rsidRPr="009966AE" w14:paraId="35E2EF91" w14:textId="77777777" w:rsidTr="00772F32">
        <w:tc>
          <w:tcPr>
            <w:tcW w:w="2862" w:type="dxa"/>
          </w:tcPr>
          <w:p w14:paraId="4911ECFA" w14:textId="77777777" w:rsidR="00772F32" w:rsidRPr="009966AE" w:rsidRDefault="00772F32" w:rsidP="00772F32">
            <w:pPr>
              <w:pStyle w:val="ListParagraph"/>
              <w:ind w:left="166" w:right="-199" w:hanging="7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D0F35" w14:textId="52F2DA7E" w:rsidR="00772F32" w:rsidRPr="009966AE" w:rsidRDefault="00772F32" w:rsidP="00772F3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131,947</w:t>
            </w:r>
          </w:p>
        </w:tc>
        <w:tc>
          <w:tcPr>
            <w:tcW w:w="180" w:type="dxa"/>
            <w:vAlign w:val="bottom"/>
          </w:tcPr>
          <w:p w14:paraId="22FD3CAC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80D52D8" w14:textId="05B75087" w:rsidR="00772F32" w:rsidRPr="009966AE" w:rsidRDefault="00772F32" w:rsidP="00772F3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08"/>
              <w:rPr>
                <w:cs/>
              </w:rPr>
            </w:pPr>
            <w:r w:rsidRPr="009966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10,993</w:t>
            </w:r>
          </w:p>
        </w:tc>
        <w:tc>
          <w:tcPr>
            <w:tcW w:w="179" w:type="dxa"/>
            <w:vAlign w:val="bottom"/>
          </w:tcPr>
          <w:p w14:paraId="623029CB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03E37" w14:textId="17F2C140" w:rsidR="00772F32" w:rsidRPr="009966AE" w:rsidRDefault="00772F32" w:rsidP="00772F3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142,940</w:t>
            </w:r>
          </w:p>
        </w:tc>
        <w:tc>
          <w:tcPr>
            <w:tcW w:w="179" w:type="dxa"/>
            <w:vAlign w:val="bottom"/>
          </w:tcPr>
          <w:p w14:paraId="261FAC48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11A01" w14:textId="77777777" w:rsidR="00772F32" w:rsidRPr="009966AE" w:rsidRDefault="00772F32" w:rsidP="00772F3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69" w:type="dxa"/>
            <w:vAlign w:val="bottom"/>
          </w:tcPr>
          <w:p w14:paraId="18EF55A8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5D7D6" w14:textId="77777777" w:rsidR="00772F32" w:rsidRPr="009966AE" w:rsidRDefault="00772F32" w:rsidP="00F47EC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64" w:type="dxa"/>
            <w:vAlign w:val="bottom"/>
          </w:tcPr>
          <w:p w14:paraId="4B26035C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B95E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87,397</w:t>
            </w:r>
          </w:p>
        </w:tc>
      </w:tr>
      <w:tr w:rsidR="00772F32" w:rsidRPr="009966AE" w14:paraId="55182E5E" w14:textId="77777777" w:rsidTr="00772F32">
        <w:tc>
          <w:tcPr>
            <w:tcW w:w="2862" w:type="dxa"/>
          </w:tcPr>
          <w:p w14:paraId="0A61FD88" w14:textId="77777777" w:rsidR="00772F32" w:rsidRPr="009966AE" w:rsidRDefault="00772F32" w:rsidP="00772F32">
            <w:pPr>
              <w:pStyle w:val="ListParagraph"/>
              <w:ind w:left="166" w:right="-199" w:hanging="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C4804C6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EC0CE1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77B6CB68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08"/>
              <w:rPr>
                <w:cs/>
              </w:rPr>
            </w:pPr>
          </w:p>
        </w:tc>
        <w:tc>
          <w:tcPr>
            <w:tcW w:w="179" w:type="dxa"/>
            <w:vAlign w:val="bottom"/>
          </w:tcPr>
          <w:p w14:paraId="3AA65369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vAlign w:val="bottom"/>
          </w:tcPr>
          <w:p w14:paraId="19DABC16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776E62C4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D0040B" w14:textId="77777777" w:rsidR="00772F32" w:rsidRPr="009966AE" w:rsidRDefault="00772F32" w:rsidP="00772F3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9" w:type="dxa"/>
            <w:vAlign w:val="bottom"/>
          </w:tcPr>
          <w:p w14:paraId="27380A2A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</w:tcPr>
          <w:p w14:paraId="2BEAC3E0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vAlign w:val="bottom"/>
          </w:tcPr>
          <w:p w14:paraId="68694150" w14:textId="77777777" w:rsidR="00772F32" w:rsidRPr="009966AE" w:rsidRDefault="00772F32" w:rsidP="0077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FB8B35" w14:textId="77777777" w:rsidR="00772F32" w:rsidRPr="009966AE" w:rsidRDefault="00772F32" w:rsidP="00772F3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0B87C1A7" w14:textId="4922F225" w:rsidR="00BA54ED" w:rsidRPr="009966AE" w:rsidRDefault="00BA54ED" w:rsidP="00BA54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9966AE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0DD0" w:rsidRPr="009966AE">
        <w:rPr>
          <w:rFonts w:asciiTheme="majorBidi" w:hAnsiTheme="majorBidi" w:cstheme="majorBidi"/>
          <w:sz w:val="28"/>
          <w:szCs w:val="28"/>
        </w:rPr>
        <w:t xml:space="preserve">30 </w:t>
      </w:r>
      <w:r w:rsidR="002B27E0" w:rsidRPr="009966AE">
        <w:rPr>
          <w:rFonts w:asciiTheme="majorBidi" w:hAnsiTheme="majorBidi" w:cstheme="majorBidi" w:hint="cs"/>
          <w:sz w:val="28"/>
          <w:szCs w:val="28"/>
          <w:cs/>
          <w:lang w:bidi="th-TH"/>
        </w:rPr>
        <w:t>กันย</w:t>
      </w:r>
      <w:r w:rsidR="00A70DD0" w:rsidRPr="009966AE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="00A70DD0" w:rsidRPr="009966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0DD0" w:rsidRPr="009966AE">
        <w:rPr>
          <w:rFonts w:asciiTheme="majorBidi" w:hAnsiTheme="majorBidi" w:cstheme="majorBidi"/>
          <w:sz w:val="28"/>
          <w:szCs w:val="28"/>
        </w:rPr>
        <w:t>2566</w:t>
      </w:r>
      <w:r w:rsidR="00A70DD0" w:rsidRPr="009966A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บริษัทมีเงินกู้ยืมระยะสั้นจากสถาบันการเงินจำนวนเงิน</w:t>
      </w:r>
      <w:r w:rsidRPr="009966AE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 </w:t>
      </w:r>
      <w:r w:rsidR="00FB23A7" w:rsidRPr="009966AE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45</w:t>
      </w:r>
      <w:r w:rsidR="001168FF" w:rsidRPr="009966AE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.00</w:t>
      </w:r>
      <w:r w:rsidRPr="009966AE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</w:t>
      </w:r>
      <w:r w:rsidR="003376F1" w:rsidRPr="009966A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3376F1"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(</w:t>
      </w:r>
      <w:r w:rsidR="00D53191"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31 </w:t>
      </w:r>
      <w:r w:rsidR="00D53191" w:rsidRPr="009966AE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 w:bidi="th-TH"/>
        </w:rPr>
        <w:t xml:space="preserve">ธันวาคม </w:t>
      </w:r>
      <w:r w:rsidR="003376F1"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2565: 50</w:t>
      </w:r>
      <w:r w:rsidR="00340E5D"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.00</w:t>
      </w:r>
      <w:r w:rsidR="003376F1"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="003376F1" w:rsidRPr="009966AE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 w:bidi="th-TH"/>
        </w:rPr>
        <w:t>ล้านบาท</w:t>
      </w:r>
      <w:r w:rsidR="003376F1"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)</w:t>
      </w:r>
      <w:r w:rsidR="00D53191" w:rsidRPr="009966AE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 w:bidi="th-TH"/>
        </w:rPr>
        <w:t xml:space="preserve">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โดยมีอัตราดอกเบี้ย</w:t>
      </w:r>
      <w:r w:rsidRPr="009966AE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คงที่ต่อปี</w:t>
      </w:r>
      <w:r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5D12B2" w:rsidRPr="009966AE">
        <w:rPr>
          <w:rFonts w:asciiTheme="majorBidi" w:hAnsiTheme="majorBidi" w:hint="cs"/>
          <w:sz w:val="28"/>
          <w:szCs w:val="28"/>
          <w:cs/>
          <w:lang w:val="en-US" w:bidi="th-TH"/>
        </w:rPr>
        <w:t>และมีกำหนดชำระคืน</w:t>
      </w:r>
      <w:r w:rsidR="00DF45C6" w:rsidRPr="009966AE">
        <w:rPr>
          <w:rFonts w:asciiTheme="majorBidi" w:hAnsiTheme="majorBidi" w:hint="cs"/>
          <w:sz w:val="28"/>
          <w:szCs w:val="28"/>
          <w:cs/>
          <w:lang w:val="en-US" w:bidi="th-TH"/>
        </w:rPr>
        <w:t>เงินกู้เมื่อทวงถาม</w:t>
      </w:r>
    </w:p>
    <w:p w14:paraId="41351E8F" w14:textId="2DE22D91" w:rsidR="00FB23A7" w:rsidRPr="009966AE" w:rsidRDefault="00FB23A7" w:rsidP="00BA54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58FAD071" w14:textId="795AF217" w:rsidR="00FB23A7" w:rsidRPr="009966AE" w:rsidRDefault="00FB23A7" w:rsidP="00FB23A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9966AE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9966AE">
        <w:rPr>
          <w:rFonts w:asciiTheme="majorBidi" w:hAnsiTheme="majorBidi" w:cstheme="majorBidi"/>
          <w:sz w:val="28"/>
          <w:szCs w:val="28"/>
        </w:rPr>
        <w:t xml:space="preserve">30 </w:t>
      </w:r>
      <w:r w:rsidRPr="009966AE">
        <w:rPr>
          <w:rFonts w:asciiTheme="majorBidi" w:hAnsiTheme="majorBidi" w:cstheme="majorBidi" w:hint="cs"/>
          <w:sz w:val="28"/>
          <w:szCs w:val="28"/>
          <w:cs/>
          <w:lang w:bidi="th-TH"/>
        </w:rPr>
        <w:t>กันย</w:t>
      </w:r>
      <w:r w:rsidRPr="009966AE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Pr="009966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</w:rPr>
        <w:t>2566</w:t>
      </w:r>
      <w:r w:rsidRPr="009966A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บริษัทมีเงินกู้ยืมระยะสั้นจากสถาบันการเงินจำนวนเงิน</w:t>
      </w:r>
      <w:r w:rsidRPr="009966AE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 20.00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</w:t>
      </w:r>
      <w:r w:rsidRPr="009966A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(</w:t>
      </w:r>
      <w:r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31 </w:t>
      </w:r>
      <w:r w:rsidRPr="009966AE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2565:</w:t>
      </w:r>
      <w:r w:rsidR="008454D2" w:rsidRPr="009966AE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 w:bidi="th-TH"/>
        </w:rPr>
        <w:t xml:space="preserve"> ไม่มี</w:t>
      </w:r>
      <w:r w:rsidRPr="009966AE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)</w:t>
      </w:r>
      <w:r w:rsidRPr="009966AE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 w:bidi="th-TH"/>
        </w:rPr>
        <w:t xml:space="preserve">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โดยมีอัตราดอกเบี้ย</w:t>
      </w:r>
      <w:r w:rsidRPr="009966AE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คงที่ต่อปี</w:t>
      </w:r>
      <w:r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และ</w:t>
      </w:r>
      <w:r w:rsidR="008717C6"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มีกำหนดชำระคืนในเดือนตุลาคม</w:t>
      </w:r>
      <w:r w:rsidR="00DE422B" w:rsidRPr="009966A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8717C6" w:rsidRPr="009966AE">
        <w:rPr>
          <w:rFonts w:asciiTheme="majorBidi" w:hAnsiTheme="majorBidi" w:cstheme="majorBidi"/>
          <w:sz w:val="28"/>
          <w:szCs w:val="28"/>
          <w:lang w:val="en-US" w:bidi="th-TH"/>
        </w:rPr>
        <w:t>2566</w:t>
      </w:r>
      <w:r w:rsidR="008717C6"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ทั้งนี้บริษัท</w:t>
      </w:r>
      <w:r w:rsidR="00694463"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ได้</w:t>
      </w:r>
      <w:r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ชำระคืน</w:t>
      </w:r>
      <w:r w:rsidR="00694463"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แล้วทั้งจำนวน</w:t>
      </w:r>
      <w:r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ในเดือนตุลาคม</w:t>
      </w:r>
      <w:r w:rsidRPr="009966A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  <w:cs/>
          <w:lang w:val="en-US" w:bidi="th-TH"/>
        </w:rPr>
        <w:t>2566</w:t>
      </w:r>
    </w:p>
    <w:p w14:paraId="5692D798" w14:textId="77777777" w:rsidR="00BA54ED" w:rsidRPr="009966AE" w:rsidRDefault="00BA54ED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E1935BD" w14:textId="3C6FE3E7" w:rsidR="00B062CA" w:rsidRPr="009966AE" w:rsidRDefault="00B062CA" w:rsidP="004764A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9966AE">
        <w:rPr>
          <w:rFonts w:asciiTheme="majorBidi" w:hAnsiTheme="majorBidi" w:cstheme="majorBidi"/>
          <w:spacing w:val="10"/>
          <w:sz w:val="28"/>
          <w:szCs w:val="28"/>
          <w:cs/>
          <w:lang w:val="en-US"/>
        </w:rPr>
        <w:t xml:space="preserve">ณ วันที่ </w:t>
      </w:r>
      <w:r w:rsidR="00A70DD0" w:rsidRPr="009966AE">
        <w:rPr>
          <w:rFonts w:asciiTheme="majorBidi" w:hAnsiTheme="majorBidi" w:cstheme="majorBidi"/>
          <w:sz w:val="28"/>
          <w:szCs w:val="28"/>
        </w:rPr>
        <w:t xml:space="preserve">30 </w:t>
      </w:r>
      <w:r w:rsidR="002B27E0" w:rsidRPr="009966AE">
        <w:rPr>
          <w:rFonts w:asciiTheme="majorBidi" w:hAnsiTheme="majorBidi" w:cstheme="majorBidi" w:hint="cs"/>
          <w:sz w:val="28"/>
          <w:szCs w:val="28"/>
          <w:cs/>
          <w:lang w:bidi="th-TH"/>
        </w:rPr>
        <w:t>กันย</w:t>
      </w:r>
      <w:r w:rsidR="00A70DD0" w:rsidRPr="009966AE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="00A70DD0" w:rsidRPr="009966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0DD0" w:rsidRPr="009966AE">
        <w:rPr>
          <w:rFonts w:asciiTheme="majorBidi" w:hAnsiTheme="majorBidi" w:cstheme="majorBidi"/>
          <w:sz w:val="28"/>
          <w:szCs w:val="28"/>
        </w:rPr>
        <w:t xml:space="preserve">2566 </w:t>
      </w:r>
      <w:r w:rsidRPr="009966AE">
        <w:rPr>
          <w:rFonts w:asciiTheme="majorBidi" w:hAnsiTheme="majorBidi" w:cstheme="majorBidi"/>
          <w:spacing w:val="10"/>
          <w:sz w:val="28"/>
          <w:szCs w:val="28"/>
          <w:cs/>
          <w:lang w:val="en-US"/>
        </w:rPr>
        <w:t>บริษัทมีเงินกู้ยืมระยะสั้นจากสถาบันการเงินเป็นทรัสต์รีซีทจำนวนเงิน</w:t>
      </w:r>
      <w:r w:rsidRPr="009966AE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1168FF" w:rsidRPr="009966AE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>66.95</w:t>
      </w:r>
      <w:r w:rsidR="00BA54ED" w:rsidRPr="009966AE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BA54ED" w:rsidRPr="009966AE">
        <w:rPr>
          <w:rFonts w:asciiTheme="majorBidi" w:hAnsiTheme="majorBidi" w:cstheme="majorBidi" w:hint="cs"/>
          <w:spacing w:val="10"/>
          <w:sz w:val="28"/>
          <w:szCs w:val="28"/>
          <w:cs/>
          <w:lang w:val="en-US" w:bidi="th-TH"/>
        </w:rPr>
        <w:t>ล้านบาท</w:t>
      </w:r>
      <w:r w:rsidR="00BA54ED" w:rsidRPr="009966AE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BA54ED" w:rsidRPr="009966AE">
        <w:rPr>
          <w:rFonts w:asciiTheme="majorBidi" w:hAnsiTheme="majorBidi" w:cstheme="majorBidi"/>
          <w:i/>
          <w:iCs/>
          <w:spacing w:val="10"/>
          <w:sz w:val="28"/>
          <w:szCs w:val="28"/>
        </w:rPr>
        <w:t>(31</w:t>
      </w:r>
      <w:r w:rsidR="00BA54ED" w:rsidRPr="009966A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A54ED" w:rsidRPr="009966A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BA54ED" w:rsidRPr="009966AE">
        <w:rPr>
          <w:rFonts w:asciiTheme="majorBidi" w:hAnsiTheme="majorBidi" w:cstheme="majorBidi"/>
          <w:i/>
          <w:iCs/>
          <w:sz w:val="28"/>
          <w:szCs w:val="28"/>
        </w:rPr>
        <w:t xml:space="preserve">2565: 32.64  </w:t>
      </w:r>
      <w:r w:rsidR="00BA54ED" w:rsidRPr="009966A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BA54ED" w:rsidRPr="009966AE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9966AE">
        <w:rPr>
          <w:rFonts w:asciiTheme="majorBidi" w:hAnsiTheme="majorBidi" w:cstheme="majorBidi"/>
          <w:sz w:val="28"/>
          <w:szCs w:val="28"/>
          <w:cs/>
          <w:lang w:val="en-US"/>
        </w:rPr>
        <w:t>เพื่อชำระเงินค่าสินค้า โดยมีอัตราดอกเบี้ย</w:t>
      </w:r>
      <w:r w:rsidR="00BA54ED"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คงที่</w:t>
      </w:r>
      <w:r w:rsidRPr="009966AE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1A6F6B"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และมีกำหนดชำระคืนในเดือน</w:t>
      </w:r>
      <w:r w:rsidR="001168FF" w:rsidRPr="009966A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พฤศจิกายน</w:t>
      </w:r>
      <w:r w:rsidR="001A6F6B" w:rsidRPr="009966A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A6F6B" w:rsidRPr="009966AE">
        <w:rPr>
          <w:rFonts w:asciiTheme="majorBidi" w:hAnsiTheme="majorBidi" w:cstheme="majorBidi"/>
          <w:sz w:val="28"/>
          <w:szCs w:val="28"/>
          <w:cs/>
          <w:lang w:val="en-US" w:bidi="th-TH"/>
        </w:rPr>
        <w:t>2566</w:t>
      </w:r>
    </w:p>
    <w:p w14:paraId="11967E8E" w14:textId="77777777" w:rsidR="00D43256" w:rsidRPr="009966AE" w:rsidRDefault="00D43256" w:rsidP="009310C6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31CD528" w14:textId="467757D3" w:rsidR="0028542D" w:rsidRPr="009966AE" w:rsidRDefault="00DB12B7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="00A70DD0" w:rsidRPr="009966AE">
        <w:rPr>
          <w:rFonts w:asciiTheme="majorBidi" w:hAnsiTheme="majorBidi" w:cstheme="majorBidi"/>
          <w:sz w:val="28"/>
          <w:szCs w:val="28"/>
        </w:rPr>
        <w:t xml:space="preserve">30 </w:t>
      </w:r>
      <w:r w:rsidR="002B27E0" w:rsidRPr="009966AE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A70DD0" w:rsidRPr="009966AE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="00A70DD0" w:rsidRPr="009966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0DD0" w:rsidRPr="009966AE">
        <w:rPr>
          <w:rFonts w:asciiTheme="majorBidi" w:hAnsiTheme="majorBidi" w:cstheme="majorBidi"/>
          <w:sz w:val="28"/>
          <w:szCs w:val="28"/>
        </w:rPr>
        <w:t xml:space="preserve">2566 </w:t>
      </w:r>
      <w:r w:rsidRPr="009966A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="00C30508" w:rsidRPr="009966AE">
        <w:rPr>
          <w:rFonts w:asciiTheme="majorBidi" w:hAnsiTheme="majorBidi" w:cstheme="majorBidi"/>
          <w:sz w:val="28"/>
          <w:szCs w:val="28"/>
        </w:rPr>
        <w:t>899.05</w:t>
      </w:r>
      <w:r w:rsidR="00D40C9B"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58C64D96" w:rsidRPr="009966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9966AE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C30508" w:rsidRPr="009966AE">
        <w:rPr>
          <w:rFonts w:asciiTheme="majorBidi" w:hAnsiTheme="majorBidi" w:cstheme="majorBidi"/>
          <w:sz w:val="28"/>
          <w:szCs w:val="28"/>
        </w:rPr>
        <w:t>692.05</w:t>
      </w:r>
      <w:r w:rsidR="00ED41AE"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966AE">
        <w:rPr>
          <w:rFonts w:asciiTheme="majorBidi" w:hAnsiTheme="majorBidi" w:cstheme="majorBidi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9966AE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9966A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9966A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11879" w:rsidRPr="009966AE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966A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11879" w:rsidRPr="009966AE">
        <w:rPr>
          <w:rFonts w:asciiTheme="majorBidi" w:hAnsiTheme="majorBidi" w:cstheme="majorBidi"/>
          <w:i/>
          <w:iCs/>
          <w:sz w:val="28"/>
          <w:szCs w:val="28"/>
        </w:rPr>
        <w:t xml:space="preserve">945.41 </w:t>
      </w:r>
      <w:r w:rsidRPr="009966A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966A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9966A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11879" w:rsidRPr="009966AE">
        <w:rPr>
          <w:rFonts w:asciiTheme="majorBidi" w:hAnsiTheme="majorBidi" w:cstheme="majorBidi"/>
          <w:i/>
          <w:iCs/>
          <w:sz w:val="28"/>
          <w:szCs w:val="28"/>
        </w:rPr>
        <w:t>741.36</w:t>
      </w:r>
      <w:r w:rsidRPr="009966A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9966AE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AE486A0" w14:textId="27A2B24E" w:rsidR="007B14BC" w:rsidRPr="009966AE" w:rsidRDefault="007B14BC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D088F61" w14:textId="2F7DFF87" w:rsidR="00DB12B7" w:rsidRPr="009966AE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ส่วนงานดำเนินงานและการจำแนกรายได้</w:t>
      </w:r>
    </w:p>
    <w:p w14:paraId="021315DC" w14:textId="77777777" w:rsidR="0028542D" w:rsidRPr="009966AE" w:rsidRDefault="0028542D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5F1A9BD0" w14:textId="2DCBE4BE" w:rsidR="00DB12B7" w:rsidRPr="009966AE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9966AE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9966AE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9966AE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9966AE" w:rsidRDefault="00285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79AED3A1" w14:textId="7EEE9892" w:rsidR="00DB12B7" w:rsidRPr="009966AE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9966AE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9966AE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9966AE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9966AE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9966AE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9966AE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9966AE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775DB74E" w14:textId="067D47F9" w:rsidR="002F59D0" w:rsidRPr="009966AE" w:rsidRDefault="00DB12B7" w:rsidP="00363E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9966AE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9966AE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9966AE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102B1066" w14:textId="77777777" w:rsidR="002F59D0" w:rsidRPr="009966AE" w:rsidRDefault="002F59D0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9966AE" w14:paraId="3C8FAA40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066F6687" w14:textId="2C0DA555" w:rsidR="00E94D05" w:rsidRPr="009966AE" w:rsidRDefault="00BA54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7290" w:type="dxa"/>
            <w:gridSpan w:val="11"/>
            <w:hideMark/>
          </w:tcPr>
          <w:p w14:paraId="7ABCEAFB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4D05" w:rsidRPr="009966AE" w14:paraId="418A851E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6E8337E2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03C2C0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1A531E16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01B5FFC6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3E21F0DF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7227FB8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9966AE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94D05" w:rsidRPr="009966AE" w14:paraId="75F7E201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7A21B07A" w14:textId="751B64DF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713B4F"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990" w:type="dxa"/>
          </w:tcPr>
          <w:p w14:paraId="797C3DB1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E57956E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0C669D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C98415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4DCD498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4C98D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4E324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A967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1BFA5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1CDA4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0F55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94D05" w:rsidRPr="009966AE" w14:paraId="6AE1C9B9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41A62E0F" w14:textId="19578F0B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886196"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ายน </w:t>
            </w:r>
          </w:p>
        </w:tc>
        <w:tc>
          <w:tcPr>
            <w:tcW w:w="990" w:type="dxa"/>
            <w:hideMark/>
          </w:tcPr>
          <w:p w14:paraId="1F41CC4B" w14:textId="65A69DE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3A4720BA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5BF6459" w14:textId="41485825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2A798FF0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1493A95B" w14:textId="0F6A490E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FD4C040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E0604C" w14:textId="29AA43ED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DDAFFA0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8D89EB" w14:textId="111228B9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1F0F2AF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9AF626" w14:textId="1B181FB4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E94D05" w:rsidRPr="009966AE" w14:paraId="3D213D85" w14:textId="77777777" w:rsidTr="00E94D05">
        <w:trPr>
          <w:cantSplit/>
          <w:tblHeader/>
        </w:trPr>
        <w:tc>
          <w:tcPr>
            <w:tcW w:w="2430" w:type="dxa"/>
          </w:tcPr>
          <w:p w14:paraId="7304A7B4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4A29B01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4D05" w:rsidRPr="009966AE" w14:paraId="6987FAE6" w14:textId="77777777" w:rsidTr="00E94D05">
        <w:trPr>
          <w:cantSplit/>
        </w:trPr>
        <w:tc>
          <w:tcPr>
            <w:tcW w:w="2430" w:type="dxa"/>
            <w:hideMark/>
          </w:tcPr>
          <w:p w14:paraId="3F41EE15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5F578281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3677C3" w14:textId="77777777" w:rsidR="00E94D05" w:rsidRPr="009966AE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39D5912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66ECA3A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50DFDF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94ED1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19BD7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460DF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515B8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1EEAFD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29E020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86196" w:rsidRPr="009966AE" w14:paraId="3B09739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0B12A24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A5FB9" w14:textId="77995F27" w:rsidR="00886196" w:rsidRPr="009966AE" w:rsidRDefault="00BD3693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1,050,093</w:t>
            </w:r>
          </w:p>
        </w:tc>
        <w:tc>
          <w:tcPr>
            <w:tcW w:w="262" w:type="dxa"/>
          </w:tcPr>
          <w:p w14:paraId="6E272255" w14:textId="77777777" w:rsidR="00886196" w:rsidRPr="009966AE" w:rsidRDefault="00886196" w:rsidP="0088619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5D06D2" w14:textId="63A46DE8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</w:tcPr>
          <w:p w14:paraId="01DB8E85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72AE7" w14:textId="227FA1CC" w:rsidR="00886196" w:rsidRPr="009966AE" w:rsidRDefault="00BD3693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</w:t>
            </w:r>
            <w:r w:rsidR="00733A21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70" w:type="dxa"/>
          </w:tcPr>
          <w:p w14:paraId="4B35CEAA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62C11" w14:textId="5126E105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498,666</w:t>
            </w:r>
          </w:p>
        </w:tc>
        <w:tc>
          <w:tcPr>
            <w:tcW w:w="270" w:type="dxa"/>
          </w:tcPr>
          <w:p w14:paraId="21157FFD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BD165" w14:textId="52BE8163" w:rsidR="00886196" w:rsidRPr="009966AE" w:rsidRDefault="00BD3693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1,510,49</w:t>
            </w:r>
            <w:r w:rsidR="00733A21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BFCEA48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B496C9" w14:textId="178F06B2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1,473,956</w:t>
            </w:r>
          </w:p>
        </w:tc>
      </w:tr>
      <w:tr w:rsidR="00886196" w:rsidRPr="009966AE" w14:paraId="769C5C33" w14:textId="77777777" w:rsidTr="00E94D05">
        <w:trPr>
          <w:cantSplit/>
        </w:trPr>
        <w:tc>
          <w:tcPr>
            <w:tcW w:w="2430" w:type="dxa"/>
          </w:tcPr>
          <w:p w14:paraId="74A32D48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D186C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186EA50E" w14:textId="77777777" w:rsidR="00886196" w:rsidRPr="009966AE" w:rsidRDefault="00886196" w:rsidP="0088619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BEB7F1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1AA378B0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C59AD24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753F034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32E897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E119956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343FB9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7D80FD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CA2939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86196" w:rsidRPr="009966AE" w14:paraId="67C505D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78A1154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36C7A6A6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450EDB2" w14:textId="77777777" w:rsidR="00886196" w:rsidRPr="009966AE" w:rsidRDefault="00886196" w:rsidP="0088619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FBB92C4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9FA3F85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63B4BF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9DEA6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F694A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F6ED57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FBD196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43D0F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752EC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86196" w:rsidRPr="009966AE" w14:paraId="61840EFC" w14:textId="77777777" w:rsidTr="00E94D05">
        <w:trPr>
          <w:cantSplit/>
        </w:trPr>
        <w:tc>
          <w:tcPr>
            <w:tcW w:w="2430" w:type="dxa"/>
            <w:hideMark/>
          </w:tcPr>
          <w:p w14:paraId="0C7E0EB5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06E40F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267F708" w14:textId="77777777" w:rsidR="00886196" w:rsidRPr="009966AE" w:rsidRDefault="00886196" w:rsidP="0088619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97CB0BE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F9543C4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556868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932C15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EF45A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E88D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64A7B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421AF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CF79C" w14:textId="77777777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86196" w:rsidRPr="009966AE" w14:paraId="2FBA01F8" w14:textId="77777777" w:rsidTr="00E94D05">
        <w:trPr>
          <w:cantSplit/>
        </w:trPr>
        <w:tc>
          <w:tcPr>
            <w:tcW w:w="2430" w:type="dxa"/>
            <w:hideMark/>
          </w:tcPr>
          <w:p w14:paraId="223FC84B" w14:textId="77777777" w:rsidR="00886196" w:rsidRPr="009966AE" w:rsidRDefault="00886196" w:rsidP="008861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3F3AA8F" w14:textId="19C46D99" w:rsidR="00886196" w:rsidRPr="009966AE" w:rsidRDefault="00BD3693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620,456</w:t>
            </w:r>
          </w:p>
        </w:tc>
        <w:tc>
          <w:tcPr>
            <w:tcW w:w="262" w:type="dxa"/>
          </w:tcPr>
          <w:p w14:paraId="35E2E41A" w14:textId="77777777" w:rsidR="00886196" w:rsidRPr="009966AE" w:rsidRDefault="00886196" w:rsidP="0088619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C557D1B" w14:textId="057D7739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728,028</w:t>
            </w:r>
          </w:p>
        </w:tc>
        <w:tc>
          <w:tcPr>
            <w:tcW w:w="262" w:type="dxa"/>
          </w:tcPr>
          <w:p w14:paraId="56AD4F79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CEA68E" w14:textId="6CFBC162" w:rsidR="00886196" w:rsidRPr="009966AE" w:rsidRDefault="00BD3693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387,86</w:t>
            </w:r>
            <w:r w:rsidR="00733A21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FD86801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E713" w14:textId="3E6A7CF6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423,668</w:t>
            </w:r>
          </w:p>
        </w:tc>
        <w:tc>
          <w:tcPr>
            <w:tcW w:w="270" w:type="dxa"/>
          </w:tcPr>
          <w:p w14:paraId="1F1F8F5C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B6C87" w14:textId="57F785F6" w:rsidR="00886196" w:rsidRPr="009966AE" w:rsidRDefault="00BD3693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1,008,31</w:t>
            </w:r>
            <w:r w:rsidR="00733A21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F0F420C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659962" w14:textId="63D7F00A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1,151,696</w:t>
            </w:r>
          </w:p>
        </w:tc>
      </w:tr>
      <w:tr w:rsidR="00886196" w:rsidRPr="009966AE" w14:paraId="4324ADA4" w14:textId="77777777" w:rsidTr="005D55D1">
        <w:trPr>
          <w:cantSplit/>
        </w:trPr>
        <w:tc>
          <w:tcPr>
            <w:tcW w:w="2430" w:type="dxa"/>
            <w:hideMark/>
          </w:tcPr>
          <w:p w14:paraId="298E80ED" w14:textId="77777777" w:rsidR="00886196" w:rsidRPr="009966AE" w:rsidRDefault="00886196" w:rsidP="008861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5AF4CBF4" w14:textId="35D6641B" w:rsidR="00886196" w:rsidRPr="009966AE" w:rsidRDefault="000062EA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297,93</w:t>
            </w:r>
            <w:r w:rsidR="002B1300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7C4130E5" w14:textId="77777777" w:rsidR="00886196" w:rsidRPr="009966AE" w:rsidRDefault="00886196" w:rsidP="0088619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BFDB88D" w14:textId="539EC343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184,009</w:t>
            </w:r>
          </w:p>
        </w:tc>
        <w:tc>
          <w:tcPr>
            <w:tcW w:w="262" w:type="dxa"/>
          </w:tcPr>
          <w:p w14:paraId="7F9DE0B2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C20705" w14:textId="6A0366C8" w:rsidR="00886196" w:rsidRPr="009966AE" w:rsidRDefault="000062EA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</w:t>
            </w:r>
            <w:r w:rsidR="009F6D57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70" w:type="dxa"/>
          </w:tcPr>
          <w:p w14:paraId="3C943C7C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E12994" w14:textId="01A08C7B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39,610</w:t>
            </w:r>
          </w:p>
        </w:tc>
        <w:tc>
          <w:tcPr>
            <w:tcW w:w="270" w:type="dxa"/>
          </w:tcPr>
          <w:p w14:paraId="6204E602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8D35C" w14:textId="425A7757" w:rsidR="00886196" w:rsidRPr="009966AE" w:rsidRDefault="009F6D57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336,530</w:t>
            </w:r>
          </w:p>
        </w:tc>
        <w:tc>
          <w:tcPr>
            <w:tcW w:w="270" w:type="dxa"/>
          </w:tcPr>
          <w:p w14:paraId="14D15B33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460DC" w14:textId="7215AF51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223,619</w:t>
            </w:r>
          </w:p>
        </w:tc>
      </w:tr>
      <w:tr w:rsidR="00886196" w:rsidRPr="009966AE" w14:paraId="69177866" w14:textId="77777777" w:rsidTr="00E94D05">
        <w:trPr>
          <w:cantSplit/>
        </w:trPr>
        <w:tc>
          <w:tcPr>
            <w:tcW w:w="2430" w:type="dxa"/>
            <w:hideMark/>
          </w:tcPr>
          <w:p w14:paraId="0DEA57DF" w14:textId="77777777" w:rsidR="00886196" w:rsidRPr="009966AE" w:rsidRDefault="00886196" w:rsidP="008861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7239B224" w14:textId="0FDEE2CC" w:rsidR="00886196" w:rsidRPr="009966AE" w:rsidRDefault="000062EA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100,09</w:t>
            </w:r>
            <w:r w:rsidR="0037344E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</w:tcPr>
          <w:p w14:paraId="2A740EC2" w14:textId="77777777" w:rsidR="00886196" w:rsidRPr="009966AE" w:rsidRDefault="00886196" w:rsidP="0088619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166EFBC" w14:textId="329B683B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48,313</w:t>
            </w:r>
          </w:p>
        </w:tc>
        <w:tc>
          <w:tcPr>
            <w:tcW w:w="262" w:type="dxa"/>
          </w:tcPr>
          <w:p w14:paraId="2507CF2C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A39696" w14:textId="604B8448" w:rsidR="00886196" w:rsidRPr="009966AE" w:rsidRDefault="009F6D57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27,33</w:t>
            </w:r>
            <w:r w:rsidR="002B1300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9D4DCE6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B2652" w14:textId="55CA08B9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22,261</w:t>
            </w:r>
          </w:p>
        </w:tc>
        <w:tc>
          <w:tcPr>
            <w:tcW w:w="270" w:type="dxa"/>
          </w:tcPr>
          <w:p w14:paraId="1069C533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BEEBDA" w14:textId="1DA77F85" w:rsidR="00886196" w:rsidRPr="009966AE" w:rsidRDefault="009F6D57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127,426</w:t>
            </w:r>
          </w:p>
        </w:tc>
        <w:tc>
          <w:tcPr>
            <w:tcW w:w="270" w:type="dxa"/>
          </w:tcPr>
          <w:p w14:paraId="6B6AD81E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1F380" w14:textId="506DC161" w:rsidR="00886196" w:rsidRPr="009966AE" w:rsidRDefault="00886196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70,574</w:t>
            </w:r>
          </w:p>
        </w:tc>
      </w:tr>
      <w:tr w:rsidR="00886196" w:rsidRPr="009966AE" w14:paraId="0DE81734" w14:textId="77777777" w:rsidTr="00E94D05">
        <w:trPr>
          <w:cantSplit/>
        </w:trPr>
        <w:tc>
          <w:tcPr>
            <w:tcW w:w="2430" w:type="dxa"/>
            <w:hideMark/>
          </w:tcPr>
          <w:p w14:paraId="0B18B783" w14:textId="77777777" w:rsidR="00886196" w:rsidRPr="009966AE" w:rsidRDefault="00886196" w:rsidP="008861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E3FF" w14:textId="3835D90C" w:rsidR="00886196" w:rsidRPr="009966AE" w:rsidRDefault="00B15E5F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31,611</w:t>
            </w:r>
          </w:p>
        </w:tc>
        <w:tc>
          <w:tcPr>
            <w:tcW w:w="262" w:type="dxa"/>
          </w:tcPr>
          <w:p w14:paraId="43EB8B72" w14:textId="77777777" w:rsidR="00886196" w:rsidRPr="009966AE" w:rsidRDefault="00886196" w:rsidP="0088619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7E23" w14:textId="1B354F1B" w:rsidR="00886196" w:rsidRPr="009966AE" w:rsidRDefault="00212A5E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14</w:t>
            </w: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66A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940</w:t>
            </w:r>
          </w:p>
        </w:tc>
        <w:tc>
          <w:tcPr>
            <w:tcW w:w="262" w:type="dxa"/>
          </w:tcPr>
          <w:p w14:paraId="5760E9DE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8CBBB" w14:textId="78D50726" w:rsidR="00886196" w:rsidRPr="009966AE" w:rsidRDefault="0037344E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6,609</w:t>
            </w:r>
          </w:p>
        </w:tc>
        <w:tc>
          <w:tcPr>
            <w:tcW w:w="270" w:type="dxa"/>
          </w:tcPr>
          <w:p w14:paraId="52AC95DB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DD2FE" w14:textId="713D21A6" w:rsidR="00886196" w:rsidRPr="009966AE" w:rsidRDefault="00212A5E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13,127</w:t>
            </w:r>
          </w:p>
        </w:tc>
        <w:tc>
          <w:tcPr>
            <w:tcW w:w="270" w:type="dxa"/>
          </w:tcPr>
          <w:p w14:paraId="41942B59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BD56" w14:textId="0122FD28" w:rsidR="00886196" w:rsidRPr="009966AE" w:rsidRDefault="007F7E51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38,220</w:t>
            </w:r>
          </w:p>
        </w:tc>
        <w:tc>
          <w:tcPr>
            <w:tcW w:w="270" w:type="dxa"/>
          </w:tcPr>
          <w:p w14:paraId="4A1F7B6F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4072" w14:textId="030BA14F" w:rsidR="00886196" w:rsidRPr="009966AE" w:rsidRDefault="00212A5E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28,067</w:t>
            </w:r>
          </w:p>
        </w:tc>
      </w:tr>
      <w:tr w:rsidR="00886196" w:rsidRPr="009966AE" w14:paraId="4D789B6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BCEEBCD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8DD01" w14:textId="665A173B" w:rsidR="00886196" w:rsidRPr="009966AE" w:rsidRDefault="00BD3693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1,050,093</w:t>
            </w:r>
          </w:p>
        </w:tc>
        <w:tc>
          <w:tcPr>
            <w:tcW w:w="262" w:type="dxa"/>
          </w:tcPr>
          <w:p w14:paraId="5C835EC8" w14:textId="77777777" w:rsidR="00886196" w:rsidRPr="009966AE" w:rsidRDefault="00886196" w:rsidP="0088619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7FC64" w14:textId="2A56608A" w:rsidR="00886196" w:rsidRPr="009966AE" w:rsidRDefault="00212A5E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</w:tcPr>
          <w:p w14:paraId="16FA6B16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AEDE8" w14:textId="3E1EC5AA" w:rsidR="00886196" w:rsidRPr="009966AE" w:rsidRDefault="00BD3693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460,</w:t>
            </w:r>
            <w:r w:rsidR="00733A21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70" w:type="dxa"/>
          </w:tcPr>
          <w:p w14:paraId="12B598A1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D0691" w14:textId="3DBCA90D" w:rsidR="00886196" w:rsidRPr="009966AE" w:rsidRDefault="00212A5E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498,666</w:t>
            </w:r>
          </w:p>
        </w:tc>
        <w:tc>
          <w:tcPr>
            <w:tcW w:w="270" w:type="dxa"/>
          </w:tcPr>
          <w:p w14:paraId="17E1DDB7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84AE" w14:textId="68383B04" w:rsidR="00886196" w:rsidRPr="009966AE" w:rsidRDefault="00BD3693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1,510,49</w:t>
            </w:r>
            <w:r w:rsidR="00733A21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505E0D3" w14:textId="77777777" w:rsidR="00886196" w:rsidRPr="009966AE" w:rsidRDefault="00886196" w:rsidP="00886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EE1C8" w14:textId="278A62C0" w:rsidR="00886196" w:rsidRPr="009966AE" w:rsidRDefault="00212A5E" w:rsidP="0088619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1,473,956</w:t>
            </w:r>
          </w:p>
        </w:tc>
      </w:tr>
      <w:tr w:rsidR="00E94D05" w:rsidRPr="009966AE" w14:paraId="35577853" w14:textId="77777777" w:rsidTr="00E94D05">
        <w:trPr>
          <w:cantSplit/>
        </w:trPr>
        <w:tc>
          <w:tcPr>
            <w:tcW w:w="2430" w:type="dxa"/>
          </w:tcPr>
          <w:p w14:paraId="30DBC4E8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6043611" w14:textId="77777777" w:rsidR="00FE7D19" w:rsidRPr="009966AE" w:rsidRDefault="00FE7D19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D879EFB" w14:textId="77777777" w:rsidR="00FE7D19" w:rsidRPr="009966AE" w:rsidRDefault="00FE7D19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97ED440" w14:textId="77777777" w:rsidR="00FE7D19" w:rsidRPr="009966AE" w:rsidRDefault="00FE7D19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AAB3E4D" w14:textId="77777777" w:rsidR="00FE7D19" w:rsidRPr="009966AE" w:rsidRDefault="00FE7D19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343C797" w14:textId="77777777" w:rsidR="00FE7D19" w:rsidRPr="009966AE" w:rsidRDefault="00FE7D19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339D66F" w14:textId="77777777" w:rsidR="00FE7D19" w:rsidRPr="009966AE" w:rsidRDefault="00FE7D19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12F892D" w14:textId="77777777" w:rsidR="00FE7D19" w:rsidRPr="009966AE" w:rsidRDefault="00FE7D19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26EED83F" w14:textId="57173A97" w:rsidR="00FE7D19" w:rsidRPr="009966AE" w:rsidRDefault="00FE7D19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EABF35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4FB61152" w14:textId="77777777" w:rsidR="00E94D05" w:rsidRPr="009966AE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6C3520E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E2F9FB4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40E9434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588A9A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9E526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D68CD46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97FAE7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9814F27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C65FD6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4D05" w:rsidRPr="009966AE" w14:paraId="587013AD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A72E47E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</w:t>
            </w:r>
          </w:p>
          <w:p w14:paraId="14B485BA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6C7ADCC7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0749E93" w14:textId="77777777" w:rsidR="00E94D05" w:rsidRPr="009966AE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4F456FA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B98C0A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3E1F98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4EDA65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D15CF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DA53C1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CBFDBC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2016B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D43D5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9966AE" w14:paraId="6169BC21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5EAFB0C2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151CE54F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095D195" w14:textId="77777777" w:rsidR="00E94D05" w:rsidRPr="009966AE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E95F859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A656984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DB81B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DCC4C4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56EB0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44DD2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CA631A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8D947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C443CD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77A9" w:rsidRPr="009966AE" w14:paraId="24A067B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06321B9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6611779E" w14:textId="005CEE8A" w:rsidR="00FA77A9" w:rsidRPr="009966AE" w:rsidRDefault="00BD3693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1,050,093</w:t>
            </w:r>
          </w:p>
        </w:tc>
        <w:tc>
          <w:tcPr>
            <w:tcW w:w="262" w:type="dxa"/>
          </w:tcPr>
          <w:p w14:paraId="4726D831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40A9F1" w14:textId="378F5319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</w:tcPr>
          <w:p w14:paraId="23C449BC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4D7A34" w14:textId="5D369A95" w:rsidR="00FA77A9" w:rsidRPr="009966AE" w:rsidRDefault="00FA77A9" w:rsidP="00FA77A9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5EC9E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32711" w14:textId="70B6C6DB" w:rsidR="00FA77A9" w:rsidRPr="009966AE" w:rsidRDefault="00FA77A9" w:rsidP="00FA77A9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E7D76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FD9E0" w14:textId="585439E5" w:rsidR="00FA77A9" w:rsidRPr="009966AE" w:rsidRDefault="00BD3693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1,050,093</w:t>
            </w:r>
          </w:p>
        </w:tc>
        <w:tc>
          <w:tcPr>
            <w:tcW w:w="270" w:type="dxa"/>
          </w:tcPr>
          <w:p w14:paraId="2DD6678E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4F774C" w14:textId="7458275C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975,290</w:t>
            </w:r>
          </w:p>
        </w:tc>
      </w:tr>
      <w:tr w:rsidR="00FA77A9" w:rsidRPr="009966AE" w14:paraId="2A9B251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8B8A24A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1E36C88D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B890A1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914E4C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E75A356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207D909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DE9FD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65FD4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B74ED0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752B6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0CDF17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7606D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77A9" w:rsidRPr="009966AE" w14:paraId="16BAE4F5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CEAC7FD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7606E636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1BA9364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B51AD9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3E787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65F7C9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FE0BE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DA347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DB4DB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01C22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C437D2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E233E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77A9" w:rsidRPr="009966AE" w14:paraId="734DF996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AEE3FE8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411663E6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3034660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AF7FDA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C8CA21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FF183F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5214EE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F9EBD0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8866B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99A73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716F9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4F8E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77A9" w:rsidRPr="009966AE" w14:paraId="7B9A223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16CEB34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1A87D92C" w14:textId="2012D643" w:rsidR="00FA77A9" w:rsidRPr="009966AE" w:rsidRDefault="00FA77A9" w:rsidP="00FA77A9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A3380F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AA97CD" w14:textId="18685AA1" w:rsidR="00FA77A9" w:rsidRPr="009966AE" w:rsidRDefault="00FA77A9" w:rsidP="00FA77A9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8E7315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E1BDC7" w14:textId="4C076164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50,516</w:t>
            </w:r>
          </w:p>
        </w:tc>
        <w:tc>
          <w:tcPr>
            <w:tcW w:w="270" w:type="dxa"/>
          </w:tcPr>
          <w:p w14:paraId="313A4A45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3FFDC7" w14:textId="5E9CC696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47,281</w:t>
            </w:r>
          </w:p>
        </w:tc>
        <w:tc>
          <w:tcPr>
            <w:tcW w:w="270" w:type="dxa"/>
          </w:tcPr>
          <w:p w14:paraId="45F7846C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007DD" w14:textId="16A5BF91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50,516</w:t>
            </w:r>
          </w:p>
        </w:tc>
        <w:tc>
          <w:tcPr>
            <w:tcW w:w="270" w:type="dxa"/>
          </w:tcPr>
          <w:p w14:paraId="6D5A80F3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11D80C" w14:textId="3F985D98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47,281</w:t>
            </w:r>
          </w:p>
        </w:tc>
      </w:tr>
      <w:tr w:rsidR="00FA77A9" w:rsidRPr="009966AE" w14:paraId="1795E0E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3209537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74094002" w14:textId="77777777" w:rsidR="00FA77A9" w:rsidRPr="009966AE" w:rsidRDefault="00FA77A9" w:rsidP="00FA77A9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1E9958C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1AE96A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793AE9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D5C75A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4D7ED8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7F253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E8030F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CA5D64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6DCAC7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8FB19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1300" w:rsidRPr="009966AE" w14:paraId="7F5A10EB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E0AF57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37EC3" w14:textId="199E9185" w:rsidR="002B1300" w:rsidRPr="009966AE" w:rsidRDefault="002B1300" w:rsidP="002B1300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12D6E1" w14:textId="77777777" w:rsidR="002B1300" w:rsidRPr="009966AE" w:rsidRDefault="002B1300" w:rsidP="002B130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A5FFC" w14:textId="766992EC" w:rsidR="002B1300" w:rsidRPr="009966AE" w:rsidRDefault="002B1300" w:rsidP="002B1300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D13645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BA1E0" w14:textId="4F375593" w:rsidR="002B1300" w:rsidRPr="009966AE" w:rsidRDefault="00BD3693" w:rsidP="002B130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409,88</w:t>
            </w:r>
            <w:r w:rsidR="00733A21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11DD9AD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4B0BF" w14:textId="21EE0FB3" w:rsidR="002B1300" w:rsidRPr="009966AE" w:rsidRDefault="002B1300" w:rsidP="002B130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451,385</w:t>
            </w:r>
          </w:p>
        </w:tc>
        <w:tc>
          <w:tcPr>
            <w:tcW w:w="270" w:type="dxa"/>
          </w:tcPr>
          <w:p w14:paraId="5D6D3C44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557" w14:textId="48930D2E" w:rsidR="002B1300" w:rsidRPr="009966AE" w:rsidRDefault="00BD3693" w:rsidP="002B130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409,88</w:t>
            </w:r>
            <w:r w:rsidR="00733A21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6A9DA7B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F6C49" w14:textId="0E841AE2" w:rsidR="002B1300" w:rsidRPr="009966AE" w:rsidRDefault="002B1300" w:rsidP="002B130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451,385</w:t>
            </w:r>
          </w:p>
        </w:tc>
      </w:tr>
      <w:tr w:rsidR="00FA77A9" w:rsidRPr="009966AE" w14:paraId="0EBA7A5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D4816DC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1C9C5" w14:textId="4B3B238C" w:rsidR="00FA77A9" w:rsidRPr="009966AE" w:rsidRDefault="00BD3693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1,050,093</w:t>
            </w:r>
          </w:p>
        </w:tc>
        <w:tc>
          <w:tcPr>
            <w:tcW w:w="262" w:type="dxa"/>
          </w:tcPr>
          <w:p w14:paraId="06C647DD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8CB9" w14:textId="3941A7F9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</w:tcPr>
          <w:p w14:paraId="7286922F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31461" w14:textId="7C784A4B" w:rsidR="00FA77A9" w:rsidRPr="009966AE" w:rsidRDefault="00BD3693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460,</w:t>
            </w:r>
            <w:r w:rsidR="00733A21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70" w:type="dxa"/>
          </w:tcPr>
          <w:p w14:paraId="1E519818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495CE" w14:textId="6E1187E0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498,666</w:t>
            </w:r>
          </w:p>
        </w:tc>
        <w:tc>
          <w:tcPr>
            <w:tcW w:w="270" w:type="dxa"/>
          </w:tcPr>
          <w:p w14:paraId="5133C572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7670" w14:textId="1F1747D2" w:rsidR="00FA77A9" w:rsidRPr="009966AE" w:rsidRDefault="00BD3693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1,510,49</w:t>
            </w:r>
            <w:r w:rsidR="00733A21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A0E803A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A0D3B" w14:textId="39FC39BA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1,473,956</w:t>
            </w:r>
          </w:p>
        </w:tc>
      </w:tr>
      <w:tr w:rsidR="00FA77A9" w:rsidRPr="009966AE" w14:paraId="3478FC6F" w14:textId="77777777" w:rsidTr="00E94D05">
        <w:trPr>
          <w:cantSplit/>
        </w:trPr>
        <w:tc>
          <w:tcPr>
            <w:tcW w:w="2430" w:type="dxa"/>
            <w:vAlign w:val="bottom"/>
          </w:tcPr>
          <w:p w14:paraId="22F2F581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1104E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29B7440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79504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73AC8527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D2D0B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935CCD9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00701C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D99C63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18756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C1D45E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D0A18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A77A9" w:rsidRPr="009966AE" w14:paraId="4758C418" w14:textId="77777777" w:rsidTr="00E94D05">
        <w:trPr>
          <w:cantSplit/>
        </w:trPr>
        <w:tc>
          <w:tcPr>
            <w:tcW w:w="2430" w:type="dxa"/>
            <w:hideMark/>
          </w:tcPr>
          <w:p w14:paraId="2078ED44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33135B" w14:textId="77777777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7A7919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84BBA1" w14:textId="77777777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1ED998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8E6858" w14:textId="77777777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5E6CA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9FBB" w14:textId="77777777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3CCA8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F2F76" w14:textId="77777777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5C80F4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C0E98" w14:textId="77777777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77A9" w:rsidRPr="009966AE" w14:paraId="43354A8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367B5B2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CB23380" w14:textId="709A6E8D" w:rsidR="00FA77A9" w:rsidRPr="009966AE" w:rsidRDefault="00BD3693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1,050,093</w:t>
            </w:r>
          </w:p>
        </w:tc>
        <w:tc>
          <w:tcPr>
            <w:tcW w:w="262" w:type="dxa"/>
          </w:tcPr>
          <w:p w14:paraId="4B6E7411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677D5A" w14:textId="748A7040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</w:tcPr>
          <w:p w14:paraId="0840C2FC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84F67E" w14:textId="26742E9D" w:rsidR="00FA77A9" w:rsidRPr="009966AE" w:rsidRDefault="00B73B63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201</w:t>
            </w: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,066</w:t>
            </w:r>
          </w:p>
        </w:tc>
        <w:tc>
          <w:tcPr>
            <w:tcW w:w="270" w:type="dxa"/>
          </w:tcPr>
          <w:p w14:paraId="02F11B6A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56A9A" w14:textId="4C8AF814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266,598</w:t>
            </w:r>
          </w:p>
        </w:tc>
        <w:tc>
          <w:tcPr>
            <w:tcW w:w="270" w:type="dxa"/>
          </w:tcPr>
          <w:p w14:paraId="28C77F86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FF8A" w14:textId="3C9C0AC5" w:rsidR="00FA77A9" w:rsidRPr="009966AE" w:rsidRDefault="00B73B63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1,251,159</w:t>
            </w:r>
          </w:p>
        </w:tc>
        <w:tc>
          <w:tcPr>
            <w:tcW w:w="270" w:type="dxa"/>
          </w:tcPr>
          <w:p w14:paraId="651F0C06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D398A" w14:textId="6C100868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1,241,888</w:t>
            </w:r>
          </w:p>
        </w:tc>
      </w:tr>
      <w:tr w:rsidR="002B1300" w:rsidRPr="009966AE" w14:paraId="09F7286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E7936B8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51F97" w14:textId="57D6D4E1" w:rsidR="002B1300" w:rsidRPr="009966AE" w:rsidRDefault="002B1300" w:rsidP="002B1300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9A951" w14:textId="77777777" w:rsidR="002B1300" w:rsidRPr="009966AE" w:rsidRDefault="002B1300" w:rsidP="002B1300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4A84" w14:textId="1124EA11" w:rsidR="002B1300" w:rsidRPr="009966AE" w:rsidRDefault="002B1300" w:rsidP="002B1300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84655F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1D695" w14:textId="7507629E" w:rsidR="002B1300" w:rsidRPr="009966AE" w:rsidRDefault="00B73B63" w:rsidP="002B1300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259,333</w:t>
            </w:r>
          </w:p>
        </w:tc>
        <w:tc>
          <w:tcPr>
            <w:tcW w:w="270" w:type="dxa"/>
          </w:tcPr>
          <w:p w14:paraId="4A01D710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45ED9" w14:textId="038852A2" w:rsidR="002B1300" w:rsidRPr="009966AE" w:rsidRDefault="002B1300" w:rsidP="002B1300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232,068</w:t>
            </w:r>
          </w:p>
        </w:tc>
        <w:tc>
          <w:tcPr>
            <w:tcW w:w="270" w:type="dxa"/>
          </w:tcPr>
          <w:p w14:paraId="13D7831A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2EDF" w14:textId="5F82B5A1" w:rsidR="002B1300" w:rsidRPr="009966AE" w:rsidRDefault="00B73B63" w:rsidP="002B1300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259,333</w:t>
            </w:r>
          </w:p>
        </w:tc>
        <w:tc>
          <w:tcPr>
            <w:tcW w:w="270" w:type="dxa"/>
          </w:tcPr>
          <w:p w14:paraId="538C0437" w14:textId="77777777" w:rsidR="002B1300" w:rsidRPr="009966AE" w:rsidRDefault="002B1300" w:rsidP="002B13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9EB4" w14:textId="57B58F5D" w:rsidR="002B1300" w:rsidRPr="009966AE" w:rsidRDefault="002B1300" w:rsidP="002B1300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232,068</w:t>
            </w:r>
          </w:p>
        </w:tc>
      </w:tr>
      <w:tr w:rsidR="00FA77A9" w:rsidRPr="009966AE" w14:paraId="6FC08947" w14:textId="77777777" w:rsidTr="00E94D05">
        <w:trPr>
          <w:cantSplit/>
        </w:trPr>
        <w:tc>
          <w:tcPr>
            <w:tcW w:w="2430" w:type="dxa"/>
            <w:hideMark/>
          </w:tcPr>
          <w:p w14:paraId="69D49B34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2F9CD" w14:textId="2515D57F" w:rsidR="00FA77A9" w:rsidRPr="009966AE" w:rsidRDefault="00BD3693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1,050,093</w:t>
            </w:r>
          </w:p>
        </w:tc>
        <w:tc>
          <w:tcPr>
            <w:tcW w:w="262" w:type="dxa"/>
          </w:tcPr>
          <w:p w14:paraId="3645F422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37AD8" w14:textId="01B5DF1A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975,290</w:t>
            </w:r>
          </w:p>
        </w:tc>
        <w:tc>
          <w:tcPr>
            <w:tcW w:w="262" w:type="dxa"/>
          </w:tcPr>
          <w:p w14:paraId="647C76AD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1AC42" w14:textId="45B6F6DE" w:rsidR="00FA77A9" w:rsidRPr="009966AE" w:rsidRDefault="00BD3693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460,</w:t>
            </w:r>
            <w:r w:rsidR="00733A21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70" w:type="dxa"/>
          </w:tcPr>
          <w:p w14:paraId="0D9A188D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9204" w14:textId="0BCF4C5B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498,666</w:t>
            </w:r>
          </w:p>
        </w:tc>
        <w:tc>
          <w:tcPr>
            <w:tcW w:w="270" w:type="dxa"/>
          </w:tcPr>
          <w:p w14:paraId="566A9784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38ABA" w14:textId="1E54810C" w:rsidR="00FA77A9" w:rsidRPr="009966AE" w:rsidRDefault="00BD3693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1,510,49</w:t>
            </w:r>
            <w:r w:rsidR="00733A21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42DF15E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156EC" w14:textId="08D8A0A7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1,473,956</w:t>
            </w:r>
          </w:p>
        </w:tc>
      </w:tr>
      <w:tr w:rsidR="00FA77A9" w:rsidRPr="009966AE" w14:paraId="16D45A8F" w14:textId="77777777" w:rsidTr="00E94D05">
        <w:trPr>
          <w:cantSplit/>
        </w:trPr>
        <w:tc>
          <w:tcPr>
            <w:tcW w:w="2430" w:type="dxa"/>
          </w:tcPr>
          <w:p w14:paraId="485F5836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7ED5B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CE97873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EBD0D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7677D81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69947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73035A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43CE7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B1665F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13F67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DA13AF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1DC11" w14:textId="77777777" w:rsidR="00FA77A9" w:rsidRPr="009966AE" w:rsidRDefault="00FA77A9" w:rsidP="00FA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A77A9" w:rsidRPr="009966AE" w14:paraId="3D0BF4CF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A2E661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6D0D8C" w14:textId="01853DE3" w:rsidR="00FA77A9" w:rsidRPr="009966AE" w:rsidRDefault="00BD3693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132,</w:t>
            </w:r>
            <w:r w:rsidR="00B73B6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62" w:type="dxa"/>
          </w:tcPr>
          <w:p w14:paraId="69ADACDE" w14:textId="77777777" w:rsidR="00FA77A9" w:rsidRPr="009966AE" w:rsidRDefault="00FA77A9" w:rsidP="00FA77A9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CDA7E6" w14:textId="6267DEBD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118,929</w:t>
            </w:r>
          </w:p>
        </w:tc>
        <w:tc>
          <w:tcPr>
            <w:tcW w:w="262" w:type="dxa"/>
          </w:tcPr>
          <w:p w14:paraId="5AAF07EE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02C73" w14:textId="45C532E7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175,</w:t>
            </w:r>
            <w:r w:rsidR="00B73B6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5845FC56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EE50CD" w14:textId="63B987E5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180,460</w:t>
            </w:r>
          </w:p>
        </w:tc>
        <w:tc>
          <w:tcPr>
            <w:tcW w:w="270" w:type="dxa"/>
          </w:tcPr>
          <w:p w14:paraId="449E8EFB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E00A1B" w14:textId="6F03B5FD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BD369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D3693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270" w:type="dxa"/>
          </w:tcPr>
          <w:p w14:paraId="5AF055E5" w14:textId="77777777" w:rsidR="00FA77A9" w:rsidRPr="009966AE" w:rsidRDefault="00FA77A9" w:rsidP="00FA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1C12D9" w14:textId="5039DEE4" w:rsidR="00FA77A9" w:rsidRPr="009966AE" w:rsidRDefault="00FA77A9" w:rsidP="00FA77A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299,389</w:t>
            </w:r>
          </w:p>
        </w:tc>
      </w:tr>
    </w:tbl>
    <w:p w14:paraId="3FCD730E" w14:textId="486F715D" w:rsidR="00BC135D" w:rsidRPr="009966AE" w:rsidRDefault="00BC135D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sectPr w:rsidR="00BC135D" w:rsidRPr="009966AE" w:rsidSect="0007347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9966AE" w14:paraId="5AF1C424" w14:textId="77777777" w:rsidTr="00E94D05">
        <w:trPr>
          <w:trHeight w:val="80"/>
          <w:tblHeader/>
        </w:trPr>
        <w:tc>
          <w:tcPr>
            <w:tcW w:w="2430" w:type="dxa"/>
          </w:tcPr>
          <w:p w14:paraId="759B2A7B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5CB9B215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94D05" w:rsidRPr="009966AE" w14:paraId="38E1549E" w14:textId="77777777" w:rsidTr="00E94D05">
        <w:trPr>
          <w:trHeight w:val="80"/>
          <w:tblHeader/>
        </w:trPr>
        <w:tc>
          <w:tcPr>
            <w:tcW w:w="2430" w:type="dxa"/>
          </w:tcPr>
          <w:p w14:paraId="07FE843B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4A23752B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4D52D321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7D7A7107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5D4F03CA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514C1A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9966AE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94D05" w:rsidRPr="009966AE" w14:paraId="4BCEE1AF" w14:textId="77777777" w:rsidTr="00E94D05">
        <w:trPr>
          <w:tblHeader/>
        </w:trPr>
        <w:tc>
          <w:tcPr>
            <w:tcW w:w="2430" w:type="dxa"/>
            <w:hideMark/>
          </w:tcPr>
          <w:p w14:paraId="3777FCB4" w14:textId="4F4ADF73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713B4F"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990" w:type="dxa"/>
          </w:tcPr>
          <w:p w14:paraId="11264DED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058829FC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3BF5474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E17D0E9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22B674A1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5133D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3DFE153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2902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36154E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C3A9D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15462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94D05" w:rsidRPr="009966AE" w14:paraId="26F5B06C" w14:textId="77777777" w:rsidTr="00E94D05">
        <w:trPr>
          <w:tblHeader/>
        </w:trPr>
        <w:tc>
          <w:tcPr>
            <w:tcW w:w="2430" w:type="dxa"/>
            <w:hideMark/>
          </w:tcPr>
          <w:p w14:paraId="5AB4C53F" w14:textId="626DFFBE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BA1435" w:rsidRPr="009966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63FFF773" w14:textId="4FA619CF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6DC4D064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27B6F76" w14:textId="4DE895F3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446FC155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0E58ADF4" w14:textId="5BB23EC8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B161578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942A6C4" w14:textId="2E1CCB9A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D045E95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BAD4882" w14:textId="36E937D0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1C3568D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DDC4953" w14:textId="57DCB216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E94D05" w:rsidRPr="009966AE" w14:paraId="646AE3D5" w14:textId="77777777" w:rsidTr="00E94D05">
        <w:trPr>
          <w:tblHeader/>
        </w:trPr>
        <w:tc>
          <w:tcPr>
            <w:tcW w:w="2430" w:type="dxa"/>
          </w:tcPr>
          <w:p w14:paraId="3A7DECB6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0BEED4EB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4D05" w:rsidRPr="009966AE" w14:paraId="589D6B5E" w14:textId="77777777" w:rsidTr="00E94D05">
        <w:tc>
          <w:tcPr>
            <w:tcW w:w="2430" w:type="dxa"/>
            <w:hideMark/>
          </w:tcPr>
          <w:p w14:paraId="73B33F83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3E987C53" w14:textId="77777777" w:rsidR="00E94D05" w:rsidRPr="009966AE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E6602E" w14:textId="77777777" w:rsidR="00E94D05" w:rsidRPr="009966AE" w:rsidRDefault="00E94D0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04B15B" w14:textId="77777777" w:rsidR="00E94D05" w:rsidRPr="009966AE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614D896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C5B4F4" w14:textId="77777777" w:rsidR="00E94D05" w:rsidRPr="009966AE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BBD2E7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96AEBA" w14:textId="77777777" w:rsidR="00E94D05" w:rsidRPr="009966AE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B9E1FF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1FD7F8" w14:textId="77777777" w:rsidR="00E94D05" w:rsidRPr="009966AE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AD00E2" w14:textId="77777777" w:rsidR="00E94D05" w:rsidRPr="009966AE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7DC5B" w14:textId="77777777" w:rsidR="00E94D05" w:rsidRPr="009966AE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9966AE" w14:paraId="75BE0BAE" w14:textId="77777777" w:rsidTr="00E94D05">
        <w:tc>
          <w:tcPr>
            <w:tcW w:w="2430" w:type="dxa"/>
            <w:vAlign w:val="bottom"/>
            <w:hideMark/>
          </w:tcPr>
          <w:p w14:paraId="2A2CECF6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8B5DDB" w14:textId="5B22E4CF" w:rsidR="00E94D05" w:rsidRPr="009966AE" w:rsidRDefault="00BD3693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359C4EC9" w14:textId="77777777" w:rsidR="00E94D05" w:rsidRPr="009966AE" w:rsidRDefault="00E94D05" w:rsidP="00E94D0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73FA6" w14:textId="0D63E4FC" w:rsidR="00E94D05" w:rsidRPr="009966AE" w:rsidRDefault="00B4285F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658,691</w:t>
            </w:r>
          </w:p>
        </w:tc>
        <w:tc>
          <w:tcPr>
            <w:tcW w:w="262" w:type="dxa"/>
          </w:tcPr>
          <w:p w14:paraId="07A199DA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EBCD" w14:textId="29F79D2E" w:rsidR="00E94D05" w:rsidRPr="009966AE" w:rsidRDefault="00213676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283E0CBD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7B6C66" w14:textId="64EE7046" w:rsidR="00E94D05" w:rsidRPr="009966AE" w:rsidRDefault="00B4285F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191,181</w:t>
            </w:r>
          </w:p>
        </w:tc>
        <w:tc>
          <w:tcPr>
            <w:tcW w:w="270" w:type="dxa"/>
          </w:tcPr>
          <w:p w14:paraId="6CFA78AB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F41C73" w14:textId="1AEF3714" w:rsidR="00E94D05" w:rsidRPr="009966AE" w:rsidRDefault="00213676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727,048</w:t>
            </w:r>
          </w:p>
        </w:tc>
        <w:tc>
          <w:tcPr>
            <w:tcW w:w="270" w:type="dxa"/>
          </w:tcPr>
          <w:p w14:paraId="32F44A02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80D96" w14:textId="510F926E" w:rsidR="00E94D05" w:rsidRPr="009966AE" w:rsidRDefault="00B4285F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849,872</w:t>
            </w:r>
          </w:p>
        </w:tc>
      </w:tr>
      <w:tr w:rsidR="00E94D05" w:rsidRPr="009966AE" w14:paraId="4AF2597C" w14:textId="77777777" w:rsidTr="00E94D05">
        <w:tc>
          <w:tcPr>
            <w:tcW w:w="2430" w:type="dxa"/>
            <w:vAlign w:val="bottom"/>
          </w:tcPr>
          <w:p w14:paraId="16D30A66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42AC05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DCE01CD" w14:textId="77777777" w:rsidR="00E94D05" w:rsidRPr="009966AE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27E1F9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C14F8C1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B97E226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CBA411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621F55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58BCCB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4FAB6F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70AC8C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984DEE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4D05" w:rsidRPr="009966AE" w14:paraId="48744B24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4E5FC276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AB41B0F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7EE164" w14:textId="77777777" w:rsidR="00E94D05" w:rsidRPr="009966AE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099BC73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4DF832F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B88236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6806D1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A586B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EC834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D349BC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C078C7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64F13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9966AE" w14:paraId="0E0079C0" w14:textId="77777777" w:rsidTr="00E94D05">
        <w:tc>
          <w:tcPr>
            <w:tcW w:w="2430" w:type="dxa"/>
            <w:hideMark/>
          </w:tcPr>
          <w:p w14:paraId="3073899B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72DDDE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0B67054" w14:textId="77777777" w:rsidR="00E94D05" w:rsidRPr="009966AE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0028D2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B2AE61D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7CAE0F7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255C70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8266E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C7199C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2E52BB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28C0B3" w14:textId="77777777" w:rsidR="00E94D05" w:rsidRPr="009966AE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757B1B" w14:textId="77777777" w:rsidR="00E94D05" w:rsidRPr="009966AE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144E2" w:rsidRPr="009966AE" w14:paraId="7443952C" w14:textId="77777777" w:rsidTr="00E94D05">
        <w:tc>
          <w:tcPr>
            <w:tcW w:w="2430" w:type="dxa"/>
            <w:hideMark/>
          </w:tcPr>
          <w:p w14:paraId="434B8468" w14:textId="77777777" w:rsidR="007144E2" w:rsidRPr="009966AE" w:rsidRDefault="007144E2" w:rsidP="007144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3235276" w14:textId="1C4490AC" w:rsidR="007144E2" w:rsidRPr="009966AE" w:rsidRDefault="00213676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553,695</w:t>
            </w:r>
          </w:p>
        </w:tc>
        <w:tc>
          <w:tcPr>
            <w:tcW w:w="262" w:type="dxa"/>
          </w:tcPr>
          <w:p w14:paraId="3D1F5A0D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CE6EC0" w14:textId="68DDBD00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650,713</w:t>
            </w:r>
          </w:p>
        </w:tc>
        <w:tc>
          <w:tcPr>
            <w:tcW w:w="262" w:type="dxa"/>
          </w:tcPr>
          <w:p w14:paraId="687BA745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ACCF514" w14:textId="57B56822" w:rsidR="007144E2" w:rsidRPr="009966AE" w:rsidRDefault="00213676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137,109</w:t>
            </w:r>
          </w:p>
        </w:tc>
        <w:tc>
          <w:tcPr>
            <w:tcW w:w="270" w:type="dxa"/>
          </w:tcPr>
          <w:p w14:paraId="53E2F980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8A7971" w14:textId="215D93FA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190,091</w:t>
            </w:r>
          </w:p>
        </w:tc>
        <w:tc>
          <w:tcPr>
            <w:tcW w:w="270" w:type="dxa"/>
          </w:tcPr>
          <w:p w14:paraId="6C61CB00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B5AEDD" w14:textId="7B367210" w:rsidR="007144E2" w:rsidRPr="009966AE" w:rsidRDefault="00213676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690,804</w:t>
            </w:r>
          </w:p>
        </w:tc>
        <w:tc>
          <w:tcPr>
            <w:tcW w:w="270" w:type="dxa"/>
          </w:tcPr>
          <w:p w14:paraId="1B025BD5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89C47C" w14:textId="6C8FBE96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840,804</w:t>
            </w:r>
          </w:p>
        </w:tc>
      </w:tr>
      <w:tr w:rsidR="007144E2" w:rsidRPr="009966AE" w14:paraId="4D1F3282" w14:textId="77777777" w:rsidTr="00E94D05">
        <w:tc>
          <w:tcPr>
            <w:tcW w:w="2430" w:type="dxa"/>
          </w:tcPr>
          <w:p w14:paraId="406EBF9D" w14:textId="0C92B291" w:rsidR="007144E2" w:rsidRPr="009966AE" w:rsidRDefault="007144E2" w:rsidP="007144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73B9D388" w14:textId="625FD091" w:rsidR="007144E2" w:rsidRPr="009966AE" w:rsidRDefault="009D7CDF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22,767</w:t>
            </w:r>
          </w:p>
        </w:tc>
        <w:tc>
          <w:tcPr>
            <w:tcW w:w="262" w:type="dxa"/>
          </w:tcPr>
          <w:p w14:paraId="3AF4FF05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3E82AF8" w14:textId="65CFB6D8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7,108</w:t>
            </w:r>
          </w:p>
        </w:tc>
        <w:tc>
          <w:tcPr>
            <w:tcW w:w="262" w:type="dxa"/>
          </w:tcPr>
          <w:p w14:paraId="5CC56939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C629696" w14:textId="461D218B" w:rsidR="007144E2" w:rsidRPr="009966AE" w:rsidRDefault="009D7CDF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1,456</w:t>
            </w:r>
          </w:p>
        </w:tc>
        <w:tc>
          <w:tcPr>
            <w:tcW w:w="270" w:type="dxa"/>
          </w:tcPr>
          <w:p w14:paraId="0D37BB08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0EE0C6" w14:textId="659DCA7C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270" w:type="dxa"/>
          </w:tcPr>
          <w:p w14:paraId="0BD1CE9F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F05034" w14:textId="7D0AC86F" w:rsidR="007144E2" w:rsidRPr="009966AE" w:rsidRDefault="009D7CDF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24,223</w:t>
            </w:r>
          </w:p>
        </w:tc>
        <w:tc>
          <w:tcPr>
            <w:tcW w:w="270" w:type="dxa"/>
          </w:tcPr>
          <w:p w14:paraId="40419556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0AD1CB" w14:textId="59405EB9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7,918</w:t>
            </w:r>
          </w:p>
        </w:tc>
      </w:tr>
      <w:tr w:rsidR="007144E2" w:rsidRPr="009966AE" w14:paraId="2B623732" w14:textId="77777777" w:rsidTr="00E94D05">
        <w:tc>
          <w:tcPr>
            <w:tcW w:w="2430" w:type="dxa"/>
            <w:hideMark/>
          </w:tcPr>
          <w:p w14:paraId="5FBEA7CD" w14:textId="77777777" w:rsidR="007144E2" w:rsidRPr="009966AE" w:rsidRDefault="007144E2" w:rsidP="007144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30385630" w14:textId="53505881" w:rsidR="007144E2" w:rsidRPr="009966AE" w:rsidRDefault="009D7CDF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10,30</w:t>
            </w:r>
            <w:r w:rsidR="00242DD6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7C4F4CCB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9421464" w14:textId="45B41613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62" w:type="dxa"/>
          </w:tcPr>
          <w:p w14:paraId="4714F18E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983BB64" w14:textId="16E85007" w:rsidR="007144E2" w:rsidRPr="009966AE" w:rsidRDefault="009D7CDF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1DB8A6E6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E7888A" w14:textId="1E3B1765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006DFED0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D51B86" w14:textId="65982CE8" w:rsidR="007144E2" w:rsidRPr="009966AE" w:rsidRDefault="009D7CDF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10,32</w:t>
            </w:r>
            <w:r w:rsidR="009055ED"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88DB2BC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0E871D" w14:textId="3B56DE78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880</w:t>
            </w:r>
          </w:p>
        </w:tc>
      </w:tr>
      <w:tr w:rsidR="009D7CDF" w:rsidRPr="009966AE" w14:paraId="44849691" w14:textId="77777777" w:rsidTr="00E94D05">
        <w:tc>
          <w:tcPr>
            <w:tcW w:w="2430" w:type="dxa"/>
          </w:tcPr>
          <w:p w14:paraId="4D63841E" w14:textId="51CDF31D" w:rsidR="009D7CDF" w:rsidRPr="009966AE" w:rsidRDefault="009D7CDF" w:rsidP="009D7CD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vAlign w:val="bottom"/>
          </w:tcPr>
          <w:p w14:paraId="7DD0519B" w14:textId="36F35166" w:rsidR="009D7CDF" w:rsidRPr="009966AE" w:rsidRDefault="00641556" w:rsidP="0064155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1,696</w:t>
            </w:r>
          </w:p>
        </w:tc>
        <w:tc>
          <w:tcPr>
            <w:tcW w:w="262" w:type="dxa"/>
          </w:tcPr>
          <w:p w14:paraId="3BD797ED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EC393C" w14:textId="02FB1AB9" w:rsidR="009D7CDF" w:rsidRPr="009966AE" w:rsidRDefault="009D7CDF" w:rsidP="009D7CDF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95CA057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18018DF" w14:textId="631AB2C7" w:rsidR="009D7CDF" w:rsidRPr="009966AE" w:rsidRDefault="009D7CDF" w:rsidP="009D7CDF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7192C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9D980E" w14:textId="31AA7B92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270</w:t>
            </w:r>
          </w:p>
        </w:tc>
        <w:tc>
          <w:tcPr>
            <w:tcW w:w="270" w:type="dxa"/>
          </w:tcPr>
          <w:p w14:paraId="5CDF4094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BD5264" w14:textId="56E4BC42" w:rsidR="009D7CDF" w:rsidRPr="009966AE" w:rsidRDefault="009055ED" w:rsidP="009055E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1,696</w:t>
            </w:r>
          </w:p>
        </w:tc>
        <w:tc>
          <w:tcPr>
            <w:tcW w:w="270" w:type="dxa"/>
          </w:tcPr>
          <w:p w14:paraId="290EC45C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8FC4FB" w14:textId="492C762A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270</w:t>
            </w:r>
          </w:p>
        </w:tc>
      </w:tr>
      <w:tr w:rsidR="009D7CDF" w:rsidRPr="009966AE" w14:paraId="2AD38E06" w14:textId="77777777" w:rsidTr="00E94D05">
        <w:tc>
          <w:tcPr>
            <w:tcW w:w="2430" w:type="dxa"/>
            <w:vAlign w:val="bottom"/>
            <w:hideMark/>
          </w:tcPr>
          <w:p w14:paraId="491B4007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43465" w14:textId="115E8B62" w:rsidR="009D7CDF" w:rsidRPr="009966AE" w:rsidRDefault="00BD3693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460AD717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A6360" w14:textId="0750407B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658,691</w:t>
            </w:r>
          </w:p>
        </w:tc>
        <w:tc>
          <w:tcPr>
            <w:tcW w:w="262" w:type="dxa"/>
          </w:tcPr>
          <w:p w14:paraId="42F3216F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664B6" w14:textId="74C6A262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0162553D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CC4B3" w14:textId="4E1A9296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</w:tcPr>
          <w:p w14:paraId="4BC2E211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77FC2" w14:textId="3D9C8718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727,048</w:t>
            </w:r>
          </w:p>
        </w:tc>
        <w:tc>
          <w:tcPr>
            <w:tcW w:w="270" w:type="dxa"/>
          </w:tcPr>
          <w:p w14:paraId="339CDB8B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F2177" w14:textId="40E2FEFD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849,872</w:t>
            </w:r>
          </w:p>
        </w:tc>
      </w:tr>
      <w:tr w:rsidR="009D7CDF" w:rsidRPr="009966AE" w14:paraId="25ECEFB6" w14:textId="77777777" w:rsidTr="00E94D05">
        <w:tc>
          <w:tcPr>
            <w:tcW w:w="2430" w:type="dxa"/>
            <w:vAlign w:val="bottom"/>
          </w:tcPr>
          <w:p w14:paraId="10FC5413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B3212DA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B0A06A5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AADAC6E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13BCAC30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8267811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D8FAB9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1736D1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9EBED4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0B88C1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48A47BB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EE8EE6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D7CDF" w:rsidRPr="009966AE" w14:paraId="19CEAF08" w14:textId="77777777" w:rsidTr="00E94D05">
        <w:tc>
          <w:tcPr>
            <w:tcW w:w="2430" w:type="dxa"/>
            <w:vAlign w:val="bottom"/>
            <w:hideMark/>
          </w:tcPr>
          <w:p w14:paraId="0DB4F103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718EB609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0AEA6F15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B43D30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39C3BFF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B66C25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05F9E5D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4AFDDF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FA34AC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C3787C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0A41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805E52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AF2942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7CDF" w:rsidRPr="009966AE" w14:paraId="222BA58C" w14:textId="77777777" w:rsidTr="00E94D05">
        <w:tc>
          <w:tcPr>
            <w:tcW w:w="2430" w:type="dxa"/>
            <w:vAlign w:val="bottom"/>
            <w:hideMark/>
          </w:tcPr>
          <w:p w14:paraId="291D8885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D0B1C26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43C2BB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892738C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567A61D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45C81BA" w14:textId="77777777" w:rsidR="009D7CDF" w:rsidRPr="009966AE" w:rsidRDefault="009D7CDF" w:rsidP="009D7CDF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97237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CFAA47" w14:textId="77777777" w:rsidR="009D7CDF" w:rsidRPr="009966AE" w:rsidRDefault="009D7CDF" w:rsidP="009D7CDF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C46133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D1C1AA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F4BF4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11CE7F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7CDF" w:rsidRPr="009966AE" w14:paraId="49E9D5FE" w14:textId="77777777" w:rsidTr="00E94D05">
        <w:tc>
          <w:tcPr>
            <w:tcW w:w="2430" w:type="dxa"/>
            <w:vAlign w:val="bottom"/>
            <w:hideMark/>
          </w:tcPr>
          <w:p w14:paraId="7F7AA34E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1ED7D110" w14:textId="4837EEC2" w:rsidR="009D7CDF" w:rsidRPr="009966AE" w:rsidRDefault="00BD3693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587C11AD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2ABF02E6" w14:textId="3739C241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658,691</w:t>
            </w:r>
          </w:p>
        </w:tc>
        <w:tc>
          <w:tcPr>
            <w:tcW w:w="262" w:type="dxa"/>
          </w:tcPr>
          <w:p w14:paraId="7CDEFE5A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1D0C9DE" w14:textId="7D785AD0" w:rsidR="009D7CDF" w:rsidRPr="009966AE" w:rsidRDefault="009D7CDF" w:rsidP="009D7CDF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D1734" w14:textId="77777777" w:rsidR="009D7CDF" w:rsidRPr="009966AE" w:rsidRDefault="009D7CDF" w:rsidP="009D7CDF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9CFD94A" w14:textId="68E86C07" w:rsidR="009D7CDF" w:rsidRPr="009966AE" w:rsidRDefault="009D7CDF" w:rsidP="009D7CDF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CFDCF3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5C33C9" w14:textId="7896FBCC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70" w:type="dxa"/>
          </w:tcPr>
          <w:p w14:paraId="563B9A3B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8BF25" w14:textId="5D640062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658,691</w:t>
            </w:r>
          </w:p>
        </w:tc>
      </w:tr>
      <w:tr w:rsidR="009D7CDF" w:rsidRPr="009966AE" w14:paraId="08CBA359" w14:textId="77777777" w:rsidTr="00E94D05">
        <w:tc>
          <w:tcPr>
            <w:tcW w:w="2430" w:type="dxa"/>
            <w:vAlign w:val="bottom"/>
            <w:hideMark/>
          </w:tcPr>
          <w:p w14:paraId="2AC34C2A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214DA766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1BBA1D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1BFBE02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3E9138B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F9F738B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0703D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7EBEB5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70AD6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76890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135EB0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2461E0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7CDF" w:rsidRPr="009966AE" w14:paraId="00CF3154" w14:textId="77777777" w:rsidTr="00E94D05">
        <w:tc>
          <w:tcPr>
            <w:tcW w:w="2430" w:type="dxa"/>
            <w:vAlign w:val="bottom"/>
            <w:hideMark/>
          </w:tcPr>
          <w:p w14:paraId="07464010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4582A" w14:textId="24E8999C" w:rsidR="009D7CDF" w:rsidRPr="009966AE" w:rsidRDefault="009D7CDF" w:rsidP="009D7CDF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871F80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0159D" w14:textId="08B29EF3" w:rsidR="009D7CDF" w:rsidRPr="009966AE" w:rsidRDefault="009D7CDF" w:rsidP="009D7CDF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BDA1700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1670A" w14:textId="4DC0AFCE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48CAD734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EC760" w14:textId="0B032A14" w:rsidR="009D7CDF" w:rsidRPr="009966AE" w:rsidRDefault="009D7CDF" w:rsidP="009D7CDF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</w:tcPr>
          <w:p w14:paraId="54236D6A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9568B" w14:textId="61CF2F37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42EA06EF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8E328" w14:textId="33D2D063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191,181</w:t>
            </w:r>
          </w:p>
        </w:tc>
      </w:tr>
      <w:tr w:rsidR="009D7CDF" w:rsidRPr="009966AE" w14:paraId="329F432B" w14:textId="77777777" w:rsidTr="00E94D05">
        <w:tc>
          <w:tcPr>
            <w:tcW w:w="2430" w:type="dxa"/>
            <w:vAlign w:val="bottom"/>
            <w:hideMark/>
          </w:tcPr>
          <w:p w14:paraId="27A4150C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8234F" w14:textId="3B4BDEA7" w:rsidR="009D7CDF" w:rsidRPr="009966AE" w:rsidRDefault="00BD3693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04FF6AA7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3579" w14:textId="5B4D339F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658,691</w:t>
            </w:r>
          </w:p>
        </w:tc>
        <w:tc>
          <w:tcPr>
            <w:tcW w:w="262" w:type="dxa"/>
          </w:tcPr>
          <w:p w14:paraId="242F54A0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E46A8" w14:textId="36A0A40D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72796E46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86C11" w14:textId="140F227C" w:rsidR="009D7CDF" w:rsidRPr="009966AE" w:rsidRDefault="009D7CDF" w:rsidP="009D7CDF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</w:tcPr>
          <w:p w14:paraId="07A68CBD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E9DB" w14:textId="4CEEBCA1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727,048</w:t>
            </w:r>
          </w:p>
        </w:tc>
        <w:tc>
          <w:tcPr>
            <w:tcW w:w="270" w:type="dxa"/>
          </w:tcPr>
          <w:p w14:paraId="7C253D10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48C18" w14:textId="100DE444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849,872</w:t>
            </w:r>
          </w:p>
        </w:tc>
      </w:tr>
      <w:tr w:rsidR="009D7CDF" w:rsidRPr="009966AE" w14:paraId="58671030" w14:textId="77777777" w:rsidTr="00E94D05">
        <w:tc>
          <w:tcPr>
            <w:tcW w:w="2430" w:type="dxa"/>
            <w:vAlign w:val="bottom"/>
          </w:tcPr>
          <w:p w14:paraId="22E0A948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CAEEC6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736DD93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DF1A5C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7002F99C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2ECCBC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7113E6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1542F5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B69A21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43B7C1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AED6A2A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0E9B41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D7CDF" w:rsidRPr="009966AE" w14:paraId="4359ACCA" w14:textId="77777777" w:rsidTr="00E94D05">
        <w:tc>
          <w:tcPr>
            <w:tcW w:w="2430" w:type="dxa"/>
            <w:hideMark/>
          </w:tcPr>
          <w:p w14:paraId="04E4D9C8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83870D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2E0DCD0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783B7EF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3341149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7F699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0C3B5F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EAC04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29DCB7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501FD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2A38E0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D4E4C8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7CDF" w:rsidRPr="009966AE" w14:paraId="6FCAED54" w14:textId="77777777" w:rsidTr="00E94D05">
        <w:tc>
          <w:tcPr>
            <w:tcW w:w="2430" w:type="dxa"/>
            <w:vAlign w:val="bottom"/>
            <w:hideMark/>
          </w:tcPr>
          <w:p w14:paraId="62469CF2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49FFC867" w14:textId="45EAD5AA" w:rsidR="009D7CDF" w:rsidRPr="009966AE" w:rsidRDefault="00BD3693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74B8051C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A90060" w14:textId="7ED38E4C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658,691</w:t>
            </w:r>
          </w:p>
        </w:tc>
        <w:tc>
          <w:tcPr>
            <w:tcW w:w="262" w:type="dxa"/>
          </w:tcPr>
          <w:p w14:paraId="388050CC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DA8677F" w14:textId="1962B417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52,196</w:t>
            </w:r>
          </w:p>
        </w:tc>
        <w:tc>
          <w:tcPr>
            <w:tcW w:w="270" w:type="dxa"/>
          </w:tcPr>
          <w:p w14:paraId="30972E42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D65984" w14:textId="3F6C971A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98,356</w:t>
            </w:r>
          </w:p>
        </w:tc>
        <w:tc>
          <w:tcPr>
            <w:tcW w:w="270" w:type="dxa"/>
          </w:tcPr>
          <w:p w14:paraId="6434F7FD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1A9959" w14:textId="520E5CE2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640,655</w:t>
            </w:r>
          </w:p>
        </w:tc>
        <w:tc>
          <w:tcPr>
            <w:tcW w:w="270" w:type="dxa"/>
          </w:tcPr>
          <w:p w14:paraId="1A79CF84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1AA8CF" w14:textId="1ABF50BF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757,047</w:t>
            </w:r>
          </w:p>
        </w:tc>
      </w:tr>
      <w:tr w:rsidR="009D7CDF" w:rsidRPr="009966AE" w14:paraId="3D9EBBCD" w14:textId="77777777" w:rsidTr="00E94D05">
        <w:tc>
          <w:tcPr>
            <w:tcW w:w="2430" w:type="dxa"/>
            <w:vAlign w:val="bottom"/>
            <w:hideMark/>
          </w:tcPr>
          <w:p w14:paraId="56FFB171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714B1" w14:textId="053F2D88" w:rsidR="009D7CDF" w:rsidRPr="009966AE" w:rsidRDefault="009D7CDF" w:rsidP="009D7CDF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3F19F93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372A3" w14:textId="475CD5BA" w:rsidR="009D7CDF" w:rsidRPr="009966AE" w:rsidRDefault="009D7CDF" w:rsidP="009D7CDF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8D1C5CF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E73EF" w14:textId="7AB24550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86,393</w:t>
            </w:r>
          </w:p>
        </w:tc>
        <w:tc>
          <w:tcPr>
            <w:tcW w:w="270" w:type="dxa"/>
          </w:tcPr>
          <w:p w14:paraId="73D27A94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690A" w14:textId="0D30951A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92,825</w:t>
            </w:r>
          </w:p>
        </w:tc>
        <w:tc>
          <w:tcPr>
            <w:tcW w:w="270" w:type="dxa"/>
          </w:tcPr>
          <w:p w14:paraId="068B866B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6BFF" w14:textId="7E5C1E7A" w:rsidR="009D7CDF" w:rsidRPr="009966AE" w:rsidRDefault="00FB2C91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86,393</w:t>
            </w:r>
          </w:p>
        </w:tc>
        <w:tc>
          <w:tcPr>
            <w:tcW w:w="270" w:type="dxa"/>
          </w:tcPr>
          <w:p w14:paraId="582BE728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FDB59" w14:textId="0C93A814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92,825</w:t>
            </w:r>
          </w:p>
        </w:tc>
      </w:tr>
      <w:tr w:rsidR="009D7CDF" w:rsidRPr="009966AE" w14:paraId="1E842B50" w14:textId="77777777" w:rsidTr="00E94D05">
        <w:tc>
          <w:tcPr>
            <w:tcW w:w="2430" w:type="dxa"/>
            <w:hideMark/>
          </w:tcPr>
          <w:p w14:paraId="0D97727B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F8558" w14:textId="3B132382" w:rsidR="009D7CDF" w:rsidRPr="009966AE" w:rsidRDefault="00BD3693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1C7B3E56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33A04" w14:textId="7FDE272F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658,691</w:t>
            </w:r>
          </w:p>
        </w:tc>
        <w:tc>
          <w:tcPr>
            <w:tcW w:w="262" w:type="dxa"/>
          </w:tcPr>
          <w:p w14:paraId="5FA57DF3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AC97" w14:textId="0143E522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55330A79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5BA45" w14:textId="496F159B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191,181</w:t>
            </w:r>
          </w:p>
        </w:tc>
        <w:tc>
          <w:tcPr>
            <w:tcW w:w="270" w:type="dxa"/>
          </w:tcPr>
          <w:p w14:paraId="1C67BBA4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63C7F" w14:textId="19D122B6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727,048</w:t>
            </w:r>
          </w:p>
        </w:tc>
        <w:tc>
          <w:tcPr>
            <w:tcW w:w="270" w:type="dxa"/>
          </w:tcPr>
          <w:p w14:paraId="689BBDA2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6E677" w14:textId="7E59E70A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849,872</w:t>
            </w:r>
          </w:p>
        </w:tc>
      </w:tr>
      <w:tr w:rsidR="009D7CDF" w:rsidRPr="009966AE" w14:paraId="3283F385" w14:textId="77777777" w:rsidTr="00E94D05">
        <w:tc>
          <w:tcPr>
            <w:tcW w:w="2430" w:type="dxa"/>
          </w:tcPr>
          <w:p w14:paraId="4F7E6BDC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CC1EB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A83CE5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3505F0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4831C5D8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FBA79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2186FB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4088C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908D9FF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FDE48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71F5768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91629" w14:textId="7777777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D7CDF" w:rsidRPr="009966AE" w14:paraId="4AB867EC" w14:textId="77777777" w:rsidTr="00E94D05">
        <w:tc>
          <w:tcPr>
            <w:tcW w:w="2430" w:type="dxa"/>
            <w:vAlign w:val="bottom"/>
            <w:hideMark/>
          </w:tcPr>
          <w:p w14:paraId="0B21F9E1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966A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7BE7EF" w14:textId="15AEA4DA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</w:t>
            </w:r>
            <w:r w:rsidR="00213676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262" w:type="dxa"/>
          </w:tcPr>
          <w:p w14:paraId="797D8254" w14:textId="77777777" w:rsidR="009D7CDF" w:rsidRPr="009966AE" w:rsidRDefault="009D7CDF" w:rsidP="009D7C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DCDCB" w14:textId="6CDCEC17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77,481</w:t>
            </w:r>
          </w:p>
        </w:tc>
        <w:tc>
          <w:tcPr>
            <w:tcW w:w="262" w:type="dxa"/>
          </w:tcPr>
          <w:p w14:paraId="49CCD98F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C3239B" w14:textId="1DEEAAE9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</w:t>
            </w:r>
            <w:r w:rsidR="00213676"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270" w:type="dxa"/>
          </w:tcPr>
          <w:p w14:paraId="2339D74A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4ED86" w14:textId="2973923E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35,866</w:t>
            </w:r>
          </w:p>
        </w:tc>
        <w:tc>
          <w:tcPr>
            <w:tcW w:w="270" w:type="dxa"/>
          </w:tcPr>
          <w:p w14:paraId="41191DFF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A0A443" w14:textId="42934231" w:rsidR="009D7CDF" w:rsidRPr="009966AE" w:rsidRDefault="00213676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106,743</w:t>
            </w:r>
          </w:p>
        </w:tc>
        <w:tc>
          <w:tcPr>
            <w:tcW w:w="270" w:type="dxa"/>
          </w:tcPr>
          <w:p w14:paraId="5CCA9C5E" w14:textId="77777777" w:rsidR="009D7CDF" w:rsidRPr="009966AE" w:rsidRDefault="009D7CDF" w:rsidP="009D7C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DDB011" w14:textId="0105412B" w:rsidR="009D7CDF" w:rsidRPr="009966AE" w:rsidRDefault="009D7CDF" w:rsidP="009D7C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113,347</w:t>
            </w:r>
          </w:p>
        </w:tc>
      </w:tr>
    </w:tbl>
    <w:p w14:paraId="7057E7E6" w14:textId="6A531D0D" w:rsidR="00E94D05" w:rsidRPr="009966AE" w:rsidRDefault="00E94D05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118E675C" w14:textId="1F1FF84F" w:rsidR="00DC3B6D" w:rsidRPr="009966AE" w:rsidRDefault="00DC3B6D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2885B7E8" w14:textId="2CED0484" w:rsidR="00DC3B6D" w:rsidRPr="009966AE" w:rsidRDefault="00DC3B6D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073C9981" w14:textId="181BB949" w:rsidR="001C406B" w:rsidRPr="009966AE" w:rsidRDefault="001C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9966AE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br w:type="page"/>
      </w:r>
    </w:p>
    <w:p w14:paraId="3E665CD8" w14:textId="1B6144E8" w:rsidR="00E94D05" w:rsidRPr="009966AE" w:rsidRDefault="00E94D05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9966AE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713B4F" w:rsidRPr="009966AE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Pr="009966AE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เดือนสิ้นสุดวันที่</w:t>
      </w:r>
      <w:r w:rsidRPr="009966AE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895E59" w:rsidRPr="009966AE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30</w:t>
      </w:r>
      <w:r w:rsidRPr="009966AE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713B4F" w:rsidRPr="009966AE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55228C2E" w14:textId="460E109C" w:rsidR="00962D6E" w:rsidRPr="009966AE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9966AE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  <w:r w:rsidR="00212A5E" w:rsidRPr="009966AE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071C907B" w14:textId="26BA36B2" w:rsidR="00EB2E19" w:rsidRPr="009966AE" w:rsidRDefault="00F603C9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66AE">
        <w:rPr>
          <w:noProof/>
        </w:rPr>
        <w:drawing>
          <wp:inline distT="0" distB="0" distL="0" distR="0" wp14:anchorId="50D0FFDD" wp14:editId="79D97279">
            <wp:extent cx="5880100" cy="2426328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91740" cy="2431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86A5D" w14:textId="77777777" w:rsidR="00D14AFC" w:rsidRPr="009966AE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46A8CDA0" w14:textId="71E8C55D" w:rsidR="00962D6E" w:rsidRPr="009966AE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5CF6AA53" w14:textId="6C88CA38" w:rsidR="00EB2E19" w:rsidRPr="009966AE" w:rsidRDefault="00F603C9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66AE">
        <w:rPr>
          <w:noProof/>
        </w:rPr>
        <w:drawing>
          <wp:inline distT="0" distB="0" distL="0" distR="0" wp14:anchorId="56C2B3D0" wp14:editId="5FEB31FF">
            <wp:extent cx="6000750" cy="237617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10516" cy="238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A7E61" w14:textId="77777777" w:rsidR="00D14AFC" w:rsidRPr="009966AE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5E6F0805" w14:textId="3FAAAA0D" w:rsidR="00962D6E" w:rsidRPr="009966AE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3260E8D9" w14:textId="42A33049" w:rsidR="0029012E" w:rsidRPr="009966AE" w:rsidRDefault="00F603C9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10"/>
          <w:szCs w:val="10"/>
        </w:rPr>
      </w:pPr>
      <w:r w:rsidRPr="009966AE">
        <w:rPr>
          <w:noProof/>
        </w:rPr>
        <w:drawing>
          <wp:inline distT="0" distB="0" distL="0" distR="0" wp14:anchorId="09802828" wp14:editId="0821C470">
            <wp:extent cx="5848350" cy="24081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57225" cy="2411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28B82" w14:textId="2D814EEE" w:rsidR="00E94D05" w:rsidRPr="009966AE" w:rsidRDefault="00E94D05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9966AE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212A5E" w:rsidRPr="009966AE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Pr="009966AE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เดือนสิ้นสุดวันที่</w:t>
      </w:r>
      <w:r w:rsidRPr="009966AE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671B4F" w:rsidRPr="009966AE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30</w:t>
      </w:r>
      <w:r w:rsidRPr="009966AE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7144E2" w:rsidRPr="009966AE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49EDC89A" w14:textId="76F06B9A" w:rsidR="00D2195B" w:rsidRPr="009966AE" w:rsidRDefault="00DB12B7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</w:t>
      </w:r>
      <w:r w:rsidR="00FE7D19" w:rsidRPr="009966A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รายงาน</w:t>
      </w:r>
    </w:p>
    <w:p w14:paraId="25075C24" w14:textId="74DE025A" w:rsidR="00962D6E" w:rsidRPr="009966AE" w:rsidRDefault="002A2854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</w:pPr>
      <w:r w:rsidRPr="009966AE">
        <w:rPr>
          <w:noProof/>
        </w:rPr>
        <w:drawing>
          <wp:inline distT="0" distB="0" distL="0" distR="0" wp14:anchorId="38C791A6" wp14:editId="27E545CF">
            <wp:extent cx="6049108" cy="231368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06" b="6544"/>
                    <a:stretch/>
                  </pic:blipFill>
                  <pic:spPr bwMode="auto">
                    <a:xfrm>
                      <a:off x="0" y="0"/>
                      <a:ext cx="6095267" cy="233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2762B3" w14:textId="77777777" w:rsidR="00D14AFC" w:rsidRPr="009966AE" w:rsidRDefault="00D14AFC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cs/>
        </w:rPr>
      </w:pPr>
    </w:p>
    <w:p w14:paraId="4AB47D4D" w14:textId="66031FD0" w:rsidR="00DB12B7" w:rsidRPr="009966AE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66A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77777777" w:rsidR="0042449F" w:rsidRPr="009966AE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37BE6E" w14:textId="503E6898" w:rsidR="00DB12B7" w:rsidRPr="009966AE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53245" w:rsidRPr="009966AE" w14:paraId="27B73E2B" w14:textId="77777777" w:rsidTr="00553245">
        <w:tc>
          <w:tcPr>
            <w:tcW w:w="4500" w:type="dxa"/>
          </w:tcPr>
          <w:p w14:paraId="1627CED7" w14:textId="77777777" w:rsidR="00553245" w:rsidRPr="009966AE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036C87A" w14:textId="77777777" w:rsidR="00553245" w:rsidRPr="009966AE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966AE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20B5B6E8" w14:textId="77777777" w:rsidR="00553245" w:rsidRPr="009966AE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vAlign w:val="bottom"/>
            <w:hideMark/>
          </w:tcPr>
          <w:p w14:paraId="763699CD" w14:textId="77777777" w:rsidR="00553245" w:rsidRPr="009966AE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66AE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53245" w:rsidRPr="009966AE" w14:paraId="685B53E9" w14:textId="77777777" w:rsidTr="00553245">
        <w:tc>
          <w:tcPr>
            <w:tcW w:w="4500" w:type="dxa"/>
            <w:hideMark/>
          </w:tcPr>
          <w:p w14:paraId="3BD8B24A" w14:textId="1AFC00B3" w:rsidR="00553245" w:rsidRPr="009966AE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713B4F" w:rsidRPr="009966A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9966A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9966A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="007144E2" w:rsidRPr="009966A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Pr="009966A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990" w:type="dxa"/>
            <w:hideMark/>
          </w:tcPr>
          <w:p w14:paraId="033CA358" w14:textId="6FF75D09" w:rsidR="00553245" w:rsidRPr="009966AE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966AE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9966AE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48530E02" w14:textId="77777777" w:rsidR="00553245" w:rsidRPr="009966AE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54D2E8F" w14:textId="7D0A66AA" w:rsidR="00553245" w:rsidRPr="009966AE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9966AE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55" w:type="dxa"/>
          </w:tcPr>
          <w:p w14:paraId="6CFFE788" w14:textId="77777777" w:rsidR="00553245" w:rsidRPr="009966AE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0624677" w14:textId="045136CD" w:rsidR="00553245" w:rsidRPr="009966AE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9966AE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5361906" w14:textId="77777777" w:rsidR="00553245" w:rsidRPr="009966AE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hideMark/>
          </w:tcPr>
          <w:p w14:paraId="476AD432" w14:textId="0D10513F" w:rsidR="00553245" w:rsidRPr="009966AE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9966AE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</w:tr>
      <w:tr w:rsidR="00553245" w:rsidRPr="009966AE" w14:paraId="3C77F9B9" w14:textId="77777777" w:rsidTr="00553245">
        <w:tc>
          <w:tcPr>
            <w:tcW w:w="4500" w:type="dxa"/>
          </w:tcPr>
          <w:p w14:paraId="12AEF201" w14:textId="77777777" w:rsidR="00553245" w:rsidRPr="009966AE" w:rsidRDefault="0055324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C86DA77" w14:textId="77777777" w:rsidR="00553245" w:rsidRPr="009966AE" w:rsidRDefault="0055324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966AE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53245" w:rsidRPr="009966AE" w14:paraId="4F996687" w14:textId="77777777" w:rsidTr="00553245">
        <w:tc>
          <w:tcPr>
            <w:tcW w:w="4500" w:type="dxa"/>
            <w:hideMark/>
          </w:tcPr>
          <w:p w14:paraId="61B3F6A9" w14:textId="77777777" w:rsidR="00553245" w:rsidRPr="009966AE" w:rsidRDefault="0055324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</w:tcPr>
          <w:p w14:paraId="500AA409" w14:textId="77777777" w:rsidR="00553245" w:rsidRPr="009966AE" w:rsidRDefault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3C3A9" w14:textId="77777777" w:rsidR="00553245" w:rsidRPr="009966AE" w:rsidRDefault="005532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9B614CC" w14:textId="77777777" w:rsidR="00553245" w:rsidRPr="009966AE" w:rsidRDefault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94886E2" w14:textId="77777777" w:rsidR="00553245" w:rsidRPr="009966AE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E6B95D1" w14:textId="77777777" w:rsidR="00553245" w:rsidRPr="009966AE" w:rsidRDefault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5F6DBC" w14:textId="77777777" w:rsidR="00553245" w:rsidRPr="009966AE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801940C" w14:textId="77777777" w:rsidR="00553245" w:rsidRPr="009966AE" w:rsidRDefault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144E2" w:rsidRPr="009966AE" w14:paraId="57745448" w14:textId="77777777" w:rsidTr="00553245">
        <w:tc>
          <w:tcPr>
            <w:tcW w:w="4500" w:type="dxa"/>
            <w:hideMark/>
          </w:tcPr>
          <w:p w14:paraId="4AFF1E89" w14:textId="77777777" w:rsidR="007144E2" w:rsidRPr="009966AE" w:rsidRDefault="007144E2" w:rsidP="007144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96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</w:tcPr>
          <w:p w14:paraId="38435146" w14:textId="1DB5739C" w:rsidR="007144E2" w:rsidRPr="009966AE" w:rsidRDefault="004540D7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308,039</w:t>
            </w:r>
          </w:p>
        </w:tc>
        <w:tc>
          <w:tcPr>
            <w:tcW w:w="262" w:type="dxa"/>
          </w:tcPr>
          <w:p w14:paraId="0991CCAA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654E41" w14:textId="7A0DB0DE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299,389</w:t>
            </w:r>
          </w:p>
        </w:tc>
        <w:tc>
          <w:tcPr>
            <w:tcW w:w="255" w:type="dxa"/>
          </w:tcPr>
          <w:p w14:paraId="7E77EBCD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E0FA8" w14:textId="047B37C8" w:rsidR="007144E2" w:rsidRPr="009966AE" w:rsidRDefault="004540D7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106,743</w:t>
            </w:r>
          </w:p>
        </w:tc>
        <w:tc>
          <w:tcPr>
            <w:tcW w:w="270" w:type="dxa"/>
          </w:tcPr>
          <w:p w14:paraId="1FCB875C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E149A67" w14:textId="484553B7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113,347</w:t>
            </w:r>
          </w:p>
        </w:tc>
      </w:tr>
      <w:tr w:rsidR="007144E2" w:rsidRPr="009966AE" w14:paraId="5D293AB0" w14:textId="77777777" w:rsidTr="00553245">
        <w:tc>
          <w:tcPr>
            <w:tcW w:w="4500" w:type="dxa"/>
            <w:hideMark/>
          </w:tcPr>
          <w:p w14:paraId="24D23975" w14:textId="77777777" w:rsidR="007144E2" w:rsidRPr="009966AE" w:rsidRDefault="007144E2" w:rsidP="007144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</w:tcPr>
          <w:p w14:paraId="2FF2F52D" w14:textId="77777777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6B4979E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293AD4" w14:textId="77777777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C293DC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AF2548" w14:textId="77777777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60424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1498968" w14:textId="77777777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144E2" w:rsidRPr="009966AE" w14:paraId="1C1C20D3" w14:textId="77777777" w:rsidTr="00553245">
        <w:tc>
          <w:tcPr>
            <w:tcW w:w="4500" w:type="dxa"/>
            <w:hideMark/>
          </w:tcPr>
          <w:p w14:paraId="11BD5EF6" w14:textId="77777777" w:rsidR="007144E2" w:rsidRPr="009966AE" w:rsidRDefault="007144E2" w:rsidP="007144E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F0C1DC" w14:textId="1A459C4F" w:rsidR="007144E2" w:rsidRPr="009966AE" w:rsidRDefault="00AE012D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17628"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7628"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AB7EA0"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62" w:type="dxa"/>
          </w:tcPr>
          <w:p w14:paraId="3749DB21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7686266" w14:textId="15C9A34B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23,097</w:t>
            </w:r>
          </w:p>
        </w:tc>
        <w:tc>
          <w:tcPr>
            <w:tcW w:w="255" w:type="dxa"/>
          </w:tcPr>
          <w:p w14:paraId="6A939BA0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BC62849" w14:textId="4B4C39FD" w:rsidR="007144E2" w:rsidRPr="009966AE" w:rsidRDefault="009948FD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13,986</w:t>
            </w:r>
          </w:p>
        </w:tc>
        <w:tc>
          <w:tcPr>
            <w:tcW w:w="270" w:type="dxa"/>
          </w:tcPr>
          <w:p w14:paraId="3C044639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B06BA0C" w14:textId="4FE75106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15,868</w:t>
            </w:r>
          </w:p>
        </w:tc>
      </w:tr>
      <w:tr w:rsidR="007144E2" w:rsidRPr="009966AE" w14:paraId="38756D30" w14:textId="77777777" w:rsidTr="00553245">
        <w:tc>
          <w:tcPr>
            <w:tcW w:w="4500" w:type="dxa"/>
            <w:hideMark/>
          </w:tcPr>
          <w:p w14:paraId="7E23F68C" w14:textId="77777777" w:rsidR="007144E2" w:rsidRPr="009966AE" w:rsidRDefault="007144E2" w:rsidP="007144E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4B64608" w14:textId="6916ABE1" w:rsidR="007144E2" w:rsidRPr="009966AE" w:rsidRDefault="00AE012D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(48,79</w:t>
            </w:r>
            <w:r w:rsidR="004540D7"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1FA96D69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1D71A14" w14:textId="151A41C8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(44,520)</w:t>
            </w:r>
          </w:p>
        </w:tc>
        <w:tc>
          <w:tcPr>
            <w:tcW w:w="255" w:type="dxa"/>
          </w:tcPr>
          <w:p w14:paraId="74104F4C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0BF153D" w14:textId="12A2A969" w:rsidR="007144E2" w:rsidRPr="009966AE" w:rsidRDefault="009948FD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(26,943)</w:t>
            </w:r>
          </w:p>
        </w:tc>
        <w:tc>
          <w:tcPr>
            <w:tcW w:w="270" w:type="dxa"/>
          </w:tcPr>
          <w:p w14:paraId="2D9E9E1A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9241639" w14:textId="6F2845C2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(23,777)</w:t>
            </w:r>
          </w:p>
        </w:tc>
      </w:tr>
      <w:tr w:rsidR="007144E2" w:rsidRPr="009966AE" w14:paraId="26E1FE8C" w14:textId="77777777" w:rsidTr="00553245">
        <w:tc>
          <w:tcPr>
            <w:tcW w:w="4500" w:type="dxa"/>
            <w:hideMark/>
          </w:tcPr>
          <w:p w14:paraId="0BEA942C" w14:textId="77777777" w:rsidR="007144E2" w:rsidRPr="009966AE" w:rsidRDefault="007144E2" w:rsidP="007144E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1430545" w14:textId="3B8D2DAF" w:rsidR="007144E2" w:rsidRPr="009966AE" w:rsidRDefault="00AE012D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(14</w:t>
            </w:r>
            <w:r w:rsidR="009B418B"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7628"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  <w:r w:rsidR="004540D7"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32E0521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57878D64" w14:textId="40FC774D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(147,057)</w:t>
            </w:r>
          </w:p>
        </w:tc>
        <w:tc>
          <w:tcPr>
            <w:tcW w:w="255" w:type="dxa"/>
          </w:tcPr>
          <w:p w14:paraId="06481D55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799FDDA" w14:textId="6891A15B" w:rsidR="007144E2" w:rsidRPr="009966AE" w:rsidRDefault="009948FD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(56,171)</w:t>
            </w:r>
          </w:p>
        </w:tc>
        <w:tc>
          <w:tcPr>
            <w:tcW w:w="270" w:type="dxa"/>
          </w:tcPr>
          <w:p w14:paraId="09AC61F9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53755C4" w14:textId="31B3BE1A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(52,989)</w:t>
            </w:r>
          </w:p>
        </w:tc>
      </w:tr>
      <w:tr w:rsidR="007144E2" w:rsidRPr="009966AE" w14:paraId="1B9A7193" w14:textId="77777777" w:rsidTr="00553245">
        <w:tc>
          <w:tcPr>
            <w:tcW w:w="4500" w:type="dxa"/>
            <w:hideMark/>
          </w:tcPr>
          <w:p w14:paraId="46EEF921" w14:textId="77777777" w:rsidR="007144E2" w:rsidRPr="009966AE" w:rsidRDefault="007144E2" w:rsidP="007144E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8D850A3" w14:textId="0718FD50" w:rsidR="007144E2" w:rsidRPr="009966AE" w:rsidRDefault="00AE012D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(8,230)</w:t>
            </w:r>
          </w:p>
        </w:tc>
        <w:tc>
          <w:tcPr>
            <w:tcW w:w="262" w:type="dxa"/>
          </w:tcPr>
          <w:p w14:paraId="7D9A5B65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5B13E42" w14:textId="44052C4A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(6,598)</w:t>
            </w:r>
          </w:p>
        </w:tc>
        <w:tc>
          <w:tcPr>
            <w:tcW w:w="255" w:type="dxa"/>
          </w:tcPr>
          <w:p w14:paraId="1BAE3A87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6080AA3" w14:textId="4A65D6A0" w:rsidR="007144E2" w:rsidRPr="009966AE" w:rsidRDefault="006A5391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(7,391)</w:t>
            </w:r>
          </w:p>
        </w:tc>
        <w:tc>
          <w:tcPr>
            <w:tcW w:w="270" w:type="dxa"/>
          </w:tcPr>
          <w:p w14:paraId="7D8CCE87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DDBFD8B" w14:textId="653B723A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(5,320)</w:t>
            </w:r>
          </w:p>
        </w:tc>
      </w:tr>
      <w:tr w:rsidR="007144E2" w:rsidRPr="009966AE" w14:paraId="5D1E59AE" w14:textId="77777777" w:rsidTr="00553245">
        <w:tc>
          <w:tcPr>
            <w:tcW w:w="4500" w:type="dxa"/>
            <w:hideMark/>
          </w:tcPr>
          <w:p w14:paraId="0F03D119" w14:textId="0CCB4494" w:rsidR="007144E2" w:rsidRPr="009966AE" w:rsidRDefault="007144E2" w:rsidP="007144E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ซึ่งเป็นไปตาม </w:t>
            </w:r>
            <w:r w:rsidRPr="009966AE">
              <w:rPr>
                <w:rFonts w:ascii="Angsana New" w:hAnsi="Angsana New" w:hint="cs"/>
                <w:sz w:val="28"/>
                <w:szCs w:val="28"/>
              </w:rPr>
              <w:t>TFRS 9</w:t>
            </w:r>
          </w:p>
        </w:tc>
        <w:tc>
          <w:tcPr>
            <w:tcW w:w="990" w:type="dxa"/>
          </w:tcPr>
          <w:p w14:paraId="2402E1CF" w14:textId="77777777" w:rsidR="00FF7EE0" w:rsidRPr="009966AE" w:rsidRDefault="00FF7EE0" w:rsidP="007144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C117A15" w14:textId="48A2AE3B" w:rsidR="007144E2" w:rsidRPr="009966AE" w:rsidRDefault="00FF7EE0" w:rsidP="007144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8573EF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B31E779" w14:textId="77777777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FB841BE" w14:textId="1489C2AF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1,717</w:t>
            </w:r>
          </w:p>
        </w:tc>
        <w:tc>
          <w:tcPr>
            <w:tcW w:w="255" w:type="dxa"/>
          </w:tcPr>
          <w:p w14:paraId="6ABEF9FA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A1C66D0" w14:textId="77777777" w:rsidR="006A5391" w:rsidRPr="009966AE" w:rsidRDefault="006A5391" w:rsidP="007144E2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AD9E1A3" w14:textId="34B7614C" w:rsidR="007144E2" w:rsidRPr="009966AE" w:rsidRDefault="006A5391" w:rsidP="007144E2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B1DE4A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C1ED5D" w14:textId="77777777" w:rsidR="007144E2" w:rsidRPr="009966AE" w:rsidRDefault="007144E2" w:rsidP="007144E2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B6998F9" w14:textId="4BBBD5BC" w:rsidR="007144E2" w:rsidRPr="009966AE" w:rsidRDefault="007144E2" w:rsidP="007144E2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7144E2" w:rsidRPr="009966AE" w14:paraId="7990185C" w14:textId="77777777" w:rsidTr="00553245">
        <w:tc>
          <w:tcPr>
            <w:tcW w:w="4500" w:type="dxa"/>
            <w:hideMark/>
          </w:tcPr>
          <w:p w14:paraId="70633E27" w14:textId="18161256" w:rsidR="007144E2" w:rsidRPr="009966AE" w:rsidRDefault="007144E2" w:rsidP="007144E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9966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66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966AE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9966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2A54451F" w14:textId="268F3DA5" w:rsidR="007144E2" w:rsidRPr="009966AE" w:rsidRDefault="00FF7EE0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B3A30"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18,931</w:t>
            </w: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7DEC7FEA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4F4230C" w14:textId="531FFFBF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1,294</w:t>
            </w:r>
          </w:p>
        </w:tc>
        <w:tc>
          <w:tcPr>
            <w:tcW w:w="255" w:type="dxa"/>
          </w:tcPr>
          <w:p w14:paraId="54F18B0E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1707020" w14:textId="382451EF" w:rsidR="007144E2" w:rsidRPr="009966AE" w:rsidRDefault="006A5391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B3A30"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18,931</w:t>
            </w: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8A65DF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730B95" w14:textId="20BA774F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1,294</w:t>
            </w:r>
          </w:p>
        </w:tc>
      </w:tr>
      <w:tr w:rsidR="007144E2" w:rsidRPr="009966AE" w14:paraId="51764732" w14:textId="77777777" w:rsidTr="00553245">
        <w:tc>
          <w:tcPr>
            <w:tcW w:w="4500" w:type="dxa"/>
            <w:hideMark/>
          </w:tcPr>
          <w:p w14:paraId="28037B55" w14:textId="77777777" w:rsidR="007144E2" w:rsidRPr="009966AE" w:rsidRDefault="007144E2" w:rsidP="007144E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33BD" w14:textId="494F9B78" w:rsidR="007144E2" w:rsidRPr="009966AE" w:rsidRDefault="00FF7EE0" w:rsidP="007144E2">
            <w:pPr>
              <w:pStyle w:val="acctfourfigures"/>
              <w:tabs>
                <w:tab w:val="decimal" w:pos="52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E90948D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DC96" w14:textId="45704F64" w:rsidR="007144E2" w:rsidRPr="009966AE" w:rsidRDefault="007144E2" w:rsidP="007144E2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EDE279C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393A" w14:textId="3A13C668" w:rsidR="007144E2" w:rsidRPr="009966AE" w:rsidRDefault="006A5391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sz w:val="28"/>
                <w:szCs w:val="28"/>
                <w:lang w:val="en-US" w:bidi="th-TH"/>
              </w:rPr>
              <w:t>56,363</w:t>
            </w:r>
          </w:p>
        </w:tc>
        <w:tc>
          <w:tcPr>
            <w:tcW w:w="270" w:type="dxa"/>
          </w:tcPr>
          <w:p w14:paraId="197A50B2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826D" w14:textId="3CD60DAE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49,850</w:t>
            </w:r>
          </w:p>
        </w:tc>
      </w:tr>
      <w:tr w:rsidR="007144E2" w:rsidRPr="009966AE" w14:paraId="4BFA4B1A" w14:textId="77777777" w:rsidTr="00553245">
        <w:tc>
          <w:tcPr>
            <w:tcW w:w="4500" w:type="dxa"/>
            <w:hideMark/>
          </w:tcPr>
          <w:p w14:paraId="41961A76" w14:textId="77777777" w:rsidR="007144E2" w:rsidRPr="009966AE" w:rsidRDefault="007144E2" w:rsidP="007144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FDC7" w14:textId="2333A27A" w:rsidR="007144E2" w:rsidRPr="009966AE" w:rsidRDefault="005B3A30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4540D7" w:rsidRPr="009966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9966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F71617" w:rsidRPr="009966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4540D7" w:rsidRPr="009966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2" w:type="dxa"/>
          </w:tcPr>
          <w:p w14:paraId="33F19E20" w14:textId="77777777" w:rsidR="007144E2" w:rsidRPr="009966AE" w:rsidRDefault="007144E2" w:rsidP="007144E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BFB81" w14:textId="73BA87B7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127,322</w:t>
            </w:r>
          </w:p>
        </w:tc>
        <w:tc>
          <w:tcPr>
            <w:tcW w:w="255" w:type="dxa"/>
          </w:tcPr>
          <w:p w14:paraId="18FC6174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34D99" w14:textId="3BADA3F0" w:rsidR="007144E2" w:rsidRPr="009966AE" w:rsidRDefault="004540D7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67,656</w:t>
            </w:r>
          </w:p>
        </w:tc>
        <w:tc>
          <w:tcPr>
            <w:tcW w:w="270" w:type="dxa"/>
          </w:tcPr>
          <w:p w14:paraId="3C34B1BC" w14:textId="77777777" w:rsidR="007144E2" w:rsidRPr="009966AE" w:rsidRDefault="007144E2" w:rsidP="007144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35A41" w14:textId="3E3C602B" w:rsidR="007144E2" w:rsidRPr="009966AE" w:rsidRDefault="007144E2" w:rsidP="007144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98,273</w:t>
            </w:r>
          </w:p>
        </w:tc>
      </w:tr>
    </w:tbl>
    <w:p w14:paraId="7520E598" w14:textId="426B0FD1" w:rsidR="000E216D" w:rsidRPr="009966AE" w:rsidRDefault="000E216D"/>
    <w:p w14:paraId="204A9061" w14:textId="6791AFB4" w:rsidR="000E216D" w:rsidRPr="009966AE" w:rsidRDefault="000E216D"/>
    <w:p w14:paraId="5B0E7DC1" w14:textId="55FB4E7F" w:rsidR="000E216D" w:rsidRPr="009966AE" w:rsidRDefault="000E216D"/>
    <w:p w14:paraId="24FF41DE" w14:textId="6F8EB26B" w:rsidR="000E216D" w:rsidRPr="009966AE" w:rsidRDefault="000E216D"/>
    <w:p w14:paraId="505FABBB" w14:textId="014BFE54" w:rsidR="000E216D" w:rsidRPr="009966AE" w:rsidRDefault="000E216D"/>
    <w:p w14:paraId="6AEF3757" w14:textId="77777777" w:rsidR="000E216D" w:rsidRPr="009966AE" w:rsidRDefault="000E216D" w:rsidP="000E216D">
      <w:r w:rsidRPr="009966AE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9966AE" w14:paraId="6E80DD39" w14:textId="77777777" w:rsidTr="002E288A">
        <w:tc>
          <w:tcPr>
            <w:tcW w:w="4500" w:type="dxa"/>
          </w:tcPr>
          <w:p w14:paraId="221494B1" w14:textId="77777777" w:rsidR="000E216D" w:rsidRPr="009966AE" w:rsidRDefault="000E216D" w:rsidP="002E288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9966AE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9966AE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9966AE" w14:paraId="4B33F443" w14:textId="77777777" w:rsidTr="002E288A">
        <w:tc>
          <w:tcPr>
            <w:tcW w:w="4500" w:type="dxa"/>
          </w:tcPr>
          <w:p w14:paraId="60B3C140" w14:textId="77777777" w:rsidR="000E216D" w:rsidRPr="009966AE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6B09A3AB" w14:textId="77777777" w:rsidR="000E216D" w:rsidRPr="009966AE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55" w:type="dxa"/>
          </w:tcPr>
          <w:p w14:paraId="6BD8B4C7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739C3897" w14:textId="77777777" w:rsidR="000E216D" w:rsidRPr="009966AE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0E216D" w:rsidRPr="009966AE" w14:paraId="2BA2A940" w14:textId="77777777" w:rsidTr="002E288A">
        <w:tc>
          <w:tcPr>
            <w:tcW w:w="4500" w:type="dxa"/>
          </w:tcPr>
          <w:p w14:paraId="232E8E7A" w14:textId="77777777" w:rsidR="000E216D" w:rsidRPr="009966AE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9966AE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9966AE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9966AE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9966AE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E216D" w:rsidRPr="009966AE" w14:paraId="03B54E51" w14:textId="77777777" w:rsidTr="002E288A">
        <w:tc>
          <w:tcPr>
            <w:tcW w:w="4500" w:type="dxa"/>
          </w:tcPr>
          <w:p w14:paraId="1A43C3BC" w14:textId="77777777" w:rsidR="000E216D" w:rsidRPr="009966AE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700C34F9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9966A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F11F0" w:rsidRPr="009966AE">
              <w:rPr>
                <w:rFonts w:asciiTheme="majorBidi" w:hAnsiTheme="majorBidi" w:cstheme="majorBidi"/>
                <w:sz w:val="27"/>
                <w:szCs w:val="27"/>
              </w:rPr>
              <w:t xml:space="preserve">0 </w:t>
            </w:r>
            <w:r w:rsidR="007144E2" w:rsidRPr="009966AE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2" w:type="dxa"/>
          </w:tcPr>
          <w:p w14:paraId="2EEC48B9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9966A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966AE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0FAB2BAD" w:rsidR="000E216D" w:rsidRPr="009966AE" w:rsidRDefault="00AF11F0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9966AE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7144E2" w:rsidRPr="009966AE">
              <w:rPr>
                <w:rFonts w:asciiTheme="majorBidi" w:hAnsiTheme="majorBidi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</w:tcPr>
          <w:p w14:paraId="1D7CBABA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9966A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966AE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0E216D" w:rsidRPr="009966AE" w14:paraId="31EFD750" w14:textId="77777777" w:rsidTr="002E288A">
        <w:tc>
          <w:tcPr>
            <w:tcW w:w="4500" w:type="dxa"/>
          </w:tcPr>
          <w:p w14:paraId="5D8A25A2" w14:textId="77777777" w:rsidR="000E216D" w:rsidRPr="009966AE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9966AE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62" w:type="dxa"/>
          </w:tcPr>
          <w:p w14:paraId="052339DB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9966AE">
              <w:rPr>
                <w:rFonts w:ascii="Angsana New" w:hAnsi="Angsana New"/>
                <w:bCs/>
                <w:sz w:val="27"/>
                <w:szCs w:val="27"/>
              </w:rPr>
              <w:t>2565</w:t>
            </w:r>
          </w:p>
        </w:tc>
        <w:tc>
          <w:tcPr>
            <w:tcW w:w="255" w:type="dxa"/>
          </w:tcPr>
          <w:p w14:paraId="4BA24D7F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9966AE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70" w:type="dxa"/>
          </w:tcPr>
          <w:p w14:paraId="57F34BD2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9966AE">
              <w:rPr>
                <w:rFonts w:ascii="Angsana New" w:hAnsi="Angsana New"/>
                <w:bCs/>
                <w:sz w:val="27"/>
                <w:szCs w:val="27"/>
              </w:rPr>
              <w:t>2565</w:t>
            </w:r>
          </w:p>
        </w:tc>
      </w:tr>
      <w:tr w:rsidR="000E216D" w:rsidRPr="009966AE" w14:paraId="35A3F5F7" w14:textId="77777777" w:rsidTr="002E288A">
        <w:tc>
          <w:tcPr>
            <w:tcW w:w="4500" w:type="dxa"/>
          </w:tcPr>
          <w:p w14:paraId="5923EF5A" w14:textId="77777777" w:rsidR="000E216D" w:rsidRPr="009966AE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0E216D" w:rsidRPr="009966AE" w:rsidRDefault="000E216D" w:rsidP="002E28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966AE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0E216D" w:rsidRPr="009966AE" w14:paraId="3314424F" w14:textId="77777777" w:rsidTr="002E288A">
        <w:tc>
          <w:tcPr>
            <w:tcW w:w="4500" w:type="dxa"/>
          </w:tcPr>
          <w:p w14:paraId="6E1FC637" w14:textId="77777777" w:rsidR="000E216D" w:rsidRPr="009966AE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966AE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794DB6DD" w:rsidR="000E216D" w:rsidRPr="009966AE" w:rsidRDefault="004540D7" w:rsidP="002E288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9966AE">
              <w:rPr>
                <w:rFonts w:ascii="Angsana New" w:hAnsi="Angsana New"/>
                <w:sz w:val="27"/>
                <w:szCs w:val="27"/>
                <w:lang w:val="en-US" w:bidi="th-TH"/>
              </w:rPr>
              <w:t>137,541</w:t>
            </w:r>
          </w:p>
        </w:tc>
        <w:tc>
          <w:tcPr>
            <w:tcW w:w="262" w:type="dxa"/>
          </w:tcPr>
          <w:p w14:paraId="3DB5A91E" w14:textId="77777777" w:rsidR="000E216D" w:rsidRPr="009966AE" w:rsidRDefault="000E216D" w:rsidP="002E288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D25B26B" w14:textId="77777777" w:rsidR="000E216D" w:rsidRPr="009966AE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135,235</w:t>
            </w:r>
          </w:p>
        </w:tc>
        <w:tc>
          <w:tcPr>
            <w:tcW w:w="255" w:type="dxa"/>
          </w:tcPr>
          <w:p w14:paraId="2A3AC0DD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389BB551" w:rsidR="000E216D" w:rsidRPr="009966AE" w:rsidRDefault="004540D7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9966AE">
              <w:rPr>
                <w:rFonts w:ascii="Angsana New" w:hAnsi="Angsana New"/>
                <w:sz w:val="27"/>
                <w:szCs w:val="27"/>
                <w:lang w:val="en-US" w:bidi="th-TH"/>
              </w:rPr>
              <w:t>92,485</w:t>
            </w:r>
          </w:p>
        </w:tc>
        <w:tc>
          <w:tcPr>
            <w:tcW w:w="270" w:type="dxa"/>
          </w:tcPr>
          <w:p w14:paraId="10EC298C" w14:textId="77777777" w:rsidR="000E216D" w:rsidRPr="009966AE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02A22C" w14:textId="77777777" w:rsidR="000E216D" w:rsidRPr="009966AE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98,175</w:t>
            </w:r>
          </w:p>
        </w:tc>
      </w:tr>
      <w:tr w:rsidR="00A11ED0" w:rsidRPr="009966AE" w14:paraId="7D533253" w14:textId="77777777" w:rsidTr="002E288A">
        <w:tc>
          <w:tcPr>
            <w:tcW w:w="4500" w:type="dxa"/>
          </w:tcPr>
          <w:p w14:paraId="2B409FC0" w14:textId="77777777" w:rsidR="00A11ED0" w:rsidRPr="009966AE" w:rsidRDefault="00A11ED0" w:rsidP="00A11E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966A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9966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27AA5648" w:rsidR="00A11ED0" w:rsidRPr="009966AE" w:rsidRDefault="00A11ED0" w:rsidP="00A11ED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A11ED0" w:rsidRPr="009966AE" w:rsidRDefault="00A11ED0" w:rsidP="00A11E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607D4318" w14:textId="77777777" w:rsidR="00A11ED0" w:rsidRPr="009966AE" w:rsidRDefault="00A11ED0" w:rsidP="00A11ED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A11ED0" w:rsidRPr="009966AE" w:rsidRDefault="00A11ED0" w:rsidP="00A1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24DFB9FC" w:rsidR="00A11ED0" w:rsidRPr="009966AE" w:rsidRDefault="00A11ED0" w:rsidP="00A11ED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A11ED0" w:rsidRPr="009966AE" w:rsidRDefault="00A11ED0" w:rsidP="00A1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010D7BCE" w14:textId="77777777" w:rsidR="00A11ED0" w:rsidRPr="009966AE" w:rsidRDefault="00A11ED0" w:rsidP="00A11ED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</w:tr>
      <w:tr w:rsidR="00A11ED0" w:rsidRPr="009966AE" w14:paraId="0B14102D" w14:textId="77777777" w:rsidTr="002E288A">
        <w:tc>
          <w:tcPr>
            <w:tcW w:w="4500" w:type="dxa"/>
          </w:tcPr>
          <w:p w14:paraId="7BBE8599" w14:textId="77777777" w:rsidR="00A11ED0" w:rsidRPr="009966AE" w:rsidRDefault="00A11ED0" w:rsidP="00A11E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0E246C8F" w:rsidR="00A11ED0" w:rsidRPr="009966AE" w:rsidRDefault="004540D7" w:rsidP="00A11ED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137,541</w:t>
            </w:r>
          </w:p>
        </w:tc>
        <w:tc>
          <w:tcPr>
            <w:tcW w:w="262" w:type="dxa"/>
          </w:tcPr>
          <w:p w14:paraId="56E005C4" w14:textId="77777777" w:rsidR="00A11ED0" w:rsidRPr="009966AE" w:rsidRDefault="00A11ED0" w:rsidP="00A11E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A223E" w14:textId="77777777" w:rsidR="00A11ED0" w:rsidRPr="009966AE" w:rsidRDefault="00A11ED0" w:rsidP="00A11E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135,235</w:t>
            </w:r>
          </w:p>
        </w:tc>
        <w:tc>
          <w:tcPr>
            <w:tcW w:w="255" w:type="dxa"/>
          </w:tcPr>
          <w:p w14:paraId="16108FE6" w14:textId="77777777" w:rsidR="00A11ED0" w:rsidRPr="009966AE" w:rsidRDefault="00A11ED0" w:rsidP="00A1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3B8DAE37" w:rsidR="00A11ED0" w:rsidRPr="009966AE" w:rsidRDefault="004540D7" w:rsidP="00A11ED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92,485</w:t>
            </w:r>
          </w:p>
        </w:tc>
        <w:tc>
          <w:tcPr>
            <w:tcW w:w="270" w:type="dxa"/>
          </w:tcPr>
          <w:p w14:paraId="3AD5172E" w14:textId="77777777" w:rsidR="00A11ED0" w:rsidRPr="009966AE" w:rsidRDefault="00A11ED0" w:rsidP="00A1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714C2" w14:textId="77777777" w:rsidR="00A11ED0" w:rsidRPr="009966AE" w:rsidRDefault="00A11ED0" w:rsidP="00A11ED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98,175</w:t>
            </w:r>
          </w:p>
        </w:tc>
      </w:tr>
    </w:tbl>
    <w:p w14:paraId="6037FF2B" w14:textId="77777777" w:rsidR="000E216D" w:rsidRPr="009966AE" w:rsidRDefault="000E216D">
      <w:pPr>
        <w:rPr>
          <w:sz w:val="14"/>
          <w:szCs w:val="14"/>
        </w:rPr>
      </w:pPr>
    </w:p>
    <w:p w14:paraId="5E4DB672" w14:textId="401B8DCE" w:rsidR="00DB12B7" w:rsidRPr="009966AE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9966AE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9966AE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4F2243C1" w:rsidR="00DB12B7" w:rsidRPr="009966AE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966AE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9966AE">
        <w:rPr>
          <w:rFonts w:asciiTheme="majorBidi" w:hAnsiTheme="majorBidi" w:cstheme="majorBidi"/>
          <w:sz w:val="28"/>
          <w:szCs w:val="28"/>
          <w:cs/>
        </w:rPr>
        <w:t>นื่อง</w:t>
      </w:r>
      <w:r w:rsidR="00AF11F0" w:rsidRPr="009966AE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="00212A5E" w:rsidRPr="009966A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AF11F0" w:rsidRPr="009966AE">
        <w:rPr>
          <w:rFonts w:asciiTheme="majorBidi" w:hAnsiTheme="majorBidi" w:cstheme="majorBidi" w:hint="cs"/>
          <w:sz w:val="28"/>
          <w:szCs w:val="28"/>
          <w:cs/>
        </w:rPr>
        <w:t>เดือนสิ้นสุ</w:t>
      </w:r>
      <w:r w:rsidR="00AF11F0" w:rsidRPr="009966AE">
        <w:rPr>
          <w:rFonts w:asciiTheme="majorBidi" w:hAnsiTheme="majorBidi" w:cstheme="majorBidi" w:hint="cs"/>
          <w:spacing w:val="-2"/>
          <w:sz w:val="28"/>
          <w:szCs w:val="28"/>
          <w:cs/>
        </w:rPr>
        <w:t>ดวันที่</w:t>
      </w:r>
      <w:r w:rsidR="00AF11F0" w:rsidRPr="009966AE">
        <w:rPr>
          <w:rFonts w:asciiTheme="majorBidi" w:hAnsiTheme="majorBidi" w:cstheme="majorBidi" w:hint="cs"/>
          <w:spacing w:val="-2"/>
          <w:sz w:val="28"/>
          <w:szCs w:val="28"/>
        </w:rPr>
        <w:br/>
        <w:t xml:space="preserve">30 </w:t>
      </w:r>
      <w:r w:rsidR="007144E2" w:rsidRPr="009966AE">
        <w:rPr>
          <w:rFonts w:asciiTheme="majorBidi" w:hAnsiTheme="majorBidi" w:cstheme="majorBidi" w:hint="cs"/>
          <w:spacing w:val="-2"/>
          <w:sz w:val="28"/>
          <w:szCs w:val="28"/>
          <w:cs/>
        </w:rPr>
        <w:t>กันยายน</w:t>
      </w:r>
      <w:r w:rsidR="00AF11F0" w:rsidRPr="009966A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AF11F0" w:rsidRPr="009966AE">
        <w:rPr>
          <w:rFonts w:asciiTheme="majorBidi" w:hAnsiTheme="majorBidi" w:cstheme="majorBidi" w:hint="cs"/>
          <w:spacing w:val="-2"/>
          <w:sz w:val="28"/>
          <w:szCs w:val="28"/>
        </w:rPr>
        <w:t>256</w:t>
      </w:r>
      <w:r w:rsidR="00AF11F0" w:rsidRPr="009966AE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9966A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614107" w:rsidRPr="009966A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7253F" w:rsidRPr="009966AE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5B3A30" w:rsidRPr="009966AE">
        <w:rPr>
          <w:rFonts w:asciiTheme="majorBidi" w:hAnsiTheme="majorBidi" w:cstheme="majorBidi"/>
          <w:spacing w:val="-2"/>
          <w:sz w:val="28"/>
          <w:szCs w:val="28"/>
        </w:rPr>
        <w:t>2.</w:t>
      </w:r>
      <w:r w:rsidR="000C6F9E" w:rsidRPr="009966AE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4540D7" w:rsidRPr="009966AE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D30758" w:rsidRPr="009966A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และร้อยละ </w:t>
      </w:r>
      <w:r w:rsidR="005B3A30" w:rsidRPr="009966AE">
        <w:rPr>
          <w:rFonts w:asciiTheme="majorBidi" w:hAnsiTheme="majorBidi" w:cstheme="majorBidi"/>
          <w:spacing w:val="-2"/>
          <w:sz w:val="28"/>
          <w:szCs w:val="28"/>
        </w:rPr>
        <w:t>8.</w:t>
      </w:r>
      <w:r w:rsidR="004540D7" w:rsidRPr="009966AE">
        <w:rPr>
          <w:rFonts w:asciiTheme="majorBidi" w:hAnsiTheme="majorBidi" w:cstheme="majorBidi"/>
          <w:spacing w:val="-2"/>
          <w:sz w:val="28"/>
          <w:szCs w:val="28"/>
        </w:rPr>
        <w:t>61</w:t>
      </w:r>
      <w:r w:rsidR="00A370EB" w:rsidRPr="009966A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9966AE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9966A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430F7D" w:rsidRPr="009966AE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Pr="009966AE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Pr="009966AE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ร้อยละ </w:t>
      </w:r>
      <w:r w:rsidR="007144E2" w:rsidRPr="009966AE">
        <w:rPr>
          <w:rFonts w:asciiTheme="majorBidi" w:hAnsiTheme="majorBidi" w:cstheme="majorBidi" w:hint="cs"/>
          <w:i/>
          <w:iCs/>
          <w:spacing w:val="-2"/>
          <w:sz w:val="28"/>
          <w:szCs w:val="28"/>
        </w:rPr>
        <w:t>17.94</w:t>
      </w:r>
      <w:r w:rsidR="007144E2" w:rsidRPr="009966A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9966AE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และร้อยละ </w:t>
      </w:r>
      <w:r w:rsidR="007144E2" w:rsidRPr="009966AE">
        <w:rPr>
          <w:rFonts w:asciiTheme="majorBidi" w:hAnsiTheme="majorBidi" w:cstheme="majorBidi" w:hint="cs"/>
          <w:i/>
          <w:iCs/>
          <w:spacing w:val="-2"/>
          <w:sz w:val="28"/>
          <w:szCs w:val="28"/>
        </w:rPr>
        <w:t>10.77</w:t>
      </w:r>
      <w:r w:rsidR="007144E2" w:rsidRPr="009966AE">
        <w:rPr>
          <w:rFonts w:asciiTheme="majorBidi" w:hAnsiTheme="majorBidi" w:cstheme="majorBidi" w:hint="cs"/>
          <w:spacing w:val="-2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Pr="009966AE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9966AE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9966AE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9966AE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9966A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14:paraId="19702C04" w14:textId="637C2E99" w:rsidR="004A4F2B" w:rsidRPr="009966AE" w:rsidRDefault="004A4F2B" w:rsidP="00292A13">
      <w:pPr>
        <w:rPr>
          <w:rFonts w:asciiTheme="majorBidi" w:eastAsia="MS Mincho" w:hAnsiTheme="majorBidi" w:cstheme="majorBidi"/>
          <w:b/>
          <w:bCs/>
          <w:sz w:val="24"/>
          <w:szCs w:val="24"/>
          <w:cs/>
          <w:lang w:eastAsia="x-none"/>
        </w:rPr>
      </w:pPr>
    </w:p>
    <w:p w14:paraId="67C7C3D2" w14:textId="69525C44" w:rsidR="0016015A" w:rsidRPr="009966AE" w:rsidRDefault="0016015A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9966AE">
        <w:rPr>
          <w:rFonts w:asciiTheme="majorBidi" w:eastAsia="MS Mincho" w:hAnsiTheme="majorBidi" w:cstheme="majorBidi" w:hint="cs"/>
          <w:sz w:val="28"/>
          <w:szCs w:val="28"/>
          <w:cs/>
          <w:lang w:val="en-GB"/>
        </w:rPr>
        <w:t>เงินปันผล</w:t>
      </w:r>
    </w:p>
    <w:p w14:paraId="17AA96D7" w14:textId="06696C6F" w:rsidR="0016015A" w:rsidRPr="009966AE" w:rsidRDefault="0016015A" w:rsidP="0016015A">
      <w:pPr>
        <w:rPr>
          <w:sz w:val="24"/>
          <w:szCs w:val="24"/>
          <w:lang w:val="en-GB" w:eastAsia="x-none"/>
        </w:rPr>
      </w:pPr>
    </w:p>
    <w:p w14:paraId="4502FF73" w14:textId="00200621" w:rsidR="0016015A" w:rsidRPr="009966AE" w:rsidRDefault="0016015A" w:rsidP="0016015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66AE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Pr="009966AE">
        <w:rPr>
          <w:rFonts w:asciiTheme="majorBidi" w:hAnsiTheme="majorBidi" w:cstheme="majorBidi" w:hint="cs"/>
          <w:sz w:val="28"/>
          <w:szCs w:val="28"/>
        </w:rPr>
        <w:t>256</w:t>
      </w:r>
      <w:r w:rsidRPr="009966AE">
        <w:rPr>
          <w:rFonts w:asciiTheme="majorBidi" w:hAnsiTheme="majorBidi" w:cstheme="majorBidi" w:hint="cs"/>
          <w:sz w:val="28"/>
          <w:szCs w:val="28"/>
          <w:cs/>
        </w:rPr>
        <w:t>6</w:t>
      </w:r>
      <w:r w:rsidRPr="009966AE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9966AE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157185E4" w14:textId="6797E31F" w:rsidR="0016015A" w:rsidRPr="009966AE" w:rsidRDefault="0016015A" w:rsidP="0016015A">
      <w:pPr>
        <w:rPr>
          <w:sz w:val="24"/>
          <w:szCs w:val="24"/>
          <w:lang w:val="en-GB" w:eastAsia="x-none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642"/>
        <w:gridCol w:w="236"/>
        <w:gridCol w:w="1147"/>
      </w:tblGrid>
      <w:tr w:rsidR="0016015A" w:rsidRPr="009966AE" w14:paraId="0D2974CF" w14:textId="77777777" w:rsidTr="007130FA">
        <w:trPr>
          <w:tblHeader/>
        </w:trPr>
        <w:tc>
          <w:tcPr>
            <w:tcW w:w="2520" w:type="dxa"/>
            <w:vAlign w:val="bottom"/>
          </w:tcPr>
          <w:p w14:paraId="3DCA0931" w14:textId="77777777" w:rsidR="0016015A" w:rsidRPr="009966AE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0ACF7EBC" w14:textId="77777777" w:rsidR="0016015A" w:rsidRPr="009966AE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553DB548" w14:textId="77777777" w:rsidR="0016015A" w:rsidRPr="009966AE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42" w:type="dxa"/>
            <w:vAlign w:val="bottom"/>
            <w:hideMark/>
          </w:tcPr>
          <w:p w14:paraId="3B6073D5" w14:textId="77777777" w:rsidR="0016015A" w:rsidRPr="009966AE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E4882B3" w14:textId="77777777" w:rsidR="0016015A" w:rsidRPr="009966AE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  <w:hideMark/>
          </w:tcPr>
          <w:p w14:paraId="3ECB0271" w14:textId="77777777" w:rsidR="0016015A" w:rsidRPr="009966AE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16015A" w:rsidRPr="009966AE" w14:paraId="14394892" w14:textId="77777777" w:rsidTr="007130FA">
        <w:trPr>
          <w:tblHeader/>
        </w:trPr>
        <w:tc>
          <w:tcPr>
            <w:tcW w:w="2520" w:type="dxa"/>
          </w:tcPr>
          <w:p w14:paraId="0A72CED1" w14:textId="77777777" w:rsidR="0016015A" w:rsidRPr="009966AE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74E271" w14:textId="77777777" w:rsidR="0016015A" w:rsidRPr="009966AE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C2003EF" w14:textId="77777777" w:rsidR="0016015A" w:rsidRPr="009966AE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42" w:type="dxa"/>
            <w:hideMark/>
          </w:tcPr>
          <w:p w14:paraId="6343BD77" w14:textId="77777777" w:rsidR="0016015A" w:rsidRPr="009966AE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8C86FAC" w14:textId="77777777" w:rsidR="0016015A" w:rsidRPr="009966AE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7C70F378" w14:textId="77777777" w:rsidR="0016015A" w:rsidRPr="009966AE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1BD1" w:rsidRPr="009966AE" w14:paraId="78ED2DC3" w14:textId="77777777" w:rsidTr="004B5B0C">
        <w:trPr>
          <w:trHeight w:val="1253"/>
          <w:tblHeader/>
        </w:trPr>
        <w:tc>
          <w:tcPr>
            <w:tcW w:w="2520" w:type="dxa"/>
          </w:tcPr>
          <w:p w14:paraId="0614CD49" w14:textId="77777777" w:rsidR="00DB1BD1" w:rsidRPr="009966AE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  <w:p w14:paraId="1F782009" w14:textId="77777777" w:rsidR="00AB46CC" w:rsidRPr="009966AE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  <w:p w14:paraId="3D0AE5A3" w14:textId="09A616FA" w:rsidR="00DB1BD1" w:rsidRPr="009966AE" w:rsidRDefault="00AB46CC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2F884522" w14:textId="77777777" w:rsidR="00DB1BD1" w:rsidRPr="009966AE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7E1649FF" w14:textId="77777777" w:rsidR="00DB1BD1" w:rsidRPr="009966AE" w:rsidRDefault="00DB1BD1" w:rsidP="00DB1BD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  <w:p w14:paraId="66187368" w14:textId="173370EC" w:rsidR="000818E4" w:rsidRPr="009966AE" w:rsidRDefault="00927439" w:rsidP="0066105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105E" w:rsidRPr="009966AE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66105E"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="0066105E" w:rsidRPr="009966AE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66105E" w:rsidRPr="009966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1263F0FD" w14:textId="77777777" w:rsidR="00DB1BD1" w:rsidRPr="009966AE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2FA5AD6" w14:textId="77777777" w:rsidR="00DB1BD1" w:rsidRPr="009966AE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  <w:p w14:paraId="53104AC6" w14:textId="1B649986" w:rsidR="004B5B0C" w:rsidRPr="009966AE" w:rsidRDefault="004B5B0C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42" w:type="dxa"/>
          </w:tcPr>
          <w:p w14:paraId="396B2439" w14:textId="77777777" w:rsidR="00DB1BD1" w:rsidRPr="009966AE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03CE225" w14:textId="77777777" w:rsidR="00DB1BD1" w:rsidRPr="009966AE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  <w:p w14:paraId="331180A5" w14:textId="4DD17B0F" w:rsidR="004B5B0C" w:rsidRPr="009966AE" w:rsidRDefault="0066105E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236" w:type="dxa"/>
          </w:tcPr>
          <w:p w14:paraId="4181174D" w14:textId="77777777" w:rsidR="00DB1BD1" w:rsidRPr="009966AE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4C4EA49A" w14:textId="77777777" w:rsidR="00DB1BD1" w:rsidRPr="009966AE" w:rsidRDefault="00DB1BD1" w:rsidP="00D531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94682EB" w14:textId="617B5EC1" w:rsidR="00DB1BD1" w:rsidRPr="009966AE" w:rsidRDefault="00DB1BD1" w:rsidP="00D53191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55.26</w:t>
            </w:r>
          </w:p>
          <w:p w14:paraId="1067CB41" w14:textId="311277F9" w:rsidR="00AB46CC" w:rsidRPr="009966AE" w:rsidRDefault="00840E09" w:rsidP="004B5B0C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36.8</w:t>
            </w:r>
            <w:r w:rsidR="007947A4" w:rsidRPr="009966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92A13" w:rsidRPr="009966AE" w14:paraId="081F05F1" w14:textId="77777777" w:rsidTr="007130FA">
        <w:trPr>
          <w:tblHeader/>
        </w:trPr>
        <w:tc>
          <w:tcPr>
            <w:tcW w:w="2520" w:type="dxa"/>
          </w:tcPr>
          <w:p w14:paraId="62B81CF0" w14:textId="77777777" w:rsidR="00292A13" w:rsidRPr="009966AE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4C3B1BE6" w14:textId="77777777" w:rsidR="00292A13" w:rsidRPr="009966AE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12AA11F0" w14:textId="77777777" w:rsidR="00292A13" w:rsidRPr="009966AE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642" w:type="dxa"/>
          </w:tcPr>
          <w:p w14:paraId="217ECD53" w14:textId="77777777" w:rsidR="00292A13" w:rsidRPr="009966AE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6" w:type="dxa"/>
          </w:tcPr>
          <w:p w14:paraId="1897B848" w14:textId="77777777" w:rsidR="00292A13" w:rsidRPr="009966AE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47" w:type="dxa"/>
          </w:tcPr>
          <w:p w14:paraId="0F854E71" w14:textId="77777777" w:rsidR="00292A13" w:rsidRPr="009966AE" w:rsidRDefault="00292A13" w:rsidP="00D531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713E22" w:rsidRPr="009966AE" w14:paraId="0D002588" w14:textId="77777777" w:rsidTr="000818E4">
        <w:trPr>
          <w:trHeight w:val="704"/>
        </w:trPr>
        <w:tc>
          <w:tcPr>
            <w:tcW w:w="2520" w:type="dxa"/>
          </w:tcPr>
          <w:p w14:paraId="2F7391C0" w14:textId="113FFAF9" w:rsidR="00713E22" w:rsidRPr="009966AE" w:rsidRDefault="00C827DA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  <w:p w14:paraId="7FAB4372" w14:textId="77777777" w:rsidR="00713E22" w:rsidRPr="009966AE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  <w:p w14:paraId="3EC7C8E7" w14:textId="68475E4E" w:rsidR="00713E22" w:rsidRPr="009966AE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4F9B3C6" w14:textId="77777777" w:rsidR="00713E22" w:rsidRPr="009966AE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A7279D0" w14:textId="77777777" w:rsidR="00713E22" w:rsidRPr="009966AE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7314AC" w14:textId="24B7F3F6" w:rsidR="00713E22" w:rsidRPr="009966AE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4016DE36" w14:textId="77777777" w:rsidR="00713E22" w:rsidRPr="009966AE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57A026" w14:textId="77777777" w:rsidR="00713E22" w:rsidRPr="009966AE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CBA4B" w14:textId="64A7A62C" w:rsidR="00713E22" w:rsidRPr="009966AE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9966AE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42" w:type="dxa"/>
          </w:tcPr>
          <w:p w14:paraId="0E9ED40F" w14:textId="77777777" w:rsidR="00713E22" w:rsidRPr="009966AE" w:rsidRDefault="00713E22" w:rsidP="00713E2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39F067" w14:textId="77777777" w:rsidR="00713E22" w:rsidRPr="009966AE" w:rsidRDefault="00713E22" w:rsidP="00713E2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B37E60" w14:textId="0FC89F06" w:rsidR="00713E22" w:rsidRPr="009966AE" w:rsidRDefault="00713E22" w:rsidP="00713E22">
            <w:pPr>
              <w:pStyle w:val="acctfourfigures"/>
              <w:spacing w:line="240" w:lineRule="auto"/>
              <w:ind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236" w:type="dxa"/>
          </w:tcPr>
          <w:p w14:paraId="7B040C60" w14:textId="77777777" w:rsidR="00713E22" w:rsidRPr="009966AE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1E89698C" w14:textId="77777777" w:rsidR="00713E22" w:rsidRPr="009966AE" w:rsidRDefault="00713E22" w:rsidP="00713E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8A2D476" w14:textId="77777777" w:rsidR="00713E22" w:rsidRPr="009966AE" w:rsidRDefault="00713E22" w:rsidP="00713E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55BC778" w14:textId="39BD79FA" w:rsidR="00713E22" w:rsidRPr="009966AE" w:rsidRDefault="00713E22" w:rsidP="00713E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</w:tbl>
    <w:p w14:paraId="0F63236A" w14:textId="5E8BCB71" w:rsidR="0016015A" w:rsidRPr="009966AE" w:rsidRDefault="0016015A" w:rsidP="0016015A">
      <w:pPr>
        <w:rPr>
          <w:lang w:val="en-GB" w:eastAsia="x-none"/>
        </w:rPr>
      </w:pPr>
    </w:p>
    <w:p w14:paraId="3408959A" w14:textId="48600FD5" w:rsidR="00C827DA" w:rsidRPr="009966AE" w:rsidRDefault="00C827DA" w:rsidP="0016015A">
      <w:pPr>
        <w:rPr>
          <w:lang w:val="en-GB" w:eastAsia="x-none"/>
        </w:rPr>
      </w:pPr>
    </w:p>
    <w:p w14:paraId="284C44E2" w14:textId="10FB582A" w:rsidR="00C827DA" w:rsidRPr="009966AE" w:rsidRDefault="00C827DA" w:rsidP="0016015A">
      <w:pPr>
        <w:rPr>
          <w:lang w:val="en-GB" w:eastAsia="x-none"/>
        </w:rPr>
      </w:pPr>
    </w:p>
    <w:p w14:paraId="1571F05E" w14:textId="4F1F06F6" w:rsidR="00C827DA" w:rsidRPr="009966AE" w:rsidRDefault="00C827DA" w:rsidP="0016015A">
      <w:pPr>
        <w:rPr>
          <w:lang w:val="en-GB" w:eastAsia="x-none"/>
        </w:rPr>
      </w:pPr>
    </w:p>
    <w:p w14:paraId="745AE9C6" w14:textId="5EC74C09" w:rsidR="00C827DA" w:rsidRPr="009966AE" w:rsidRDefault="00C827DA" w:rsidP="0016015A">
      <w:pPr>
        <w:rPr>
          <w:lang w:val="en-GB" w:eastAsia="x-none"/>
        </w:rPr>
      </w:pPr>
    </w:p>
    <w:p w14:paraId="1EBCDFE5" w14:textId="77777777" w:rsidR="00C827DA" w:rsidRPr="009966AE" w:rsidRDefault="00C827DA" w:rsidP="0016015A">
      <w:pPr>
        <w:rPr>
          <w:lang w:val="en-GB" w:eastAsia="x-none"/>
        </w:rPr>
      </w:pPr>
    </w:p>
    <w:p w14:paraId="0CF39127" w14:textId="4D0C312F" w:rsidR="00DB12B7" w:rsidRPr="009966AE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9966AE">
        <w:rPr>
          <w:rFonts w:asciiTheme="majorBidi" w:eastAsia="MS Mincho" w:hAnsiTheme="majorBidi" w:cstheme="majorBidi"/>
          <w:sz w:val="28"/>
          <w:szCs w:val="28"/>
          <w:cs/>
          <w:lang w:val="en-GB"/>
        </w:rPr>
        <w:lastRenderedPageBreak/>
        <w:t>เครื่องมือทางการเงิน</w:t>
      </w:r>
    </w:p>
    <w:p w14:paraId="0D201C11" w14:textId="77777777" w:rsidR="002C2989" w:rsidRPr="009966AE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9966AE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9966A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9966AE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1B1FE5D6" w14:textId="68C93746" w:rsidR="002C2989" w:rsidRPr="009966AE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9966AE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9966AE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9966AE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0A5A5A71" w14:textId="77777777" w:rsidR="00BF0F34" w:rsidRPr="009966AE" w:rsidRDefault="00BF0F34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p w14:paraId="30333B97" w14:textId="61C3444B" w:rsidR="00DB12B7" w:rsidRPr="009966AE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966AE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9966AE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9966AE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966A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580CAA" w14:textId="01576FD4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4EEAC6F9" w14:textId="77777777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E029E8" w14:textId="77777777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ในเดือนสิงหาคม 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9966AE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9966AE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  <w:bookmarkStart w:id="1" w:name="_Hlk24130628"/>
    </w:p>
    <w:p w14:paraId="63C03C98" w14:textId="77777777" w:rsidR="003304F4" w:rsidRPr="009966AE" w:rsidRDefault="003304F4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0EF0DA" w14:textId="4CEE0EF2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966AE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263AB4BD" w14:textId="77777777" w:rsidR="00DB12B7" w:rsidRPr="009966AE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46C76" w14:textId="241D0B11" w:rsidR="00DB12B7" w:rsidRPr="009966AE" w:rsidRDefault="393FDBE8" w:rsidP="1137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9966AE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9966AE">
        <w:rPr>
          <w:rFonts w:asciiTheme="majorBidi" w:hAnsiTheme="majorBidi" w:cstheme="majorBidi"/>
          <w:spacing w:val="-6"/>
          <w:sz w:val="28"/>
          <w:szCs w:val="28"/>
        </w:rPr>
        <w:t xml:space="preserve">Service Level Agreement </w:t>
      </w:r>
      <w:r w:rsidRPr="009966AE">
        <w:rPr>
          <w:rFonts w:asciiTheme="majorBidi" w:hAnsiTheme="majorBidi" w:cstheme="majorBidi"/>
          <w:spacing w:val="-6"/>
          <w:sz w:val="28"/>
          <w:szCs w:val="28"/>
          <w:cs/>
        </w:rPr>
        <w:t>กับบริษัท วีเอสที อีซีเอส เซอร์วิสเซส (ประเทศไทย) จำกัด</w:t>
      </w:r>
      <w:r w:rsidR="00DB12B7" w:rsidRPr="009966AE">
        <w:rPr>
          <w:rFonts w:asciiTheme="majorBidi" w:hAnsiTheme="majorBidi" w:cstheme="majorBidi"/>
          <w:spacing w:val="-6"/>
          <w:sz w:val="28"/>
          <w:szCs w:val="28"/>
        </w:rPr>
        <w:br/>
      </w:r>
      <w:r w:rsidRPr="009966AE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โดยให้สิทธิ 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="004849B2" w:rsidRPr="009966AE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9966AE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มกราคม </w:t>
      </w:r>
      <w:r w:rsidR="003C429E" w:rsidRPr="009966A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A1F3A" w:rsidRPr="009966AE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B12B7" w:rsidRPr="009966AE">
        <w:rPr>
          <w:rFonts w:asciiTheme="majorBidi" w:hAnsiTheme="majorBidi" w:cstheme="majorBidi"/>
          <w:spacing w:val="-6"/>
          <w:sz w:val="28"/>
          <w:szCs w:val="28"/>
        </w:rPr>
        <w:br/>
      </w:r>
      <w:r w:rsidRPr="009966AE">
        <w:rPr>
          <w:rFonts w:asciiTheme="majorBidi" w:hAnsiTheme="majorBidi" w:cstheme="majorBidi"/>
          <w:spacing w:val="-6"/>
          <w:sz w:val="28"/>
          <w:szCs w:val="28"/>
          <w:cs/>
        </w:rPr>
        <w:t xml:space="preserve">ถึงวันที่ </w:t>
      </w:r>
      <w:r w:rsidR="004849B2" w:rsidRPr="009966AE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9966AE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3C429E" w:rsidRPr="009966A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A1F3A" w:rsidRPr="009966AE">
        <w:rPr>
          <w:rFonts w:asciiTheme="majorBidi" w:hAnsiTheme="majorBidi" w:cstheme="majorBidi"/>
          <w:spacing w:val="-4"/>
          <w:sz w:val="28"/>
          <w:szCs w:val="28"/>
        </w:rPr>
        <w:t xml:space="preserve">5 </w:t>
      </w:r>
      <w:r w:rsidR="005A1F3A" w:rsidRPr="009966A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ทั้งนี้ </w:t>
      </w:r>
      <w:r w:rsidR="005A1F3A" w:rsidRPr="009966AE">
        <w:rPr>
          <w:rFonts w:asciiTheme="majorBidi" w:hAnsiTheme="majorBidi" w:cstheme="majorBidi"/>
          <w:spacing w:val="-6"/>
          <w:sz w:val="28"/>
          <w:szCs w:val="28"/>
          <w:cs/>
        </w:rPr>
        <w:t>บริษัท วีเซิร์ฟพลัส จำกัด</w:t>
      </w:r>
      <w:r w:rsidR="005A1F3A"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ได้ทำสัญญาภายใต้เงื่อนไขเดิม โดยสัญญามีกำหนดระยะเวลาตั้งแต่วันที่ </w:t>
      </w:r>
      <w:r w:rsidR="005A1F3A" w:rsidRPr="009966AE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="005A1F3A"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มกราคม </w:t>
      </w:r>
      <w:r w:rsidR="005A1F3A" w:rsidRPr="009966AE">
        <w:rPr>
          <w:rFonts w:asciiTheme="majorBidi" w:hAnsiTheme="majorBidi" w:cstheme="majorBidi"/>
          <w:spacing w:val="-6"/>
          <w:sz w:val="28"/>
          <w:szCs w:val="28"/>
        </w:rPr>
        <w:t xml:space="preserve">2566 </w:t>
      </w:r>
      <w:r w:rsidR="005A1F3A"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ถึงวันที่ </w:t>
      </w:r>
      <w:r w:rsidR="005A1F3A" w:rsidRPr="009966AE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="005A1F3A" w:rsidRPr="009966A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ธันวาคม </w:t>
      </w:r>
      <w:r w:rsidR="005A1F3A" w:rsidRPr="009966AE">
        <w:rPr>
          <w:rFonts w:asciiTheme="majorBidi" w:hAnsiTheme="majorBidi" w:cstheme="majorBidi"/>
          <w:spacing w:val="-6"/>
          <w:sz w:val="28"/>
          <w:szCs w:val="28"/>
        </w:rPr>
        <w:t>2566</w:t>
      </w:r>
    </w:p>
    <w:p w14:paraId="41E09508" w14:textId="3D03DC98" w:rsidR="00275FAE" w:rsidRPr="009966AE" w:rsidRDefault="00275FAE" w:rsidP="00EA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8327F45" w14:textId="25E10F96" w:rsidR="0042701C" w:rsidRPr="009966AE" w:rsidRDefault="0042701C" w:rsidP="00EA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61FB50C" w14:textId="2AD916C9" w:rsidR="0042701C" w:rsidRPr="009966AE" w:rsidRDefault="0042701C" w:rsidP="00EA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54BF80E" w14:textId="259DF125" w:rsidR="0042701C" w:rsidRPr="009966AE" w:rsidRDefault="0042701C" w:rsidP="00EA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738D236" w14:textId="75542038" w:rsidR="0042701C" w:rsidRPr="009966AE" w:rsidRDefault="0042701C" w:rsidP="00EA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765018D" w14:textId="1071941E" w:rsidR="0042701C" w:rsidRPr="009966AE" w:rsidRDefault="0042701C" w:rsidP="00EA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04C026F" w14:textId="77777777" w:rsidR="0042701C" w:rsidRPr="009966AE" w:rsidRDefault="0042701C" w:rsidP="00EA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bookmarkEnd w:id="1"/>
    <w:p w14:paraId="4A772C3F" w14:textId="00891862" w:rsidR="00DB12B7" w:rsidRPr="009966AE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9966AE">
        <w:rPr>
          <w:rFonts w:asciiTheme="majorBidi" w:eastAsia="MS Mincho" w:hAnsiTheme="majorBidi" w:cstheme="majorBidi"/>
          <w:sz w:val="28"/>
          <w:szCs w:val="28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58E937F7" w14:textId="77777777" w:rsidR="00DB12B7" w:rsidRPr="009966AE" w:rsidRDefault="00DB12B7" w:rsidP="00DB12B7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9966AE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3FB4C06D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75FAE"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144E2" w:rsidRPr="009966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275FAE" w:rsidRPr="009966A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D59C6"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9966AE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9966AE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9966AE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9966AE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295F6218" w:rsidR="00DB12B7" w:rsidRPr="009966AE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2B7" w:rsidRPr="009966AE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DB12B7" w:rsidRPr="009966AE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7AAC54F7" w:rsidR="00DB12B7" w:rsidRPr="009966AE" w:rsidRDefault="00974B2A" w:rsidP="00D5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2B01DEC3" w:rsidR="00DB12B7" w:rsidRPr="009966AE" w:rsidRDefault="00974B2A" w:rsidP="00E4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12B7" w:rsidRPr="009966AE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DB12B7" w:rsidRPr="009966AE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76198282" w:rsidR="00DB12B7" w:rsidRPr="009966AE" w:rsidRDefault="00751447" w:rsidP="00D5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156,138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74B2C737" w:rsidR="00DB12B7" w:rsidRPr="009966AE" w:rsidRDefault="00751447" w:rsidP="0097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,848</w:t>
            </w:r>
          </w:p>
        </w:tc>
      </w:tr>
      <w:tr w:rsidR="00DB12B7" w:rsidRPr="009966AE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6AA1777B" w:rsidR="00DB12B7" w:rsidRPr="009966AE" w:rsidRDefault="00974B2A" w:rsidP="00784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720B9" w:rsidRPr="009966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66AE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01CBA414" w:rsidR="00DB12B7" w:rsidRPr="009966AE" w:rsidRDefault="00974B2A" w:rsidP="00E4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66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12B7" w:rsidRPr="009966AE" w14:paraId="6A3BE54C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6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00230483" w:rsidR="00DB12B7" w:rsidRPr="009966AE" w:rsidRDefault="00751447" w:rsidP="00D5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163,285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DB12B7" w:rsidRPr="009966AE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70931CB5" w:rsidR="00DB12B7" w:rsidRPr="009966AE" w:rsidRDefault="00751447" w:rsidP="00784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4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117,848</w:t>
            </w:r>
          </w:p>
        </w:tc>
      </w:tr>
    </w:tbl>
    <w:p w14:paraId="0646325C" w14:textId="77777777" w:rsidR="00D53191" w:rsidRPr="009966AE" w:rsidRDefault="00D53191" w:rsidP="000E2BEF">
      <w:pPr>
        <w:tabs>
          <w:tab w:val="clear" w:pos="454"/>
        </w:tabs>
        <w:spacing w:line="240" w:lineRule="auto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2" w:name="_Hlk15912718"/>
    </w:p>
    <w:p w14:paraId="49CEE589" w14:textId="5D46F587" w:rsidR="007818E3" w:rsidRPr="009966AE" w:rsidRDefault="00D4025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</w:pPr>
      <w:r w:rsidRPr="009966AE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</w:t>
      </w:r>
      <w:r w:rsidR="00FF2C8B" w:rsidRPr="009966AE">
        <w:rPr>
          <w:rFonts w:asciiTheme="majorBidi" w:eastAsia="MS Mincho" w:hAnsiTheme="majorBidi" w:cstheme="majorBidi" w:hint="cs"/>
          <w:b/>
          <w:bCs/>
          <w:i/>
          <w:iCs/>
          <w:sz w:val="28"/>
          <w:szCs w:val="28"/>
          <w:cs/>
        </w:rPr>
        <w:t>ข้อจำกัดการใช้</w:t>
      </w:r>
    </w:p>
    <w:p w14:paraId="21489544" w14:textId="77777777" w:rsidR="007818E3" w:rsidRPr="009966AE" w:rsidRDefault="007818E3" w:rsidP="007818E3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4"/>
          <w:szCs w:val="24"/>
        </w:rPr>
      </w:pPr>
    </w:p>
    <w:p w14:paraId="789319C8" w14:textId="52D035FC" w:rsidR="007818E3" w:rsidRPr="009966AE" w:rsidRDefault="007818E3" w:rsidP="00C413E4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x-none"/>
        </w:rPr>
      </w:pPr>
      <w:r w:rsidRPr="009966AE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275FAE" w:rsidRPr="009966AE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30 </w:t>
      </w:r>
      <w:r w:rsidR="007E6F5F" w:rsidRPr="009966AE">
        <w:rPr>
          <w:rFonts w:asciiTheme="majorBidi" w:eastAsia="MS Mincho" w:hAnsiTheme="majorBidi" w:hint="cs"/>
          <w:sz w:val="28"/>
          <w:szCs w:val="28"/>
          <w:cs/>
          <w:lang w:val="x-none"/>
        </w:rPr>
        <w:t>กันย</w:t>
      </w:r>
      <w:r w:rsidR="00275FAE" w:rsidRPr="009966AE">
        <w:rPr>
          <w:rFonts w:asciiTheme="majorBidi" w:eastAsia="MS Mincho" w:hAnsiTheme="majorBidi" w:hint="cs"/>
          <w:sz w:val="28"/>
          <w:szCs w:val="28"/>
          <w:cs/>
          <w:lang w:val="x-none"/>
        </w:rPr>
        <w:t>ายน</w:t>
      </w:r>
      <w:r w:rsidR="00275FAE" w:rsidRPr="009966AE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275FAE" w:rsidRPr="009966AE">
        <w:rPr>
          <w:rFonts w:asciiTheme="majorBidi" w:eastAsia="MS Mincho" w:hAnsiTheme="majorBidi" w:cstheme="majorBidi"/>
          <w:sz w:val="28"/>
          <w:szCs w:val="28"/>
          <w:lang w:val="x-none"/>
        </w:rPr>
        <w:t>2566</w:t>
      </w:r>
      <w:r w:rsidR="00275FAE" w:rsidRPr="009966A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32A2A" w:rsidRPr="009966AE">
        <w:rPr>
          <w:rFonts w:asciiTheme="majorBidi" w:eastAsia="MS Mincho" w:hAnsiTheme="majorBidi" w:cstheme="majorBidi" w:hint="cs"/>
          <w:sz w:val="28"/>
          <w:szCs w:val="28"/>
          <w:cs/>
        </w:rPr>
        <w:t xml:space="preserve">และ </w:t>
      </w:r>
      <w:r w:rsidR="00632A2A" w:rsidRPr="009966AE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632A2A" w:rsidRPr="009966AE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="00632A2A" w:rsidRPr="009966AE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9966AE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เงินฝากสถาบันการเงินในงบการเงินรวมจำนวน</w:t>
      </w:r>
      <w:r w:rsidR="00AE4C85" w:rsidRPr="009966AE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00612C56" w:rsidRPr="009966AE">
        <w:rPr>
          <w:rFonts w:asciiTheme="majorBidi" w:eastAsia="MS Mincho" w:hAnsiTheme="majorBidi" w:cstheme="majorBidi"/>
          <w:sz w:val="28"/>
          <w:szCs w:val="28"/>
        </w:rPr>
        <w:t>19.00</w:t>
      </w:r>
      <w:r w:rsidR="00AE4C85" w:rsidRPr="009966AE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9966AE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ล้านบาท</w:t>
      </w:r>
      <w:r w:rsidR="00C413E4" w:rsidRPr="009966A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966AE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และในงบการเงินเฉพาะกิจการจำนวน</w:t>
      </w:r>
      <w:r w:rsidR="00430F7D" w:rsidRPr="009966AE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00612C56" w:rsidRPr="009966AE">
        <w:rPr>
          <w:rFonts w:asciiTheme="majorBidi" w:eastAsia="MS Mincho" w:hAnsiTheme="majorBidi" w:cstheme="majorBidi"/>
          <w:sz w:val="28"/>
          <w:szCs w:val="28"/>
        </w:rPr>
        <w:t>18.73</w:t>
      </w:r>
      <w:r w:rsidRPr="009966AE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9966AE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ล้านบาท ได้ใช้ค้ำประกันวงเงินสินเชื่อของกลุ่มบริษัท</w:t>
      </w:r>
      <w:r w:rsidRPr="009966AE">
        <w:rPr>
          <w:rFonts w:asciiTheme="majorBidi" w:eastAsia="MS Mincho" w:hAnsiTheme="majorBidi" w:cstheme="majorBidi"/>
          <w:sz w:val="28"/>
          <w:szCs w:val="28"/>
          <w:lang w:val="x-none"/>
        </w:rPr>
        <w:t>/</w:t>
      </w:r>
      <w:proofErr w:type="spellStart"/>
      <w:r w:rsidRPr="009966AE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บริษัท</w:t>
      </w:r>
      <w:proofErr w:type="spellEnd"/>
    </w:p>
    <w:p w14:paraId="737A3061" w14:textId="77777777" w:rsidR="007E710D" w:rsidRPr="009966AE" w:rsidRDefault="007E710D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4"/>
          <w:szCs w:val="24"/>
          <w:lang w:val="x-none"/>
        </w:rPr>
      </w:pPr>
    </w:p>
    <w:p w14:paraId="31842D14" w14:textId="0B09010E" w:rsidR="009D7813" w:rsidRPr="009966AE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9966AE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t>การค้ำประกันกิจการที่เกี่ยวข้องกัน</w:t>
      </w:r>
    </w:p>
    <w:p w14:paraId="6D6AC5E1" w14:textId="471F995A" w:rsidR="009D7813" w:rsidRPr="009966AE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4"/>
          <w:szCs w:val="24"/>
        </w:rPr>
      </w:pPr>
    </w:p>
    <w:p w14:paraId="0A3563CE" w14:textId="6804446C" w:rsidR="000E216D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966AE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275FAE" w:rsidRPr="009966A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7E6F5F" w:rsidRPr="009966AE">
        <w:rPr>
          <w:rFonts w:asciiTheme="majorBidi" w:eastAsia="MS Mincho" w:hAnsiTheme="majorBidi" w:hint="cs"/>
          <w:sz w:val="28"/>
          <w:szCs w:val="28"/>
          <w:cs/>
        </w:rPr>
        <w:t>กันย</w:t>
      </w:r>
      <w:r w:rsidR="00275FAE" w:rsidRPr="009966AE">
        <w:rPr>
          <w:rFonts w:asciiTheme="majorBidi" w:eastAsia="MS Mincho" w:hAnsiTheme="majorBidi" w:hint="cs"/>
          <w:sz w:val="28"/>
          <w:szCs w:val="28"/>
          <w:cs/>
        </w:rPr>
        <w:t>ายน</w:t>
      </w:r>
      <w:r w:rsidR="00275FAE" w:rsidRPr="009966AE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275FAE" w:rsidRPr="009966AE">
        <w:rPr>
          <w:rFonts w:asciiTheme="majorBidi" w:eastAsia="MS Mincho" w:hAnsiTheme="majorBidi" w:cstheme="majorBidi"/>
          <w:sz w:val="28"/>
          <w:szCs w:val="28"/>
        </w:rPr>
        <w:t>2566</w:t>
      </w:r>
      <w:r w:rsidR="00632A2A" w:rsidRPr="009966A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32A2A" w:rsidRPr="009966AE">
        <w:rPr>
          <w:rFonts w:asciiTheme="majorBidi" w:eastAsia="MS Mincho" w:hAnsiTheme="majorBidi" w:cstheme="majorBidi" w:hint="cs"/>
          <w:sz w:val="28"/>
          <w:szCs w:val="28"/>
          <w:cs/>
        </w:rPr>
        <w:t xml:space="preserve">และ </w:t>
      </w:r>
      <w:r w:rsidR="00632A2A" w:rsidRPr="009966AE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632A2A" w:rsidRPr="009966AE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="00632A2A" w:rsidRPr="009966AE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9966AE">
        <w:rPr>
          <w:rFonts w:asciiTheme="majorBidi" w:eastAsia="MS Mincho" w:hAnsiTheme="majorBidi" w:cstheme="majorBidi"/>
          <w:sz w:val="28"/>
          <w:szCs w:val="28"/>
          <w:cs/>
        </w:rPr>
        <w:t>วงเงินสินเชื่อกับสถาบันการเงินของบริษัทย่อยแห่งหนึ่งจำนวน</w:t>
      </w:r>
      <w:r w:rsidR="00000EBF" w:rsidRPr="009966A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12C56" w:rsidRPr="009966AE">
        <w:rPr>
          <w:rFonts w:asciiTheme="majorBidi" w:eastAsia="MS Mincho" w:hAnsiTheme="majorBidi" w:cstheme="majorBidi"/>
          <w:sz w:val="28"/>
          <w:szCs w:val="28"/>
        </w:rPr>
        <w:t>3.00</w:t>
      </w:r>
      <w:r w:rsidR="00000EBF" w:rsidRPr="009966A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966AE">
        <w:rPr>
          <w:rFonts w:asciiTheme="majorBidi" w:eastAsia="MS Mincho" w:hAnsiTheme="majorBidi" w:cstheme="majorBidi"/>
          <w:sz w:val="28"/>
          <w:szCs w:val="28"/>
          <w:cs/>
        </w:rPr>
        <w:t>ล้านดอลลาร์สหรัฐอเมริกา</w:t>
      </w:r>
      <w:r w:rsidR="00C413E4" w:rsidRPr="009966A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E0DCE" w:rsidRPr="009966AE">
        <w:rPr>
          <w:rFonts w:asciiTheme="majorBidi" w:eastAsia="MS Mincho" w:hAnsiTheme="majorBidi" w:cstheme="majorBidi"/>
          <w:sz w:val="28"/>
          <w:szCs w:val="28"/>
          <w:cs/>
        </w:rPr>
        <w:t>ค้ำประกันโดยบริษัท</w:t>
      </w:r>
      <w:r w:rsidR="000E0DCE" w:rsidRPr="00153A64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3ABCD0E6" w14:textId="1F190388" w:rsidR="00266C08" w:rsidRDefault="00266C08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1017AB90" w14:textId="77777777" w:rsidR="00266C08" w:rsidRPr="00266C08" w:rsidRDefault="00266C08" w:rsidP="00266C08">
      <w:pPr>
        <w:rPr>
          <w:lang w:eastAsia="x-none"/>
        </w:rPr>
      </w:pPr>
    </w:p>
    <w:p w14:paraId="1DA94E5A" w14:textId="77777777" w:rsidR="00266C08" w:rsidRDefault="00266C08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</w:p>
    <w:bookmarkEnd w:id="2"/>
    <w:p w14:paraId="3C485DEE" w14:textId="77777777" w:rsidR="00E4330E" w:rsidRPr="007E7F80" w:rsidRDefault="00E43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8"/>
          <w:szCs w:val="28"/>
        </w:rPr>
      </w:pPr>
    </w:p>
    <w:sectPr w:rsidR="00E4330E" w:rsidRPr="007E7F80" w:rsidSect="0007347D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415CC" w14:textId="77777777" w:rsidR="002E51F0" w:rsidRDefault="002E51F0" w:rsidP="00900EE2">
      <w:r>
        <w:separator/>
      </w:r>
    </w:p>
  </w:endnote>
  <w:endnote w:type="continuationSeparator" w:id="0">
    <w:p w14:paraId="271909DF" w14:textId="77777777" w:rsidR="002E51F0" w:rsidRDefault="002E51F0" w:rsidP="00900EE2">
      <w:r>
        <w:continuationSeparator/>
      </w:r>
    </w:p>
  </w:endnote>
  <w:endnote w:type="continuationNotice" w:id="1">
    <w:p w14:paraId="3B3C6614" w14:textId="77777777" w:rsidR="002E51F0" w:rsidRDefault="002E51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8DE7" w14:textId="44E9720B" w:rsidR="006A7545" w:rsidRPr="00BB7CAB" w:rsidRDefault="006A7545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E19C85C" w14:textId="7BF61372" w:rsidR="006A7545" w:rsidRPr="004106D2" w:rsidRDefault="006A7545" w:rsidP="007C2D59">
    <w:pPr>
      <w:pStyle w:val="Footer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1873ADE8" w14:textId="64C932BD" w:rsidR="007418D9" w:rsidRPr="00D566B6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D566B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566B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566B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566B6">
          <w:rPr>
            <w:rFonts w:asciiTheme="majorBidi" w:hAnsiTheme="majorBidi" w:cstheme="majorBidi"/>
            <w:sz w:val="28"/>
            <w:szCs w:val="28"/>
          </w:rPr>
          <w:t>2</w:t>
        </w:r>
        <w:r w:rsidRPr="00D566B6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7EB5A" w14:textId="77777777" w:rsidR="002E51F0" w:rsidRDefault="002E51F0" w:rsidP="00900EE2">
      <w:r>
        <w:separator/>
      </w:r>
    </w:p>
  </w:footnote>
  <w:footnote w:type="continuationSeparator" w:id="0">
    <w:p w14:paraId="64E93769" w14:textId="77777777" w:rsidR="002E51F0" w:rsidRDefault="002E51F0" w:rsidP="00900EE2">
      <w:r>
        <w:continuationSeparator/>
      </w:r>
    </w:p>
  </w:footnote>
  <w:footnote w:type="continuationNotice" w:id="1">
    <w:p w14:paraId="24B4A1DC" w14:textId="77777777" w:rsidR="002E51F0" w:rsidRDefault="002E51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7E3B" w14:textId="77777777" w:rsidR="00DB12B7" w:rsidRPr="00E669A5" w:rsidRDefault="00DB12B7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2EE6A3B" w14:textId="77777777" w:rsidR="00DB12B7" w:rsidRPr="00E669A5" w:rsidRDefault="00DB12B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6E609B" w14:textId="249757D3" w:rsidR="00DB12B7" w:rsidRPr="00DF07CF" w:rsidRDefault="00335F9B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</w:t>
    </w:r>
    <w:r w:rsidR="00713B4F">
      <w:rPr>
        <w:rFonts w:ascii="Angsana New" w:hAnsi="Angsana New" w:hint="cs"/>
        <w:bCs/>
        <w:sz w:val="32"/>
        <w:szCs w:val="32"/>
        <w:cs/>
        <w:lang w:bidi="th-TH"/>
      </w:rPr>
      <w:t>เก้า</w:t>
    </w:r>
    <w:r w:rsidRPr="00335F9B">
      <w:rPr>
        <w:rFonts w:ascii="Angsana New" w:hAnsi="Angsana New" w:hint="cs"/>
        <w:bCs/>
        <w:sz w:val="32"/>
        <w:szCs w:val="32"/>
        <w:cs/>
        <w:lang w:bidi="th-TH"/>
      </w:rPr>
      <w:t>เดือนสิ้นสุดวันที่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Pr="00335F9B">
      <w:rPr>
        <w:rFonts w:ascii="Angsana New" w:hAnsi="Angsana New"/>
        <w:bCs/>
        <w:sz w:val="32"/>
        <w:szCs w:val="32"/>
      </w:rPr>
      <w:t xml:space="preserve">30 </w:t>
    </w:r>
    <w:r w:rsidR="00601A11">
      <w:rPr>
        <w:rFonts w:ascii="Angsana New" w:hAnsi="Angsana New" w:hint="cs"/>
        <w:bCs/>
        <w:sz w:val="32"/>
        <w:szCs w:val="32"/>
        <w:cs/>
        <w:lang w:bidi="th-TH"/>
      </w:rPr>
      <w:t>กันยายน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="00ED59C6">
      <w:rPr>
        <w:rFonts w:ascii="Angsana New" w:hAnsi="Angsana New"/>
        <w:sz w:val="32"/>
        <w:szCs w:val="32"/>
        <w:lang w:val="en-US" w:bidi="th-TH"/>
      </w:rPr>
      <w:t>2566</w:t>
    </w:r>
    <w:r w:rsidR="00DB12B7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DB12B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DB12B7" w:rsidRPr="00C7737C">
      <w:rPr>
        <w:rFonts w:ascii="Angsana New" w:hAnsi="Angsana New"/>
        <w:sz w:val="32"/>
        <w:szCs w:val="32"/>
        <w:lang w:val="en-US" w:bidi="th-TH"/>
      </w:rPr>
      <w:t>)</w:t>
    </w:r>
  </w:p>
  <w:p w14:paraId="087CE7DD" w14:textId="77777777" w:rsidR="00DB12B7" w:rsidRPr="004B3C0B" w:rsidRDefault="00DB12B7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6"/>
  </w:num>
  <w:num w:numId="12" w16cid:durableId="1937862273">
    <w:abstractNumId w:val="13"/>
  </w:num>
  <w:num w:numId="13" w16cid:durableId="2120679542">
    <w:abstractNumId w:val="27"/>
  </w:num>
  <w:num w:numId="14" w16cid:durableId="1320813966">
    <w:abstractNumId w:val="14"/>
  </w:num>
  <w:num w:numId="15" w16cid:durableId="2115664561">
    <w:abstractNumId w:val="18"/>
  </w:num>
  <w:num w:numId="16" w16cid:durableId="892276542">
    <w:abstractNumId w:val="22"/>
  </w:num>
  <w:num w:numId="17" w16cid:durableId="167866371">
    <w:abstractNumId w:val="15"/>
  </w:num>
  <w:num w:numId="18" w16cid:durableId="1765147868">
    <w:abstractNumId w:val="29"/>
  </w:num>
  <w:num w:numId="19" w16cid:durableId="1914243765">
    <w:abstractNumId w:val="23"/>
  </w:num>
  <w:num w:numId="20" w16cid:durableId="1063217762">
    <w:abstractNumId w:val="20"/>
  </w:num>
  <w:num w:numId="21" w16cid:durableId="1289243721">
    <w:abstractNumId w:val="11"/>
  </w:num>
  <w:num w:numId="22" w16cid:durableId="1653874781">
    <w:abstractNumId w:val="26"/>
  </w:num>
  <w:num w:numId="23" w16cid:durableId="634914163">
    <w:abstractNumId w:val="28"/>
  </w:num>
  <w:num w:numId="24" w16cid:durableId="178202131">
    <w:abstractNumId w:val="21"/>
  </w:num>
  <w:num w:numId="25" w16cid:durableId="326440331">
    <w:abstractNumId w:val="19"/>
  </w:num>
  <w:num w:numId="26" w16cid:durableId="152451184">
    <w:abstractNumId w:val="17"/>
  </w:num>
  <w:num w:numId="27" w16cid:durableId="1012029441">
    <w:abstractNumId w:val="24"/>
  </w:num>
  <w:num w:numId="28" w16cid:durableId="1061366772">
    <w:abstractNumId w:val="12"/>
  </w:num>
  <w:num w:numId="29" w16cid:durableId="1713460389">
    <w:abstractNumId w:val="25"/>
  </w:num>
  <w:num w:numId="30" w16cid:durableId="513763236">
    <w:abstractNumId w:val="10"/>
  </w:num>
  <w:num w:numId="31" w16cid:durableId="598291557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2EA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3D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24D"/>
    <w:rsid w:val="000256B1"/>
    <w:rsid w:val="0002578B"/>
    <w:rsid w:val="0002579F"/>
    <w:rsid w:val="000258F3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3FCF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DA3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44E"/>
    <w:rsid w:val="000467C8"/>
    <w:rsid w:val="00046D70"/>
    <w:rsid w:val="00046D85"/>
    <w:rsid w:val="00046E6B"/>
    <w:rsid w:val="00046EE7"/>
    <w:rsid w:val="00046F93"/>
    <w:rsid w:val="0004733E"/>
    <w:rsid w:val="0004763C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841"/>
    <w:rsid w:val="00065CF3"/>
    <w:rsid w:val="00065F11"/>
    <w:rsid w:val="00065FAD"/>
    <w:rsid w:val="000665AB"/>
    <w:rsid w:val="000666A4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2B"/>
    <w:rsid w:val="00072C70"/>
    <w:rsid w:val="00072D9D"/>
    <w:rsid w:val="00072FDB"/>
    <w:rsid w:val="00073165"/>
    <w:rsid w:val="00073353"/>
    <w:rsid w:val="000733C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8E4"/>
    <w:rsid w:val="00081BBB"/>
    <w:rsid w:val="00081CC7"/>
    <w:rsid w:val="0008214C"/>
    <w:rsid w:val="00082307"/>
    <w:rsid w:val="0008241A"/>
    <w:rsid w:val="00082A47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57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50E"/>
    <w:rsid w:val="000B0706"/>
    <w:rsid w:val="000B0AC3"/>
    <w:rsid w:val="000B0B6E"/>
    <w:rsid w:val="000B1013"/>
    <w:rsid w:val="000B10E5"/>
    <w:rsid w:val="000B1418"/>
    <w:rsid w:val="000B1463"/>
    <w:rsid w:val="000B171F"/>
    <w:rsid w:val="000B1750"/>
    <w:rsid w:val="000B177F"/>
    <w:rsid w:val="000B1802"/>
    <w:rsid w:val="000B1BC3"/>
    <w:rsid w:val="000B1C92"/>
    <w:rsid w:val="000B21CA"/>
    <w:rsid w:val="000B2444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BE"/>
    <w:rsid w:val="000C07A5"/>
    <w:rsid w:val="000C07D8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8B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F52"/>
    <w:rsid w:val="000C55AB"/>
    <w:rsid w:val="000C56FB"/>
    <w:rsid w:val="000C58C0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70"/>
    <w:rsid w:val="000C6F6E"/>
    <w:rsid w:val="000C6F9E"/>
    <w:rsid w:val="000C6FE9"/>
    <w:rsid w:val="000C77EB"/>
    <w:rsid w:val="000C77EF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919"/>
    <w:rsid w:val="000D398F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6EE"/>
    <w:rsid w:val="000E2A90"/>
    <w:rsid w:val="000E2AD3"/>
    <w:rsid w:val="000E2B23"/>
    <w:rsid w:val="000E2B2A"/>
    <w:rsid w:val="000E2BEF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36E"/>
    <w:rsid w:val="00102602"/>
    <w:rsid w:val="00102608"/>
    <w:rsid w:val="0010263C"/>
    <w:rsid w:val="0010280E"/>
    <w:rsid w:val="001028B3"/>
    <w:rsid w:val="0010297F"/>
    <w:rsid w:val="00102B00"/>
    <w:rsid w:val="00102B60"/>
    <w:rsid w:val="00103172"/>
    <w:rsid w:val="00103466"/>
    <w:rsid w:val="00103510"/>
    <w:rsid w:val="00103548"/>
    <w:rsid w:val="00103643"/>
    <w:rsid w:val="00103889"/>
    <w:rsid w:val="00103C3B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C73"/>
    <w:rsid w:val="00110CE7"/>
    <w:rsid w:val="00110D42"/>
    <w:rsid w:val="00110D44"/>
    <w:rsid w:val="00111159"/>
    <w:rsid w:val="00111233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8FF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3DA8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608B"/>
    <w:rsid w:val="00136112"/>
    <w:rsid w:val="00136554"/>
    <w:rsid w:val="00136AAB"/>
    <w:rsid w:val="00136D47"/>
    <w:rsid w:val="00136DC2"/>
    <w:rsid w:val="00136F73"/>
    <w:rsid w:val="00137017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77"/>
    <w:rsid w:val="00144F3C"/>
    <w:rsid w:val="00145062"/>
    <w:rsid w:val="0014564F"/>
    <w:rsid w:val="0014576D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3F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88F"/>
    <w:rsid w:val="001779EF"/>
    <w:rsid w:val="00177A58"/>
    <w:rsid w:val="00177AD1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5C6"/>
    <w:rsid w:val="00181B31"/>
    <w:rsid w:val="00181EAD"/>
    <w:rsid w:val="00182057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184"/>
    <w:rsid w:val="001912EC"/>
    <w:rsid w:val="00191321"/>
    <w:rsid w:val="0019132F"/>
    <w:rsid w:val="001913E8"/>
    <w:rsid w:val="00191591"/>
    <w:rsid w:val="00191661"/>
    <w:rsid w:val="00191692"/>
    <w:rsid w:val="00191801"/>
    <w:rsid w:val="00191A96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37C"/>
    <w:rsid w:val="001A0532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05C"/>
    <w:rsid w:val="001E333D"/>
    <w:rsid w:val="001E33FE"/>
    <w:rsid w:val="001E34C8"/>
    <w:rsid w:val="001E367A"/>
    <w:rsid w:val="001E3842"/>
    <w:rsid w:val="001E3A29"/>
    <w:rsid w:val="001E3CCE"/>
    <w:rsid w:val="001E3EE6"/>
    <w:rsid w:val="001E43A1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C72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9FE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FD6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2A5E"/>
    <w:rsid w:val="0021301D"/>
    <w:rsid w:val="00213188"/>
    <w:rsid w:val="00213189"/>
    <w:rsid w:val="0021333C"/>
    <w:rsid w:val="002133CA"/>
    <w:rsid w:val="00213649"/>
    <w:rsid w:val="00213676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6CE5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1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0B9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DD6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62CB"/>
    <w:rsid w:val="00246426"/>
    <w:rsid w:val="002469E5"/>
    <w:rsid w:val="0024714A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415"/>
    <w:rsid w:val="00254483"/>
    <w:rsid w:val="00254669"/>
    <w:rsid w:val="00254785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2054"/>
    <w:rsid w:val="00262245"/>
    <w:rsid w:val="00262A58"/>
    <w:rsid w:val="00263103"/>
    <w:rsid w:val="0026347D"/>
    <w:rsid w:val="0026350B"/>
    <w:rsid w:val="00263699"/>
    <w:rsid w:val="002636E0"/>
    <w:rsid w:val="002636F0"/>
    <w:rsid w:val="0026388B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35"/>
    <w:rsid w:val="002654D9"/>
    <w:rsid w:val="002656D5"/>
    <w:rsid w:val="002657A5"/>
    <w:rsid w:val="002657EF"/>
    <w:rsid w:val="00265CA5"/>
    <w:rsid w:val="00265DA9"/>
    <w:rsid w:val="00266066"/>
    <w:rsid w:val="00266299"/>
    <w:rsid w:val="0026630F"/>
    <w:rsid w:val="002663A0"/>
    <w:rsid w:val="002667DE"/>
    <w:rsid w:val="00266A78"/>
    <w:rsid w:val="00266A8D"/>
    <w:rsid w:val="00266C08"/>
    <w:rsid w:val="00266D72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0B9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79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613"/>
    <w:rsid w:val="00276623"/>
    <w:rsid w:val="00276712"/>
    <w:rsid w:val="002767E6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A7"/>
    <w:rsid w:val="002826CE"/>
    <w:rsid w:val="0028271C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7A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13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854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300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7E0"/>
    <w:rsid w:val="002B29A9"/>
    <w:rsid w:val="002B29E8"/>
    <w:rsid w:val="002B2B30"/>
    <w:rsid w:val="002B2E0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BF"/>
    <w:rsid w:val="002B650A"/>
    <w:rsid w:val="002B6DF5"/>
    <w:rsid w:val="002B6FAD"/>
    <w:rsid w:val="002B705F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51A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27D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5B8"/>
    <w:rsid w:val="002D3633"/>
    <w:rsid w:val="002D3711"/>
    <w:rsid w:val="002D37FF"/>
    <w:rsid w:val="002D3A4D"/>
    <w:rsid w:val="002D3DFF"/>
    <w:rsid w:val="002D3F6F"/>
    <w:rsid w:val="002D4226"/>
    <w:rsid w:val="002D4307"/>
    <w:rsid w:val="002D4422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1F0"/>
    <w:rsid w:val="002E5524"/>
    <w:rsid w:val="002E55CD"/>
    <w:rsid w:val="002E581E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F12"/>
    <w:rsid w:val="002F11D8"/>
    <w:rsid w:val="002F1235"/>
    <w:rsid w:val="002F124B"/>
    <w:rsid w:val="002F1339"/>
    <w:rsid w:val="002F15E5"/>
    <w:rsid w:val="002F18AA"/>
    <w:rsid w:val="002F1ACC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D51"/>
    <w:rsid w:val="002F4DAB"/>
    <w:rsid w:val="002F5339"/>
    <w:rsid w:val="002F59D0"/>
    <w:rsid w:val="002F5A81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82"/>
    <w:rsid w:val="002F6EBD"/>
    <w:rsid w:val="002F6FB0"/>
    <w:rsid w:val="002F72CB"/>
    <w:rsid w:val="002F77AC"/>
    <w:rsid w:val="002F7B36"/>
    <w:rsid w:val="002F7C8C"/>
    <w:rsid w:val="00300183"/>
    <w:rsid w:val="00300362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A29"/>
    <w:rsid w:val="00326B02"/>
    <w:rsid w:val="00326C6C"/>
    <w:rsid w:val="00327002"/>
    <w:rsid w:val="00327081"/>
    <w:rsid w:val="00327396"/>
    <w:rsid w:val="003277CA"/>
    <w:rsid w:val="00327985"/>
    <w:rsid w:val="00327A89"/>
    <w:rsid w:val="00327CA9"/>
    <w:rsid w:val="00327E51"/>
    <w:rsid w:val="00327FDE"/>
    <w:rsid w:val="0033039A"/>
    <w:rsid w:val="00330407"/>
    <w:rsid w:val="003304E7"/>
    <w:rsid w:val="003304F4"/>
    <w:rsid w:val="0033097F"/>
    <w:rsid w:val="00330CF2"/>
    <w:rsid w:val="00330E82"/>
    <w:rsid w:val="00331292"/>
    <w:rsid w:val="003312F3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F7"/>
    <w:rsid w:val="00335D1A"/>
    <w:rsid w:val="00335F9B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EC4"/>
    <w:rsid w:val="00350F80"/>
    <w:rsid w:val="00350F83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7A2"/>
    <w:rsid w:val="003577BF"/>
    <w:rsid w:val="00357833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4F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12"/>
    <w:rsid w:val="00371271"/>
    <w:rsid w:val="00371357"/>
    <w:rsid w:val="003715D6"/>
    <w:rsid w:val="00371800"/>
    <w:rsid w:val="0037191D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40C"/>
    <w:rsid w:val="0037344E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FA8"/>
    <w:rsid w:val="00375FBA"/>
    <w:rsid w:val="00376257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22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F0"/>
    <w:rsid w:val="003B3808"/>
    <w:rsid w:val="003B3A4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D1E"/>
    <w:rsid w:val="003D4E1F"/>
    <w:rsid w:val="003D50E5"/>
    <w:rsid w:val="003D51E8"/>
    <w:rsid w:val="003D5271"/>
    <w:rsid w:val="003D53C9"/>
    <w:rsid w:val="003D54E2"/>
    <w:rsid w:val="003D55DA"/>
    <w:rsid w:val="003D57F0"/>
    <w:rsid w:val="003D5972"/>
    <w:rsid w:val="003D5A59"/>
    <w:rsid w:val="003D5A65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224"/>
    <w:rsid w:val="00417411"/>
    <w:rsid w:val="0041742F"/>
    <w:rsid w:val="00417869"/>
    <w:rsid w:val="00420012"/>
    <w:rsid w:val="00420065"/>
    <w:rsid w:val="0042076B"/>
    <w:rsid w:val="00420E38"/>
    <w:rsid w:val="0042124F"/>
    <w:rsid w:val="004212E8"/>
    <w:rsid w:val="0042161D"/>
    <w:rsid w:val="00421720"/>
    <w:rsid w:val="00421A17"/>
    <w:rsid w:val="00421C12"/>
    <w:rsid w:val="00421C1F"/>
    <w:rsid w:val="00421DEC"/>
    <w:rsid w:val="00421DF9"/>
    <w:rsid w:val="00421E2B"/>
    <w:rsid w:val="00421EC4"/>
    <w:rsid w:val="00421F22"/>
    <w:rsid w:val="0042242D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1C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0D7"/>
    <w:rsid w:val="00454107"/>
    <w:rsid w:val="00454300"/>
    <w:rsid w:val="004545A1"/>
    <w:rsid w:val="00454847"/>
    <w:rsid w:val="00454A60"/>
    <w:rsid w:val="00454A63"/>
    <w:rsid w:val="00454A74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94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7C6"/>
    <w:rsid w:val="00472808"/>
    <w:rsid w:val="00472946"/>
    <w:rsid w:val="00472A2B"/>
    <w:rsid w:val="00472FB0"/>
    <w:rsid w:val="0047309D"/>
    <w:rsid w:val="004730D4"/>
    <w:rsid w:val="0047322D"/>
    <w:rsid w:val="0047351E"/>
    <w:rsid w:val="00474069"/>
    <w:rsid w:val="004745C8"/>
    <w:rsid w:val="0047477B"/>
    <w:rsid w:val="0047478F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F"/>
    <w:rsid w:val="00495B19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B0C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958"/>
    <w:rsid w:val="004C3A24"/>
    <w:rsid w:val="004C3FC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4D1"/>
    <w:rsid w:val="004D04EF"/>
    <w:rsid w:val="004D04F7"/>
    <w:rsid w:val="004D052A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F17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1D1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22A"/>
    <w:rsid w:val="004E72D8"/>
    <w:rsid w:val="004E7505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61"/>
    <w:rsid w:val="004F5CA4"/>
    <w:rsid w:val="004F5CEE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A38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F1"/>
    <w:rsid w:val="00512904"/>
    <w:rsid w:val="00512D8D"/>
    <w:rsid w:val="00513228"/>
    <w:rsid w:val="00513252"/>
    <w:rsid w:val="005135D9"/>
    <w:rsid w:val="00513603"/>
    <w:rsid w:val="00513967"/>
    <w:rsid w:val="00513A58"/>
    <w:rsid w:val="00513D9E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50DD"/>
    <w:rsid w:val="00515104"/>
    <w:rsid w:val="005152FA"/>
    <w:rsid w:val="00515380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F1D"/>
    <w:rsid w:val="005171FC"/>
    <w:rsid w:val="0051723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57B"/>
    <w:rsid w:val="00526645"/>
    <w:rsid w:val="005267DE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7CA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0F23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2DB"/>
    <w:rsid w:val="00544C4E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44A"/>
    <w:rsid w:val="0054749C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1C9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8A2"/>
    <w:rsid w:val="00586BBC"/>
    <w:rsid w:val="00587177"/>
    <w:rsid w:val="0058753A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A30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F53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6F9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50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7B0"/>
    <w:rsid w:val="005F77D1"/>
    <w:rsid w:val="005F79DA"/>
    <w:rsid w:val="005F7BB3"/>
    <w:rsid w:val="005F7EFF"/>
    <w:rsid w:val="00600279"/>
    <w:rsid w:val="0060040D"/>
    <w:rsid w:val="006005E3"/>
    <w:rsid w:val="00600766"/>
    <w:rsid w:val="006009F7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584"/>
    <w:rsid w:val="0060164B"/>
    <w:rsid w:val="0060171F"/>
    <w:rsid w:val="006018D4"/>
    <w:rsid w:val="0060194E"/>
    <w:rsid w:val="00601982"/>
    <w:rsid w:val="006019D1"/>
    <w:rsid w:val="00601A11"/>
    <w:rsid w:val="00601ABE"/>
    <w:rsid w:val="00601E2A"/>
    <w:rsid w:val="00601ED1"/>
    <w:rsid w:val="00601FD3"/>
    <w:rsid w:val="00602222"/>
    <w:rsid w:val="00602342"/>
    <w:rsid w:val="00602464"/>
    <w:rsid w:val="006024A1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C56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7072"/>
    <w:rsid w:val="006176B8"/>
    <w:rsid w:val="006178A5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8B8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943"/>
    <w:rsid w:val="00634A89"/>
    <w:rsid w:val="00634DB7"/>
    <w:rsid w:val="00634E34"/>
    <w:rsid w:val="00634E48"/>
    <w:rsid w:val="00634F52"/>
    <w:rsid w:val="00634FFE"/>
    <w:rsid w:val="0063504E"/>
    <w:rsid w:val="0063507A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18F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80"/>
    <w:rsid w:val="00640F9A"/>
    <w:rsid w:val="00641125"/>
    <w:rsid w:val="00641135"/>
    <w:rsid w:val="00641224"/>
    <w:rsid w:val="006413F2"/>
    <w:rsid w:val="00641556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3B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410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62D"/>
    <w:rsid w:val="0064774F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5E"/>
    <w:rsid w:val="006610A4"/>
    <w:rsid w:val="006613CB"/>
    <w:rsid w:val="006613EC"/>
    <w:rsid w:val="006615D5"/>
    <w:rsid w:val="00661776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4D9"/>
    <w:rsid w:val="0068162C"/>
    <w:rsid w:val="006817C0"/>
    <w:rsid w:val="00681B8F"/>
    <w:rsid w:val="00681D02"/>
    <w:rsid w:val="00681D98"/>
    <w:rsid w:val="00682178"/>
    <w:rsid w:val="006821C2"/>
    <w:rsid w:val="00682A66"/>
    <w:rsid w:val="00683070"/>
    <w:rsid w:val="006834ED"/>
    <w:rsid w:val="00683570"/>
    <w:rsid w:val="00683607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814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463"/>
    <w:rsid w:val="00694A09"/>
    <w:rsid w:val="00694A58"/>
    <w:rsid w:val="00694B1E"/>
    <w:rsid w:val="00694B47"/>
    <w:rsid w:val="00694D40"/>
    <w:rsid w:val="0069531D"/>
    <w:rsid w:val="00695418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2E76"/>
    <w:rsid w:val="006A30A4"/>
    <w:rsid w:val="006A33B9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91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C4D"/>
    <w:rsid w:val="006A6E2B"/>
    <w:rsid w:val="006A732E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714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E4E"/>
    <w:rsid w:val="006C1EBF"/>
    <w:rsid w:val="006C2365"/>
    <w:rsid w:val="006C254E"/>
    <w:rsid w:val="006C2566"/>
    <w:rsid w:val="006C2823"/>
    <w:rsid w:val="006C28D9"/>
    <w:rsid w:val="006C2923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E7A"/>
    <w:rsid w:val="006C6129"/>
    <w:rsid w:val="006C62CC"/>
    <w:rsid w:val="006C632D"/>
    <w:rsid w:val="006C6386"/>
    <w:rsid w:val="006C641D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3FCA"/>
    <w:rsid w:val="006D41F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E6"/>
    <w:rsid w:val="006E272D"/>
    <w:rsid w:val="006E2BFC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3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D97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EE1"/>
    <w:rsid w:val="00702F5E"/>
    <w:rsid w:val="0070355D"/>
    <w:rsid w:val="0070389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B4F"/>
    <w:rsid w:val="00713C6F"/>
    <w:rsid w:val="00713D48"/>
    <w:rsid w:val="00713E22"/>
    <w:rsid w:val="00713F2D"/>
    <w:rsid w:val="00713FB8"/>
    <w:rsid w:val="00714199"/>
    <w:rsid w:val="007144E2"/>
    <w:rsid w:val="007146C1"/>
    <w:rsid w:val="00714798"/>
    <w:rsid w:val="0071495F"/>
    <w:rsid w:val="00714A0E"/>
    <w:rsid w:val="00714B59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D97"/>
    <w:rsid w:val="00727FAE"/>
    <w:rsid w:val="00727FC7"/>
    <w:rsid w:val="00730152"/>
    <w:rsid w:val="00730649"/>
    <w:rsid w:val="007306A2"/>
    <w:rsid w:val="007308B9"/>
    <w:rsid w:val="00730A18"/>
    <w:rsid w:val="00730BEB"/>
    <w:rsid w:val="00730D15"/>
    <w:rsid w:val="00730E33"/>
    <w:rsid w:val="00730FEB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A21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0BA1"/>
    <w:rsid w:val="0074103D"/>
    <w:rsid w:val="007410B5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F2C"/>
    <w:rsid w:val="00751066"/>
    <w:rsid w:val="00751330"/>
    <w:rsid w:val="007513D9"/>
    <w:rsid w:val="00751447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EEF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479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60D"/>
    <w:rsid w:val="007707D2"/>
    <w:rsid w:val="007707F5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2F32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40"/>
    <w:rsid w:val="00775066"/>
    <w:rsid w:val="00775362"/>
    <w:rsid w:val="00775561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9F9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B03"/>
    <w:rsid w:val="00792DCB"/>
    <w:rsid w:val="00792E8B"/>
    <w:rsid w:val="00792F41"/>
    <w:rsid w:val="007930DB"/>
    <w:rsid w:val="007932C2"/>
    <w:rsid w:val="0079365A"/>
    <w:rsid w:val="007937AF"/>
    <w:rsid w:val="00793951"/>
    <w:rsid w:val="00793AAA"/>
    <w:rsid w:val="00793AF6"/>
    <w:rsid w:val="00793B17"/>
    <w:rsid w:val="00793B39"/>
    <w:rsid w:val="00793B66"/>
    <w:rsid w:val="00793BF8"/>
    <w:rsid w:val="00793FA5"/>
    <w:rsid w:val="0079417F"/>
    <w:rsid w:val="007941D0"/>
    <w:rsid w:val="007943AE"/>
    <w:rsid w:val="00794507"/>
    <w:rsid w:val="007947A4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771F"/>
    <w:rsid w:val="007A789C"/>
    <w:rsid w:val="007A7955"/>
    <w:rsid w:val="007A79C8"/>
    <w:rsid w:val="007A7B50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6EF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689"/>
    <w:rsid w:val="007C3761"/>
    <w:rsid w:val="007C39DB"/>
    <w:rsid w:val="007C3A9F"/>
    <w:rsid w:val="007C3ADC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313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9B2"/>
    <w:rsid w:val="007D7B55"/>
    <w:rsid w:val="007D7D9A"/>
    <w:rsid w:val="007E0490"/>
    <w:rsid w:val="007E06DD"/>
    <w:rsid w:val="007E080D"/>
    <w:rsid w:val="007E0A3E"/>
    <w:rsid w:val="007E0B50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C84"/>
    <w:rsid w:val="007E5EDA"/>
    <w:rsid w:val="007E5F6A"/>
    <w:rsid w:val="007E609A"/>
    <w:rsid w:val="007E680C"/>
    <w:rsid w:val="007E6B8B"/>
    <w:rsid w:val="007E6D2B"/>
    <w:rsid w:val="007E6F4E"/>
    <w:rsid w:val="007E6F5F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8A8"/>
    <w:rsid w:val="007F3BAA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E51"/>
    <w:rsid w:val="007F7FDA"/>
    <w:rsid w:val="0080014C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534"/>
    <w:rsid w:val="00804801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8DE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036"/>
    <w:rsid w:val="00831214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91A"/>
    <w:rsid w:val="00840C28"/>
    <w:rsid w:val="00840DBE"/>
    <w:rsid w:val="00840E09"/>
    <w:rsid w:val="0084125B"/>
    <w:rsid w:val="00841BA7"/>
    <w:rsid w:val="00841D5D"/>
    <w:rsid w:val="00841F2A"/>
    <w:rsid w:val="008421D1"/>
    <w:rsid w:val="0084233C"/>
    <w:rsid w:val="00842DBA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D2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FF"/>
    <w:rsid w:val="00847B70"/>
    <w:rsid w:val="00847ECD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4FEA"/>
    <w:rsid w:val="00855202"/>
    <w:rsid w:val="0085538A"/>
    <w:rsid w:val="00855764"/>
    <w:rsid w:val="008559AA"/>
    <w:rsid w:val="00855A20"/>
    <w:rsid w:val="00855B1C"/>
    <w:rsid w:val="00855C4E"/>
    <w:rsid w:val="00855C8E"/>
    <w:rsid w:val="00855D8D"/>
    <w:rsid w:val="0085608B"/>
    <w:rsid w:val="008562AB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37A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605"/>
    <w:rsid w:val="00870EC4"/>
    <w:rsid w:val="00870FDF"/>
    <w:rsid w:val="008717C6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196"/>
    <w:rsid w:val="00886CE1"/>
    <w:rsid w:val="00886CFF"/>
    <w:rsid w:val="00886E19"/>
    <w:rsid w:val="00886F83"/>
    <w:rsid w:val="008875ED"/>
    <w:rsid w:val="00887661"/>
    <w:rsid w:val="008876EC"/>
    <w:rsid w:val="00887867"/>
    <w:rsid w:val="00887989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BA"/>
    <w:rsid w:val="008C343A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77C"/>
    <w:rsid w:val="008C6B44"/>
    <w:rsid w:val="008C6C77"/>
    <w:rsid w:val="008C7022"/>
    <w:rsid w:val="008C73F8"/>
    <w:rsid w:val="008C7418"/>
    <w:rsid w:val="008C75C4"/>
    <w:rsid w:val="008C7B09"/>
    <w:rsid w:val="008C7BAD"/>
    <w:rsid w:val="008C7CF1"/>
    <w:rsid w:val="008C7F15"/>
    <w:rsid w:val="008D05D2"/>
    <w:rsid w:val="008D05E3"/>
    <w:rsid w:val="008D0609"/>
    <w:rsid w:val="008D068C"/>
    <w:rsid w:val="008D071D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40A6"/>
    <w:rsid w:val="008E41C6"/>
    <w:rsid w:val="008E4286"/>
    <w:rsid w:val="008E4487"/>
    <w:rsid w:val="008E4499"/>
    <w:rsid w:val="008E498D"/>
    <w:rsid w:val="008E49C1"/>
    <w:rsid w:val="008E49E0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95A"/>
    <w:rsid w:val="008F1AAB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6AB"/>
    <w:rsid w:val="008F376B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492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3BFA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5ED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6A32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BC0"/>
    <w:rsid w:val="00925EB0"/>
    <w:rsid w:val="009260AE"/>
    <w:rsid w:val="00926141"/>
    <w:rsid w:val="00926292"/>
    <w:rsid w:val="00926319"/>
    <w:rsid w:val="00926401"/>
    <w:rsid w:val="00926643"/>
    <w:rsid w:val="0092667A"/>
    <w:rsid w:val="00926A17"/>
    <w:rsid w:val="00926E15"/>
    <w:rsid w:val="00926F41"/>
    <w:rsid w:val="00927439"/>
    <w:rsid w:val="00927664"/>
    <w:rsid w:val="009278E1"/>
    <w:rsid w:val="00927E22"/>
    <w:rsid w:val="00927F84"/>
    <w:rsid w:val="00927FF1"/>
    <w:rsid w:val="009304F3"/>
    <w:rsid w:val="00930CEB"/>
    <w:rsid w:val="00930E09"/>
    <w:rsid w:val="00930E59"/>
    <w:rsid w:val="00930FD4"/>
    <w:rsid w:val="009310C6"/>
    <w:rsid w:val="0093114C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739"/>
    <w:rsid w:val="00942A28"/>
    <w:rsid w:val="00942AF8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764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18"/>
    <w:rsid w:val="009619A5"/>
    <w:rsid w:val="0096227A"/>
    <w:rsid w:val="009622E3"/>
    <w:rsid w:val="009622E5"/>
    <w:rsid w:val="00962314"/>
    <w:rsid w:val="00962351"/>
    <w:rsid w:val="009624D5"/>
    <w:rsid w:val="0096276C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733"/>
    <w:rsid w:val="0096577B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094"/>
    <w:rsid w:val="00973445"/>
    <w:rsid w:val="00973446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B2A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B6E"/>
    <w:rsid w:val="00984BED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8FD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AE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18B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3E1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304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6CF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D7CDF"/>
    <w:rsid w:val="009E01A0"/>
    <w:rsid w:val="009E01B7"/>
    <w:rsid w:val="009E03AE"/>
    <w:rsid w:val="009E03B6"/>
    <w:rsid w:val="009E0615"/>
    <w:rsid w:val="009E08CA"/>
    <w:rsid w:val="009E08E7"/>
    <w:rsid w:val="009E0A9B"/>
    <w:rsid w:val="009E0D42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E9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5C6"/>
    <w:rsid w:val="009F16D2"/>
    <w:rsid w:val="009F1812"/>
    <w:rsid w:val="009F1845"/>
    <w:rsid w:val="009F1B75"/>
    <w:rsid w:val="009F1C4B"/>
    <w:rsid w:val="009F1D69"/>
    <w:rsid w:val="009F1F46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57"/>
    <w:rsid w:val="009F6DEF"/>
    <w:rsid w:val="009F70E1"/>
    <w:rsid w:val="009F7543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1ED0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628"/>
    <w:rsid w:val="00A17A1C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A37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22"/>
    <w:rsid w:val="00A37D84"/>
    <w:rsid w:val="00A40430"/>
    <w:rsid w:val="00A406DD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D54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41A0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57F85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2E4B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694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4CA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A1"/>
    <w:rsid w:val="00AA1DD0"/>
    <w:rsid w:val="00AA21E4"/>
    <w:rsid w:val="00AA22D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BAF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844"/>
    <w:rsid w:val="00AB2A14"/>
    <w:rsid w:val="00AB2C38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6CC"/>
    <w:rsid w:val="00AB49A9"/>
    <w:rsid w:val="00AB4A28"/>
    <w:rsid w:val="00AB4F1A"/>
    <w:rsid w:val="00AB5104"/>
    <w:rsid w:val="00AB51BA"/>
    <w:rsid w:val="00AB51DE"/>
    <w:rsid w:val="00AB53EB"/>
    <w:rsid w:val="00AB5463"/>
    <w:rsid w:val="00AB58B7"/>
    <w:rsid w:val="00AB5934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B7EA0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C2F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12D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E4D"/>
    <w:rsid w:val="00AF504E"/>
    <w:rsid w:val="00AF52EB"/>
    <w:rsid w:val="00AF5395"/>
    <w:rsid w:val="00AF55E7"/>
    <w:rsid w:val="00AF5659"/>
    <w:rsid w:val="00AF5877"/>
    <w:rsid w:val="00AF5C6D"/>
    <w:rsid w:val="00AF5FAB"/>
    <w:rsid w:val="00AF6463"/>
    <w:rsid w:val="00AF6547"/>
    <w:rsid w:val="00AF690B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348"/>
    <w:rsid w:val="00B157F7"/>
    <w:rsid w:val="00B158E3"/>
    <w:rsid w:val="00B15B42"/>
    <w:rsid w:val="00B15D67"/>
    <w:rsid w:val="00B15E5F"/>
    <w:rsid w:val="00B163BE"/>
    <w:rsid w:val="00B163E2"/>
    <w:rsid w:val="00B16426"/>
    <w:rsid w:val="00B16453"/>
    <w:rsid w:val="00B16E51"/>
    <w:rsid w:val="00B16EA8"/>
    <w:rsid w:val="00B16EB0"/>
    <w:rsid w:val="00B16FA7"/>
    <w:rsid w:val="00B173FC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1A3"/>
    <w:rsid w:val="00B211D9"/>
    <w:rsid w:val="00B2125D"/>
    <w:rsid w:val="00B214D6"/>
    <w:rsid w:val="00B217AD"/>
    <w:rsid w:val="00B217E7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44D"/>
    <w:rsid w:val="00B40580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5F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1EE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19F"/>
    <w:rsid w:val="00B572A5"/>
    <w:rsid w:val="00B57390"/>
    <w:rsid w:val="00B574EC"/>
    <w:rsid w:val="00B5791F"/>
    <w:rsid w:val="00B57968"/>
    <w:rsid w:val="00B57B4C"/>
    <w:rsid w:val="00B57EA4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26C"/>
    <w:rsid w:val="00B612BC"/>
    <w:rsid w:val="00B61941"/>
    <w:rsid w:val="00B61B29"/>
    <w:rsid w:val="00B61DF7"/>
    <w:rsid w:val="00B61EAE"/>
    <w:rsid w:val="00B61ED9"/>
    <w:rsid w:val="00B6208F"/>
    <w:rsid w:val="00B624C2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B63"/>
    <w:rsid w:val="00B73D85"/>
    <w:rsid w:val="00B73F30"/>
    <w:rsid w:val="00B73F79"/>
    <w:rsid w:val="00B7409A"/>
    <w:rsid w:val="00B741A9"/>
    <w:rsid w:val="00B7474C"/>
    <w:rsid w:val="00B74A3A"/>
    <w:rsid w:val="00B74AEB"/>
    <w:rsid w:val="00B74B7A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14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35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831"/>
    <w:rsid w:val="00BA3E3E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793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5A3"/>
    <w:rsid w:val="00BB366D"/>
    <w:rsid w:val="00BB3A7F"/>
    <w:rsid w:val="00BB3CE0"/>
    <w:rsid w:val="00BB4080"/>
    <w:rsid w:val="00BB4966"/>
    <w:rsid w:val="00BB49B3"/>
    <w:rsid w:val="00BB49BF"/>
    <w:rsid w:val="00BB4B07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402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5DF0"/>
    <w:rsid w:val="00BC616D"/>
    <w:rsid w:val="00BC61B7"/>
    <w:rsid w:val="00BC61F8"/>
    <w:rsid w:val="00BC69A2"/>
    <w:rsid w:val="00BC69BA"/>
    <w:rsid w:val="00BC6A3A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693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2AA"/>
    <w:rsid w:val="00BE33E8"/>
    <w:rsid w:val="00BE3621"/>
    <w:rsid w:val="00BE36DC"/>
    <w:rsid w:val="00BE370F"/>
    <w:rsid w:val="00BE38EE"/>
    <w:rsid w:val="00BE3BD4"/>
    <w:rsid w:val="00BE3CA3"/>
    <w:rsid w:val="00BE3DC8"/>
    <w:rsid w:val="00BE40A2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0F34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418"/>
    <w:rsid w:val="00BF27A7"/>
    <w:rsid w:val="00BF28ED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BB7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510"/>
    <w:rsid w:val="00C156D4"/>
    <w:rsid w:val="00C15AA9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249"/>
    <w:rsid w:val="00C2244E"/>
    <w:rsid w:val="00C22CC1"/>
    <w:rsid w:val="00C235B1"/>
    <w:rsid w:val="00C236D7"/>
    <w:rsid w:val="00C237FC"/>
    <w:rsid w:val="00C23970"/>
    <w:rsid w:val="00C239DE"/>
    <w:rsid w:val="00C23A78"/>
    <w:rsid w:val="00C23DF6"/>
    <w:rsid w:val="00C23E51"/>
    <w:rsid w:val="00C240A8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9CC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30E"/>
    <w:rsid w:val="00C27B9A"/>
    <w:rsid w:val="00C30508"/>
    <w:rsid w:val="00C3059D"/>
    <w:rsid w:val="00C307D2"/>
    <w:rsid w:val="00C3080D"/>
    <w:rsid w:val="00C30A0A"/>
    <w:rsid w:val="00C313AF"/>
    <w:rsid w:val="00C31789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52F"/>
    <w:rsid w:val="00C335B2"/>
    <w:rsid w:val="00C336B8"/>
    <w:rsid w:val="00C33B9F"/>
    <w:rsid w:val="00C33DAE"/>
    <w:rsid w:val="00C33F92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C3"/>
    <w:rsid w:val="00C47EF2"/>
    <w:rsid w:val="00C50040"/>
    <w:rsid w:val="00C501A9"/>
    <w:rsid w:val="00C5048F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78A"/>
    <w:rsid w:val="00C537A2"/>
    <w:rsid w:val="00C53A35"/>
    <w:rsid w:val="00C53E2D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39"/>
    <w:rsid w:val="00C6276B"/>
    <w:rsid w:val="00C62A3F"/>
    <w:rsid w:val="00C62ADC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B0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032"/>
    <w:rsid w:val="00C741BC"/>
    <w:rsid w:val="00C7428D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0D"/>
    <w:rsid w:val="00C77072"/>
    <w:rsid w:val="00C7731B"/>
    <w:rsid w:val="00C7737C"/>
    <w:rsid w:val="00C77BDA"/>
    <w:rsid w:val="00C77DEF"/>
    <w:rsid w:val="00C77F4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7DA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8E4"/>
    <w:rsid w:val="00C849FF"/>
    <w:rsid w:val="00C84A04"/>
    <w:rsid w:val="00C84B27"/>
    <w:rsid w:val="00C84DE0"/>
    <w:rsid w:val="00C85260"/>
    <w:rsid w:val="00C85591"/>
    <w:rsid w:val="00C85E0C"/>
    <w:rsid w:val="00C86123"/>
    <w:rsid w:val="00C86336"/>
    <w:rsid w:val="00C86A6B"/>
    <w:rsid w:val="00C86C3A"/>
    <w:rsid w:val="00C86D1D"/>
    <w:rsid w:val="00C87449"/>
    <w:rsid w:val="00C87481"/>
    <w:rsid w:val="00C874D8"/>
    <w:rsid w:val="00C87569"/>
    <w:rsid w:val="00C87635"/>
    <w:rsid w:val="00C8790C"/>
    <w:rsid w:val="00C879DB"/>
    <w:rsid w:val="00C87AA7"/>
    <w:rsid w:val="00C87D36"/>
    <w:rsid w:val="00C9024A"/>
    <w:rsid w:val="00C90333"/>
    <w:rsid w:val="00C90590"/>
    <w:rsid w:val="00C906C5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2DF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51BA"/>
    <w:rsid w:val="00C951FB"/>
    <w:rsid w:val="00C953BB"/>
    <w:rsid w:val="00C9575D"/>
    <w:rsid w:val="00C95925"/>
    <w:rsid w:val="00C95AE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494"/>
    <w:rsid w:val="00C9770A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411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642"/>
    <w:rsid w:val="00CA6BC8"/>
    <w:rsid w:val="00CA70C3"/>
    <w:rsid w:val="00CA70C5"/>
    <w:rsid w:val="00CA714A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11E9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B7F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6E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85B"/>
    <w:rsid w:val="00CF3FE8"/>
    <w:rsid w:val="00CF40BE"/>
    <w:rsid w:val="00CF4111"/>
    <w:rsid w:val="00CF42ED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78"/>
    <w:rsid w:val="00D143B7"/>
    <w:rsid w:val="00D14530"/>
    <w:rsid w:val="00D146D5"/>
    <w:rsid w:val="00D147C7"/>
    <w:rsid w:val="00D14AFC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BB3"/>
    <w:rsid w:val="00D15FCC"/>
    <w:rsid w:val="00D16326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07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779"/>
    <w:rsid w:val="00D32A66"/>
    <w:rsid w:val="00D32B11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9B1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3B4"/>
    <w:rsid w:val="00D506DA"/>
    <w:rsid w:val="00D50855"/>
    <w:rsid w:val="00D50B97"/>
    <w:rsid w:val="00D50DC8"/>
    <w:rsid w:val="00D50E30"/>
    <w:rsid w:val="00D513D2"/>
    <w:rsid w:val="00D51516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6F7"/>
    <w:rsid w:val="00D5581B"/>
    <w:rsid w:val="00D55A1D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8C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BD1"/>
    <w:rsid w:val="00DB1CA7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CD2"/>
    <w:rsid w:val="00DC3289"/>
    <w:rsid w:val="00DC340A"/>
    <w:rsid w:val="00DC355F"/>
    <w:rsid w:val="00DC39A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B36"/>
    <w:rsid w:val="00DD2CC2"/>
    <w:rsid w:val="00DD2CDD"/>
    <w:rsid w:val="00DD2DA0"/>
    <w:rsid w:val="00DD2DD5"/>
    <w:rsid w:val="00DD2E3A"/>
    <w:rsid w:val="00DD3056"/>
    <w:rsid w:val="00DD306C"/>
    <w:rsid w:val="00DD32ED"/>
    <w:rsid w:val="00DD332F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AB2"/>
    <w:rsid w:val="00DE1B90"/>
    <w:rsid w:val="00DE1DB1"/>
    <w:rsid w:val="00DE1E56"/>
    <w:rsid w:val="00DE1F81"/>
    <w:rsid w:val="00DE1FDE"/>
    <w:rsid w:val="00DE24AD"/>
    <w:rsid w:val="00DE24F1"/>
    <w:rsid w:val="00DE2686"/>
    <w:rsid w:val="00DE28AA"/>
    <w:rsid w:val="00DE2901"/>
    <w:rsid w:val="00DE2C8E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22B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0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C6"/>
    <w:rsid w:val="00DF45DD"/>
    <w:rsid w:val="00DF4A1C"/>
    <w:rsid w:val="00DF4AE4"/>
    <w:rsid w:val="00DF4B08"/>
    <w:rsid w:val="00DF524E"/>
    <w:rsid w:val="00DF527D"/>
    <w:rsid w:val="00DF5A6D"/>
    <w:rsid w:val="00DF5B6B"/>
    <w:rsid w:val="00DF63DF"/>
    <w:rsid w:val="00DF64A3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93"/>
    <w:rsid w:val="00E05BB4"/>
    <w:rsid w:val="00E05CD3"/>
    <w:rsid w:val="00E05DB7"/>
    <w:rsid w:val="00E06648"/>
    <w:rsid w:val="00E066AC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903"/>
    <w:rsid w:val="00E23C1C"/>
    <w:rsid w:val="00E23E8D"/>
    <w:rsid w:val="00E2400B"/>
    <w:rsid w:val="00E243FB"/>
    <w:rsid w:val="00E24501"/>
    <w:rsid w:val="00E246EF"/>
    <w:rsid w:val="00E24981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E16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6"/>
    <w:rsid w:val="00E47AF4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732"/>
    <w:rsid w:val="00E80939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57B"/>
    <w:rsid w:val="00E856EB"/>
    <w:rsid w:val="00E859F2"/>
    <w:rsid w:val="00E85B2D"/>
    <w:rsid w:val="00E85B73"/>
    <w:rsid w:val="00E85D3A"/>
    <w:rsid w:val="00E85EE6"/>
    <w:rsid w:val="00E8612B"/>
    <w:rsid w:val="00E8628D"/>
    <w:rsid w:val="00E86530"/>
    <w:rsid w:val="00E868CD"/>
    <w:rsid w:val="00E869F3"/>
    <w:rsid w:val="00E86A88"/>
    <w:rsid w:val="00E8707E"/>
    <w:rsid w:val="00E8752A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DEB"/>
    <w:rsid w:val="00EA2E61"/>
    <w:rsid w:val="00EA3400"/>
    <w:rsid w:val="00EA347D"/>
    <w:rsid w:val="00EA3634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E19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314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6B9"/>
    <w:rsid w:val="00EC7752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114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D52"/>
    <w:rsid w:val="00EF3E14"/>
    <w:rsid w:val="00EF3E22"/>
    <w:rsid w:val="00EF407E"/>
    <w:rsid w:val="00EF425C"/>
    <w:rsid w:val="00EF44D7"/>
    <w:rsid w:val="00EF4650"/>
    <w:rsid w:val="00EF47E8"/>
    <w:rsid w:val="00EF490F"/>
    <w:rsid w:val="00EF4945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0D21"/>
    <w:rsid w:val="00F112C7"/>
    <w:rsid w:val="00F11368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05F"/>
    <w:rsid w:val="00F142FB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652"/>
    <w:rsid w:val="00F25664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C27"/>
    <w:rsid w:val="00F3422A"/>
    <w:rsid w:val="00F3450E"/>
    <w:rsid w:val="00F34530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0AC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3EF"/>
    <w:rsid w:val="00F40B01"/>
    <w:rsid w:val="00F40B51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A8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47EC3"/>
    <w:rsid w:val="00F50310"/>
    <w:rsid w:val="00F506E8"/>
    <w:rsid w:val="00F5072D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C78"/>
    <w:rsid w:val="00F56FC6"/>
    <w:rsid w:val="00F5707C"/>
    <w:rsid w:val="00F5708F"/>
    <w:rsid w:val="00F5750C"/>
    <w:rsid w:val="00F5760D"/>
    <w:rsid w:val="00F576D9"/>
    <w:rsid w:val="00F57704"/>
    <w:rsid w:val="00F57D1A"/>
    <w:rsid w:val="00F60394"/>
    <w:rsid w:val="00F603C9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81F"/>
    <w:rsid w:val="00F70861"/>
    <w:rsid w:val="00F70BB3"/>
    <w:rsid w:val="00F70D00"/>
    <w:rsid w:val="00F71617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4F4"/>
    <w:rsid w:val="00F765A1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C5"/>
    <w:rsid w:val="00F85C89"/>
    <w:rsid w:val="00F85D96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61F"/>
    <w:rsid w:val="00F90696"/>
    <w:rsid w:val="00F909C2"/>
    <w:rsid w:val="00F90A03"/>
    <w:rsid w:val="00F9108D"/>
    <w:rsid w:val="00F911BD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30F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5E2"/>
    <w:rsid w:val="00FA0689"/>
    <w:rsid w:val="00FA078C"/>
    <w:rsid w:val="00FA082A"/>
    <w:rsid w:val="00FA08CB"/>
    <w:rsid w:val="00FA0999"/>
    <w:rsid w:val="00FA0AE4"/>
    <w:rsid w:val="00FA0C8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A9"/>
    <w:rsid w:val="00FA77BF"/>
    <w:rsid w:val="00FA7AB2"/>
    <w:rsid w:val="00FA7F57"/>
    <w:rsid w:val="00FB0009"/>
    <w:rsid w:val="00FB00E9"/>
    <w:rsid w:val="00FB0303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62F"/>
    <w:rsid w:val="00FB1A8F"/>
    <w:rsid w:val="00FB1AA3"/>
    <w:rsid w:val="00FB1E62"/>
    <w:rsid w:val="00FB2060"/>
    <w:rsid w:val="00FB232E"/>
    <w:rsid w:val="00FB23A7"/>
    <w:rsid w:val="00FB2A4E"/>
    <w:rsid w:val="00FB2B5E"/>
    <w:rsid w:val="00FB2C91"/>
    <w:rsid w:val="00FB2D75"/>
    <w:rsid w:val="00FB2FB8"/>
    <w:rsid w:val="00FB335F"/>
    <w:rsid w:val="00FB3420"/>
    <w:rsid w:val="00FB3448"/>
    <w:rsid w:val="00FB3692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BFC"/>
    <w:rsid w:val="00FB7329"/>
    <w:rsid w:val="00FB7537"/>
    <w:rsid w:val="00FB78FF"/>
    <w:rsid w:val="00FB7964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38"/>
    <w:rsid w:val="00FC3D47"/>
    <w:rsid w:val="00FC3E2D"/>
    <w:rsid w:val="00FC40C3"/>
    <w:rsid w:val="00FC42A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2E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C33"/>
    <w:rsid w:val="00FD1078"/>
    <w:rsid w:val="00FD127B"/>
    <w:rsid w:val="00FD12CB"/>
    <w:rsid w:val="00FD1371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C76"/>
    <w:rsid w:val="00FD4CF3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E0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9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EE0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5DEBE-3542-472F-994E-2DA0FE115D3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06E2B10-43E5-41AD-82DA-0F26EC374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2421</TotalTime>
  <Pages>15</Pages>
  <Words>2298</Words>
  <Characters>13102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389</cp:revision>
  <cp:lastPrinted>2023-11-01T06:25:00Z</cp:lastPrinted>
  <dcterms:created xsi:type="dcterms:W3CDTF">2023-07-17T17:49:00Z</dcterms:created>
  <dcterms:modified xsi:type="dcterms:W3CDTF">2023-11-08T09:58:00Z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