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AD01" w14:textId="2E8284D6" w:rsidR="00AC00C8" w:rsidRPr="00AF2CA6" w:rsidRDefault="00AC00C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0" w:name="OLE_LINK1"/>
      <w:bookmarkStart w:id="1" w:name="OLE_LINK2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162" w:rsidRPr="00AF2CA6" w14:paraId="652F7DF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2D203" w14:textId="5D206B95" w:rsidR="00906162" w:rsidRPr="00AF2CA6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27401964"/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06162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518E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2"/>
    </w:tbl>
    <w:p w14:paraId="6A00C532" w14:textId="77777777" w:rsidR="00906162" w:rsidRPr="00AF2CA6" w:rsidRDefault="00906162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A9A0627" w14:textId="168979E3" w:rsidR="00CC1814" w:rsidRPr="00AF2CA6" w:rsidRDefault="00CC181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บริษัท ซันสวีท จำกัด (มหาชน) (บริษัท) </w:t>
      </w:r>
      <w:r w:rsidR="005A15A8"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เป็นบริษัทมหาชนจำกัด ซึ่งจดทะเบียนในตลาดหลักทรัพย์แห่งประเทศไทย </w:t>
      </w:r>
      <w:r w:rsidR="006962B9"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="002869A9"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ประกอบกิจการ</w:t>
      </w:r>
      <w:r w:rsidR="00A752CA"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และจัดตั้งขึ้นในประเทศไทย เมื่อวันที่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ธันวาคม พ.ศ.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2540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โดยมีที่อยู่ตามที่ได้จดทะเบียนดังนี้</w:t>
      </w:r>
    </w:p>
    <w:p w14:paraId="41EACABA" w14:textId="77777777" w:rsidR="00824D8B" w:rsidRPr="00AF2CA6" w:rsidRDefault="00824D8B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p w14:paraId="67702320" w14:textId="70C0F61B" w:rsidR="00E10896" w:rsidRPr="00AF2CA6" w:rsidRDefault="00E51B8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เลขที่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EB2656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หมู่ที่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24603D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AF2CA6">
        <w:rPr>
          <w:rFonts w:ascii="Browallia New" w:hAnsi="Browallia New" w:cs="Browallia New"/>
          <w:color w:val="000000"/>
          <w:sz w:val="28"/>
          <w:szCs w:val="28"/>
          <w:cs/>
        </w:rPr>
        <w:t>ตำบลทุ่งสะโตก อำเภอสันป่าตอง จังหวัดเชียงใหม่</w:t>
      </w:r>
      <w:r w:rsidR="001B5E49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50120</w:t>
      </w:r>
      <w:r w:rsidR="001B5E49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4006F7F" w14:textId="77777777" w:rsidR="001B5E49" w:rsidRPr="00AF2CA6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FC2320E" w14:textId="77777777" w:rsidR="001B5E49" w:rsidRPr="00AF2CA6" w:rsidRDefault="001B5E49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เพื่อวัตถุประสงค์ในการรายงานข้อมูล จึงรวมเรียกบ</w:t>
      </w:r>
      <w:r w:rsidR="00980257" w:rsidRPr="00AF2CA6">
        <w:rPr>
          <w:rFonts w:ascii="Browallia New" w:hAnsi="Browallia New" w:cs="Browallia New"/>
          <w:color w:val="000000"/>
          <w:sz w:val="28"/>
          <w:szCs w:val="28"/>
          <w:cs/>
        </w:rPr>
        <w:t>ริษัทและบริษัทย่อยว่า</w:t>
      </w:r>
      <w:r w:rsidR="0052236F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11C60" w:rsidRPr="00AF2CA6">
        <w:rPr>
          <w:rFonts w:ascii="Browallia New" w:hAnsi="Browallia New" w:cs="Browallia New"/>
          <w:color w:val="000000"/>
          <w:sz w:val="28"/>
          <w:szCs w:val="28"/>
          <w:lang w:val="en-GB"/>
        </w:rPr>
        <w:t>‘</w:t>
      </w:r>
      <w:r w:rsidR="00980257" w:rsidRPr="00AF2CA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211C60" w:rsidRPr="00AF2CA6">
        <w:rPr>
          <w:rFonts w:ascii="Browallia New" w:hAnsi="Browallia New" w:cs="Browallia New"/>
          <w:color w:val="000000"/>
          <w:sz w:val="28"/>
          <w:szCs w:val="28"/>
        </w:rPr>
        <w:t>’</w:t>
      </w:r>
    </w:p>
    <w:p w14:paraId="48071189" w14:textId="77777777" w:rsidR="001B5E49" w:rsidRPr="00AF2CA6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238956D" w14:textId="40F7353B" w:rsidR="00797077" w:rsidRPr="00AF2CA6" w:rsidRDefault="00C313AA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5570FD" w:rsidRPr="00AF2CA6">
        <w:rPr>
          <w:rFonts w:ascii="Browallia New" w:hAnsi="Browallia New" w:cs="Browallia New"/>
          <w:color w:val="000000"/>
          <w:sz w:val="28"/>
          <w:szCs w:val="28"/>
          <w:cs/>
        </w:rPr>
        <w:t>และบริษัทย่อย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ประกอบธุรกิจ</w:t>
      </w:r>
      <w:r w:rsidR="00824D8B" w:rsidRPr="00AF2CA6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  <w:r w:rsidR="00941859" w:rsidRPr="00AF2CA6">
        <w:rPr>
          <w:rFonts w:ascii="Browallia New" w:hAnsi="Browallia New" w:cs="Browallia New"/>
          <w:color w:val="000000"/>
          <w:sz w:val="28"/>
          <w:szCs w:val="28"/>
          <w:cs/>
        </w:rPr>
        <w:t>เกี่ยวกับการ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ผลิตและจำหน่าย</w:t>
      </w:r>
      <w:r w:rsidR="004E1A34" w:rsidRPr="00AF2CA6">
        <w:rPr>
          <w:rFonts w:ascii="Browallia New" w:hAnsi="Browallia New" w:cs="Browallia New"/>
          <w:color w:val="000000"/>
          <w:sz w:val="28"/>
          <w:szCs w:val="28"/>
          <w:cs/>
        </w:rPr>
        <w:t>พืชและ</w:t>
      </w:r>
      <w:r w:rsidR="00356720" w:rsidRPr="00AF2CA6">
        <w:rPr>
          <w:rFonts w:ascii="Browallia New" w:hAnsi="Browallia New" w:cs="Browallia New"/>
          <w:color w:val="000000"/>
          <w:sz w:val="28"/>
          <w:szCs w:val="28"/>
          <w:cs/>
        </w:rPr>
        <w:t>ผลไม้ทางการเกษตรทั้งสดและแปรรูปทุกชนิด</w:t>
      </w:r>
    </w:p>
    <w:p w14:paraId="66C1DCFE" w14:textId="3538D0FD" w:rsidR="001900D6" w:rsidRPr="00AF2CA6" w:rsidRDefault="001900D6" w:rsidP="00084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FB643DD" w14:textId="05FF51DF" w:rsidR="001900D6" w:rsidRPr="00AF2CA6" w:rsidRDefault="001900D6" w:rsidP="001900D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A668B4" w:rsidRPr="00AF2CA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F76DF0" w:rsidRPr="00AF2CA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A668B4" w:rsidRPr="00AF2CA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668B4"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พฤศจิกายน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5FC95C93" w14:textId="77777777" w:rsidR="00BC4996" w:rsidRPr="00AF2CA6" w:rsidRDefault="00BC4996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AF2CA6" w14:paraId="2766671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15569" w14:textId="204ECBC7" w:rsidR="00AC00C8" w:rsidRPr="00AF2CA6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31876964"/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C00C8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70FD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  <w:bookmarkEnd w:id="3"/>
    </w:tbl>
    <w:p w14:paraId="1E8E0EA3" w14:textId="77777777" w:rsidR="00AC00C8" w:rsidRPr="00AF2CA6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AD453EA" w14:textId="52FFF873" w:rsidR="004C20A7" w:rsidRPr="00AF2CA6" w:rsidRDefault="00CC1814" w:rsidP="005527F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566D03" w:rsidRPr="00AF2CA6">
        <w:rPr>
          <w:rFonts w:ascii="Browallia New" w:hAnsi="Browallia New" w:cs="Browallia New"/>
          <w:color w:val="000000"/>
          <w:sz w:val="28"/>
          <w:szCs w:val="28"/>
          <w:cs/>
        </w:rPr>
        <w:t>รวมและข้อมูลทางการเงินเฉพาะกิจการ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34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2665">
        <w:rPr>
          <w:rFonts w:ascii="Browallia New" w:hAnsi="Browallia New" w:cs="Browallia New"/>
          <w:color w:val="000000"/>
          <w:sz w:val="28"/>
          <w:szCs w:val="28"/>
        </w:rPr>
        <w:br/>
      </w:r>
      <w:r w:rsidRPr="00AF2CA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566D03" w:rsidRPr="00AF2CA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และข้อกำหนดเพิ่มเติมอื่นเกี่ยวกับรายงานทางการเงิน</w:t>
      </w:r>
      <w:r w:rsidR="0052236F" w:rsidRPr="00AF2CA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ที่ออกภายใต้พระราชบัญญัติ</w:t>
      </w:r>
      <w:r w:rsidR="0052236F" w:rsidRPr="00AF2CA6">
        <w:rPr>
          <w:rFonts w:ascii="Browallia New" w:hAnsi="Browallia New" w:cs="Browallia New"/>
          <w:color w:val="000000"/>
          <w:sz w:val="28"/>
          <w:szCs w:val="28"/>
          <w:cs/>
        </w:rPr>
        <w:t>หลักทรัพย์และตลาดหลักทรัพย์</w:t>
      </w:r>
    </w:p>
    <w:p w14:paraId="4EA40389" w14:textId="77777777" w:rsidR="00EE5DF8" w:rsidRPr="00AF2CA6" w:rsidRDefault="00EE5DF8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5287C36" w14:textId="33EA75CF" w:rsidR="004C20A7" w:rsidRPr="00AF2CA6" w:rsidRDefault="004C20A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E64A96" w:rsidRPr="00AF2CA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</w:p>
    <w:p w14:paraId="7D31C422" w14:textId="77777777" w:rsidR="004C20A7" w:rsidRPr="00AF2CA6" w:rsidRDefault="004C20A7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p w14:paraId="1E962ACB" w14:textId="77777777" w:rsidR="00B33493" w:rsidRPr="00AF2CA6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ข้อมูล</w:t>
      </w:r>
      <w:r w:rsidR="00CB171E" w:rsidRPr="00AF2CA6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</w:t>
      </w:r>
    </w:p>
    <w:p w14:paraId="18A1499B" w14:textId="77777777" w:rsidR="00B33493" w:rsidRPr="00AF2CA6" w:rsidRDefault="00B33493" w:rsidP="005527F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93E461B" w14:textId="7E916E4A" w:rsidR="004C20A7" w:rsidRPr="00AF2CA6" w:rsidRDefault="00CB171E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มีการตีความแตกต่างกัน ให้ใช้ข้อมูลทางการเงินระหว่างกาลฉบับภาษาไทยเป็น</w:t>
      </w:r>
      <w:r w:rsidR="004C20A7" w:rsidRPr="00AF2CA6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</w:p>
    <w:p w14:paraId="65148074" w14:textId="444526FD" w:rsidR="00067C3B" w:rsidRPr="00AF2CA6" w:rsidRDefault="00067C3B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5DF8" w:rsidRPr="00AF2CA6" w14:paraId="73E402B2" w14:textId="77777777" w:rsidTr="003F25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0CBB7" w14:textId="0560D2B2" w:rsidR="00EE5DF8" w:rsidRPr="00AF2CA6" w:rsidRDefault="000E3952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F2CA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E5DF8" w:rsidRPr="00AF2CA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F138FE"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EE5DF8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E5DF8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D4850FE" w14:textId="77777777" w:rsidR="00EE5DF8" w:rsidRPr="00AF2CA6" w:rsidRDefault="00EE5DF8" w:rsidP="005D08B1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6461C59" w14:textId="20F44F4F" w:rsidR="00375DF6" w:rsidRPr="00AF2CA6" w:rsidRDefault="00375DF6" w:rsidP="00375DF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F2CA6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งบการเงินสำหรับปีสิ้นสุดวันที่ </w:t>
      </w:r>
      <w:r w:rsidR="00F138FE" w:rsidRPr="00F138F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F138FE" w:rsidRPr="00F138F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</w:p>
    <w:p w14:paraId="1ABA3F1A" w14:textId="77777777" w:rsidR="00375DF6" w:rsidRPr="00AF2CA6" w:rsidRDefault="00375DF6" w:rsidP="00375DF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61387D5" w14:textId="1CD993F8" w:rsidR="00375DF6" w:rsidRPr="00AF2CA6" w:rsidRDefault="00375DF6" w:rsidP="00375DF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มาตรฐานการรายงานทางการเงินใหม่และฉบับปรับปรุง ซึ่งมีผลบังคับใช้วันที่ </w:t>
      </w:r>
      <w:r w:rsidR="00F138FE" w:rsidRPr="00F138F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="00F138FE" w:rsidRPr="00F138F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ไม่มีผลกระทบที่มีนัยสำคัญต่อกลุ่มกิจการ</w:t>
      </w:r>
    </w:p>
    <w:p w14:paraId="664EE9D7" w14:textId="77777777" w:rsidR="00375DF6" w:rsidRPr="00AF2CA6" w:rsidRDefault="00375DF6" w:rsidP="00375DF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86A4466" w14:textId="3A4F18B6" w:rsidR="000A3FDA" w:rsidRPr="00AF2CA6" w:rsidRDefault="00375DF6" w:rsidP="00375DF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กลุ่มกิจการไม่ได้นำมาตรฐานการรายงานทางการเงินดังกล่าวมาถือปฏิบัติก่อนวันบังคับใช้ โดยผู้บริหารของกลุ่มกิจการยู่ระหว่างการพิจารณาผลกระทบของการนำมาตรฐานการรายงานทางการเงินดังกล่าวมาถือปฏิบัติ</w:t>
      </w:r>
    </w:p>
    <w:p w14:paraId="3E04015C" w14:textId="72947478" w:rsidR="007B6983" w:rsidRPr="00AF2CA6" w:rsidRDefault="007B6983" w:rsidP="00375DF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AF2CA6" w14:paraId="098A89B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CEBF38" w14:textId="1B3EA12F" w:rsidR="00AC00C8" w:rsidRPr="00AF2CA6" w:rsidRDefault="00F138FE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C00C8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C00C8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  <w:r w:rsidR="00C437F2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22D2A23A" w14:textId="77777777" w:rsidR="00AC00C8" w:rsidRPr="00AF2CA6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5A65601" w14:textId="3DB515B5" w:rsidR="00E020BB" w:rsidRPr="00AF2CA6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C437F2" w:rsidRPr="00AF2CA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และข้อสมมติที่มีผลกระทบต่อการ</w:t>
      </w:r>
      <w:r w:rsidR="005527F3" w:rsidRPr="00AF2CA6">
        <w:rPr>
          <w:rFonts w:ascii="Browallia New" w:hAnsi="Browallia New" w:cs="Browallia New"/>
          <w:color w:val="000000"/>
          <w:sz w:val="28"/>
          <w:szCs w:val="28"/>
        </w:rPr>
        <w:br/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93E0A0D" w14:textId="36236A2C" w:rsidR="00486E77" w:rsidRPr="00AF2CA6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AF2CA6" w14:paraId="78FBE3C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3C147C93" w14:textId="74BB436E" w:rsidR="006A5626" w:rsidRPr="00AF2CA6" w:rsidRDefault="00F138FE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A5626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AF2C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725F057D" w14:textId="77777777" w:rsidR="006A5626" w:rsidRPr="00AF2CA6" w:rsidRDefault="006A5626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2627A55" w14:textId="56A8C54C" w:rsidR="00274035" w:rsidRPr="00AF2CA6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</w:t>
      </w:r>
      <w:r w:rsidR="00826CA4" w:rsidRPr="00AF2CA6">
        <w:rPr>
          <w:rFonts w:ascii="Browallia New" w:hAnsi="Browallia New" w:cs="Browallia New"/>
          <w:color w:val="000000"/>
          <w:sz w:val="28"/>
          <w:szCs w:val="28"/>
          <w:cs/>
        </w:rPr>
        <w:t>สินใจสูงสุดด้านการดำเนินงาน</w:t>
      </w:r>
      <w:r w:rsidR="00286333"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="00826CA4" w:rsidRPr="00AF2CA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ได้รับการ</w:t>
      </w:r>
      <w:r w:rsidRPr="00AF2CA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ปฏิบัติงานของส่วนงาน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ทั้งนี้ ผู้มีอำนาจตัดสินใจสูงสุดด้านการดำเนินงาน คือคณะกรรมการบริษัท</w:t>
      </w:r>
      <w:r w:rsidR="00073B69" w:rsidRPr="00AF2CA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ที่ทำการตัดสินใจเชิงกลยุทธ์</w:t>
      </w:r>
      <w:r w:rsidR="00741A76"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ซึ่งได้วัดผลการดำเนินงานจากกำไรของส่วนงานเป็นหลัก</w:t>
      </w:r>
    </w:p>
    <w:p w14:paraId="56FBD456" w14:textId="77777777" w:rsidR="00486E77" w:rsidRPr="00AF2CA6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0DCFB2" w14:textId="01B697DF" w:rsidR="00274035" w:rsidRPr="00AF2CA6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เพื่อวัตถุประสงค์ในการบริหารงาน</w:t>
      </w:r>
      <w:r w:rsidR="00CF7A6D"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กลุ่มกิจการจัดโครงสร้างองค์กรเป็นหน่วยธุรกิจตามลักษณะการขายสินค้า โดยมีส่วนงานที่รายงาน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ส่วนงาน คือ </w:t>
      </w:r>
    </w:p>
    <w:p w14:paraId="2AE59B15" w14:textId="77777777" w:rsidR="00274035" w:rsidRPr="00AF2CA6" w:rsidRDefault="00274035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57B500B" w14:textId="77777777" w:rsidR="00274035" w:rsidRPr="00AF2CA6" w:rsidRDefault="00274035" w:rsidP="005527F3">
      <w:pPr>
        <w:numPr>
          <w:ilvl w:val="0"/>
          <w:numId w:val="6"/>
        </w:numPr>
        <w:tabs>
          <w:tab w:val="left" w:pos="450"/>
        </w:tabs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ส่วนงานขายสินค้าภายในประเทศ</w:t>
      </w:r>
    </w:p>
    <w:p w14:paraId="26BA808D" w14:textId="2311AFA0" w:rsidR="00A977D9" w:rsidRPr="00AF2CA6" w:rsidRDefault="00274035" w:rsidP="005527F3">
      <w:pPr>
        <w:numPr>
          <w:ilvl w:val="0"/>
          <w:numId w:val="6"/>
        </w:numPr>
        <w:tabs>
          <w:tab w:val="left" w:pos="450"/>
        </w:tabs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ส่วนงานขายสินค้าส่งออกต่างประเทศ</w:t>
      </w:r>
    </w:p>
    <w:p w14:paraId="2A0EEEA1" w14:textId="19E550C9" w:rsidR="00EA5FA6" w:rsidRPr="00AF2CA6" w:rsidRDefault="00EA5FA6" w:rsidP="00EA5FA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58EEA3" w14:textId="2FDF0210" w:rsidR="00EA5FA6" w:rsidRPr="00AF2CA6" w:rsidRDefault="00EA5FA6" w:rsidP="008F0B7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F2CA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รับรู้รายได้จากการขายเมื่อได้ปฏิบัติตามภาระที่ต้องปฎิบัติตามสัญญาแล้วเสร็จโดยการส่งมอบสินค้าให้แก่ลูกค้าตามภาระที่ต้องปฏิบัติ ณ เวลาใดเวลาหนึ่ง (</w:t>
      </w:r>
      <w:r w:rsidRPr="00AF2CA6">
        <w:rPr>
          <w:rFonts w:ascii="Browallia New" w:hAnsi="Browallia New" w:cs="Browallia New"/>
          <w:color w:val="000000"/>
          <w:sz w:val="28"/>
          <w:szCs w:val="28"/>
        </w:rPr>
        <w:t>Point in time)</w:t>
      </w:r>
    </w:p>
    <w:p w14:paraId="5BE270CC" w14:textId="07ACDA20" w:rsidR="000A3FDA" w:rsidRPr="00AF2CA6" w:rsidRDefault="00AF2CA6">
      <w:pPr>
        <w:rPr>
          <w:rFonts w:ascii="Browallia New" w:hAnsi="Browallia New" w:cs="Browallia New"/>
          <w:sz w:val="28"/>
          <w:szCs w:val="28"/>
        </w:rPr>
      </w:pPr>
      <w:r w:rsidRPr="00AF2CA6">
        <w:rPr>
          <w:rFonts w:ascii="Browallia New" w:hAnsi="Browallia New" w:cs="Browallia New"/>
          <w:sz w:val="28"/>
          <w:szCs w:val="28"/>
        </w:rPr>
        <w:br w:type="page"/>
      </w:r>
    </w:p>
    <w:p w14:paraId="190E1834" w14:textId="77777777" w:rsidR="00951CD5" w:rsidRPr="00AF2CA6" w:rsidRDefault="00951CD5" w:rsidP="00951CD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AF2CA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CC3516A" w14:textId="77777777" w:rsidR="00951CD5" w:rsidRPr="00AF2CA6" w:rsidRDefault="00951CD5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C0355D" w:rsidRPr="00AF2CA6" w14:paraId="1B69BC9D" w14:textId="77777777" w:rsidTr="006E3BBF">
        <w:trPr>
          <w:cantSplit/>
        </w:trPr>
        <w:tc>
          <w:tcPr>
            <w:tcW w:w="4435" w:type="dxa"/>
            <w:vAlign w:val="bottom"/>
          </w:tcPr>
          <w:p w14:paraId="4237B7CD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313C1" w14:textId="77777777" w:rsidR="00B33493" w:rsidRPr="00AF2CA6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0355D" w:rsidRPr="00AF2CA6" w14:paraId="68008205" w14:textId="77777777" w:rsidTr="006E3BBF">
        <w:trPr>
          <w:cantSplit/>
        </w:trPr>
        <w:tc>
          <w:tcPr>
            <w:tcW w:w="4435" w:type="dxa"/>
            <w:vAlign w:val="bottom"/>
          </w:tcPr>
          <w:p w14:paraId="4275A349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5EF9A" w14:textId="43A25832" w:rsidR="00B33493" w:rsidRPr="00AF2CA6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 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CC5B6BF" w14:textId="77777777" w:rsidR="00B33493" w:rsidRPr="00AF2CA6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C0355D" w:rsidRPr="00AF2CA6" w14:paraId="6BE64AD4" w14:textId="77777777" w:rsidTr="006E3BBF">
        <w:trPr>
          <w:cantSplit/>
        </w:trPr>
        <w:tc>
          <w:tcPr>
            <w:tcW w:w="4435" w:type="dxa"/>
            <w:vAlign w:val="bottom"/>
          </w:tcPr>
          <w:p w14:paraId="7688E257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C600C5A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C6D681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661FC570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0355D" w:rsidRPr="00AF2CA6" w14:paraId="01E0CEFC" w14:textId="77777777" w:rsidTr="006E3BBF">
        <w:trPr>
          <w:cantSplit/>
        </w:trPr>
        <w:tc>
          <w:tcPr>
            <w:tcW w:w="4435" w:type="dxa"/>
            <w:vAlign w:val="bottom"/>
          </w:tcPr>
          <w:p w14:paraId="7CD18B7E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150F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14:paraId="17EB043F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85" w:type="dxa"/>
            <w:vAlign w:val="bottom"/>
          </w:tcPr>
          <w:p w14:paraId="2E0E9E6F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355D" w:rsidRPr="00AF2CA6" w14:paraId="7B5E4245" w14:textId="77777777" w:rsidTr="006E3BBF">
        <w:trPr>
          <w:cantSplit/>
        </w:trPr>
        <w:tc>
          <w:tcPr>
            <w:tcW w:w="4435" w:type="dxa"/>
            <w:vAlign w:val="bottom"/>
          </w:tcPr>
          <w:p w14:paraId="2871580A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F4B3DD8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4905984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50C6F2D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0355D" w:rsidRPr="00AF2CA6" w14:paraId="37F149E2" w14:textId="77777777" w:rsidTr="006E3BBF">
        <w:trPr>
          <w:cantSplit/>
        </w:trPr>
        <w:tc>
          <w:tcPr>
            <w:tcW w:w="4435" w:type="dxa"/>
            <w:vAlign w:val="bottom"/>
          </w:tcPr>
          <w:p w14:paraId="6A21450E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0AD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2E0E0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9A8E6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55D" w:rsidRPr="00AF2CA6" w14:paraId="426AA9BF" w14:textId="77777777" w:rsidTr="006E3BBF">
        <w:trPr>
          <w:cantSplit/>
        </w:trPr>
        <w:tc>
          <w:tcPr>
            <w:tcW w:w="4435" w:type="dxa"/>
            <w:vAlign w:val="bottom"/>
          </w:tcPr>
          <w:p w14:paraId="3EAC4422" w14:textId="77777777" w:rsidR="00B33493" w:rsidRPr="00AF2CA6" w:rsidRDefault="00B33493" w:rsidP="006E3BB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1BEAECE" w14:textId="7B60BF30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B45089A" w14:textId="1EE8913C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6267C7D9" w14:textId="63FF5DC9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A668B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C0355D" w:rsidRPr="00AF2CA6" w14:paraId="76039C24" w14:textId="77777777" w:rsidTr="006E3BBF">
        <w:trPr>
          <w:cantSplit/>
        </w:trPr>
        <w:tc>
          <w:tcPr>
            <w:tcW w:w="4435" w:type="dxa"/>
            <w:vAlign w:val="bottom"/>
          </w:tcPr>
          <w:p w14:paraId="10FEDD08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22AD0" w14:textId="4AB50D0B" w:rsidR="00B33493" w:rsidRPr="00AF2CA6" w:rsidRDefault="00A668B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13C29" w14:textId="4E8C932C" w:rsidR="00B33493" w:rsidRPr="00AF2CA6" w:rsidRDefault="00A668B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DDF7C" w14:textId="3F838582" w:rsidR="00B33493" w:rsidRPr="00AF2CA6" w:rsidRDefault="00A668B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0355D" w:rsidRPr="00AF2CA6" w14:paraId="3CB1A6F6" w14:textId="77777777" w:rsidTr="006E3BBF">
        <w:trPr>
          <w:cantSplit/>
        </w:trPr>
        <w:tc>
          <w:tcPr>
            <w:tcW w:w="4435" w:type="dxa"/>
            <w:vAlign w:val="bottom"/>
          </w:tcPr>
          <w:p w14:paraId="038A1A47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641EB96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9BAC929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5DC3D43A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AF2CA6" w14:paraId="064843AF" w14:textId="77777777" w:rsidTr="006E3BBF">
        <w:trPr>
          <w:cantSplit/>
        </w:trPr>
        <w:tc>
          <w:tcPr>
            <w:tcW w:w="4435" w:type="dxa"/>
            <w:vAlign w:val="bottom"/>
          </w:tcPr>
          <w:p w14:paraId="065F08CE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E18DB9" w14:textId="7495EF35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135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035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089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6069F3E" w14:textId="40A8B354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444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640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012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1717C75F" w14:textId="18699CBD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579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675</w:t>
            </w:r>
            <w:r w:rsidR="00A668B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</w:p>
        </w:tc>
      </w:tr>
      <w:tr w:rsidR="00C0355D" w:rsidRPr="00AF2CA6" w14:paraId="5CD8AE5F" w14:textId="77777777" w:rsidTr="006E3BBF">
        <w:trPr>
          <w:cantSplit/>
        </w:trPr>
        <w:tc>
          <w:tcPr>
            <w:tcW w:w="4435" w:type="dxa"/>
            <w:vAlign w:val="bottom"/>
          </w:tcPr>
          <w:p w14:paraId="1D593E95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3C2A1D7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CC76210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6809D90D" w14:textId="5DA4C3EA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C0355D" w:rsidRPr="00AF2CA6" w14:paraId="24BDF853" w14:textId="77777777" w:rsidTr="006E3BBF">
        <w:trPr>
          <w:cantSplit/>
        </w:trPr>
        <w:tc>
          <w:tcPr>
            <w:tcW w:w="4435" w:type="dxa"/>
            <w:vAlign w:val="bottom"/>
          </w:tcPr>
          <w:p w14:paraId="7FA66CDE" w14:textId="6F187FB6" w:rsidR="00B33493" w:rsidRPr="00AF2CA6" w:rsidRDefault="00396420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กำไร</w:t>
            </w:r>
            <w:r w:rsidR="00B33493"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EAB723E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24A7617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7DA1015B" w14:textId="6F5A9EFB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</w:tr>
      <w:tr w:rsidR="00C0355D" w:rsidRPr="00AF2CA6" w14:paraId="1287F93C" w14:textId="77777777" w:rsidTr="006E3BBF">
        <w:trPr>
          <w:cantSplit/>
        </w:trPr>
        <w:tc>
          <w:tcPr>
            <w:tcW w:w="4435" w:type="dxa"/>
            <w:vAlign w:val="bottom"/>
          </w:tcPr>
          <w:p w14:paraId="26EC40BA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07BD85E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A285BDA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39587B89" w14:textId="7A7AC3E7" w:rsidR="00B33493" w:rsidRPr="00AF2CA6" w:rsidRDefault="0099714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AF2CA6" w14:paraId="1AEC5AB2" w14:textId="77777777" w:rsidTr="006E3BBF">
        <w:trPr>
          <w:cantSplit/>
        </w:trPr>
        <w:tc>
          <w:tcPr>
            <w:tcW w:w="4435" w:type="dxa"/>
            <w:vAlign w:val="bottom"/>
          </w:tcPr>
          <w:p w14:paraId="05712AB3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17FB578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B61AF61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6D9226EE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AF2CA6" w14:paraId="63D5A2F6" w14:textId="77777777" w:rsidTr="006E3BBF">
        <w:trPr>
          <w:cantSplit/>
        </w:trPr>
        <w:tc>
          <w:tcPr>
            <w:tcW w:w="4435" w:type="dxa"/>
            <w:vAlign w:val="bottom"/>
          </w:tcPr>
          <w:p w14:paraId="7860173B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- </w:t>
            </w:r>
            <w:r w:rsidRPr="00AF2CA6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th-TH"/>
              </w:rPr>
              <w:t>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96837F5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E377FDB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0C3D5" w14:textId="5D4F532B" w:rsidR="00B33493" w:rsidRPr="00AF2CA6" w:rsidRDefault="0099714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AF2CA6" w14:paraId="02DA3A6F" w14:textId="77777777" w:rsidTr="006E3BBF">
        <w:trPr>
          <w:cantSplit/>
        </w:trPr>
        <w:tc>
          <w:tcPr>
            <w:tcW w:w="4435" w:type="dxa"/>
            <w:vAlign w:val="bottom"/>
          </w:tcPr>
          <w:p w14:paraId="15D99661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76AC700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6613AF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F17A0" w14:textId="0FD77EC6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267</w:t>
            </w:r>
            <w:r w:rsidR="0099714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923</w:t>
            </w:r>
            <w:r w:rsidR="0099714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457</w:t>
            </w:r>
          </w:p>
        </w:tc>
      </w:tr>
      <w:tr w:rsidR="00C0355D" w:rsidRPr="00AF2CA6" w14:paraId="5483AB58" w14:textId="77777777" w:rsidTr="006E3BBF">
        <w:trPr>
          <w:cantSplit/>
        </w:trPr>
        <w:tc>
          <w:tcPr>
            <w:tcW w:w="4435" w:type="dxa"/>
            <w:vAlign w:val="bottom"/>
          </w:tcPr>
          <w:p w14:paraId="0900579E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D2E1114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522472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CDB3E" w14:textId="45605CBC" w:rsidR="00B33493" w:rsidRPr="00AF2CA6" w:rsidRDefault="00997144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AF2CA6" w14:paraId="167C36FD" w14:textId="77777777" w:rsidTr="006E3BBF">
        <w:trPr>
          <w:cantSplit/>
        </w:trPr>
        <w:tc>
          <w:tcPr>
            <w:tcW w:w="4435" w:type="dxa"/>
            <w:vAlign w:val="bottom"/>
          </w:tcPr>
          <w:p w14:paraId="5A51364B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89CC797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1A1DEB9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A2438" w14:textId="105DF78F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239</w:t>
            </w:r>
            <w:r w:rsidR="0099714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496</w:t>
            </w:r>
            <w:r w:rsidR="00997144"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258</w:t>
            </w:r>
          </w:p>
        </w:tc>
      </w:tr>
      <w:tr w:rsidR="00C0355D" w:rsidRPr="00AF2CA6" w14:paraId="1CBFAF7B" w14:textId="77777777" w:rsidTr="006E3BBF">
        <w:trPr>
          <w:cantSplit/>
        </w:trPr>
        <w:tc>
          <w:tcPr>
            <w:tcW w:w="4435" w:type="dxa"/>
            <w:vAlign w:val="bottom"/>
          </w:tcPr>
          <w:p w14:paraId="365635B1" w14:textId="77777777" w:rsidR="00B33493" w:rsidRPr="00AF2CA6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456A078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A56D4EA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2ED1F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55D" w:rsidRPr="00AF2CA6" w14:paraId="68743418" w14:textId="77777777" w:rsidTr="006E3BBF">
        <w:trPr>
          <w:cantSplit/>
        </w:trPr>
        <w:tc>
          <w:tcPr>
            <w:tcW w:w="4435" w:type="dxa"/>
            <w:vAlign w:val="bottom"/>
          </w:tcPr>
          <w:p w14:paraId="00BBC6C6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AF2CA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EC5392D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F2F4360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43387884" w14:textId="77777777" w:rsidR="00B33493" w:rsidRPr="00AF2CA6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AF2CA6" w14:paraId="4004BB6F" w14:textId="77777777" w:rsidTr="006E3BBF">
        <w:trPr>
          <w:cantSplit/>
        </w:trPr>
        <w:tc>
          <w:tcPr>
            <w:tcW w:w="4435" w:type="dxa"/>
            <w:vAlign w:val="bottom"/>
          </w:tcPr>
          <w:p w14:paraId="4CFF7C3F" w14:textId="77777777" w:rsidR="00B33493" w:rsidRPr="00AF2CA6" w:rsidRDefault="00B33493" w:rsidP="006E3BBF">
            <w:pPr>
              <w:ind w:left="10" w:right="-72"/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AF2CA6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GB"/>
              </w:rPr>
              <w:t>ณ จุดใดจุดหนึ่ง (</w:t>
            </w:r>
            <w:r w:rsidRPr="00AF2CA6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point in time)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E5C93" w14:textId="145205E3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22527" w14:textId="0A7F6848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3A63" w14:textId="43B4992A" w:rsidR="00B33493" w:rsidRPr="00AF2CA6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997144" w:rsidRPr="00AF2C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</w:tbl>
    <w:p w14:paraId="005589DB" w14:textId="77777777" w:rsidR="00B33493" w:rsidRPr="007D2645" w:rsidRDefault="00976101">
      <w:pPr>
        <w:rPr>
          <w:rFonts w:ascii="Browallia New" w:hAnsi="Browallia New" w:cs="Browallia New"/>
          <w:sz w:val="28"/>
          <w:szCs w:val="28"/>
        </w:rPr>
      </w:pPr>
      <w:r w:rsidRPr="00AF2CA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C0355D" w:rsidRPr="007D2645" w14:paraId="3BC2732A" w14:textId="77777777" w:rsidTr="006E3BBF">
        <w:trPr>
          <w:cantSplit/>
        </w:trPr>
        <w:tc>
          <w:tcPr>
            <w:tcW w:w="4435" w:type="dxa"/>
            <w:vAlign w:val="bottom"/>
          </w:tcPr>
          <w:p w14:paraId="19889C32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CDACB" w14:textId="77777777" w:rsidR="00B33493" w:rsidRPr="007D2645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0355D" w:rsidRPr="007D2645" w14:paraId="6EE3A763" w14:textId="77777777" w:rsidTr="006E3BBF">
        <w:trPr>
          <w:cantSplit/>
        </w:trPr>
        <w:tc>
          <w:tcPr>
            <w:tcW w:w="4435" w:type="dxa"/>
            <w:vAlign w:val="bottom"/>
          </w:tcPr>
          <w:p w14:paraId="2DC8EECC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DC81A" w14:textId="4CC1CA8D" w:rsidR="00B33493" w:rsidRPr="007D2645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 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4724591" w14:textId="77777777" w:rsidR="00B33493" w:rsidRPr="007D2645" w:rsidRDefault="00B33493" w:rsidP="006E3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C0355D" w:rsidRPr="007D2645" w14:paraId="4CA9F912" w14:textId="77777777" w:rsidTr="006E3BBF">
        <w:trPr>
          <w:cantSplit/>
        </w:trPr>
        <w:tc>
          <w:tcPr>
            <w:tcW w:w="4435" w:type="dxa"/>
            <w:vAlign w:val="bottom"/>
          </w:tcPr>
          <w:p w14:paraId="2E996765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204CDB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8314C1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2641FD95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0355D" w:rsidRPr="007D2645" w14:paraId="7CDF10ED" w14:textId="77777777" w:rsidTr="006E3BBF">
        <w:trPr>
          <w:cantSplit/>
        </w:trPr>
        <w:tc>
          <w:tcPr>
            <w:tcW w:w="4435" w:type="dxa"/>
            <w:vAlign w:val="bottom"/>
          </w:tcPr>
          <w:p w14:paraId="2FC50D5E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9EA338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14:paraId="21E86D8B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85" w:type="dxa"/>
            <w:vAlign w:val="bottom"/>
          </w:tcPr>
          <w:p w14:paraId="6CBF2AEF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355D" w:rsidRPr="007D2645" w14:paraId="1E598CAE" w14:textId="77777777" w:rsidTr="006E3BBF">
        <w:trPr>
          <w:cantSplit/>
        </w:trPr>
        <w:tc>
          <w:tcPr>
            <w:tcW w:w="4435" w:type="dxa"/>
            <w:vAlign w:val="bottom"/>
          </w:tcPr>
          <w:p w14:paraId="149948EA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8EF360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1B96D3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1775D42D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0355D" w:rsidRPr="007D2645" w14:paraId="6F818796" w14:textId="77777777" w:rsidTr="001A7ED9">
        <w:trPr>
          <w:cantSplit/>
        </w:trPr>
        <w:tc>
          <w:tcPr>
            <w:tcW w:w="4435" w:type="dxa"/>
            <w:vAlign w:val="bottom"/>
          </w:tcPr>
          <w:p w14:paraId="6C76A9E1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FFF32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EEB7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BBC3F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55D" w:rsidRPr="007D2645" w14:paraId="4EC04C19" w14:textId="77777777" w:rsidTr="001A7ED9">
        <w:trPr>
          <w:cantSplit/>
        </w:trPr>
        <w:tc>
          <w:tcPr>
            <w:tcW w:w="4435" w:type="dxa"/>
            <w:vAlign w:val="bottom"/>
          </w:tcPr>
          <w:p w14:paraId="573B895D" w14:textId="77777777" w:rsidR="00B33493" w:rsidRPr="007D2645" w:rsidRDefault="00B33493" w:rsidP="006E3BB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1A900" w14:textId="6EA892B7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8D3447" w14:textId="333DFEFC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61B4203" w14:textId="58B541BD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C0355D" w:rsidRPr="007D2645" w14:paraId="20C86FE3" w14:textId="77777777" w:rsidTr="001A7ED9">
        <w:trPr>
          <w:cantSplit/>
        </w:trPr>
        <w:tc>
          <w:tcPr>
            <w:tcW w:w="4435" w:type="dxa"/>
            <w:vAlign w:val="bottom"/>
          </w:tcPr>
          <w:p w14:paraId="42344136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67E32" w14:textId="7D9E1112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C3E" w14:textId="4644D588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20577" w14:textId="4334C8E3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7D2645" w14:paraId="7CFB49E0" w14:textId="77777777" w:rsidTr="001A7ED9">
        <w:trPr>
          <w:cantSplit/>
        </w:trPr>
        <w:tc>
          <w:tcPr>
            <w:tcW w:w="4435" w:type="dxa"/>
            <w:vAlign w:val="bottom"/>
          </w:tcPr>
          <w:p w14:paraId="44792025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D30C9F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982028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331663B1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7D2645" w14:paraId="791A1F18" w14:textId="77777777" w:rsidTr="001A7ED9">
        <w:trPr>
          <w:cantSplit/>
        </w:trPr>
        <w:tc>
          <w:tcPr>
            <w:tcW w:w="4435" w:type="dxa"/>
            <w:vAlign w:val="bottom"/>
          </w:tcPr>
          <w:p w14:paraId="4F4E08A4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AE5590" w14:textId="628E42A1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91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413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157B48" w14:textId="1DB0ADED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312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374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879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92770AA" w14:textId="6CEAA4F8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403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788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454</w:t>
            </w:r>
          </w:p>
        </w:tc>
      </w:tr>
      <w:tr w:rsidR="00C0355D" w:rsidRPr="007D2645" w14:paraId="2981F925" w14:textId="77777777" w:rsidTr="001A7ED9">
        <w:trPr>
          <w:cantSplit/>
        </w:trPr>
        <w:tc>
          <w:tcPr>
            <w:tcW w:w="4435" w:type="dxa"/>
            <w:vAlign w:val="bottom"/>
          </w:tcPr>
          <w:p w14:paraId="7A27C6F0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07E2B1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9083BB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031A7833" w14:textId="5AA93368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C0355D" w:rsidRPr="007D2645" w14:paraId="6A65A66A" w14:textId="77777777" w:rsidTr="001A7ED9">
        <w:trPr>
          <w:cantSplit/>
        </w:trPr>
        <w:tc>
          <w:tcPr>
            <w:tcW w:w="4435" w:type="dxa"/>
            <w:vAlign w:val="bottom"/>
          </w:tcPr>
          <w:p w14:paraId="7A3FD842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ขาดทุนจากอัตราแลกเปลี่ยน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584852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DB64C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4AB705C8" w14:textId="098E9EC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7D2645" w14:paraId="686BC6EE" w14:textId="77777777" w:rsidTr="001A7ED9">
        <w:trPr>
          <w:cantSplit/>
        </w:trPr>
        <w:tc>
          <w:tcPr>
            <w:tcW w:w="4435" w:type="dxa"/>
            <w:vAlign w:val="bottom"/>
          </w:tcPr>
          <w:p w14:paraId="58AE2BC3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D1D053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31DCF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7BF7B1C5" w14:textId="7B26F0AF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7D2645" w14:paraId="56632D7B" w14:textId="77777777" w:rsidTr="001A7ED9">
        <w:trPr>
          <w:cantSplit/>
        </w:trPr>
        <w:tc>
          <w:tcPr>
            <w:tcW w:w="4435" w:type="dxa"/>
            <w:vAlign w:val="bottom"/>
          </w:tcPr>
          <w:p w14:paraId="09BB75C0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A0FFB1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7E2B4C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1500881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7D2645" w14:paraId="378B9D35" w14:textId="77777777" w:rsidTr="001A7ED9">
        <w:trPr>
          <w:cantSplit/>
        </w:trPr>
        <w:tc>
          <w:tcPr>
            <w:tcW w:w="4435" w:type="dxa"/>
            <w:vAlign w:val="bottom"/>
          </w:tcPr>
          <w:p w14:paraId="35D4A1C0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pacing w:val="-4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th-TH"/>
              </w:rPr>
              <w:t xml:space="preserve">   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4E02F7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0D48AC3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03D3" w14:textId="7656E91C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7D2645" w14:paraId="0DE22FA8" w14:textId="77777777" w:rsidTr="001A7ED9">
        <w:trPr>
          <w:cantSplit/>
        </w:trPr>
        <w:tc>
          <w:tcPr>
            <w:tcW w:w="4435" w:type="dxa"/>
            <w:vAlign w:val="bottom"/>
          </w:tcPr>
          <w:p w14:paraId="021ABA52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6A9AE1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C48155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27152" w14:textId="4C82FEF4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102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968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044</w:t>
            </w:r>
          </w:p>
        </w:tc>
      </w:tr>
      <w:tr w:rsidR="00C0355D" w:rsidRPr="007D2645" w14:paraId="14B5D046" w14:textId="77777777" w:rsidTr="001A7ED9">
        <w:trPr>
          <w:cantSplit/>
        </w:trPr>
        <w:tc>
          <w:tcPr>
            <w:tcW w:w="4435" w:type="dxa"/>
            <w:vAlign w:val="bottom"/>
          </w:tcPr>
          <w:p w14:paraId="394B03D8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DF37B5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68E41C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3D958" w14:textId="1AFA9E32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355D" w:rsidRPr="007D2645" w14:paraId="3B8E8ACB" w14:textId="77777777" w:rsidTr="001A7ED9">
        <w:trPr>
          <w:cantSplit/>
        </w:trPr>
        <w:tc>
          <w:tcPr>
            <w:tcW w:w="4435" w:type="dxa"/>
            <w:vAlign w:val="bottom"/>
          </w:tcPr>
          <w:p w14:paraId="1E03D5F6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34119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94864F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1491C" w14:textId="272F380F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88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531</w:t>
            </w:r>
            <w:r w:rsidR="00B33493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143</w:t>
            </w:r>
          </w:p>
        </w:tc>
      </w:tr>
      <w:tr w:rsidR="00C0355D" w:rsidRPr="007D2645" w14:paraId="0CB8B78D" w14:textId="77777777" w:rsidTr="001A7ED9">
        <w:trPr>
          <w:cantSplit/>
        </w:trPr>
        <w:tc>
          <w:tcPr>
            <w:tcW w:w="4435" w:type="dxa"/>
            <w:vAlign w:val="bottom"/>
          </w:tcPr>
          <w:p w14:paraId="666F5C7E" w14:textId="77777777" w:rsidR="00B33493" w:rsidRPr="007D2645" w:rsidRDefault="00B33493" w:rsidP="006E3BBF">
            <w:pPr>
              <w:ind w:left="10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3C4A4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FB67D3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B1385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55D" w:rsidRPr="007D2645" w14:paraId="26E4C28F" w14:textId="77777777" w:rsidTr="001A7ED9">
        <w:trPr>
          <w:cantSplit/>
        </w:trPr>
        <w:tc>
          <w:tcPr>
            <w:tcW w:w="4435" w:type="dxa"/>
            <w:vAlign w:val="bottom"/>
          </w:tcPr>
          <w:p w14:paraId="256654B8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CEF08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FAFE18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70F29FAE" w14:textId="77777777" w:rsidR="00B33493" w:rsidRPr="007D2645" w:rsidRDefault="00B33493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355D" w:rsidRPr="007D2645" w14:paraId="2E1EB9AC" w14:textId="77777777" w:rsidTr="001A7ED9">
        <w:trPr>
          <w:cantSplit/>
        </w:trPr>
        <w:tc>
          <w:tcPr>
            <w:tcW w:w="4435" w:type="dxa"/>
            <w:vAlign w:val="bottom"/>
          </w:tcPr>
          <w:p w14:paraId="3108B49A" w14:textId="77777777" w:rsidR="00B33493" w:rsidRPr="007D2645" w:rsidRDefault="00B33493" w:rsidP="006E3BBF">
            <w:pPr>
              <w:ind w:left="10" w:right="-72"/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GB"/>
              </w:rPr>
              <w:t>ณ จุดใดจุดหนึ่ง (</w:t>
            </w:r>
            <w:r w:rsidRPr="007D2645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point in time)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4AD1" w14:textId="0AF3404F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09B9" w14:textId="587E55B9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5B0DD" w14:textId="4C97B173" w:rsidR="00B33493" w:rsidRPr="007D2645" w:rsidRDefault="00F138FE" w:rsidP="006E3B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B33493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</w:tbl>
    <w:p w14:paraId="314EB329" w14:textId="6E56B9F4" w:rsidR="00046077" w:rsidRPr="007D2645" w:rsidRDefault="00046077">
      <w:pPr>
        <w:rPr>
          <w:rFonts w:ascii="Browallia New" w:hAnsi="Browallia New" w:cs="Browallia New"/>
          <w:sz w:val="28"/>
          <w:szCs w:val="28"/>
        </w:rPr>
      </w:pPr>
    </w:p>
    <w:p w14:paraId="3243CE86" w14:textId="77777777" w:rsidR="00B33493" w:rsidRPr="007D2645" w:rsidRDefault="00046077">
      <w:pPr>
        <w:rPr>
          <w:rFonts w:ascii="Browallia New" w:hAnsi="Browallia New" w:cs="Browallia New"/>
          <w:sz w:val="28"/>
          <w:szCs w:val="28"/>
        </w:rPr>
      </w:pPr>
      <w:r w:rsidRPr="007D2645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1BDE" w:rsidRPr="007D2645" w14:paraId="69E7621E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E2CBE" w14:textId="46651B08" w:rsidR="000E1BDE" w:rsidRPr="007D2645" w:rsidRDefault="00F138FE" w:rsidP="00FE0FB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E1BDE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E1BDE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6CAC04B8" w14:textId="77777777" w:rsidR="000E1BDE" w:rsidRPr="007D2645" w:rsidRDefault="000E1BDE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3DEF4C" w14:textId="77777777" w:rsidR="000E1BDE" w:rsidRPr="007D2645" w:rsidRDefault="00BE3DB6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  <w:r w:rsidR="0055706E" w:rsidRPr="007D2645">
        <w:rPr>
          <w:rFonts w:ascii="Browallia New" w:hAnsi="Browallia New" w:cs="Browallia New"/>
          <w:color w:val="000000"/>
          <w:sz w:val="28"/>
          <w:szCs w:val="28"/>
          <w:cs/>
        </w:rPr>
        <w:t>ผ่านกำไรขาดทุน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>ในแต่</w:t>
      </w:r>
      <w:r w:rsidR="000E1BDE" w:rsidRPr="007D2645">
        <w:rPr>
          <w:rFonts w:ascii="Browallia New" w:hAnsi="Browallia New" w:cs="Browallia New"/>
          <w:color w:val="000000"/>
          <w:sz w:val="28"/>
          <w:szCs w:val="28"/>
          <w:cs/>
        </w:rPr>
        <w:t xml:space="preserve">ละระดับ </w:t>
      </w:r>
    </w:p>
    <w:p w14:paraId="4911F22D" w14:textId="77777777" w:rsidR="000655DA" w:rsidRPr="007D2645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53"/>
        <w:gridCol w:w="6"/>
      </w:tblGrid>
      <w:tr w:rsidR="000655DA" w:rsidRPr="007D2645" w14:paraId="26BE2083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508491B2" w14:textId="77777777" w:rsidR="000655DA" w:rsidRPr="007D2645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4258" w14:textId="77777777" w:rsidR="000655DA" w:rsidRPr="007D2645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1EBBD3EE" w14:textId="77777777" w:rsidR="000655DA" w:rsidRPr="007D2645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55DA" w:rsidRPr="007D2645" w14:paraId="1B421EE9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66F20D44" w14:textId="77777777" w:rsidR="000655DA" w:rsidRPr="007D2645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D513" w14:textId="5274F8AA" w:rsidR="000655DA" w:rsidRPr="007D2645" w:rsidRDefault="000655DA" w:rsidP="004F5C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F138FE" w:rsidRPr="00F138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0655DA" w:rsidRPr="007D2645" w14:paraId="799538CB" w14:textId="77777777" w:rsidTr="006B2E5C">
        <w:trPr>
          <w:cantSplit/>
        </w:trPr>
        <w:tc>
          <w:tcPr>
            <w:tcW w:w="6210" w:type="dxa"/>
            <w:vAlign w:val="bottom"/>
          </w:tcPr>
          <w:p w14:paraId="52A87E6D" w14:textId="77777777" w:rsidR="000655DA" w:rsidRPr="007D2645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506F4C4" w14:textId="77777777" w:rsidR="000655DA" w:rsidRPr="007D2645" w:rsidRDefault="000655DA" w:rsidP="00084975">
            <w:pPr>
              <w:ind w:left="-1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gridSpan w:val="2"/>
            <w:vAlign w:val="bottom"/>
          </w:tcPr>
          <w:p w14:paraId="16E8BC87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655DA" w:rsidRPr="007D2645" w14:paraId="4EAA888E" w14:textId="77777777" w:rsidTr="006B2E5C">
        <w:trPr>
          <w:cantSplit/>
        </w:trPr>
        <w:tc>
          <w:tcPr>
            <w:tcW w:w="6210" w:type="dxa"/>
            <w:vAlign w:val="bottom"/>
          </w:tcPr>
          <w:p w14:paraId="6CB0B4F6" w14:textId="77777777" w:rsidR="000655DA" w:rsidRPr="007D2645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1B2CE3" w14:textId="6B2EDE7E" w:rsidR="000655DA" w:rsidRPr="007D2645" w:rsidRDefault="00F138FE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gridSpan w:val="2"/>
            <w:vAlign w:val="bottom"/>
          </w:tcPr>
          <w:p w14:paraId="7795F37A" w14:textId="107B6610" w:rsidR="000655DA" w:rsidRPr="007D2645" w:rsidRDefault="00F138FE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655DA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55DA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</w:tr>
      <w:tr w:rsidR="000655DA" w:rsidRPr="007D2645" w14:paraId="5B4287ED" w14:textId="77777777" w:rsidTr="006B2E5C">
        <w:trPr>
          <w:cantSplit/>
        </w:trPr>
        <w:tc>
          <w:tcPr>
            <w:tcW w:w="6210" w:type="dxa"/>
            <w:vAlign w:val="bottom"/>
          </w:tcPr>
          <w:p w14:paraId="7F458586" w14:textId="77777777" w:rsidR="000655DA" w:rsidRPr="007D2645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92072FF" w14:textId="7AA64819" w:rsidR="000655DA" w:rsidRPr="007D2645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59" w:type="dxa"/>
            <w:gridSpan w:val="2"/>
            <w:vAlign w:val="bottom"/>
          </w:tcPr>
          <w:p w14:paraId="5CE86A4A" w14:textId="32A57FA2" w:rsidR="000655DA" w:rsidRPr="007D2645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655DA" w:rsidRPr="007D2645" w14:paraId="3D2A7C29" w14:textId="77777777" w:rsidTr="006B2E5C">
        <w:trPr>
          <w:cantSplit/>
        </w:trPr>
        <w:tc>
          <w:tcPr>
            <w:tcW w:w="6210" w:type="dxa"/>
            <w:vAlign w:val="bottom"/>
          </w:tcPr>
          <w:p w14:paraId="22657048" w14:textId="77777777" w:rsidR="000655DA" w:rsidRPr="007D2645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8914430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F1AA98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55DA" w:rsidRPr="007D2645" w14:paraId="1BA40B8F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21E9FCCD" w14:textId="77777777" w:rsidR="000655DA" w:rsidRPr="007D2645" w:rsidRDefault="000655DA" w:rsidP="000655DA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3F806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F9ED6D2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7D2645" w14:paraId="4C0F6F21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7F5C3B8C" w14:textId="77777777" w:rsidR="000655DA" w:rsidRPr="007D2645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5875" w14:textId="3D283433" w:rsidR="000655DA" w:rsidRPr="007D2645" w:rsidRDefault="00997144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AFF37E1" w14:textId="27CD2AC6" w:rsidR="000655DA" w:rsidRPr="007D2645" w:rsidRDefault="00F138FE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DB5693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DB5693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</w:tr>
      <w:tr w:rsidR="000655DA" w:rsidRPr="007D2645" w14:paraId="0A2AFF84" w14:textId="77777777" w:rsidTr="006B2E5C">
        <w:trPr>
          <w:cantSplit/>
        </w:trPr>
        <w:tc>
          <w:tcPr>
            <w:tcW w:w="6210" w:type="dxa"/>
            <w:vAlign w:val="bottom"/>
          </w:tcPr>
          <w:p w14:paraId="07272E44" w14:textId="77777777" w:rsidR="000655DA" w:rsidRPr="007D2645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A20D" w14:textId="77777777" w:rsidR="000655DA" w:rsidRPr="007D2645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6237ACE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7D2645" w14:paraId="474646F5" w14:textId="77777777" w:rsidTr="006B2E5C">
        <w:trPr>
          <w:cantSplit/>
        </w:trPr>
        <w:tc>
          <w:tcPr>
            <w:tcW w:w="6210" w:type="dxa"/>
            <w:vAlign w:val="bottom"/>
          </w:tcPr>
          <w:p w14:paraId="2E9913CA" w14:textId="77777777" w:rsidR="000655DA" w:rsidRPr="007D2645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7D264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9905FF" w14:textId="77777777" w:rsidR="000655DA" w:rsidRPr="007D2645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7EAC5" w14:textId="77777777" w:rsidR="000655DA" w:rsidRPr="007D2645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655DA" w:rsidRPr="007D2645" w14:paraId="1F31B35A" w14:textId="77777777" w:rsidTr="006B2E5C">
        <w:trPr>
          <w:cantSplit/>
        </w:trPr>
        <w:tc>
          <w:tcPr>
            <w:tcW w:w="6210" w:type="dxa"/>
            <w:vAlign w:val="bottom"/>
          </w:tcPr>
          <w:p w14:paraId="6E1CF21A" w14:textId="77777777" w:rsidR="000655DA" w:rsidRPr="007D2645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80CC20" w14:textId="2357202F" w:rsidR="000655DA" w:rsidRPr="007D2645" w:rsidRDefault="00F138FE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894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</w:p>
        </w:tc>
        <w:tc>
          <w:tcPr>
            <w:tcW w:w="1559" w:type="dxa"/>
            <w:gridSpan w:val="2"/>
            <w:vAlign w:val="bottom"/>
          </w:tcPr>
          <w:p w14:paraId="5323CB0E" w14:textId="05390C93" w:rsidR="000655DA" w:rsidRPr="007D2645" w:rsidRDefault="00F138FE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DB5693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</w:tr>
      <w:tr w:rsidR="00210272" w:rsidRPr="007D2645" w14:paraId="63C02A36" w14:textId="77777777" w:rsidTr="006B2E5C">
        <w:trPr>
          <w:cantSplit/>
        </w:trPr>
        <w:tc>
          <w:tcPr>
            <w:tcW w:w="6210" w:type="dxa"/>
            <w:vAlign w:val="bottom"/>
          </w:tcPr>
          <w:p w14:paraId="082E04C4" w14:textId="4D1D4C3A" w:rsidR="00210272" w:rsidRPr="007D2645" w:rsidRDefault="00465E83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7988ED" w14:textId="715A1C0F" w:rsidR="00210272" w:rsidRPr="007D2645" w:rsidRDefault="00F138FE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59" w:type="dxa"/>
            <w:gridSpan w:val="2"/>
            <w:vAlign w:val="bottom"/>
          </w:tcPr>
          <w:p w14:paraId="1986CF01" w14:textId="68BBC197" w:rsidR="00210272" w:rsidRPr="007D2645" w:rsidRDefault="00465E83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0BA4050" w14:textId="77777777" w:rsidR="000655DA" w:rsidRPr="007D2645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4214E2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7D264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ข้อสมมติฐานหลักของมูลค่ายุติธรรม</w:t>
      </w:r>
    </w:p>
    <w:p w14:paraId="4627D115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8CE834" w14:textId="2AC772C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สินทรัพย์และหนี้สินอนุพันธ์</w:t>
      </w:r>
      <w:r w:rsidR="001D32BB" w:rsidRPr="007D2645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F138FE" w:rsidRPr="00F138F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</w:p>
    <w:p w14:paraId="38B4B0A3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93B54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7D264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การโอนระหว่างระดับชั้นของมูลค่ายุติธรรม</w:t>
      </w:r>
    </w:p>
    <w:p w14:paraId="3C95C9DA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96D7CD9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ในระหว่างงวดกลุ่มกิจการไม่มีการโอนระหว่างลำดับชั้นมูลค่ายุติธรรม</w:t>
      </w:r>
    </w:p>
    <w:p w14:paraId="585B63B4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0CC62F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7D264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ขั้นตอนการประเมินมูลค่ายุติธรรม</w:t>
      </w:r>
    </w:p>
    <w:p w14:paraId="161BD218" w14:textId="77777777" w:rsidR="00CE4B13" w:rsidRPr="007D2645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578E1A" w14:textId="77777777" w:rsidR="00CE4B13" w:rsidRPr="00D42CD7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42CD7">
        <w:rPr>
          <w:rFonts w:ascii="Browallia New" w:hAnsi="Browallia New" w:cs="Browallia New"/>
          <w:sz w:val="28"/>
          <w:szCs w:val="28"/>
          <w:cs/>
        </w:rPr>
        <w:t>การประชุมระหว่างผู้อำนวยการสายการเงิน (</w:t>
      </w:r>
      <w:r w:rsidRPr="00D42CD7">
        <w:rPr>
          <w:rFonts w:ascii="Browallia New" w:hAnsi="Browallia New" w:cs="Browallia New"/>
          <w:sz w:val="28"/>
          <w:szCs w:val="28"/>
        </w:rPr>
        <w:t xml:space="preserve">CFO) </w:t>
      </w:r>
      <w:r w:rsidR="00A60384" w:rsidRPr="00D42CD7">
        <w:rPr>
          <w:rFonts w:ascii="Browallia New" w:hAnsi="Browallia New" w:cs="Browallia New"/>
          <w:sz w:val="28"/>
          <w:szCs w:val="28"/>
          <w:cs/>
        </w:rPr>
        <w:t>และ</w:t>
      </w:r>
      <w:r w:rsidRPr="00D42CD7">
        <w:rPr>
          <w:rFonts w:ascii="Browallia New" w:hAnsi="Browallia New" w:cs="Browallia New"/>
          <w:sz w:val="28"/>
          <w:szCs w:val="28"/>
          <w:cs/>
        </w:rPr>
        <w:t>คณะกรรมการบริหารจะหารือเกี่ยวกับกระบวนการประเมินและผลลัพธ์อย่างน้อยทุกไตรมาส</w:t>
      </w:r>
    </w:p>
    <w:p w14:paraId="6DF35BCD" w14:textId="77777777" w:rsidR="00CE4B13" w:rsidRPr="007D2645" w:rsidRDefault="00CE4B13" w:rsidP="000F6E3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15B7F1" w14:textId="77777777" w:rsidR="00CE4B13" w:rsidRPr="007D2645" w:rsidRDefault="00CE4B13" w:rsidP="00FE0FB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645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และมีอัตราดอกเบี้ยใกล้เคียงกับอัตราดอกเบี้ยในตลาด</w:t>
      </w:r>
      <w:r w:rsidRPr="007D2645">
        <w:rPr>
          <w:rFonts w:ascii="Browallia New" w:hAnsi="Browallia New" w:cs="Browallia New"/>
          <w:sz w:val="28"/>
          <w:szCs w:val="28"/>
          <w:cs/>
        </w:rPr>
        <w:t xml:space="preserve"> ซึ่งมูลค่ายุติธรรมของสินทรัพย์ทางการเงินและหนี้สินทางการเงินส่วนใหญ่ใกล้เคียงกับมูลค่าตามบัญชี</w:t>
      </w:r>
    </w:p>
    <w:p w14:paraId="583E64C0" w14:textId="77777777" w:rsidR="008B6762" w:rsidRPr="007D2645" w:rsidRDefault="000655DA" w:rsidP="00CE4B13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D2645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AAC" w:rsidRPr="007D2645" w14:paraId="1FDCE94B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AC0F89" w14:textId="43867508" w:rsidR="00A77AAC" w:rsidRPr="007D2645" w:rsidRDefault="00A77AAC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F138FE"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8EE92B9" w14:textId="77777777" w:rsidR="00A77AAC" w:rsidRPr="007D2645" w:rsidRDefault="00A77AAC" w:rsidP="00991975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40"/>
        <w:gridCol w:w="1670"/>
        <w:gridCol w:w="1440"/>
        <w:gridCol w:w="1670"/>
        <w:gridCol w:w="1440"/>
      </w:tblGrid>
      <w:tr w:rsidR="000D0A84" w:rsidRPr="007D2645" w14:paraId="186806A1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7FB10D" w14:textId="77777777" w:rsidR="000D0A84" w:rsidRPr="007D2645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24A8" w14:textId="77777777" w:rsidR="000D0A84" w:rsidRPr="007D2645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2E7EC" w14:textId="77777777" w:rsidR="000D0A84" w:rsidRPr="007D2645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D0A84" w:rsidRPr="007D2645" w14:paraId="6F38DEF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69D3034F" w14:textId="77777777" w:rsidR="000D0A84" w:rsidRPr="007D2645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F32F013" w14:textId="77777777" w:rsidR="000D0A84" w:rsidRPr="007D2645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E4D7" w14:textId="77777777" w:rsidR="000D0A84" w:rsidRPr="007D2645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C7E113" w14:textId="77777777" w:rsidR="000D0A84" w:rsidRPr="007D2645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26EFE" w14:textId="77777777" w:rsidR="000D0A84" w:rsidRPr="007D2645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D0A84" w:rsidRPr="007D2645" w14:paraId="59B629B7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CF6C25" w14:textId="77777777" w:rsidR="000D0A84" w:rsidRPr="007D2645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7774B85B" w14:textId="45EEC309" w:rsidR="000D0A84" w:rsidRPr="007D2645" w:rsidRDefault="00F138FE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53D17112" w14:textId="1F996A3E" w:rsidR="000D0A84" w:rsidRPr="007D2645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B9CAD" w14:textId="373C5A35" w:rsidR="000D0A84" w:rsidRPr="007D2645" w:rsidRDefault="00F138FE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7DE66A37" w14:textId="628D8277" w:rsidR="000D0A84" w:rsidRPr="007D2645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0B85CA3A" w14:textId="16AC8066" w:rsidR="00232527" w:rsidRPr="007D2645" w:rsidRDefault="00F138FE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26ABCB7E" w14:textId="4328D9DB" w:rsidR="000D0A84" w:rsidRPr="007D2645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AA71FF" w14:textId="45C66682" w:rsidR="000D0A84" w:rsidRPr="007D2645" w:rsidRDefault="00F138FE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50E41994" w14:textId="0C653A58" w:rsidR="000D0A84" w:rsidRPr="007D2645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D0A84" w:rsidRPr="007D2645" w14:paraId="57D9682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3C6B4159" w14:textId="77777777" w:rsidR="000D0A84" w:rsidRPr="007D2645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79B6D470" w14:textId="77777777" w:rsidR="000D0A84" w:rsidRPr="007D2645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600B61C" w14:textId="77777777" w:rsidR="000D0A84" w:rsidRPr="007D2645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4573FE5" w14:textId="77777777" w:rsidR="000D0A84" w:rsidRPr="007D2645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23AE112" w14:textId="77777777" w:rsidR="000D0A84" w:rsidRPr="007D2645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0A84" w:rsidRPr="007D2645" w14:paraId="622C0803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4A7E4AE8" w14:textId="77777777" w:rsidR="000D0A84" w:rsidRPr="007D2645" w:rsidRDefault="000D0A84" w:rsidP="006208D6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C87D6" w14:textId="77777777" w:rsidR="000D0A84" w:rsidRPr="007D2645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099C" w14:textId="77777777" w:rsidR="000D0A84" w:rsidRPr="007D2645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A2F3" w14:textId="77777777" w:rsidR="000D0A84" w:rsidRPr="007D2645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53918" w14:textId="77777777" w:rsidR="000D0A84" w:rsidRPr="007D2645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F46D1" w:rsidRPr="007D2645" w14:paraId="28B87E14" w14:textId="77777777" w:rsidTr="009371BB">
        <w:trPr>
          <w:cantSplit/>
          <w:trHeight w:val="20"/>
        </w:trPr>
        <w:tc>
          <w:tcPr>
            <w:tcW w:w="3340" w:type="dxa"/>
          </w:tcPr>
          <w:p w14:paraId="4E3C4111" w14:textId="77777777" w:rsidR="00EF46D1" w:rsidRPr="007D2645" w:rsidRDefault="00EF46D1" w:rsidP="00EF46D1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7D26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78990B2E" w14:textId="19766575" w:rsidR="00EF46D1" w:rsidRPr="007D2645" w:rsidRDefault="00F138FE" w:rsidP="00EF4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997144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997144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224ED408" w14:textId="35D4AF92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EF46D1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EF46D1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528F52C" w14:textId="74B5EF27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997144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997144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vAlign w:val="bottom"/>
          </w:tcPr>
          <w:p w14:paraId="4F5270A6" w14:textId="27B557C9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F46D1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F46D1" w:rsidRPr="007D26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EF46D1" w:rsidRPr="007D2645" w14:paraId="2CA89E51" w14:textId="77777777" w:rsidTr="009371BB">
        <w:trPr>
          <w:cantSplit/>
          <w:trHeight w:val="20"/>
        </w:trPr>
        <w:tc>
          <w:tcPr>
            <w:tcW w:w="3340" w:type="dxa"/>
            <w:hideMark/>
          </w:tcPr>
          <w:p w14:paraId="039CFCFA" w14:textId="77777777" w:rsidR="00EF46D1" w:rsidRPr="007D2645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B566" w14:textId="033522EB" w:rsidR="00EF46D1" w:rsidRPr="007D2645" w:rsidRDefault="00997144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8D4D6" w14:textId="1A462C4B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9D3DD" w14:textId="32B35D91" w:rsidR="00EF46D1" w:rsidRPr="007D2645" w:rsidRDefault="00997144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168A6" w14:textId="44DB5DB2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F46D1" w:rsidRPr="007D2645" w14:paraId="1A1F4AEB" w14:textId="77777777" w:rsidTr="00D00B5E">
        <w:trPr>
          <w:cantSplit/>
          <w:trHeight w:val="20"/>
        </w:trPr>
        <w:tc>
          <w:tcPr>
            <w:tcW w:w="3340" w:type="dxa"/>
            <w:hideMark/>
          </w:tcPr>
          <w:p w14:paraId="5BCE668F" w14:textId="77777777" w:rsidR="00EF46D1" w:rsidRPr="007D2645" w:rsidRDefault="00EF46D1" w:rsidP="00EF46D1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173B0" w14:textId="42A940FC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FFE475" w14:textId="2D974C9E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C14D9" w14:textId="159974DA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8B973" w14:textId="0EB62C48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  <w:tr w:rsidR="00EF46D1" w:rsidRPr="007D2645" w14:paraId="3DEAB24B" w14:textId="77777777" w:rsidTr="00D00B5E">
        <w:trPr>
          <w:cantSplit/>
          <w:trHeight w:val="20"/>
        </w:trPr>
        <w:tc>
          <w:tcPr>
            <w:tcW w:w="3340" w:type="dxa"/>
            <w:vAlign w:val="bottom"/>
          </w:tcPr>
          <w:p w14:paraId="3D89E08E" w14:textId="77777777" w:rsidR="00EF46D1" w:rsidRPr="007D2645" w:rsidRDefault="00EF46D1" w:rsidP="00EF46D1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D78707D" w14:textId="77777777" w:rsidR="00EF46D1" w:rsidRPr="007D2645" w:rsidRDefault="00EF46D1" w:rsidP="00EF46D1">
            <w:pPr>
              <w:tabs>
                <w:tab w:val="left" w:pos="1243"/>
                <w:tab w:val="left" w:pos="90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0617F" w14:textId="77777777" w:rsidR="00EF46D1" w:rsidRPr="007D2645" w:rsidRDefault="00EF46D1" w:rsidP="00BE5B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1829292B" w14:textId="77777777" w:rsidR="00EF46D1" w:rsidRPr="007D2645" w:rsidRDefault="00EF46D1" w:rsidP="00EF46D1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D1CE6" w14:textId="77777777" w:rsidR="00EF46D1" w:rsidRPr="007D2645" w:rsidRDefault="00EF46D1" w:rsidP="00EF46D1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F46D1" w:rsidRPr="007D2645" w14:paraId="16B48711" w14:textId="77777777" w:rsidTr="00D00B5E">
        <w:trPr>
          <w:cantSplit/>
          <w:trHeight w:val="20"/>
        </w:trPr>
        <w:tc>
          <w:tcPr>
            <w:tcW w:w="3340" w:type="dxa"/>
          </w:tcPr>
          <w:p w14:paraId="6FC6C222" w14:textId="77777777" w:rsidR="00EF46D1" w:rsidRPr="007D2645" w:rsidRDefault="00EF46D1" w:rsidP="00964EC9">
            <w:pPr>
              <w:tabs>
                <w:tab w:val="left" w:pos="800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7D264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371278DB" w14:textId="4C4AA51F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vAlign w:val="center"/>
          </w:tcPr>
          <w:p w14:paraId="5AB32F9E" w14:textId="4FA6032D" w:rsidR="00EF46D1" w:rsidRPr="007D2645" w:rsidRDefault="00F138FE" w:rsidP="00BE5B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273693DF" w14:textId="62A9829D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="00997144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vAlign w:val="center"/>
          </w:tcPr>
          <w:p w14:paraId="73D392D2" w14:textId="329BFBBA" w:rsidR="00EF46D1" w:rsidRPr="007D2645" w:rsidRDefault="00F138FE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EF46D1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  <w:tr w:rsidR="00EF46D1" w:rsidRPr="007D2645" w14:paraId="4C785E1B" w14:textId="77777777" w:rsidTr="00D00B5E">
        <w:trPr>
          <w:cantSplit/>
          <w:trHeight w:val="20"/>
        </w:trPr>
        <w:tc>
          <w:tcPr>
            <w:tcW w:w="3340" w:type="dxa"/>
          </w:tcPr>
          <w:p w14:paraId="0542130E" w14:textId="49FA586B" w:rsidR="00EF46D1" w:rsidRPr="007D2645" w:rsidRDefault="00EF46D1" w:rsidP="00964EC9">
            <w:pPr>
              <w:tabs>
                <w:tab w:val="left" w:pos="800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52E1C1F2" w14:textId="5DF7A7AD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DA5428" w14:textId="1E312225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center"/>
          </w:tcPr>
          <w:p w14:paraId="07DB43F3" w14:textId="5EF2A858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A6459" w14:textId="77FDCEC7" w:rsidR="00EF46D1" w:rsidRPr="007D2645" w:rsidRDefault="00EF46D1" w:rsidP="00EF4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64EC9" w:rsidRPr="007D2645" w14:paraId="70DFB1D8" w14:textId="77777777" w:rsidTr="00D00B5E">
        <w:trPr>
          <w:cantSplit/>
          <w:trHeight w:val="20"/>
        </w:trPr>
        <w:tc>
          <w:tcPr>
            <w:tcW w:w="3340" w:type="dxa"/>
          </w:tcPr>
          <w:p w14:paraId="101746FF" w14:textId="633762F2" w:rsidR="00964EC9" w:rsidRPr="007D2645" w:rsidRDefault="00964EC9" w:rsidP="00964EC9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</w:rPr>
              <w:t xml:space="preserve">                 (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D264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D264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680B70C3" w14:textId="030A2317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9F1D7A9" w14:textId="36F0E2AD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6DEB3AAB" w14:textId="2E9210E7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vAlign w:val="center"/>
          </w:tcPr>
          <w:p w14:paraId="7436AEE0" w14:textId="3D61A956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</w:tr>
      <w:tr w:rsidR="00964EC9" w:rsidRPr="007D2645" w14:paraId="2F33082C" w14:textId="77777777" w:rsidTr="00D00B5E">
        <w:trPr>
          <w:cantSplit/>
          <w:trHeight w:val="20"/>
        </w:trPr>
        <w:tc>
          <w:tcPr>
            <w:tcW w:w="3340" w:type="dxa"/>
          </w:tcPr>
          <w:p w14:paraId="68969FF7" w14:textId="77777777" w:rsidR="00964EC9" w:rsidRPr="007D2645" w:rsidRDefault="00964EC9" w:rsidP="00964EC9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A9C8" w14:textId="5DA15F5B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562CE" w14:textId="3CF5D6F0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C4A22" w14:textId="2FA31D6B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34D743" w14:textId="42B2DB9E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64EC9" w:rsidRPr="007D2645" w14:paraId="23C36646" w14:textId="77777777" w:rsidTr="000601B2">
        <w:trPr>
          <w:cantSplit/>
          <w:trHeight w:val="20"/>
        </w:trPr>
        <w:tc>
          <w:tcPr>
            <w:tcW w:w="3340" w:type="dxa"/>
          </w:tcPr>
          <w:p w14:paraId="53CD49DD" w14:textId="77777777" w:rsidR="00964EC9" w:rsidRPr="007D2645" w:rsidRDefault="00964EC9" w:rsidP="00964EC9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รวมลูกหนี้อื่น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780E0" w14:textId="5D06B55B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BFD5" w14:textId="6BF028A7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C71989" w14:textId="3E861C21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575E" w14:textId="10984A64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</w:tr>
      <w:tr w:rsidR="00964EC9" w:rsidRPr="007D2645" w14:paraId="46925F45" w14:textId="77777777" w:rsidTr="003B7E22">
        <w:trPr>
          <w:cantSplit/>
          <w:trHeight w:val="20"/>
        </w:trPr>
        <w:tc>
          <w:tcPr>
            <w:tcW w:w="3340" w:type="dxa"/>
          </w:tcPr>
          <w:p w14:paraId="1A375CF4" w14:textId="77777777" w:rsidR="00964EC9" w:rsidRPr="007D2645" w:rsidRDefault="00964EC9" w:rsidP="00964EC9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58F5C818" w14:textId="77777777" w:rsidR="00964EC9" w:rsidRPr="007D2645" w:rsidRDefault="00964EC9" w:rsidP="00964E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172F" w14:textId="77777777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6285770" w14:textId="77777777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F5D13" w14:textId="77777777" w:rsidR="00964EC9" w:rsidRPr="007D2645" w:rsidRDefault="00964EC9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64EC9" w:rsidRPr="007D2645" w14:paraId="16E09363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785DAAD6" w14:textId="77777777" w:rsidR="00964EC9" w:rsidRPr="007D2645" w:rsidRDefault="00964EC9" w:rsidP="00964EC9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70" w:type="dxa"/>
            <w:shd w:val="clear" w:color="auto" w:fill="FAFAFA"/>
          </w:tcPr>
          <w:p w14:paraId="3C6FCC9A" w14:textId="3F50DC03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vAlign w:val="center"/>
          </w:tcPr>
          <w:p w14:paraId="28090956" w14:textId="60F713AC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DB7F677" w14:textId="2391E9A3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0" w:type="dxa"/>
            <w:vAlign w:val="center"/>
          </w:tcPr>
          <w:p w14:paraId="15772559" w14:textId="79157C2B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964EC9" w:rsidRPr="007D2645" w14:paraId="3FA8691F" w14:textId="77777777" w:rsidTr="003B7E22">
        <w:trPr>
          <w:cantSplit/>
          <w:trHeight w:val="20"/>
        </w:trPr>
        <w:tc>
          <w:tcPr>
            <w:tcW w:w="3340" w:type="dxa"/>
          </w:tcPr>
          <w:p w14:paraId="4082FE74" w14:textId="695F923A" w:rsidR="00964EC9" w:rsidRPr="007D2645" w:rsidRDefault="00964EC9" w:rsidP="00964EC9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เงินมัดจำ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และเงินค้ำประกัน</w:t>
            </w:r>
          </w:p>
        </w:tc>
        <w:tc>
          <w:tcPr>
            <w:tcW w:w="1670" w:type="dxa"/>
            <w:shd w:val="clear" w:color="auto" w:fill="FAFAFA"/>
          </w:tcPr>
          <w:p w14:paraId="7C687889" w14:textId="207ECBC7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vAlign w:val="center"/>
          </w:tcPr>
          <w:p w14:paraId="4EE51C26" w14:textId="7F26D59A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675CBB9" w14:textId="350D3DBF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vAlign w:val="center"/>
          </w:tcPr>
          <w:p w14:paraId="301563F5" w14:textId="65FD09D8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</w:tr>
      <w:tr w:rsidR="00964EC9" w:rsidRPr="007D2645" w14:paraId="65A40D03" w14:textId="77777777" w:rsidTr="003B7E22">
        <w:trPr>
          <w:cantSplit/>
          <w:trHeight w:val="20"/>
        </w:trPr>
        <w:tc>
          <w:tcPr>
            <w:tcW w:w="3340" w:type="dxa"/>
          </w:tcPr>
          <w:p w14:paraId="3AD5B02A" w14:textId="77777777" w:rsidR="00964EC9" w:rsidRPr="007D2645" w:rsidRDefault="00964EC9" w:rsidP="00964EC9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2D4164C" w14:textId="49EC4A9B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vAlign w:val="center"/>
          </w:tcPr>
          <w:p w14:paraId="0D682FB0" w14:textId="0F64BAC2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0FA30C0" w14:textId="126D7287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vAlign w:val="center"/>
          </w:tcPr>
          <w:p w14:paraId="492D3055" w14:textId="1D07072B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</w:tr>
      <w:tr w:rsidR="00964EC9" w:rsidRPr="007D2645" w14:paraId="5EB43D30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619407A7" w14:textId="77777777" w:rsidR="00964EC9" w:rsidRPr="007D2645" w:rsidRDefault="00964EC9" w:rsidP="00964EC9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6A29" w14:textId="2F6676C1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709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536E3A" w14:textId="4ACE97D5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87DEA" w14:textId="0F9D6250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C3417D" w14:textId="420A5C16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</w:p>
        </w:tc>
      </w:tr>
      <w:tr w:rsidR="00964EC9" w:rsidRPr="007D2645" w14:paraId="69BBC9F3" w14:textId="77777777" w:rsidTr="003B7E22">
        <w:trPr>
          <w:cantSplit/>
          <w:trHeight w:val="20"/>
        </w:trPr>
        <w:tc>
          <w:tcPr>
            <w:tcW w:w="3340" w:type="dxa"/>
          </w:tcPr>
          <w:p w14:paraId="439C401E" w14:textId="690065FE" w:rsidR="00964EC9" w:rsidRPr="007D2645" w:rsidRDefault="00964EC9" w:rsidP="00964EC9">
            <w:pPr>
              <w:tabs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รวมลูกหนี้การค้าและลูกหนี้อื่น 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D26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8508" w14:textId="7B34576D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05E59" w14:textId="2F61BF17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03907" w14:textId="5D0ACBCC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879F7" w14:textId="6765101C" w:rsidR="00964EC9" w:rsidRPr="007D2645" w:rsidRDefault="00F138FE" w:rsidP="00964E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  <w:r w:rsidR="00964EC9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</w:tr>
    </w:tbl>
    <w:p w14:paraId="5A45648D" w14:textId="77777777" w:rsidR="00F6734C" w:rsidRPr="007D2645" w:rsidRDefault="00F6734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A7AE3D2" w14:textId="7D60CA20" w:rsidR="0037011B" w:rsidRPr="007D2645" w:rsidRDefault="0037011B" w:rsidP="0037011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ณ วันที่ </w:t>
      </w:r>
      <w:r w:rsidR="00F138FE" w:rsidRPr="00F138FE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0B2D2E" w:rsidRPr="007D264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0B2D2E" w:rsidRPr="007D2645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8D76EB"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  <w:r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-</w:t>
      </w:r>
      <w:r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B91387" w:rsidRPr="007D2645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br/>
      </w:r>
      <w:r w:rsidRPr="007D264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5493C483" w14:textId="77777777" w:rsidR="002E5E6D" w:rsidRPr="007D2645" w:rsidRDefault="002E5E6D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00F1A14" w14:textId="224BE4C3" w:rsidR="00080828" w:rsidRPr="007D2645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="00792684" w:rsidRPr="007D2645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0E686123" w14:textId="77777777" w:rsidR="00080828" w:rsidRPr="007D2645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670"/>
        <w:gridCol w:w="1440"/>
        <w:gridCol w:w="1670"/>
        <w:gridCol w:w="1440"/>
      </w:tblGrid>
      <w:tr w:rsidR="00080828" w:rsidRPr="007D2645" w14:paraId="729523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5633688" w14:textId="77777777" w:rsidR="00080828" w:rsidRPr="007D2645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FEFCC" w14:textId="77777777" w:rsidR="00080828" w:rsidRPr="007D2645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50A1" w14:textId="77777777" w:rsidR="00080828" w:rsidRPr="007D2645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0828" w:rsidRPr="007D2645" w14:paraId="468AEF28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E7CFF03" w14:textId="77777777" w:rsidR="00080828" w:rsidRPr="007D2645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C4FFE03" w14:textId="77777777" w:rsidR="00080828" w:rsidRPr="007D2645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0B6D2" w14:textId="77777777" w:rsidR="00080828" w:rsidRPr="007D2645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9026857" w14:textId="77777777" w:rsidR="00080828" w:rsidRPr="007D2645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9811D" w14:textId="77777777" w:rsidR="00080828" w:rsidRPr="007D2645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80828" w:rsidRPr="007D2645" w14:paraId="7D6920B3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B059F28" w14:textId="77777777" w:rsidR="00080828" w:rsidRPr="007D2645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01B7A245" w14:textId="4E68AA30" w:rsidR="00080828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7CD8D148" w14:textId="31786864" w:rsidR="00080828" w:rsidRPr="007D2645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1BB69" w14:textId="19C76AE7" w:rsidR="00080828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0828" w:rsidRPr="007D26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828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02DF661E" w14:textId="69B30FE3" w:rsidR="00080828" w:rsidRPr="007D2645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4F5D3E80" w14:textId="10B8DDC0" w:rsidR="00232527" w:rsidRPr="007D2645" w:rsidRDefault="00F138FE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473397C8" w14:textId="2BD1F2CA" w:rsidR="00080828" w:rsidRPr="007D2645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152B7FD" w14:textId="53903BC3" w:rsidR="00080828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80828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80828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80828" w:rsidRPr="007D2645" w14:paraId="42F602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5187148" w14:textId="77777777" w:rsidR="00080828" w:rsidRPr="007D2645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5BEB38B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AB3EA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FD4D860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D8F7A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80828" w:rsidRPr="007D2645" w14:paraId="10A87CBB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72C7F7E5" w14:textId="77777777" w:rsidR="00080828" w:rsidRPr="007D2645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C7E0665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ACA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FA1DD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19B1E" w14:textId="77777777" w:rsidR="00080828" w:rsidRPr="007D2645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64A0B" w:rsidRPr="007D2645" w14:paraId="20B19958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2AC5D991" w14:textId="77777777" w:rsidR="00164A0B" w:rsidRPr="007D2645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70" w:type="dxa"/>
            <w:shd w:val="clear" w:color="auto" w:fill="FAFAFA"/>
          </w:tcPr>
          <w:p w14:paraId="03385C08" w14:textId="3607870C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F55E8" w14:textId="4D2C1F64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670" w:type="dxa"/>
            <w:shd w:val="clear" w:color="auto" w:fill="FAFAFA"/>
          </w:tcPr>
          <w:p w14:paraId="46FF6533" w14:textId="072509A0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997144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997144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A1DAF" w14:textId="63D13D64" w:rsidR="00164A0B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164A0B" w:rsidRPr="007D2645" w14:paraId="3100A844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5854857B" w14:textId="77F6BE10" w:rsidR="00164A0B" w:rsidRPr="007D2645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ค้างชำระไม่เกิน </w:t>
            </w:r>
            <w:r w:rsidR="00F138FE"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3D91A895" w14:textId="2CA76D75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D415C" w14:textId="75FA7B9D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670" w:type="dxa"/>
            <w:shd w:val="clear" w:color="auto" w:fill="FAFAFA"/>
          </w:tcPr>
          <w:p w14:paraId="69C1291B" w14:textId="4261EB22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2E3F9" w14:textId="3438326E" w:rsidR="00164A0B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164A0B" w:rsidRPr="007D2645" w14:paraId="2A304530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1440642" w14:textId="52593BC5" w:rsidR="00164A0B" w:rsidRPr="007D2645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F138FE"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ถึง </w:t>
            </w:r>
            <w:r w:rsidR="00F138FE"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9B0C561" w14:textId="7218C7AE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0E4F1" w14:textId="72C85A5B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70" w:type="dxa"/>
            <w:shd w:val="clear" w:color="auto" w:fill="FAFAFA"/>
          </w:tcPr>
          <w:p w14:paraId="3AABDA90" w14:textId="1A3E6B32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CA2D9" w14:textId="78000C07" w:rsidR="00164A0B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164A0B" w:rsidRPr="007D2645" w14:paraId="554630A6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18DAFAB6" w14:textId="39C61B00" w:rsidR="00164A0B" w:rsidRPr="007D2645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F138FE" w:rsidRPr="00F138F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Pr="007D264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  <w:r w:rsidRPr="007D264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="00F138FE" w:rsidRPr="00F138F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12</w:t>
            </w:r>
            <w:r w:rsidRPr="007D264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3D0DB68" w14:textId="72B800CB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DDC9B" w14:textId="79CA26D2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670" w:type="dxa"/>
            <w:shd w:val="clear" w:color="auto" w:fill="FAFAFA"/>
          </w:tcPr>
          <w:p w14:paraId="5D84E625" w14:textId="60861ADB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E105A" w14:textId="488D2799" w:rsidR="00164A0B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64A0B" w:rsidRPr="007D2645" w14:paraId="37517EC2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0C535FD" w14:textId="1792AD4D" w:rsidR="00164A0B" w:rsidRPr="007D2645" w:rsidRDefault="00164A0B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F138FE"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28B4CAAE" w14:textId="77CD2775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4FA7" w14:textId="0A6AA040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48C81DC" w14:textId="1BE67D29" w:rsidR="00164A0B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C250" w14:textId="056EA642" w:rsidR="00164A0B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080828" w:rsidRPr="007D2645" w14:paraId="4684403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C78B084" w14:textId="77777777" w:rsidR="00080828" w:rsidRPr="007D2645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8A233" w14:textId="127B48BB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6E18" w14:textId="43068E2E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37A52" w14:textId="473B8561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620135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48F9" w14:textId="20118ECA" w:rsidR="00080828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9C545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080828" w:rsidRPr="007D2645" w14:paraId="72D65655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AA13E73" w14:textId="77777777" w:rsidR="00080828" w:rsidRPr="007D2645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</w:t>
            </w:r>
            <w:r w:rsidR="00A06416"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96E5" w14:textId="1EC3B363" w:rsidR="00080828" w:rsidRPr="007D2645" w:rsidRDefault="00620135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B637" w14:textId="540F397F" w:rsidR="00080828" w:rsidRPr="007D2645" w:rsidRDefault="009C5450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D52E4" w14:textId="3E48226D" w:rsidR="00080828" w:rsidRPr="007D2645" w:rsidRDefault="00620135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D8C8" w14:textId="7878D0E2" w:rsidR="00080828" w:rsidRPr="007D2645" w:rsidRDefault="009C5450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0828" w:rsidRPr="007D2645" w14:paraId="5E11170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23BAE761" w14:textId="77777777" w:rsidR="00080828" w:rsidRPr="007D2645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B2850" w14:textId="0B2AF9DE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681E" w14:textId="4FB90C44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9C5450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C5450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525AF" w14:textId="0A111DED" w:rsidR="00080828" w:rsidRPr="007D2645" w:rsidRDefault="00F138FE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="00620135" w:rsidRPr="007D264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620135" w:rsidRPr="007D264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7BCD" w14:textId="566FEB98" w:rsidR="00080828" w:rsidRPr="007D2645" w:rsidRDefault="00F138FE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9C5450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9C5450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</w:tbl>
    <w:p w14:paraId="50AE34AC" w14:textId="288A90C3" w:rsidR="00080828" w:rsidRPr="007D2645" w:rsidRDefault="00080828" w:rsidP="0099197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78594FCD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79A5A" w14:textId="52C31707" w:rsidR="006A5626" w:rsidRPr="007D2645" w:rsidRDefault="00F138FE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AC48A0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55754E6" w14:textId="77777777" w:rsidR="00E05076" w:rsidRPr="007D2645" w:rsidRDefault="00E05076" w:rsidP="00E0507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701"/>
        <w:gridCol w:w="1417"/>
        <w:gridCol w:w="1701"/>
        <w:gridCol w:w="1418"/>
      </w:tblGrid>
      <w:tr w:rsidR="00583B62" w:rsidRPr="007D2645" w14:paraId="617261F6" w14:textId="77777777" w:rsidTr="004701D9">
        <w:tc>
          <w:tcPr>
            <w:tcW w:w="3330" w:type="dxa"/>
            <w:vAlign w:val="bottom"/>
          </w:tcPr>
          <w:p w14:paraId="5260C4E9" w14:textId="77777777" w:rsidR="00583B62" w:rsidRPr="007D2645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F1D0" w14:textId="77777777" w:rsidR="00583B62" w:rsidRPr="007D2645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FAA3A" w14:textId="77777777" w:rsidR="00583B62" w:rsidRPr="007D2645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83B62" w:rsidRPr="007D2645" w14:paraId="4FEC268C" w14:textId="77777777" w:rsidTr="004701D9">
        <w:tc>
          <w:tcPr>
            <w:tcW w:w="3330" w:type="dxa"/>
            <w:vAlign w:val="bottom"/>
          </w:tcPr>
          <w:p w14:paraId="7C2513F9" w14:textId="77777777" w:rsidR="00583B62" w:rsidRPr="007D2645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7C3018" w14:textId="77777777" w:rsidR="00583B62" w:rsidRPr="007D2645" w:rsidRDefault="00583B6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DCD46" w14:textId="77777777" w:rsidR="00583B62" w:rsidRPr="007D2645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C8FE59" w14:textId="77777777" w:rsidR="00583B62" w:rsidRPr="007D2645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D2895A" w14:textId="77777777" w:rsidR="00583B62" w:rsidRPr="007D2645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83B62" w:rsidRPr="007D2645" w14:paraId="659EC938" w14:textId="77777777" w:rsidTr="004701D9">
        <w:tc>
          <w:tcPr>
            <w:tcW w:w="3330" w:type="dxa"/>
            <w:vAlign w:val="bottom"/>
          </w:tcPr>
          <w:p w14:paraId="318FB56F" w14:textId="77777777" w:rsidR="00583B62" w:rsidRPr="007D2645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71301E5D" w14:textId="0BB10905" w:rsidR="00583B62" w:rsidRPr="007D2645" w:rsidRDefault="00F138FE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E09DB15" w14:textId="06028ED0" w:rsidR="00583B62" w:rsidRPr="007D2645" w:rsidRDefault="00F138FE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3B2693DD" w14:textId="074C50B3" w:rsidR="00583B62" w:rsidRPr="007D2645" w:rsidRDefault="00F138FE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520359F4" w14:textId="19B0B526" w:rsidR="00583B62" w:rsidRPr="007D2645" w:rsidRDefault="00F138FE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583B62" w:rsidRPr="007D2645" w14:paraId="13583F57" w14:textId="77777777" w:rsidTr="004701D9">
        <w:tc>
          <w:tcPr>
            <w:tcW w:w="3330" w:type="dxa"/>
            <w:vAlign w:val="bottom"/>
          </w:tcPr>
          <w:p w14:paraId="179A528C" w14:textId="77777777" w:rsidR="00583B62" w:rsidRPr="007D2645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165D793D" w14:textId="313744E8" w:rsidR="00583B62" w:rsidRPr="007D2645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1B00CB5D" w14:textId="3750F021" w:rsidR="00583B62" w:rsidRPr="007D2645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8867D17" w14:textId="049BF59E" w:rsidR="00583B62" w:rsidRPr="007D2645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2A7987B7" w14:textId="69A0AF90" w:rsidR="00583B62" w:rsidRPr="007D2645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83B62" w:rsidRPr="007D2645" w14:paraId="05AE540F" w14:textId="77777777" w:rsidTr="004701D9">
        <w:tc>
          <w:tcPr>
            <w:tcW w:w="3330" w:type="dxa"/>
            <w:vAlign w:val="bottom"/>
          </w:tcPr>
          <w:p w14:paraId="3B82A780" w14:textId="77777777" w:rsidR="00583B62" w:rsidRPr="007D2645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60AA80" w14:textId="77777777" w:rsidR="00583B62" w:rsidRPr="007D2645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79B189" w14:textId="77777777" w:rsidR="00583B62" w:rsidRPr="007D2645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9CC816" w14:textId="77777777" w:rsidR="00583B62" w:rsidRPr="007D2645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B4BC72" w14:textId="77777777" w:rsidR="00583B62" w:rsidRPr="007D2645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3B62" w:rsidRPr="007D2645" w14:paraId="70DB7E9B" w14:textId="77777777" w:rsidTr="00381F12">
        <w:tc>
          <w:tcPr>
            <w:tcW w:w="3330" w:type="dxa"/>
            <w:vAlign w:val="bottom"/>
          </w:tcPr>
          <w:p w14:paraId="0BDB737B" w14:textId="77777777" w:rsidR="00583B62" w:rsidRPr="007D2645" w:rsidRDefault="00583B62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B7" w14:textId="77777777" w:rsidR="00583B62" w:rsidRPr="007D2645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DDEFC" w14:textId="77777777" w:rsidR="00583B62" w:rsidRPr="007D2645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0004CFB" w14:textId="77777777" w:rsidR="00583B62" w:rsidRPr="007D2645" w:rsidRDefault="00583B62" w:rsidP="007A73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95EE14" w14:textId="77777777" w:rsidR="00583B62" w:rsidRPr="007D2645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90066B" w:rsidRPr="007D2645" w14:paraId="22682662" w14:textId="77777777" w:rsidTr="00E36791">
        <w:tc>
          <w:tcPr>
            <w:tcW w:w="3330" w:type="dxa"/>
            <w:vAlign w:val="bottom"/>
          </w:tcPr>
          <w:p w14:paraId="2F94FE90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  <w:r w:rsidRPr="007D2645">
              <w:rPr>
                <w:rFonts w:ascii="Browallia New" w:hAnsi="Browallia New" w:cs="Browallia New"/>
                <w:color w:val="00000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FAFAFA"/>
          </w:tcPr>
          <w:p w14:paraId="01F6B6B4" w14:textId="2DCFEF3A" w:rsidR="0090066B" w:rsidRPr="007D2645" w:rsidRDefault="00F138FE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6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884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832</w:t>
            </w:r>
          </w:p>
        </w:tc>
        <w:tc>
          <w:tcPr>
            <w:tcW w:w="1417" w:type="dxa"/>
            <w:vAlign w:val="bottom"/>
          </w:tcPr>
          <w:p w14:paraId="70CBC971" w14:textId="71096741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FAFAFA"/>
          </w:tcPr>
          <w:p w14:paraId="54FBDAC7" w14:textId="3D856EE6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18" w:type="dxa"/>
            <w:vAlign w:val="bottom"/>
          </w:tcPr>
          <w:p w14:paraId="5D04F642" w14:textId="5B4831FA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90066B" w:rsidRPr="007D2645" w14:paraId="689A656F" w14:textId="77777777" w:rsidTr="00E36791">
        <w:tc>
          <w:tcPr>
            <w:tcW w:w="3330" w:type="dxa"/>
            <w:vAlign w:val="bottom"/>
          </w:tcPr>
          <w:p w14:paraId="1095405E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FAFAFA"/>
          </w:tcPr>
          <w:p w14:paraId="48D3038E" w14:textId="635FDE75" w:rsidR="0090066B" w:rsidRPr="007D2645" w:rsidRDefault="00F138FE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295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103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514</w:t>
            </w:r>
          </w:p>
        </w:tc>
        <w:tc>
          <w:tcPr>
            <w:tcW w:w="1417" w:type="dxa"/>
            <w:vAlign w:val="bottom"/>
          </w:tcPr>
          <w:p w14:paraId="623C3B45" w14:textId="7FEB5A39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</w:tcPr>
          <w:p w14:paraId="3BBABA5B" w14:textId="6836B9FD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18" w:type="dxa"/>
            <w:vAlign w:val="bottom"/>
          </w:tcPr>
          <w:p w14:paraId="058C0B4E" w14:textId="7DD65568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</w:p>
        </w:tc>
      </w:tr>
      <w:tr w:rsidR="0090066B" w:rsidRPr="007D2645" w14:paraId="3D15F3F7" w14:textId="77777777" w:rsidTr="00E36791">
        <w:tc>
          <w:tcPr>
            <w:tcW w:w="3330" w:type="dxa"/>
            <w:vAlign w:val="bottom"/>
          </w:tcPr>
          <w:p w14:paraId="063232B6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1701" w:type="dxa"/>
            <w:shd w:val="clear" w:color="auto" w:fill="FAFAFA"/>
          </w:tcPr>
          <w:p w14:paraId="4ED02C5C" w14:textId="37B7648D" w:rsidR="0090066B" w:rsidRPr="007D2645" w:rsidRDefault="00F138FE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40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177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575</w:t>
            </w:r>
          </w:p>
        </w:tc>
        <w:tc>
          <w:tcPr>
            <w:tcW w:w="1417" w:type="dxa"/>
            <w:vAlign w:val="bottom"/>
          </w:tcPr>
          <w:p w14:paraId="2342A0C3" w14:textId="4BCCEDB9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701" w:type="dxa"/>
            <w:shd w:val="clear" w:color="auto" w:fill="FAFAFA"/>
          </w:tcPr>
          <w:p w14:paraId="4E1E1C6D" w14:textId="22E43E5C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18" w:type="dxa"/>
            <w:vAlign w:val="bottom"/>
          </w:tcPr>
          <w:p w14:paraId="7435554A" w14:textId="35A9F7BE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</w:tr>
      <w:tr w:rsidR="0090066B" w:rsidRPr="007D2645" w14:paraId="7682D9E5" w14:textId="77777777" w:rsidTr="00E36791">
        <w:tc>
          <w:tcPr>
            <w:tcW w:w="3330" w:type="dxa"/>
            <w:vAlign w:val="bottom"/>
          </w:tcPr>
          <w:p w14:paraId="0E3D1CC8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cs/>
                <w:lang w:val="en-GB"/>
              </w:rPr>
              <w:t>วัสดุสิ้นเปลือง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85D429" w14:textId="0B31033B" w:rsidR="0090066B" w:rsidRPr="007D2645" w:rsidRDefault="00F138FE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15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395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404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2908E0" w14:textId="5A1FFA17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7466D5E" w14:textId="43988BEF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DE6985" w14:textId="1C826447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</w:tr>
      <w:tr w:rsidR="0090066B" w:rsidRPr="007D2645" w14:paraId="2BE380B3" w14:textId="77777777" w:rsidTr="00435F4F">
        <w:tc>
          <w:tcPr>
            <w:tcW w:w="3330" w:type="dxa"/>
            <w:vAlign w:val="bottom"/>
          </w:tcPr>
          <w:p w14:paraId="14EE2A71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DEFB75" w14:textId="18F0DA87" w:rsidR="0090066B" w:rsidRPr="007D2645" w:rsidRDefault="00F138FE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357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561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325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8617923" w14:textId="646FEBE2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E71386A" w14:textId="40B9B349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8E085B" w14:textId="185624DD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</w:tr>
      <w:tr w:rsidR="0090066B" w:rsidRPr="007D2645" w14:paraId="49933C03" w14:textId="77777777" w:rsidTr="00435F4F">
        <w:tc>
          <w:tcPr>
            <w:tcW w:w="3330" w:type="dxa"/>
            <w:vAlign w:val="bottom"/>
          </w:tcPr>
          <w:p w14:paraId="51CD0D3F" w14:textId="77777777" w:rsidR="0090066B" w:rsidRPr="007D2645" w:rsidRDefault="0090066B" w:rsidP="0090066B">
            <w:pPr>
              <w:pStyle w:val="a"/>
              <w:spacing w:before="10" w:after="10"/>
              <w:ind w:right="-150"/>
              <w:jc w:val="both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pacing w:val="-2"/>
                <w:u w:val="single"/>
                <w:cs/>
                <w:lang w:val="en-GB"/>
              </w:rPr>
              <w:t>หัก</w:t>
            </w:r>
            <w:r w:rsidRPr="007D2645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208E5" w14:textId="5C554A1C" w:rsidR="0090066B" w:rsidRPr="007D2645" w:rsidRDefault="00620135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(</w:t>
            </w:r>
            <w:r w:rsidR="00F138FE"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810</w:t>
            </w:r>
            <w:r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720</w:t>
            </w:r>
            <w:r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9C1F52" w14:textId="2B0F4EFB" w:rsidR="0090066B" w:rsidRPr="007D2645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6A565F" w14:textId="245ABDDE" w:rsidR="0090066B" w:rsidRPr="007D2645" w:rsidRDefault="00620135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803C39" w14:textId="47ACF098" w:rsidR="0090066B" w:rsidRPr="007D2645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0066B" w:rsidRPr="007D2645" w14:paraId="4AC75D8D" w14:textId="77777777" w:rsidTr="00381F12">
        <w:tc>
          <w:tcPr>
            <w:tcW w:w="3330" w:type="dxa"/>
            <w:vAlign w:val="bottom"/>
          </w:tcPr>
          <w:p w14:paraId="307208BF" w14:textId="77777777" w:rsidR="0090066B" w:rsidRPr="007D2645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65012" w14:textId="0D17FE46" w:rsidR="0090066B" w:rsidRPr="007D2645" w:rsidRDefault="00F138FE" w:rsidP="002A58A3">
            <w:pPr>
              <w:pStyle w:val="a"/>
              <w:tabs>
                <w:tab w:val="left" w:pos="12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356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750</w:t>
            </w:r>
            <w:r w:rsidR="00620135" w:rsidRPr="007D2645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605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FA7D5B" w14:textId="5C9DB4CA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FC73" w14:textId="43918D1F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8CB34C" w14:textId="0A266A80" w:rsidR="0090066B" w:rsidRPr="007D2645" w:rsidRDefault="00F138FE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90066B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</w:tr>
    </w:tbl>
    <w:p w14:paraId="5F843F46" w14:textId="6A4B3499" w:rsidR="00F6734C" w:rsidRPr="007D2645" w:rsidRDefault="002E5E6D" w:rsidP="00E05076">
      <w:pPr>
        <w:rPr>
          <w:rFonts w:ascii="Browallia New" w:hAnsi="Browallia New" w:cs="Browallia New"/>
          <w:sz w:val="28"/>
          <w:szCs w:val="28"/>
        </w:rPr>
      </w:pPr>
      <w:r w:rsidRPr="007D2645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19315DC7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3C38A" w14:textId="413BB15F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69A9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5E74A33" w14:textId="77777777" w:rsidR="006A5626" w:rsidRPr="007D2645" w:rsidRDefault="006A5626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5165520" w14:textId="77777777" w:rsidR="00B43D51" w:rsidRPr="007D2645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รายละเอียดของเงินลงทุนในบริษัทย่อย มีดังต่อไป</w:t>
      </w:r>
      <w:r w:rsidR="00AD7423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นี้</w:t>
      </w:r>
    </w:p>
    <w:p w14:paraId="24CC9B39" w14:textId="77777777" w:rsidR="00900812" w:rsidRPr="007D2645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11"/>
        <w:gridCol w:w="2079"/>
        <w:gridCol w:w="864"/>
        <w:gridCol w:w="1296"/>
        <w:gridCol w:w="1152"/>
        <w:gridCol w:w="1296"/>
        <w:gridCol w:w="1152"/>
      </w:tblGrid>
      <w:tr w:rsidR="004A3B0B" w:rsidRPr="007D2645" w14:paraId="13FC3A42" w14:textId="77777777" w:rsidTr="00B96624">
        <w:tc>
          <w:tcPr>
            <w:tcW w:w="1611" w:type="dxa"/>
            <w:vAlign w:val="bottom"/>
          </w:tcPr>
          <w:p w14:paraId="586B9114" w14:textId="77777777" w:rsidR="004A3B0B" w:rsidRPr="007D2645" w:rsidRDefault="004A3B0B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31A98F06" w14:textId="77777777" w:rsidR="004A3B0B" w:rsidRPr="007D2645" w:rsidRDefault="004A3B0B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0E09C17" w14:textId="77777777" w:rsidR="004A3B0B" w:rsidRPr="007D2645" w:rsidRDefault="004A3B0B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10010" w14:textId="77777777" w:rsidR="004A3B0B" w:rsidRPr="007D2645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เฉพาะกิจการ</w:t>
            </w:r>
          </w:p>
        </w:tc>
      </w:tr>
      <w:tr w:rsidR="00340C23" w:rsidRPr="007D2645" w14:paraId="4B5D63A5" w14:textId="77777777" w:rsidTr="00B96624">
        <w:tc>
          <w:tcPr>
            <w:tcW w:w="1611" w:type="dxa"/>
            <w:vAlign w:val="bottom"/>
          </w:tcPr>
          <w:p w14:paraId="4E53C4A7" w14:textId="77777777" w:rsidR="00340C23" w:rsidRPr="007D2645" w:rsidRDefault="00340C23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7EAC09DD" w14:textId="77777777" w:rsidR="00340C23" w:rsidRPr="007D2645" w:rsidRDefault="00340C23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29036344" w14:textId="77777777" w:rsidR="00340C23" w:rsidRPr="007D2645" w:rsidRDefault="00340C23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E479" w14:textId="77777777" w:rsidR="00F63A72" w:rsidRPr="007D2645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สัดส่วนของการถือหุ้น </w:t>
            </w:r>
          </w:p>
          <w:p w14:paraId="6A60B558" w14:textId="77777777" w:rsidR="00340C23" w:rsidRPr="007D2645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(ร้อยละ)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B4F3" w14:textId="77777777" w:rsidR="002A58A3" w:rsidRPr="007D2645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มูลค่าเงินลงทุนภายใต้</w:t>
            </w:r>
            <w:r w:rsidR="00340C23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  <w:r w:rsidR="00F63A72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1B19E470" w14:textId="337DBAF9" w:rsidR="00340C23" w:rsidRPr="007D2645" w:rsidRDefault="00F63A72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E44322" w:rsidRPr="007D2645" w14:paraId="1EDDD635" w14:textId="77777777" w:rsidTr="00B96624">
        <w:tc>
          <w:tcPr>
            <w:tcW w:w="1611" w:type="dxa"/>
            <w:vAlign w:val="bottom"/>
          </w:tcPr>
          <w:p w14:paraId="58C48B4E" w14:textId="77777777" w:rsidR="00E44322" w:rsidRPr="007D2645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07210B6D" w14:textId="77777777" w:rsidR="00E44322" w:rsidRPr="007D2645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19C01124" w14:textId="77777777" w:rsidR="00E44322" w:rsidRPr="007D2645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5E62EC" w14:textId="77777777" w:rsidR="00E44322" w:rsidRPr="007D2645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05F790" w14:textId="77777777" w:rsidR="00E44322" w:rsidRPr="007D2645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77F724A7" w14:textId="77777777" w:rsidR="00E44322" w:rsidRPr="007D2645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vAlign w:val="bottom"/>
          </w:tcPr>
          <w:p w14:paraId="5F461699" w14:textId="77777777" w:rsidR="00E44322" w:rsidRPr="007D2645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E44322" w:rsidRPr="007D2645" w14:paraId="7DEC200E" w14:textId="77777777" w:rsidTr="00B96624">
        <w:tc>
          <w:tcPr>
            <w:tcW w:w="1611" w:type="dxa"/>
            <w:vAlign w:val="bottom"/>
          </w:tcPr>
          <w:p w14:paraId="3F6F74F0" w14:textId="77777777" w:rsidR="00E44322" w:rsidRPr="007D2645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79" w:type="dxa"/>
          </w:tcPr>
          <w:p w14:paraId="31E5F22E" w14:textId="77777777" w:rsidR="00E44322" w:rsidRPr="007D2645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D88A421" w14:textId="77777777" w:rsidR="00E44322" w:rsidRPr="007D2645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5E0D6286" w14:textId="52702B04" w:rsidR="00E44322" w:rsidRPr="007D2645" w:rsidRDefault="00F138FE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42899508" w14:textId="0B53CAA4" w:rsidR="00E44322" w:rsidRPr="007D2645" w:rsidRDefault="00F138FE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3273264" w14:textId="755D4348" w:rsidR="00E44322" w:rsidRPr="007D2645" w:rsidRDefault="00F138FE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01C5020B" w14:textId="799F2A67" w:rsidR="00E44322" w:rsidRPr="007D2645" w:rsidRDefault="00F138FE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E44322" w:rsidRPr="007D2645" w14:paraId="2A7CECEA" w14:textId="77777777" w:rsidTr="00B96624"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6696C4E7" w14:textId="77777777" w:rsidR="00E44322" w:rsidRPr="007D2645" w:rsidRDefault="00E44322" w:rsidP="00FE0FB1">
            <w:pPr>
              <w:spacing w:before="6" w:after="6"/>
              <w:ind w:lef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410CC096" w14:textId="77777777" w:rsidR="00E44322" w:rsidRPr="007D2645" w:rsidRDefault="00E44322" w:rsidP="00FE0FB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451F33" w14:textId="77777777" w:rsidR="00E44322" w:rsidRPr="007D2645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7D26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A9FCC" w14:textId="3E97482C" w:rsidR="00E44322" w:rsidRPr="007D2645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13EC2" w14:textId="5F067B70" w:rsidR="00E44322" w:rsidRPr="007D2645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176D1" w14:textId="3954A058" w:rsidR="00E44322" w:rsidRPr="007D2645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27D758" w14:textId="2D9466DD" w:rsidR="00E44322" w:rsidRPr="007D2645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E44322" w:rsidRPr="007D2645" w14:paraId="37AA9908" w14:textId="77777777" w:rsidTr="00B96624"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15998B5A" w14:textId="77777777" w:rsidR="00E44322" w:rsidRPr="007D2645" w:rsidRDefault="00E44322" w:rsidP="00FE0FB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3E83CAF8" w14:textId="77777777" w:rsidR="00E44322" w:rsidRPr="007D2645" w:rsidRDefault="00E44322" w:rsidP="00FE0FB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0E6CAD" w14:textId="77777777" w:rsidR="00E44322" w:rsidRPr="007D2645" w:rsidRDefault="00E44322" w:rsidP="00B91387">
            <w:pPr>
              <w:spacing w:before="6" w:after="6"/>
              <w:ind w:left="-72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C07DC" w14:textId="77777777" w:rsidR="00E44322" w:rsidRPr="007D2645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642B0" w14:textId="77777777" w:rsidR="00E44322" w:rsidRPr="007D2645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E92384" w14:textId="77777777" w:rsidR="00E44322" w:rsidRPr="007D2645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047288" w14:textId="77777777" w:rsidR="00E44322" w:rsidRPr="007D2645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3D51" w:rsidRPr="007D2645" w14:paraId="52141CEB" w14:textId="77777777" w:rsidTr="00B96624">
        <w:tc>
          <w:tcPr>
            <w:tcW w:w="1611" w:type="dxa"/>
          </w:tcPr>
          <w:p w14:paraId="0892F4A4" w14:textId="77777777" w:rsidR="00B91387" w:rsidRPr="007D2645" w:rsidRDefault="00B43D51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บริษัท ซันสวีท</w:t>
            </w:r>
            <w:r w:rsidR="00257D04"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</w:p>
          <w:p w14:paraId="54FB6229" w14:textId="571A757E" w:rsidR="00B43D51" w:rsidRPr="007D2645" w:rsidRDefault="00B91387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  </w:t>
            </w:r>
            <w:r w:rsidR="00257D04"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อินเตอร์เนชั่นแนล</w:t>
            </w:r>
            <w:r w:rsidR="00257D04"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  <w:r w:rsidR="00257D04" w:rsidRPr="007D2645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2079" w:type="dxa"/>
            <w:vAlign w:val="bottom"/>
          </w:tcPr>
          <w:p w14:paraId="00AB7D5A" w14:textId="77777777" w:rsidR="00B96624" w:rsidRPr="007D2645" w:rsidRDefault="00B96624" w:rsidP="00B96624">
            <w:pPr>
              <w:spacing w:before="6" w:after="6"/>
              <w:ind w:right="-12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7D26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จำหน่ายสินค้าทางการเกษตร</w:t>
            </w:r>
          </w:p>
          <w:p w14:paraId="32186EFC" w14:textId="4DF499EB" w:rsidR="00B43D51" w:rsidRPr="007D2645" w:rsidRDefault="00B96624" w:rsidP="00B96624">
            <w:pPr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color w:val="000000"/>
                <w:spacing w:val="-12"/>
                <w:sz w:val="22"/>
                <w:szCs w:val="22"/>
                <w:lang w:val="en-GB" w:eastAsia="th-TH"/>
              </w:rPr>
            </w:pPr>
            <w:r w:rsidRPr="007D26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Pr="007D26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12"/>
                <w:sz w:val="22"/>
                <w:szCs w:val="22"/>
                <w:cs/>
                <w:lang w:val="en-GB" w:eastAsia="th-TH"/>
              </w:rPr>
              <w:t>และจำหน่ายสินค้าอุปโภคบริโภค</w:t>
            </w:r>
          </w:p>
        </w:tc>
        <w:tc>
          <w:tcPr>
            <w:tcW w:w="864" w:type="dxa"/>
            <w:vAlign w:val="bottom"/>
          </w:tcPr>
          <w:p w14:paraId="6E669A94" w14:textId="77777777" w:rsidR="00B43D51" w:rsidRPr="007D2645" w:rsidRDefault="00B43D51" w:rsidP="00B91387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450238" w14:textId="77777777" w:rsidR="00B43D51" w:rsidRPr="007D2645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F731241" w14:textId="77777777" w:rsidR="00B43D51" w:rsidRPr="007D2645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C9047D0" w14:textId="77777777" w:rsidR="00B43D51" w:rsidRPr="007D2645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</w:tcPr>
          <w:p w14:paraId="461FEEAC" w14:textId="77777777" w:rsidR="00B43D51" w:rsidRPr="007D2645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96624" w:rsidRPr="007D2645" w14:paraId="2F4CD4D5" w14:textId="77777777" w:rsidTr="007C5B6C">
        <w:tc>
          <w:tcPr>
            <w:tcW w:w="1611" w:type="dxa"/>
          </w:tcPr>
          <w:p w14:paraId="68A63471" w14:textId="4368DCD4" w:rsidR="00B96624" w:rsidRPr="007D2645" w:rsidRDefault="00B96624" w:rsidP="00B96624">
            <w:pPr>
              <w:spacing w:before="6" w:after="6"/>
              <w:ind w:right="-198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79" w:type="dxa"/>
            <w:vAlign w:val="bottom"/>
          </w:tcPr>
          <w:p w14:paraId="4B36C16B" w14:textId="5B416680" w:rsidR="00B96624" w:rsidRPr="007D2645" w:rsidRDefault="00B96624" w:rsidP="00B96624">
            <w:pPr>
              <w:spacing w:before="6" w:after="6"/>
              <w:ind w:right="-120"/>
              <w:rPr>
                <w:rFonts w:ascii="Browallia New" w:hAnsi="Browallia New" w:cs="Browallia New"/>
                <w:noProof/>
                <w:snapToGrid w:val="0"/>
                <w:color w:val="000000"/>
                <w:spacing w:val="-10"/>
                <w:sz w:val="22"/>
                <w:szCs w:val="22"/>
                <w:cs/>
                <w:lang w:val="en-GB" w:eastAsia="th-TH"/>
              </w:rPr>
            </w:pPr>
            <w:r w:rsidRPr="007D26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Pr="007D26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ผ่านตู้จำหน่ายสินค้าอัตโนมัติ</w:t>
            </w:r>
          </w:p>
        </w:tc>
        <w:tc>
          <w:tcPr>
            <w:tcW w:w="864" w:type="dxa"/>
            <w:vAlign w:val="bottom"/>
          </w:tcPr>
          <w:p w14:paraId="0EA71511" w14:textId="0B783038" w:rsidR="00B96624" w:rsidRPr="007D2645" w:rsidRDefault="00B96624" w:rsidP="00B9662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7D264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FF5EF" w14:textId="03F2D413" w:rsidR="00B96624" w:rsidRPr="007D2645" w:rsidRDefault="00F138FE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CEA939D" w14:textId="4D08B024" w:rsidR="00B96624" w:rsidRPr="007D2645" w:rsidRDefault="00F138FE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DB3F2" w14:textId="6C38998E" w:rsidR="00B96624" w:rsidRPr="007D2645" w:rsidRDefault="00F138FE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620135" w:rsidRPr="007D264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620135" w:rsidRPr="007D264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  <w:tc>
          <w:tcPr>
            <w:tcW w:w="1152" w:type="dxa"/>
            <w:vAlign w:val="bottom"/>
          </w:tcPr>
          <w:p w14:paraId="0A5D1073" w14:textId="1A08C8C2" w:rsidR="00B96624" w:rsidRPr="007D2645" w:rsidRDefault="00F138FE" w:rsidP="00B966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B96624" w:rsidRPr="007D264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B96624" w:rsidRPr="007D264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138FE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</w:tr>
    </w:tbl>
    <w:p w14:paraId="7906677C" w14:textId="6F7C4102" w:rsidR="001F3AB8" w:rsidRPr="007D2645" w:rsidRDefault="001F3AB8" w:rsidP="00AC4491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3E18B080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CFBE8" w14:textId="5C4CC772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5437E156" w14:textId="77777777" w:rsidR="006A5626" w:rsidRPr="007D2645" w:rsidRDefault="006A5626" w:rsidP="00991975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4"/>
      </w:tblGrid>
      <w:tr w:rsidR="00C415A4" w:rsidRPr="007D2645" w14:paraId="5B99590D" w14:textId="77777777" w:rsidTr="00C568F7">
        <w:tc>
          <w:tcPr>
            <w:tcW w:w="6120" w:type="dxa"/>
          </w:tcPr>
          <w:p w14:paraId="7ECC7AFA" w14:textId="77777777" w:rsidR="00C415A4" w:rsidRPr="007D2645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  <w:hideMark/>
          </w:tcPr>
          <w:p w14:paraId="0596C7C1" w14:textId="77777777" w:rsidR="00687041" w:rsidRPr="007D2645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</w:t>
            </w:r>
          </w:p>
          <w:p w14:paraId="0479DF34" w14:textId="77777777" w:rsidR="00C415A4" w:rsidRPr="007D2645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643E79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วม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  <w:hideMark/>
          </w:tcPr>
          <w:p w14:paraId="5274882F" w14:textId="77777777" w:rsidR="00C415A4" w:rsidRPr="007D2645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15A4" w:rsidRPr="007D2645" w14:paraId="4A768984" w14:textId="77777777" w:rsidTr="00C568F7">
        <w:tc>
          <w:tcPr>
            <w:tcW w:w="6120" w:type="dxa"/>
          </w:tcPr>
          <w:p w14:paraId="24FA29BB" w14:textId="77777777" w:rsidR="00C415A4" w:rsidRPr="007D2645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2C1FB4E4" w14:textId="77777777" w:rsidR="00C415A4" w:rsidRPr="007D2645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  <w:hideMark/>
          </w:tcPr>
          <w:p w14:paraId="576B4D04" w14:textId="77777777" w:rsidR="00C415A4" w:rsidRPr="007D2645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1AE1" w:rsidRPr="007D2645" w14:paraId="607CFEFC" w14:textId="77777777" w:rsidTr="0058784E">
        <w:tc>
          <w:tcPr>
            <w:tcW w:w="6120" w:type="dxa"/>
          </w:tcPr>
          <w:p w14:paraId="4086587B" w14:textId="7F15CF68" w:rsidR="00B81AE1" w:rsidRPr="007D2645" w:rsidRDefault="00B81AE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E64A96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7CFD441E" w14:textId="77777777" w:rsidR="00B81AE1" w:rsidRPr="007D2645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714" w:type="dxa"/>
            <w:shd w:val="clear" w:color="auto" w:fill="FAFAFA"/>
          </w:tcPr>
          <w:p w14:paraId="1B2B2025" w14:textId="77777777" w:rsidR="00B81AE1" w:rsidRPr="007D2645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BE446F" w:rsidRPr="007D2645" w14:paraId="13BEEB7D" w14:textId="77777777" w:rsidTr="00562DF0">
        <w:tc>
          <w:tcPr>
            <w:tcW w:w="6120" w:type="dxa"/>
          </w:tcPr>
          <w:p w14:paraId="364EF7B1" w14:textId="77777777" w:rsidR="00BE446F" w:rsidRPr="007D2645" w:rsidRDefault="00BE446F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7D264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0E811B98" w14:textId="2D0DDAF2" w:rsidR="00BE446F" w:rsidRPr="007D2645" w:rsidRDefault="00F138FE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922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523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919</w:t>
            </w:r>
          </w:p>
        </w:tc>
        <w:tc>
          <w:tcPr>
            <w:tcW w:w="1714" w:type="dxa"/>
            <w:shd w:val="clear" w:color="auto" w:fill="FAFAFA"/>
          </w:tcPr>
          <w:p w14:paraId="0A0C44FA" w14:textId="7414BC65" w:rsidR="00BE446F" w:rsidRPr="007D2645" w:rsidRDefault="00F138FE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921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891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332</w:t>
            </w:r>
          </w:p>
        </w:tc>
      </w:tr>
      <w:tr w:rsidR="00076D74" w:rsidRPr="007D2645" w14:paraId="28AC6FB1" w14:textId="77777777" w:rsidTr="000F255A">
        <w:tc>
          <w:tcPr>
            <w:tcW w:w="6120" w:type="dxa"/>
            <w:hideMark/>
          </w:tcPr>
          <w:p w14:paraId="1E5CC486" w14:textId="77777777" w:rsidR="00076D74" w:rsidRPr="007D2645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710" w:type="dxa"/>
            <w:shd w:val="clear" w:color="auto" w:fill="FAFAFA"/>
          </w:tcPr>
          <w:p w14:paraId="67EBFF4D" w14:textId="640195CD" w:rsidR="00076D74" w:rsidRPr="007D2645" w:rsidRDefault="00F138FE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193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185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296</w:t>
            </w:r>
          </w:p>
        </w:tc>
        <w:tc>
          <w:tcPr>
            <w:tcW w:w="1714" w:type="dxa"/>
            <w:shd w:val="clear" w:color="auto" w:fill="FAFAFA"/>
          </w:tcPr>
          <w:p w14:paraId="63AE16C5" w14:textId="5DBD3EA6" w:rsidR="00076D74" w:rsidRPr="007D2645" w:rsidRDefault="00F138FE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193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185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296</w:t>
            </w:r>
          </w:p>
        </w:tc>
      </w:tr>
      <w:tr w:rsidR="00076D74" w:rsidRPr="007D2645" w14:paraId="20F18E83" w14:textId="77777777" w:rsidTr="000F255A">
        <w:tc>
          <w:tcPr>
            <w:tcW w:w="6120" w:type="dxa"/>
          </w:tcPr>
          <w:p w14:paraId="7A4590E5" w14:textId="77777777" w:rsidR="00076D74" w:rsidRPr="007D2645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710" w:type="dxa"/>
            <w:shd w:val="clear" w:color="auto" w:fill="FAFAFA"/>
          </w:tcPr>
          <w:p w14:paraId="59D498DA" w14:textId="2833C9C6" w:rsidR="00076D74" w:rsidRPr="007D2645" w:rsidRDefault="00916D0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267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975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4BF8C02E" w14:textId="089FC4D3" w:rsidR="00076D74" w:rsidRPr="007D2645" w:rsidRDefault="00916D0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267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975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E05076" w:rsidRPr="007D2645" w14:paraId="03604C27" w14:textId="77777777" w:rsidTr="000F255A">
        <w:tc>
          <w:tcPr>
            <w:tcW w:w="6120" w:type="dxa"/>
          </w:tcPr>
          <w:p w14:paraId="6DF4FD58" w14:textId="77777777" w:rsidR="00E05076" w:rsidRPr="007D2645" w:rsidRDefault="00E05076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AA81D4A" w14:textId="0493451F" w:rsidR="00E05076" w:rsidRPr="007D2645" w:rsidRDefault="00916D0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53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397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177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4E7897B1" w14:textId="320807AF" w:rsidR="00E05076" w:rsidRPr="007D2645" w:rsidRDefault="00916D0B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53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290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F138FE"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925</w:t>
            </w:r>
            <w:r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9C43A1" w:rsidRPr="007D2645" w14:paraId="50CF0BDA" w14:textId="77777777" w:rsidTr="0058784E">
        <w:tc>
          <w:tcPr>
            <w:tcW w:w="6120" w:type="dxa"/>
            <w:hideMark/>
          </w:tcPr>
          <w:p w14:paraId="20562865" w14:textId="77777777" w:rsidR="009C43A1" w:rsidRPr="007D2645" w:rsidRDefault="009C43A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7D2645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87552" w14:textId="0DB0BB84" w:rsidR="009C43A1" w:rsidRPr="007D2645" w:rsidRDefault="00F138FE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062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044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063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9A154" w14:textId="45E8677D" w:rsidR="009C43A1" w:rsidRPr="007D2645" w:rsidRDefault="00F138FE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061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517</w:t>
            </w:r>
            <w:r w:rsidR="00916D0B" w:rsidRPr="007D2645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F138FE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728</w:t>
            </w:r>
          </w:p>
        </w:tc>
      </w:tr>
    </w:tbl>
    <w:p w14:paraId="3206793F" w14:textId="77777777" w:rsidR="00B65D4C" w:rsidRPr="007D2645" w:rsidRDefault="00B65D4C" w:rsidP="00991975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D663191" w14:textId="7839B183" w:rsidR="009D276E" w:rsidRPr="007D2645" w:rsidRDefault="00B65D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30</w:t>
      </w:r>
      <w:r w:rsidR="000B2D2E" w:rsidRPr="007D26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B2D2E" w:rsidRPr="007D2645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8D76EB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4A96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D26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เครื่องจักรและอุปกรณ์ของกลุ่มกิจการบางส่วน</w:t>
      </w:r>
      <w:r w:rsidR="006B63C6" w:rsidRPr="007D2645">
        <w:rPr>
          <w:rFonts w:ascii="Browallia New" w:hAnsi="Browallia New" w:cs="Browallia New"/>
          <w:sz w:val="28"/>
          <w:szCs w:val="28"/>
          <w:cs/>
          <w:lang w:val="en-GB"/>
        </w:rPr>
        <w:t>ราคาตามบัญชี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226</w:t>
      </w:r>
      <w:r w:rsidR="00916D0B" w:rsidRPr="007D2645">
        <w:rPr>
          <w:rFonts w:ascii="Browallia New" w:hAnsi="Browallia New" w:cs="Browallia New"/>
          <w:sz w:val="28"/>
          <w:szCs w:val="28"/>
          <w:lang w:val="en-GB"/>
        </w:rPr>
        <w:t>.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40</w:t>
      </w:r>
      <w:r w:rsidR="00D4230B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B91387" w:rsidRPr="007D2645">
        <w:rPr>
          <w:rFonts w:ascii="Browallia New" w:hAnsi="Browallia New" w:cs="Browallia New"/>
          <w:sz w:val="28"/>
          <w:szCs w:val="28"/>
          <w:lang w:val="en-GB"/>
        </w:rPr>
        <w:br/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31</w:t>
      </w:r>
      <w:r w:rsidR="00A21379" w:rsidRPr="007D26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E64A96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21379" w:rsidRPr="007D26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183</w:t>
      </w:r>
      <w:r w:rsidR="00CE2852" w:rsidRPr="007D2645">
        <w:rPr>
          <w:rFonts w:ascii="Browallia New" w:hAnsi="Browallia New" w:cs="Browallia New"/>
          <w:sz w:val="28"/>
          <w:szCs w:val="28"/>
          <w:lang w:val="en-GB"/>
        </w:rPr>
        <w:t>.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07</w:t>
      </w:r>
      <w:r w:rsidR="00A21379" w:rsidRPr="007D2645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ล้านบาท) ได้นำไปเป็นหลักทรัพย์เพื่อค้ำประกันเงินกู้ยืมจากสถาบันการ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</w:t>
      </w:r>
    </w:p>
    <w:p w14:paraId="057436C2" w14:textId="56657509" w:rsidR="00F6734C" w:rsidRPr="007D2645" w:rsidRDefault="00F673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276083D" w14:textId="17403F5D" w:rsidR="00F6734C" w:rsidRPr="007D2645" w:rsidRDefault="002E5E6D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39EC93E9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2BA94" w14:textId="7BA125B7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38895350"/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4"/>
    </w:tbl>
    <w:p w14:paraId="43F32ACF" w14:textId="77777777" w:rsidR="006A5626" w:rsidRPr="007D2645" w:rsidRDefault="006A5626" w:rsidP="00991975">
      <w:pPr>
        <w:ind w:left="540" w:hanging="540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99"/>
        <w:gridCol w:w="1440"/>
        <w:gridCol w:w="1699"/>
        <w:gridCol w:w="1440"/>
      </w:tblGrid>
      <w:tr w:rsidR="00FA0828" w:rsidRPr="007D2645" w14:paraId="0232209E" w14:textId="77777777" w:rsidTr="0000113E">
        <w:tc>
          <w:tcPr>
            <w:tcW w:w="3283" w:type="dxa"/>
            <w:vAlign w:val="bottom"/>
          </w:tcPr>
          <w:p w14:paraId="62BE26E1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68438" w14:textId="77777777" w:rsidR="00FA0828" w:rsidRPr="007D2645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2333" w14:textId="77777777" w:rsidR="00FA0828" w:rsidRPr="007D2645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7D2645" w14:paraId="738C958A" w14:textId="77777777" w:rsidTr="0000113E">
        <w:tc>
          <w:tcPr>
            <w:tcW w:w="3283" w:type="dxa"/>
            <w:vAlign w:val="bottom"/>
          </w:tcPr>
          <w:p w14:paraId="5819ECA4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59845F7" w14:textId="77777777" w:rsidR="00FA0828" w:rsidRPr="007D2645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10545" w14:textId="77777777" w:rsidR="00FA0828" w:rsidRPr="007D2645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0F421AD" w14:textId="77777777" w:rsidR="00FA0828" w:rsidRPr="007D2645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BC31" w14:textId="77777777" w:rsidR="00FA0828" w:rsidRPr="007D2645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A0828" w:rsidRPr="007D2645" w14:paraId="799D261A" w14:textId="77777777" w:rsidTr="0000113E">
        <w:tc>
          <w:tcPr>
            <w:tcW w:w="3283" w:type="dxa"/>
            <w:vAlign w:val="bottom"/>
          </w:tcPr>
          <w:p w14:paraId="7351C4FE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22FF39D7" w14:textId="23C05603" w:rsidR="00FA0828" w:rsidRPr="007D2645" w:rsidRDefault="00F138FE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45AA06F" w14:textId="20DD8005" w:rsidR="00FA0828" w:rsidRPr="007D2645" w:rsidRDefault="00F138FE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13C98610" w14:textId="4439CD20" w:rsidR="00FA0828" w:rsidRPr="007D2645" w:rsidRDefault="00F138FE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28CF15" w14:textId="3DF4A198" w:rsidR="00FA0828" w:rsidRPr="007D2645" w:rsidRDefault="00F138FE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FA0828" w:rsidRPr="007D2645" w14:paraId="4FC773D9" w14:textId="77777777" w:rsidTr="0000113E">
        <w:tc>
          <w:tcPr>
            <w:tcW w:w="3283" w:type="dxa"/>
            <w:vAlign w:val="bottom"/>
          </w:tcPr>
          <w:p w14:paraId="1CCBAC9B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4CA98535" w14:textId="3E9128C1" w:rsidR="00FA0828" w:rsidRPr="007D2645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E68265C" w14:textId="4D33B14C" w:rsidR="00FA0828" w:rsidRPr="007D2645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1C9464AD" w14:textId="7103E1CC" w:rsidR="00FA0828" w:rsidRPr="007D2645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3E6FEBE" w14:textId="69150991" w:rsidR="00FA0828" w:rsidRPr="007D2645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7D2645" w14:paraId="274AB987" w14:textId="77777777" w:rsidTr="0000113E">
        <w:tc>
          <w:tcPr>
            <w:tcW w:w="3283" w:type="dxa"/>
            <w:vAlign w:val="bottom"/>
          </w:tcPr>
          <w:p w14:paraId="31B427D8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7696567" w14:textId="77777777" w:rsidR="00FA0828" w:rsidRPr="007D2645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41BC0" w14:textId="77777777" w:rsidR="00FA0828" w:rsidRPr="007D2645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8896DD8" w14:textId="77777777" w:rsidR="00FA0828" w:rsidRPr="007D2645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A9D3" w14:textId="77777777" w:rsidR="00FA0828" w:rsidRPr="007D2645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7D2645" w14:paraId="0CF30F9E" w14:textId="77777777" w:rsidTr="0000113E">
        <w:tc>
          <w:tcPr>
            <w:tcW w:w="3283" w:type="dxa"/>
            <w:vAlign w:val="bottom"/>
          </w:tcPr>
          <w:p w14:paraId="78BC3A85" w14:textId="77777777" w:rsidR="00FA0828" w:rsidRPr="007D2645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DEF48" w14:textId="77777777" w:rsidR="00FA0828" w:rsidRPr="007D2645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19DCE" w14:textId="77777777" w:rsidR="00FA0828" w:rsidRPr="007D2645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FE352" w14:textId="77777777" w:rsidR="00FA0828" w:rsidRPr="007D2645" w:rsidRDefault="00FA0828" w:rsidP="00700F3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08173" w14:textId="77777777" w:rsidR="00FA0828" w:rsidRPr="007D2645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413D7D" w:rsidRPr="007D2645" w14:paraId="69EE1B56" w14:textId="77777777" w:rsidTr="00872088">
        <w:tc>
          <w:tcPr>
            <w:tcW w:w="3283" w:type="dxa"/>
            <w:vAlign w:val="bottom"/>
          </w:tcPr>
          <w:p w14:paraId="63AAD72B" w14:textId="5E6C59C7" w:rsidR="00413D7D" w:rsidRPr="007D2645" w:rsidRDefault="00413D7D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699" w:type="dxa"/>
            <w:shd w:val="clear" w:color="auto" w:fill="FAFAFA"/>
          </w:tcPr>
          <w:p w14:paraId="2C0D845C" w14:textId="40CF91CD" w:rsidR="00413D7D" w:rsidRPr="007D2645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B7AF1" w14:textId="5A1DB5AD" w:rsidR="00413D7D" w:rsidRPr="007D2645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70C827E5" w14:textId="05F9C596" w:rsidR="00413D7D" w:rsidRPr="007D2645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AF6CCF" w14:textId="759F93E6" w:rsidR="00413D7D" w:rsidRPr="007D2645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91387" w:rsidRPr="007D2645" w14:paraId="118E63D3" w14:textId="77777777" w:rsidTr="00872088">
        <w:tc>
          <w:tcPr>
            <w:tcW w:w="3283" w:type="dxa"/>
            <w:vAlign w:val="bottom"/>
          </w:tcPr>
          <w:p w14:paraId="78C453A4" w14:textId="54089D02" w:rsidR="00B91387" w:rsidRPr="007D2645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- 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1EC9C26D" w14:textId="5749D17F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3D348F36" w14:textId="329C2590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466ECA0" w14:textId="417FF6C2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vAlign w:val="bottom"/>
          </w:tcPr>
          <w:p w14:paraId="1B908015" w14:textId="1F91F835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</w:tr>
      <w:tr w:rsidR="00B91387" w:rsidRPr="007D2645" w14:paraId="39EE0FE3" w14:textId="77777777" w:rsidTr="00872088">
        <w:tc>
          <w:tcPr>
            <w:tcW w:w="3283" w:type="dxa"/>
            <w:vAlign w:val="bottom"/>
          </w:tcPr>
          <w:p w14:paraId="634DD149" w14:textId="783BEACF" w:rsidR="00B91387" w:rsidRPr="007D2645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- 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บริษัทย่อย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(หมายเหตุฯ ข้อ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F138FE" w:rsidRPr="00F138FE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13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.</w:t>
            </w:r>
            <w:r w:rsidR="00F138FE" w:rsidRPr="00F138FE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Pr="007D2645">
              <w:rPr>
                <w:rFonts w:ascii="Browallia New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595FA535" w14:textId="662BA3F9" w:rsidR="00B91387" w:rsidRPr="007D2645" w:rsidRDefault="00620135" w:rsidP="00AD31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51CAC7" w14:textId="6A3638E6" w:rsidR="00B91387" w:rsidRPr="007D2645" w:rsidRDefault="00B91387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DDD1D0A" w14:textId="65153C51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56B00649" w14:textId="45546078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</w:tr>
      <w:tr w:rsidR="00B91387" w:rsidRPr="007D2645" w14:paraId="006CC9AE" w14:textId="77777777" w:rsidTr="00872088">
        <w:tc>
          <w:tcPr>
            <w:tcW w:w="3283" w:type="dxa"/>
            <w:vAlign w:val="bottom"/>
          </w:tcPr>
          <w:p w14:paraId="7CE44A7B" w14:textId="77777777" w:rsidR="00B91387" w:rsidRPr="007D2645" w:rsidRDefault="00B91387" w:rsidP="00B91387">
            <w:pPr>
              <w:tabs>
                <w:tab w:val="left" w:pos="79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ab/>
              <w:t xml:space="preserve">- 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5D0A5AC6" w14:textId="62369EB2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71495523" w14:textId="41E155F2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5541F8B" w14:textId="2829FF90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274AECD7" w14:textId="4B533C85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B91387" w:rsidRPr="007D2645" w14:paraId="731A10A0" w14:textId="77777777" w:rsidTr="00872088">
        <w:tc>
          <w:tcPr>
            <w:tcW w:w="3283" w:type="dxa"/>
            <w:vAlign w:val="bottom"/>
          </w:tcPr>
          <w:p w14:paraId="411C0711" w14:textId="77777777" w:rsidR="00B91387" w:rsidRPr="007D2645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99" w:type="dxa"/>
            <w:shd w:val="clear" w:color="auto" w:fill="FAFAFA"/>
          </w:tcPr>
          <w:p w14:paraId="6B47EF24" w14:textId="323732D7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41AE1B5C" w14:textId="222934B3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F5C65D2" w14:textId="29D95A19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26BB1B7B" w14:textId="5FAD53BC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</w:p>
        </w:tc>
      </w:tr>
      <w:tr w:rsidR="00B91387" w:rsidRPr="007D2645" w14:paraId="72594D27" w14:textId="77777777" w:rsidTr="00872088">
        <w:tc>
          <w:tcPr>
            <w:tcW w:w="3283" w:type="dxa"/>
            <w:vAlign w:val="bottom"/>
          </w:tcPr>
          <w:p w14:paraId="49FCCD40" w14:textId="77777777" w:rsidR="00B91387" w:rsidRPr="007D2645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25AE54C" w14:textId="5E15ED39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4E4D" w14:textId="5FD2EBE5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DAEE" w14:textId="00E695EC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D014" w14:textId="4929F2D9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</w:tr>
      <w:tr w:rsidR="00B91387" w:rsidRPr="007D2645" w14:paraId="4C6030B7" w14:textId="77777777" w:rsidTr="0000113E">
        <w:tc>
          <w:tcPr>
            <w:tcW w:w="3283" w:type="dxa"/>
            <w:vAlign w:val="bottom"/>
          </w:tcPr>
          <w:p w14:paraId="66F1D2B8" w14:textId="77777777" w:rsidR="00B91387" w:rsidRPr="007D2645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B8EE" w14:textId="33D7E6A6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655F" w14:textId="2E4B7EDD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997FE" w14:textId="646228FC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EB1B" w14:textId="671433D2" w:rsidR="00B91387" w:rsidRPr="007D2645" w:rsidRDefault="00F138FE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B91387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</w:tr>
    </w:tbl>
    <w:p w14:paraId="40C8FA4B" w14:textId="0AA31A90" w:rsidR="001F3AB8" w:rsidRPr="007D2645" w:rsidRDefault="001F3AB8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E3ECAB9" w14:textId="5E5BD73C" w:rsidR="001B43DC" w:rsidRPr="00976101" w:rsidRDefault="001B43DC" w:rsidP="0097610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7610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F138FE" w:rsidRPr="00F138F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B2D2E" w:rsidRPr="0097610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2D2E" w:rsidRPr="0097610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8D76EB" w:rsidRPr="0097610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97610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F138FE" w:rsidRPr="00F138F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97610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</w:t>
      </w:r>
      <w:r w:rsidR="00976101" w:rsidRPr="0097610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97610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ใกล้เคียงกับมูลค่าตามบัญชีที่แสดงในงบแสดงฐานะการเงิน</w:t>
      </w:r>
    </w:p>
    <w:p w14:paraId="5E1E09C4" w14:textId="18508526" w:rsidR="001B43DC" w:rsidRPr="007D2645" w:rsidRDefault="001B43DC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4B2B5C11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6ECE7" w14:textId="155DB3A4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64AE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977E5A5" w14:textId="77777777" w:rsidR="006A5626" w:rsidRPr="007D2645" w:rsidRDefault="006A5626" w:rsidP="00991975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7B1D33D" w14:textId="2BFF3AC9" w:rsidR="00D175EF" w:rsidRPr="007D2645" w:rsidRDefault="005C64AE" w:rsidP="00991975">
      <w:pPr>
        <w:rPr>
          <w:rFonts w:ascii="Browallia New" w:hAnsi="Browallia New" w:cs="Browallia New"/>
          <w:color w:val="000000"/>
          <w:sz w:val="28"/>
          <w:szCs w:val="28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การเปลี่ยนแปลงของเงินกู้ยืมระยะยาวจากสถาบันการเงิน มีดังนี้</w:t>
      </w:r>
    </w:p>
    <w:p w14:paraId="797EFABF" w14:textId="77777777" w:rsidR="005A23D3" w:rsidRPr="007D2645" w:rsidRDefault="005A23D3" w:rsidP="00991975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930"/>
        <w:gridCol w:w="2621"/>
      </w:tblGrid>
      <w:tr w:rsidR="00872F2D" w:rsidRPr="007D2645" w14:paraId="067A731C" w14:textId="77777777" w:rsidTr="00AD3138">
        <w:tc>
          <w:tcPr>
            <w:tcW w:w="6930" w:type="dxa"/>
          </w:tcPr>
          <w:p w14:paraId="2C01C55F" w14:textId="77777777" w:rsidR="00872F2D" w:rsidRPr="007D2645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D8ACD" w14:textId="77777777" w:rsidR="00872F2D" w:rsidRPr="007D2645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ข้อมูลทางการเงินรวม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และ</w:t>
            </w:r>
          </w:p>
          <w:p w14:paraId="4BC2CAA4" w14:textId="77777777" w:rsidR="00872F2D" w:rsidRPr="007D2645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  <w:p w14:paraId="0AE4CC33" w14:textId="77777777" w:rsidR="00872F2D" w:rsidRPr="007D2645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72F2D" w:rsidRPr="007D2645" w14:paraId="22718530" w14:textId="77777777" w:rsidTr="00AD3138">
        <w:tc>
          <w:tcPr>
            <w:tcW w:w="6930" w:type="dxa"/>
          </w:tcPr>
          <w:p w14:paraId="229E9D97" w14:textId="30F3F06F" w:rsidR="00872F2D" w:rsidRPr="007D2645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E64A96" w:rsidRPr="007D264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067F9" w14:textId="77777777" w:rsidR="00872F2D" w:rsidRPr="007D2645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72F2D" w:rsidRPr="007D2645" w14:paraId="17952AA4" w14:textId="77777777" w:rsidTr="00AD3138">
        <w:tc>
          <w:tcPr>
            <w:tcW w:w="6930" w:type="dxa"/>
          </w:tcPr>
          <w:p w14:paraId="780F5215" w14:textId="7BAC7F45" w:rsidR="00872F2D" w:rsidRPr="007D2645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</w:rPr>
              <w:t xml:space="preserve">ณ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วันที่ </w:t>
            </w:r>
            <w:r w:rsidR="00F138FE" w:rsidRPr="00F138F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D264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มกราคม</w:t>
            </w:r>
            <w:r w:rsidRPr="007D2645">
              <w:rPr>
                <w:rFonts w:ascii="Browallia New" w:hAnsi="Browallia New" w:cs="Browallia New"/>
                <w:color w:val="auto"/>
                <w:cs/>
              </w:rPr>
              <w:t xml:space="preserve"> (ตรวจสอบแล้ว)</w:t>
            </w:r>
          </w:p>
        </w:tc>
        <w:tc>
          <w:tcPr>
            <w:tcW w:w="2621" w:type="dxa"/>
            <w:shd w:val="clear" w:color="auto" w:fill="FAFAFA"/>
          </w:tcPr>
          <w:p w14:paraId="7ECCF30D" w14:textId="2482294E" w:rsidR="00872F2D" w:rsidRPr="007D2645" w:rsidRDefault="00F138F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7D2645" w14:paraId="092605C2" w14:textId="77777777" w:rsidTr="00AD3138">
        <w:tc>
          <w:tcPr>
            <w:tcW w:w="6930" w:type="dxa"/>
          </w:tcPr>
          <w:p w14:paraId="5091A53A" w14:textId="77777777" w:rsidR="00872F2D" w:rsidRPr="007D2645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2621" w:type="dxa"/>
            <w:shd w:val="clear" w:color="auto" w:fill="FAFAFA"/>
          </w:tcPr>
          <w:p w14:paraId="7E7C7F21" w14:textId="47F1562E" w:rsidR="00872F2D" w:rsidRPr="007D2645" w:rsidRDefault="00F138F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7D2645" w14:paraId="4EBACDAD" w14:textId="77777777" w:rsidTr="00AD3138">
        <w:tc>
          <w:tcPr>
            <w:tcW w:w="6930" w:type="dxa"/>
          </w:tcPr>
          <w:p w14:paraId="12B7A531" w14:textId="77777777" w:rsidR="00872F2D" w:rsidRPr="007D2645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907BE" w14:textId="469623E7" w:rsidR="00872F2D" w:rsidRPr="007D2645" w:rsidRDefault="00620135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72F2D" w:rsidRPr="007D2645" w14:paraId="4DEB8D32" w14:textId="77777777" w:rsidTr="00AD3138">
        <w:tc>
          <w:tcPr>
            <w:tcW w:w="6930" w:type="dxa"/>
          </w:tcPr>
          <w:p w14:paraId="6F7154E4" w14:textId="327A4CB2" w:rsidR="00872F2D" w:rsidRPr="007D2645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ณ วันที่ </w:t>
            </w:r>
            <w:r w:rsidR="00F138FE" w:rsidRPr="00F138FE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(ยังไม่ได้ตรวจสอบ)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29002" w14:textId="4F600DD4" w:rsidR="00872F2D" w:rsidRPr="007D2645" w:rsidRDefault="00F138F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51A37" w:rsidRPr="007D2645" w14:paraId="39F171AB" w14:textId="77777777" w:rsidTr="00AD3138">
        <w:tc>
          <w:tcPr>
            <w:tcW w:w="6930" w:type="dxa"/>
          </w:tcPr>
          <w:p w14:paraId="6094834A" w14:textId="4AF49772" w:rsidR="00351A37" w:rsidRPr="007D2645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8F00A7"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ส่วนที่ถึงกำหนดชำระภายใน </w:t>
            </w:r>
            <w:r w:rsidR="00F138FE" w:rsidRPr="00F138F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D264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7D9CB4" w14:textId="0F3F2271" w:rsidR="00351A37" w:rsidRPr="007D2645" w:rsidRDefault="00620135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38FE"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51A37" w:rsidRPr="007D2645" w14:paraId="6FF71B0D" w14:textId="77777777" w:rsidTr="00AD3138">
        <w:tc>
          <w:tcPr>
            <w:tcW w:w="6930" w:type="dxa"/>
          </w:tcPr>
          <w:p w14:paraId="7EA28383" w14:textId="46A162B0" w:rsidR="00351A37" w:rsidRPr="007D2645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ส่วนที่ถึงกำหนดชำระเกินกว่า </w:t>
            </w:r>
            <w:r w:rsidR="00F138FE" w:rsidRPr="00F138F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D264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C22FD" w14:textId="6F0DF8BE" w:rsidR="00351A37" w:rsidRPr="007D2645" w:rsidRDefault="00F138F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620135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5D5A513" w14:textId="7B6E0301" w:rsidR="00B347E3" w:rsidRPr="007D2645" w:rsidRDefault="00B347E3" w:rsidP="004104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9B3A280" w14:textId="33FA2BD4" w:rsidR="005A23D3" w:rsidRPr="007D2645" w:rsidRDefault="008B47AE" w:rsidP="0041044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264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F2A2326" w14:textId="1C9749FD" w:rsidR="0023544D" w:rsidRPr="007D2645" w:rsidRDefault="00D33DD7" w:rsidP="0041044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645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543367" w:rsidRPr="007D2645">
        <w:rPr>
          <w:rFonts w:ascii="Browallia New" w:hAnsi="Browallia New" w:cs="Browallia New"/>
          <w:spacing w:val="-4"/>
          <w:sz w:val="28"/>
          <w:szCs w:val="28"/>
          <w:cs/>
        </w:rPr>
        <w:t>ระหว่างงวด</w:t>
      </w:r>
      <w:r w:rsidR="000B2D2E" w:rsidRPr="007D2645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="00543367" w:rsidRPr="007D264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38FE"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B2D2E" w:rsidRPr="007D264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B2D2E" w:rsidRPr="007D26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8D76EB" w:rsidRPr="007D26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64A96" w:rsidRPr="007D264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138FE"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543367" w:rsidRPr="007D264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C64AE" w:rsidRPr="007D2645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บริษัทได้กู้เงิน</w:t>
      </w:r>
      <w:r w:rsidR="00351A37" w:rsidRPr="007D2645">
        <w:rPr>
          <w:rFonts w:ascii="Browallia New" w:hAnsi="Browallia New" w:cs="Browallia New"/>
          <w:spacing w:val="-4"/>
          <w:sz w:val="28"/>
          <w:szCs w:val="28"/>
          <w:cs/>
        </w:rPr>
        <w:t>เพิ่มเติม</w:t>
      </w:r>
      <w:r w:rsidR="005C64AE" w:rsidRPr="007D2645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จากสถาบันการเงินจำนวน </w:t>
      </w:r>
      <w:r w:rsidR="00F138FE"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123</w:t>
      </w:r>
      <w:r w:rsidR="0023544D" w:rsidRPr="007D2645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138FE"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5C64AE" w:rsidRPr="007D264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543367" w:rsidRPr="007D2645">
        <w:rPr>
          <w:rFonts w:ascii="Browallia New" w:hAnsi="Browallia New" w:cs="Browallia New"/>
          <w:sz w:val="28"/>
          <w:szCs w:val="28"/>
        </w:rPr>
        <w:t xml:space="preserve"> </w:t>
      </w:r>
      <w:r w:rsidR="005C64AE" w:rsidRPr="007D2645">
        <w:rPr>
          <w:rFonts w:ascii="Browallia New" w:hAnsi="Browallia New" w:cs="Browallia New"/>
          <w:sz w:val="28"/>
          <w:szCs w:val="28"/>
          <w:cs/>
        </w:rPr>
        <w:t>ซึ่งเป็นการกู้ยืมจาก</w:t>
      </w:r>
      <w:r w:rsidR="00F42C18" w:rsidRPr="007D264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138FE" w:rsidRPr="00F138FE">
        <w:rPr>
          <w:rFonts w:ascii="Browallia New" w:hAnsi="Browallia New" w:cs="Browallia New"/>
          <w:sz w:val="28"/>
          <w:szCs w:val="28"/>
          <w:lang w:val="en-GB"/>
        </w:rPr>
        <w:t>3</w:t>
      </w:r>
      <w:r w:rsidR="00F42C18" w:rsidRPr="007D26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64AE" w:rsidRPr="007D2645">
        <w:rPr>
          <w:rFonts w:ascii="Browallia New" w:hAnsi="Browallia New" w:cs="Browallia New"/>
          <w:sz w:val="28"/>
          <w:szCs w:val="28"/>
          <w:cs/>
        </w:rPr>
        <w:t>วงเงินในสัญญาที่มีอยู่เดิม เพื่อนำมาลงทุนใน</w:t>
      </w:r>
      <w:r w:rsidR="00A56797" w:rsidRPr="007D2645">
        <w:rPr>
          <w:rFonts w:ascii="Browallia New" w:hAnsi="Browallia New" w:cs="Browallia New"/>
          <w:sz w:val="28"/>
          <w:szCs w:val="28"/>
          <w:cs/>
        </w:rPr>
        <w:t>โครงการสิ่งปลูกสร้าง และเครื่องจักร</w:t>
      </w:r>
      <w:r w:rsidR="0023544D" w:rsidRPr="007D2645">
        <w:rPr>
          <w:rFonts w:ascii="Browallia New" w:hAnsi="Browallia New" w:cs="Browallia New"/>
          <w:sz w:val="28"/>
          <w:szCs w:val="28"/>
        </w:rPr>
        <w:t xml:space="preserve"> </w:t>
      </w:r>
      <w:r w:rsidR="0023544D" w:rsidRPr="007D2645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78095EAC" w14:textId="77777777" w:rsidR="0023544D" w:rsidRPr="00592883" w:rsidRDefault="0023544D" w:rsidP="0023544D">
      <w:pPr>
        <w:ind w:left="720" w:hanging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02AC4B6" w14:textId="72BD01F9" w:rsidR="005C64AE" w:rsidRPr="00592883" w:rsidRDefault="00F138FE" w:rsidP="0097610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sz w:val="28"/>
          <w:szCs w:val="28"/>
          <w:lang w:val="en-GB"/>
        </w:rPr>
        <w:t>1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>)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ab/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เงินกู้ระยะยาวจำนวน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04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จากวงเงิน</w:t>
      </w:r>
      <w:r w:rsidR="001C1DEA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กู้ในสัญญา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81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</w:t>
      </w:r>
      <w:r w:rsidR="00351A37" w:rsidRPr="005527F3">
        <w:rPr>
          <w:rFonts w:ascii="Browallia New" w:hAnsi="Browallia New" w:cs="Browallia New"/>
          <w:spacing w:val="-4"/>
          <w:sz w:val="28"/>
          <w:szCs w:val="28"/>
          <w:cs/>
        </w:rPr>
        <w:t>ดังกล่าว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>มีอัตราดอกเบี้ย</w:t>
      </w:r>
      <w:r w:rsidR="005527F3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เดือนแรก</w:t>
      </w:r>
      <w:r w:rsidR="00351A37" w:rsidRPr="005527F3">
        <w:rPr>
          <w:rFonts w:ascii="Browallia New" w:hAnsi="Browallia New" w:cs="Browallia New"/>
          <w:spacing w:val="-4"/>
          <w:sz w:val="28"/>
          <w:szCs w:val="28"/>
          <w:cs/>
        </w:rPr>
        <w:t>ร้อยละ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51A37" w:rsidRPr="005527F3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="00C67AB5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>และเดือนถัดไป</w:t>
      </w:r>
      <w:r w:rsidR="00351A37" w:rsidRPr="005527F3">
        <w:rPr>
          <w:rFonts w:ascii="Browallia New" w:hAnsi="Browallia New" w:cs="Browallia New"/>
          <w:spacing w:val="-4"/>
          <w:sz w:val="28"/>
          <w:szCs w:val="28"/>
          <w:cs/>
        </w:rPr>
        <w:t>ร้อยละ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5C64AE" w:rsidRPr="005527F3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351A37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มีกำหนดชำระคืนเป็นรายเดือน เดือนละ </w:t>
      </w:r>
      <w:r w:rsidR="005A6C0B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DA3B61" w:rsidRPr="005527F3">
        <w:rPr>
          <w:rFonts w:ascii="Browallia New" w:hAnsi="Browallia New" w:cs="Browallia New"/>
          <w:spacing w:val="-4"/>
          <w:sz w:val="28"/>
          <w:szCs w:val="28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23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9A4622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เริ่มจากเดือน</w:t>
      </w:r>
      <w:r w:rsidR="006217D3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กุมภาพันธ์</w:t>
      </w:r>
      <w:r w:rsidR="006217D3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9A4622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97642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โดยจะชำระหนี้สินทั้งหมดเสร็จสิ้นภายใน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9023C4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91DE2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</w:p>
    <w:p w14:paraId="6B6BCE32" w14:textId="77777777" w:rsidR="0023544D" w:rsidRPr="00592883" w:rsidRDefault="0023544D" w:rsidP="007D264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82B465" w14:textId="2B5FED7E" w:rsidR="0023544D" w:rsidRPr="00592883" w:rsidRDefault="00F138FE" w:rsidP="0097610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sz w:val="28"/>
          <w:szCs w:val="28"/>
          <w:lang w:val="en-GB"/>
        </w:rPr>
        <w:t>2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>)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ab/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เงินกู้ระยะยาวจำนวน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71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94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จากวงเงิน</w:t>
      </w:r>
      <w:r w:rsidR="001C1DEA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กู้ในสัญญา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77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60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เงินกู้ยืมดังกล่าวมีอัตราดอกเบี้ย</w:t>
      </w:r>
      <w:r w:rsidR="005527F3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เดือนแรกร้อยละ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และเดือนถัดไปร้อยละ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มีกำหนดชำระคืนเป็นรายเดือน เดือนละ </w:t>
      </w:r>
      <w:r w:rsidR="005A6C0B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DA3B61" w:rsidRPr="005527F3">
        <w:rPr>
          <w:rFonts w:ascii="Browallia New" w:hAnsi="Browallia New" w:cs="Browallia New"/>
          <w:spacing w:val="-4"/>
          <w:sz w:val="28"/>
          <w:szCs w:val="28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62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6217D3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เริ่มจาก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6217D3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กุมภาพันธ์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97642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โดยจะชำระหนี้สินทั้งหมดเสร็จสิ้นภายใน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9023C4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</w:p>
    <w:p w14:paraId="63F9F346" w14:textId="77777777" w:rsidR="0023544D" w:rsidRPr="00592883" w:rsidRDefault="0023544D" w:rsidP="007D264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D333AC" w14:textId="3EE28B63" w:rsidR="0023544D" w:rsidRPr="00592883" w:rsidRDefault="00F138FE" w:rsidP="007D264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138FE">
        <w:rPr>
          <w:rFonts w:ascii="Browallia New" w:hAnsi="Browallia New" w:cs="Browallia New"/>
          <w:sz w:val="28"/>
          <w:szCs w:val="28"/>
          <w:lang w:val="en-GB"/>
        </w:rPr>
        <w:t>3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>)</w:t>
      </w:r>
      <w:r w:rsidR="0023544D" w:rsidRPr="00592883">
        <w:rPr>
          <w:rFonts w:ascii="Browallia New" w:hAnsi="Browallia New" w:cs="Browallia New"/>
          <w:sz w:val="28"/>
          <w:szCs w:val="28"/>
          <w:lang w:val="en-GB"/>
        </w:rPr>
        <w:tab/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เงินกู้ระยะยาวจำนวน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39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จากวงเงิน</w:t>
      </w:r>
      <w:r w:rsidR="001C1DEA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กู้ในสัญญา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107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89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42C18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เงินกู้ยืมดังกล่าวมีอัตราดอกเบี้ย</w:t>
      </w:r>
      <w:r w:rsidR="005527F3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24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เดือนแรกร้อยละ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และเดือนถัดไปร้อยละ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>MLR-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มีกำหนดชำระคืนเป็นรายเดือน เดือนละ </w:t>
      </w:r>
      <w:r w:rsidR="005A6C0B">
        <w:rPr>
          <w:rFonts w:ascii="Browallia New" w:hAnsi="Browallia New" w:cs="Browallia New"/>
          <w:spacing w:val="-4"/>
          <w:sz w:val="28"/>
          <w:szCs w:val="28"/>
        </w:rPr>
        <w:br/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เริ่มจากเดือน</w:t>
      </w:r>
      <w:r w:rsidR="006217D3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97642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โดยจะชำระหนี้สินทั้งหมดเสร็จสิ้นภายใน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9023C4" w:rsidRPr="005527F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ตุลาคม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3544D" w:rsidRPr="005527F3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Pr="00F138FE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</w:p>
    <w:p w14:paraId="1BAB1B1B" w14:textId="4F7232B6" w:rsidR="0023544D" w:rsidRPr="007D2645" w:rsidRDefault="0023544D" w:rsidP="0023544D">
      <w:pPr>
        <w:ind w:left="720" w:hanging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67B604" w14:textId="2F802CAF" w:rsidR="00E166B5" w:rsidRPr="007D2645" w:rsidRDefault="00E166B5" w:rsidP="005A23D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D264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</w:t>
      </w:r>
    </w:p>
    <w:p w14:paraId="37BE9079" w14:textId="77777777" w:rsidR="00E166B5" w:rsidRPr="007D2645" w:rsidRDefault="00E166B5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47E657" w14:textId="54B98C79" w:rsidR="00D76D1A" w:rsidRPr="007D2645" w:rsidRDefault="00D76D1A" w:rsidP="00D76D1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D264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F138FE" w:rsidRPr="00F138F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B2D2E" w:rsidRPr="007D264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2D2E" w:rsidRPr="007D26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7D264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F138FE" w:rsidRPr="00F138F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7D264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</w:t>
      </w:r>
      <w:r w:rsidR="00B95144" w:rsidRPr="007D2645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7D264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ของตลาดซึ่ง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4E521F99" w14:textId="77777777" w:rsidR="00B360A8" w:rsidRPr="007D2645" w:rsidRDefault="00B360A8" w:rsidP="00D76D1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360A8" w:rsidRPr="007D2645" w14:paraId="4324EE31" w14:textId="77777777" w:rsidTr="00EA59D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21BE4" w14:textId="074A1F18" w:rsidR="00B360A8" w:rsidRPr="007D2645" w:rsidRDefault="00F138FE" w:rsidP="00EA59DB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360A8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360A8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7AD2AB02" w14:textId="77777777" w:rsidR="00B360A8" w:rsidRPr="00AB2DEA" w:rsidRDefault="00B360A8" w:rsidP="00B360A8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58874881" w14:textId="494AF45A" w:rsidR="006217D3" w:rsidRDefault="006217D3" w:rsidP="006217D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</w:pP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เมื่อวันที่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20</w:t>
      </w:r>
      <w:r w:rsidR="00E65B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="00E65BFE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เมษายน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พ.ศ.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ที่ประชุม</w:t>
      </w:r>
      <w:r w:rsidR="00E65BFE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สามัญผู้ถือหุ้นประจำปีของบริษัท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มีมติอนุมัติให้จ่ายเงินปันผลส่วนที่เหลือสำหรับผลการดำเนินงานประจำปี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ในอัตราหุ้นละ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10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บาท เป็นเงินจำนวน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64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45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ล้านบาท ซึ่งได้จ่ายให้แก่ผู้ถือหุ้น</w:t>
      </w:r>
      <w:r w:rsidR="005527F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br/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ในวันที่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19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พฤษภาคม พ.ศ.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และ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เมื่อวันที่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9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สิงหาคม พ.ศ.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/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="005A6C0B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br/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มีมติอนุมัติให้จ่ายเงินปันผล</w:t>
      </w:r>
      <w:r w:rsidR="00985616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ระหว่างกาล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สำหรับผลการดำเนินงาน</w:t>
      </w:r>
      <w:r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>งวดหกเดือนแรกของปี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ในอัตราหุ้นละ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.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10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บาท เป็นเงินจำนวน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64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.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ล้านบาท ซึ่งได้จ่ายให้แก่ผู้ถือหุ้นในวันที่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8</w:t>
      </w:r>
      <w:r w:rsidRPr="006217D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กันยายน พ.ศ. </w:t>
      </w:r>
      <w:r w:rsidR="00F138FE" w:rsidRPr="00F138F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</w:p>
    <w:p w14:paraId="33895170" w14:textId="77777777" w:rsidR="006217D3" w:rsidRDefault="006217D3" w:rsidP="006217D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1919C088" w14:textId="695C0C9E" w:rsidR="0023544D" w:rsidRPr="007D2645" w:rsidRDefault="00046077" w:rsidP="00D76D1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D2645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3313340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9CE53E" w14:textId="26EE193E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2BF7C03" w14:textId="77777777" w:rsidR="0051135A" w:rsidRPr="007D2645" w:rsidRDefault="0051135A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p w14:paraId="07052A8D" w14:textId="77777777" w:rsidR="009D5D6B" w:rsidRPr="007D2645" w:rsidRDefault="009D5D6B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ความสัมพันธ์ระหว่างบริษัทกับบุคคลหรือกิจการที่เกี่ยวข้องกันเป็นดังต่อไปนี้</w:t>
      </w:r>
    </w:p>
    <w:p w14:paraId="6C3E242F" w14:textId="77777777" w:rsidR="00F722B5" w:rsidRPr="007D2645" w:rsidRDefault="00F722B5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tbl>
      <w:tblPr>
        <w:tblW w:w="947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141"/>
        <w:gridCol w:w="3600"/>
        <w:gridCol w:w="2736"/>
      </w:tblGrid>
      <w:tr w:rsidR="00F722B5" w:rsidRPr="007D2645" w14:paraId="0424F0AA" w14:textId="77777777" w:rsidTr="00AA539F"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FF226A" w14:textId="77777777" w:rsidR="00F722B5" w:rsidRPr="007D2645" w:rsidRDefault="00F722B5" w:rsidP="00FF2220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4D81719" w14:textId="77777777" w:rsidR="00F722B5" w:rsidRPr="007D2645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10FAE4B7" w14:textId="77777777" w:rsidR="00F722B5" w:rsidRPr="007D2645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F722B5" w:rsidRPr="007D2645" w14:paraId="2E22087C" w14:textId="77777777" w:rsidTr="00AA539F">
        <w:tc>
          <w:tcPr>
            <w:tcW w:w="3141" w:type="dxa"/>
            <w:tcBorders>
              <w:top w:val="single" w:sz="4" w:space="0" w:color="auto"/>
            </w:tcBorders>
          </w:tcPr>
          <w:p w14:paraId="1831555E" w14:textId="77777777" w:rsidR="00F722B5" w:rsidRPr="007D2645" w:rsidRDefault="00F722B5" w:rsidP="00FF2220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37A4C60C" w14:textId="77777777" w:rsidR="00F722B5" w:rsidRPr="007D2645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74E9E77" w14:textId="77777777" w:rsidR="00F722B5" w:rsidRPr="007D2645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7D2645" w14:paraId="02546A68" w14:textId="77777777" w:rsidTr="00AA539F">
        <w:tc>
          <w:tcPr>
            <w:tcW w:w="3141" w:type="dxa"/>
          </w:tcPr>
          <w:p w14:paraId="6AAC3AEF" w14:textId="77777777" w:rsidR="00F722B5" w:rsidRPr="007D264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600" w:type="dxa"/>
          </w:tcPr>
          <w:p w14:paraId="6C5DE45F" w14:textId="77777777" w:rsidR="00F722B5" w:rsidRPr="007D264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690F12E2" w14:textId="77777777" w:rsidR="00F722B5" w:rsidRPr="007D2645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7D2645" w14:paraId="5EBE1B07" w14:textId="77777777" w:rsidTr="00AA539F">
        <w:tc>
          <w:tcPr>
            <w:tcW w:w="3141" w:type="dxa"/>
          </w:tcPr>
          <w:p w14:paraId="7B82C662" w14:textId="77777777" w:rsidR="00F722B5" w:rsidRPr="007D264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00" w:type="dxa"/>
          </w:tcPr>
          <w:p w14:paraId="63019D0E" w14:textId="77777777" w:rsidR="00F722B5" w:rsidRPr="007D2645" w:rsidRDefault="00561C86" w:rsidP="00FF2220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จำหน่ายสินค้าทางการเกษตร และจำหน่าย</w:t>
            </w:r>
            <w:r w:rsidRPr="007D264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สินค้าอุปโภคบริโภคผ่านตู้จำหน่ายสินค้าอัตโนมัติ</w:t>
            </w:r>
          </w:p>
          <w:p w14:paraId="4FF311CE" w14:textId="77777777" w:rsidR="00CD6FDB" w:rsidRPr="007D2645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3AFEDF02" w14:textId="77777777" w:rsidR="00F722B5" w:rsidRPr="007D2645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 มีผู้ถือหุ้นและ</w:t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มีกรรมการร่วมกัน</w:t>
            </w:r>
          </w:p>
        </w:tc>
      </w:tr>
      <w:tr w:rsidR="00F722B5" w:rsidRPr="007D2645" w14:paraId="090A5F7F" w14:textId="77777777" w:rsidTr="00AA539F">
        <w:tc>
          <w:tcPr>
            <w:tcW w:w="3141" w:type="dxa"/>
          </w:tcPr>
          <w:p w14:paraId="3E1FCA70" w14:textId="77777777" w:rsidR="00F722B5" w:rsidRPr="007D264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00" w:type="dxa"/>
          </w:tcPr>
          <w:p w14:paraId="64A5FDEE" w14:textId="77777777" w:rsidR="00F722B5" w:rsidRPr="007D264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F0B8C18" w14:textId="77777777" w:rsidR="00F722B5" w:rsidRPr="007D2645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22B5" w:rsidRPr="007D2645" w14:paraId="02BAFBB6" w14:textId="77777777" w:rsidTr="00AA539F">
        <w:tc>
          <w:tcPr>
            <w:tcW w:w="3141" w:type="dxa"/>
          </w:tcPr>
          <w:p w14:paraId="6DFE3864" w14:textId="77777777" w:rsidR="00F722B5" w:rsidRPr="007D2645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5" w:name="OLE_LINK4"/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00" w:type="dxa"/>
          </w:tcPr>
          <w:p w14:paraId="539E0D93" w14:textId="77777777" w:rsidR="00F722B5" w:rsidRPr="007D2645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  <w:p w14:paraId="4CC64971" w14:textId="1E0226FA" w:rsidR="008B0C25" w:rsidRPr="007D2645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</w:tcPr>
          <w:p w14:paraId="6DFC4A4A" w14:textId="77777777" w:rsidR="00F722B5" w:rsidRPr="007D2645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7D264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</w:t>
            </w:r>
            <w:r w:rsidR="00F722B5" w:rsidRPr="007D264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bookmarkEnd w:id="5"/>
      <w:tr w:rsidR="00AA539F" w:rsidRPr="007D2645" w14:paraId="44FA0E47" w14:textId="77777777" w:rsidTr="00AA539F">
        <w:tc>
          <w:tcPr>
            <w:tcW w:w="3141" w:type="dxa"/>
          </w:tcPr>
          <w:p w14:paraId="5A572E49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600" w:type="dxa"/>
          </w:tcPr>
          <w:p w14:paraId="649E0A68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5D979710" w14:textId="0FDE7793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1B8B2AEA" w14:textId="4E2F969D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7D264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และมีผู้ถือหุ้นและมีกรรมการร่วมกัน</w:t>
            </w:r>
          </w:p>
        </w:tc>
      </w:tr>
      <w:tr w:rsidR="00AA539F" w:rsidRPr="007D2645" w14:paraId="236A3413" w14:textId="77777777" w:rsidTr="00AA539F">
        <w:tc>
          <w:tcPr>
            <w:tcW w:w="3141" w:type="dxa"/>
          </w:tcPr>
          <w:p w14:paraId="48028745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00" w:type="dxa"/>
          </w:tcPr>
          <w:p w14:paraId="7CB6E790" w14:textId="765E852E" w:rsidR="00AA539F" w:rsidRPr="007D2645" w:rsidRDefault="00AA539F" w:rsidP="00B241BA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</w:t>
            </w:r>
            <w:r w:rsidR="00B241BA" w:rsidRPr="007D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และพืชผลทางการเกษตร</w:t>
            </w:r>
          </w:p>
          <w:p w14:paraId="0354D11D" w14:textId="0D9087D0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7E6FC4E" w14:textId="2995AF85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  <w:r w:rsidRPr="007D264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และมีผู้ถือหุ้นและมีกรรมการร่วมกัน</w:t>
            </w:r>
          </w:p>
        </w:tc>
      </w:tr>
      <w:tr w:rsidR="00AA539F" w:rsidRPr="007D2645" w14:paraId="58B6169D" w14:textId="77777777" w:rsidTr="00AA539F">
        <w:tc>
          <w:tcPr>
            <w:tcW w:w="3141" w:type="dxa"/>
          </w:tcPr>
          <w:p w14:paraId="3C5C916C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00" w:type="dxa"/>
          </w:tcPr>
          <w:p w14:paraId="4643B1E1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</w:t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  <w:p w14:paraId="2E0BCFD1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16305EEB" w14:textId="77777777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7D2645" w14:paraId="7545C954" w14:textId="77777777" w:rsidTr="00AA539F">
        <w:tc>
          <w:tcPr>
            <w:tcW w:w="3141" w:type="dxa"/>
          </w:tcPr>
          <w:p w14:paraId="5C8E7C8B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  <w:p w14:paraId="614CD5D5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3600" w:type="dxa"/>
          </w:tcPr>
          <w:p w14:paraId="5BB43773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จำหน่ายและเป็นตัวแทนจำหน่ายไอศกรีม</w:t>
            </w:r>
          </w:p>
          <w:p w14:paraId="2BC02646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058909B3" w14:textId="77777777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7D2645" w14:paraId="69DE5E34" w14:textId="77777777" w:rsidTr="00AA539F">
        <w:tc>
          <w:tcPr>
            <w:tcW w:w="3141" w:type="dxa"/>
          </w:tcPr>
          <w:p w14:paraId="5785FBB0" w14:textId="77777777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  <w:p w14:paraId="1149894A" w14:textId="1D977C3D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00" w:type="dxa"/>
          </w:tcPr>
          <w:p w14:paraId="27164D12" w14:textId="77777777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  <w:p w14:paraId="4D249367" w14:textId="4C3EFA54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0F37C71D" w14:textId="77777777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AA539F" w:rsidRPr="007D2645" w14:paraId="0D2B2BE0" w14:textId="77777777" w:rsidTr="00AA539F">
        <w:tc>
          <w:tcPr>
            <w:tcW w:w="3141" w:type="dxa"/>
          </w:tcPr>
          <w:p w14:paraId="50C1EAD4" w14:textId="33BFCA9A" w:rsidR="00AA539F" w:rsidRPr="007D2645" w:rsidRDefault="00AA539F" w:rsidP="00AA539F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</w:t>
            </w:r>
            <w:r w:rsidR="005E0E4F"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ซันสวีท โฮลดิ้งส์</w:t>
            </w: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3600" w:type="dxa"/>
          </w:tcPr>
          <w:p w14:paraId="3A5AA7AC" w14:textId="32F5FD9D" w:rsidR="00AA539F" w:rsidRPr="007D2645" w:rsidRDefault="00AA539F" w:rsidP="00AA539F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ดำเนินธุรกิจลงทุนในบริษัทอื่น</w:t>
            </w:r>
          </w:p>
        </w:tc>
        <w:tc>
          <w:tcPr>
            <w:tcW w:w="2736" w:type="dxa"/>
          </w:tcPr>
          <w:p w14:paraId="42DF5776" w14:textId="71EBEF88" w:rsidR="00AA539F" w:rsidRPr="007D2645" w:rsidRDefault="00AA539F" w:rsidP="00AA539F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7048CABB" w14:textId="77777777" w:rsidR="001F3AB8" w:rsidRPr="005527F3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7D2645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br w:type="page"/>
      </w:r>
    </w:p>
    <w:p w14:paraId="33965A20" w14:textId="77777777" w:rsidR="009D5D6B" w:rsidRPr="005527F3" w:rsidRDefault="009D5D6B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5527F3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A0C5093" w14:textId="77777777" w:rsidR="00C93AB1" w:rsidRPr="005527F3" w:rsidRDefault="00C93AB1" w:rsidP="005A23D3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en-GB" w:eastAsia="th-TH"/>
        </w:rPr>
      </w:pPr>
    </w:p>
    <w:p w14:paraId="357BCDCD" w14:textId="381D31FA" w:rsidR="009D5D6B" w:rsidRPr="005527F3" w:rsidRDefault="00F138FE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D5D6B" w:rsidRPr="005527F3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D5D6B" w:rsidRPr="005527F3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D5D6B" w:rsidRPr="005527F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</w:t>
      </w:r>
    </w:p>
    <w:p w14:paraId="6993065D" w14:textId="77777777" w:rsidR="00FA0828" w:rsidRPr="005527F3" w:rsidRDefault="00FA0828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</w:pPr>
    </w:p>
    <w:p w14:paraId="48681645" w14:textId="7BEE80FA" w:rsidR="00AC52DA" w:rsidRPr="005527F3" w:rsidRDefault="00AC52DA" w:rsidP="00991975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</w:pPr>
      <w:r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เก้าเดือน</w:t>
      </w:r>
      <w:r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F138FE" w:rsidRPr="00F138FE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30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th-TH" w:eastAsia="th-TH"/>
        </w:rPr>
        <w:t xml:space="preserve"> 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กันยายน</w:t>
      </w:r>
    </w:p>
    <w:p w14:paraId="5C2B31E7" w14:textId="77777777" w:rsidR="00AC52DA" w:rsidRPr="005527F3" w:rsidRDefault="00AC52DA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0"/>
        <w:gridCol w:w="1440"/>
        <w:gridCol w:w="1440"/>
      </w:tblGrid>
      <w:tr w:rsidR="00FA0828" w:rsidRPr="005527F3" w14:paraId="5996A740" w14:textId="77777777" w:rsidTr="00BE5B1B">
        <w:tc>
          <w:tcPr>
            <w:tcW w:w="3802" w:type="dxa"/>
            <w:vAlign w:val="bottom"/>
          </w:tcPr>
          <w:p w14:paraId="002646C9" w14:textId="77777777" w:rsidR="00FA0828" w:rsidRPr="005527F3" w:rsidRDefault="00FA0828" w:rsidP="008F00A7">
            <w:pPr>
              <w:pStyle w:val="a"/>
              <w:spacing w:before="6" w:after="6"/>
              <w:ind w:left="525" w:right="68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34A8" w14:textId="77777777" w:rsidR="00FA0828" w:rsidRPr="005527F3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EE3E" w14:textId="77777777" w:rsidR="00FA0828" w:rsidRPr="005527F3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5527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7F6199" w14:paraId="05E0C35F" w14:textId="77777777" w:rsidTr="00BE5B1B">
        <w:tc>
          <w:tcPr>
            <w:tcW w:w="3802" w:type="dxa"/>
            <w:vAlign w:val="bottom"/>
          </w:tcPr>
          <w:p w14:paraId="039B1D4B" w14:textId="77777777" w:rsidR="005D7DC9" w:rsidRPr="007F6199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6DF5" w14:textId="77777777" w:rsidR="005D7DC9" w:rsidRPr="007F6199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342E" w14:textId="77777777" w:rsidR="005D7DC9" w:rsidRPr="007F6199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7F6199" w14:paraId="5E43E89D" w14:textId="77777777" w:rsidTr="00BE5B1B">
        <w:tc>
          <w:tcPr>
            <w:tcW w:w="3802" w:type="dxa"/>
            <w:vAlign w:val="bottom"/>
          </w:tcPr>
          <w:p w14:paraId="1AB3D454" w14:textId="77777777" w:rsidR="00FA0828" w:rsidRPr="007F6199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5528F" w14:textId="42D372E8" w:rsidR="00FA0828" w:rsidRPr="007F6199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D330F" w14:textId="2BFAF637" w:rsidR="00FA0828" w:rsidRPr="007F6199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C8AB5" w14:textId="7E01328B" w:rsidR="00FA0828" w:rsidRPr="007F6199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22DCC" w14:textId="1748D2DE" w:rsidR="00FA0828" w:rsidRPr="007F6199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7F619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7F6199" w14:paraId="1049E0D0" w14:textId="77777777" w:rsidTr="00BE5B1B">
        <w:tc>
          <w:tcPr>
            <w:tcW w:w="3802" w:type="dxa"/>
            <w:vAlign w:val="bottom"/>
          </w:tcPr>
          <w:p w14:paraId="6E3FB276" w14:textId="77777777" w:rsidR="00FA0828" w:rsidRPr="007F6199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E5A7F" w14:textId="77777777" w:rsidR="00FA0828" w:rsidRPr="007F6199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276E7" w14:textId="77777777" w:rsidR="00FA0828" w:rsidRPr="007F6199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861AD" w14:textId="77777777" w:rsidR="00FA0828" w:rsidRPr="007F6199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095" w14:textId="77777777" w:rsidR="00FA0828" w:rsidRPr="007F6199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4FC3" w:rsidRPr="007F6199" w14:paraId="2E4E6307" w14:textId="77777777" w:rsidTr="00BE5B1B">
        <w:tc>
          <w:tcPr>
            <w:tcW w:w="3802" w:type="dxa"/>
            <w:vAlign w:val="bottom"/>
          </w:tcPr>
          <w:p w14:paraId="201B98EF" w14:textId="77777777" w:rsidR="00EC4FC3" w:rsidRPr="007F6199" w:rsidRDefault="00EC4FC3" w:rsidP="00EC4FC3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C6CF7B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12868A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C02256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F24504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4FC3" w:rsidRPr="007F6199" w14:paraId="7BE9CCD2" w14:textId="77777777" w:rsidTr="00BE5B1B">
        <w:tc>
          <w:tcPr>
            <w:tcW w:w="3802" w:type="dxa"/>
            <w:vAlign w:val="bottom"/>
          </w:tcPr>
          <w:p w14:paraId="4A65EE9B" w14:textId="77777777" w:rsidR="00EC4FC3" w:rsidRPr="007F6199" w:rsidRDefault="00EC4FC3" w:rsidP="00EC4FC3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รายได้จากการให้บริการแก่</w:t>
            </w:r>
          </w:p>
          <w:p w14:paraId="72E923C0" w14:textId="437F7D1C" w:rsidR="00EC4FC3" w:rsidRPr="007F6199" w:rsidRDefault="00EC4FC3" w:rsidP="00EC4FC3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D5FE1" w14:textId="3D5ECC99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242091" w14:textId="11C872D2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22ED3" w14:textId="749867BC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04CB0775" w14:textId="12EDE5FD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EC4FC3" w:rsidRPr="007F6199" w14:paraId="18D5CA73" w14:textId="77777777" w:rsidTr="00BE5B1B">
        <w:tc>
          <w:tcPr>
            <w:tcW w:w="3802" w:type="dxa"/>
            <w:vAlign w:val="bottom"/>
          </w:tcPr>
          <w:p w14:paraId="39F5D85C" w14:textId="27BE875B" w:rsidR="00EC4FC3" w:rsidRPr="007F6199" w:rsidRDefault="00EC4FC3" w:rsidP="00EC4FC3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A1AAA" w14:textId="65BFCDCB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25DAC0D" w14:textId="5712F1C6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E1C5B" w14:textId="75FB1523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B29A4A" w14:textId="4DF756BE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C4FC3" w:rsidRPr="007F6199" w14:paraId="5350B543" w14:textId="77777777" w:rsidTr="00BE5B1B">
        <w:tc>
          <w:tcPr>
            <w:tcW w:w="3802" w:type="dxa"/>
            <w:vAlign w:val="bottom"/>
          </w:tcPr>
          <w:p w14:paraId="37CBA500" w14:textId="143E4601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B483" w14:textId="0BDA7872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D252" w14:textId="7C6B112D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34744" w14:textId="1A729456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1CD60" w14:textId="474812C4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EC4FC3" w:rsidRPr="007F6199" w14:paraId="3BEFF631" w14:textId="77777777" w:rsidTr="00BE5B1B">
        <w:tc>
          <w:tcPr>
            <w:tcW w:w="3802" w:type="dxa"/>
            <w:vAlign w:val="bottom"/>
          </w:tcPr>
          <w:p w14:paraId="5A46BFED" w14:textId="77777777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DD936" w14:textId="24FE554B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2DEF5" w14:textId="56068DD6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03DE3" w14:textId="4C359DBC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301FD" w14:textId="5D24756A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EC4FC3" w:rsidRPr="007F6199" w14:paraId="11E4338B" w14:textId="77777777" w:rsidTr="00BE5B1B">
        <w:tc>
          <w:tcPr>
            <w:tcW w:w="3802" w:type="dxa"/>
            <w:vAlign w:val="bottom"/>
          </w:tcPr>
          <w:p w14:paraId="7FC480E0" w14:textId="77777777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111BA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1EC41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51BA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93DCB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EC4FC3" w:rsidRPr="007F6199" w14:paraId="07CFA3A7" w14:textId="77777777" w:rsidTr="00BE5B1B">
        <w:tc>
          <w:tcPr>
            <w:tcW w:w="3802" w:type="dxa"/>
            <w:vAlign w:val="bottom"/>
          </w:tcPr>
          <w:p w14:paraId="104D91A2" w14:textId="77777777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รายได้ค่าเช่ารับจาก </w:t>
            </w:r>
          </w:p>
          <w:p w14:paraId="0700384F" w14:textId="0AD8B7F7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CF103" w14:textId="24C5BBD9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36D06B" w14:textId="2CBCBD29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6418E" w14:textId="357BB9C0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F82A20" w:rsidRPr="007F6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6DD6A0" w14:textId="7FAD2387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C4FC3" w:rsidRPr="007F6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C4FC3" w:rsidRPr="007F6199" w14:paraId="36251DD2" w14:textId="77777777" w:rsidTr="00620135">
        <w:tc>
          <w:tcPr>
            <w:tcW w:w="3802" w:type="dxa"/>
            <w:vAlign w:val="bottom"/>
          </w:tcPr>
          <w:p w14:paraId="43C5E3E2" w14:textId="5ABBD7A7" w:rsidR="00EC4FC3" w:rsidRPr="007F6199" w:rsidRDefault="00EC4FC3" w:rsidP="00EC4FC3">
            <w:pPr>
              <w:tabs>
                <w:tab w:val="left" w:pos="1243"/>
              </w:tabs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42102" w14:textId="50C4408F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2FD48" w14:textId="12C90A99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B6570" w14:textId="13ED87CB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F2898" w14:textId="639D028F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EC4FC3" w:rsidRPr="007F6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EC4FC3" w:rsidRPr="007F6199" w14:paraId="2414DFE5" w14:textId="77777777" w:rsidTr="00620135">
        <w:tc>
          <w:tcPr>
            <w:tcW w:w="3802" w:type="dxa"/>
            <w:vAlign w:val="bottom"/>
          </w:tcPr>
          <w:p w14:paraId="48F5E086" w14:textId="77777777" w:rsidR="00EC4FC3" w:rsidRPr="007F6199" w:rsidRDefault="00EC4FC3" w:rsidP="00EC4FC3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3495A" w14:textId="0AB3F887" w:rsidR="00EC4FC3" w:rsidRPr="007F6199" w:rsidRDefault="007D409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1BEE9" w14:textId="2E08BB9D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D9D7" w14:textId="4894951E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0E36" w14:textId="704CC28E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620135" w:rsidRPr="007F6199" w14:paraId="0248875F" w14:textId="77777777" w:rsidTr="00620135">
        <w:tc>
          <w:tcPr>
            <w:tcW w:w="3802" w:type="dxa"/>
            <w:vAlign w:val="bottom"/>
          </w:tcPr>
          <w:p w14:paraId="186A0D86" w14:textId="77777777" w:rsidR="00620135" w:rsidRPr="007F6199" w:rsidRDefault="00620135" w:rsidP="00EC4FC3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57F5C" w14:textId="77777777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3B04E" w14:textId="77777777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F8FE8" w14:textId="77777777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07C97" w14:textId="77777777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20135" w:rsidRPr="007F6199" w14:paraId="4F6BDB13" w14:textId="77777777" w:rsidTr="00620135">
        <w:tc>
          <w:tcPr>
            <w:tcW w:w="3802" w:type="dxa"/>
            <w:vAlign w:val="bottom"/>
          </w:tcPr>
          <w:p w14:paraId="59AA046E" w14:textId="7C3311E3" w:rsidR="00620135" w:rsidRPr="007F6199" w:rsidRDefault="00620135" w:rsidP="00EC4FC3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" w:name="_Hlk149342653"/>
            <w:r w:rsidRPr="007F619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8C4ED" w14:textId="4E422A66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627B78D" w14:textId="5B616B7C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974F0" w14:textId="7DB67288" w:rsidR="00620135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61C7F76C" w14:textId="43656B7C" w:rsidR="00620135" w:rsidRPr="007F6199" w:rsidRDefault="00620135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4FDE2976" w14:textId="77777777" w:rsidR="000A4427" w:rsidRPr="005527F3" w:rsidRDefault="000A4427" w:rsidP="004701D9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</w:pPr>
    </w:p>
    <w:bookmarkEnd w:id="6"/>
    <w:p w14:paraId="18E96278" w14:textId="7139C4D5" w:rsidR="00083BD3" w:rsidRPr="005527F3" w:rsidRDefault="00F138FE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F62CC4" w:rsidRPr="005527F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83BD3" w:rsidRPr="005527F3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83BD3" w:rsidRPr="005527F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</w:t>
      </w:r>
      <w:r w:rsidR="00837D4D" w:rsidRPr="005527F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ซื้อสินค้าและ</w:t>
      </w:r>
      <w:r w:rsidR="00083BD3" w:rsidRPr="005527F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รับบริการ</w:t>
      </w:r>
    </w:p>
    <w:p w14:paraId="4C735DD3" w14:textId="77777777" w:rsidR="00AC52DA" w:rsidRPr="005527F3" w:rsidRDefault="00AC52DA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</w:pPr>
    </w:p>
    <w:p w14:paraId="00E34564" w14:textId="3A994813" w:rsidR="00AC52DA" w:rsidRPr="005527F3" w:rsidRDefault="00AC52DA" w:rsidP="00721238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</w:pPr>
      <w:r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เก้าเดือน</w:t>
      </w:r>
      <w:r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F138FE" w:rsidRPr="00F138FE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30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th-TH" w:eastAsia="th-TH"/>
        </w:rPr>
        <w:t xml:space="preserve"> </w:t>
      </w:r>
      <w:r w:rsidR="000B2D2E" w:rsidRPr="005527F3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กันยายน</w:t>
      </w:r>
    </w:p>
    <w:p w14:paraId="29E9C9B9" w14:textId="77777777" w:rsidR="00083BD3" w:rsidRPr="005527F3" w:rsidRDefault="00083BD3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en-GB" w:eastAsia="th-TH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0"/>
        <w:gridCol w:w="1440"/>
        <w:gridCol w:w="1440"/>
      </w:tblGrid>
      <w:tr w:rsidR="006D4AC0" w:rsidRPr="005527F3" w14:paraId="697A341D" w14:textId="77777777" w:rsidTr="00BE5B1B">
        <w:tc>
          <w:tcPr>
            <w:tcW w:w="3802" w:type="dxa"/>
            <w:vAlign w:val="bottom"/>
          </w:tcPr>
          <w:p w14:paraId="08EC811F" w14:textId="77777777" w:rsidR="006D4AC0" w:rsidRPr="005527F3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491B" w14:textId="77777777" w:rsidR="006D4AC0" w:rsidRPr="005527F3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73E6" w14:textId="77777777" w:rsidR="006D4AC0" w:rsidRPr="005527F3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552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5527F3" w14:paraId="286A22AF" w14:textId="77777777" w:rsidTr="00BE5B1B">
        <w:tc>
          <w:tcPr>
            <w:tcW w:w="3802" w:type="dxa"/>
            <w:vAlign w:val="bottom"/>
          </w:tcPr>
          <w:p w14:paraId="102E3C84" w14:textId="77777777" w:rsidR="005D7DC9" w:rsidRPr="005527F3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450B8" w14:textId="77777777" w:rsidR="005D7DC9" w:rsidRPr="005527F3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98898" w14:textId="77777777" w:rsidR="005D7DC9" w:rsidRPr="005527F3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D4AC0" w:rsidRPr="005527F3" w14:paraId="5C0DCF89" w14:textId="77777777" w:rsidTr="00BE5B1B">
        <w:tc>
          <w:tcPr>
            <w:tcW w:w="3802" w:type="dxa"/>
            <w:vAlign w:val="bottom"/>
          </w:tcPr>
          <w:p w14:paraId="0AC169E5" w14:textId="77777777" w:rsidR="006D4AC0" w:rsidRPr="005527F3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83342" w14:textId="2AE7FF2F" w:rsidR="006D4AC0" w:rsidRPr="005527F3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463E" w14:textId="19EBD8E1" w:rsidR="006D4AC0" w:rsidRPr="005527F3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A7524" w14:textId="415B55F6" w:rsidR="006D4AC0" w:rsidRPr="005527F3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BDE5" w14:textId="07186E2F" w:rsidR="006D4AC0" w:rsidRPr="005527F3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5527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7F6199" w14:paraId="14BE33C3" w14:textId="77777777" w:rsidTr="00BE5B1B">
        <w:tc>
          <w:tcPr>
            <w:tcW w:w="3802" w:type="dxa"/>
            <w:vAlign w:val="bottom"/>
          </w:tcPr>
          <w:p w14:paraId="18DF9057" w14:textId="77777777" w:rsidR="006D4AC0" w:rsidRPr="007F6199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11DB7" w14:textId="77777777" w:rsidR="006D4AC0" w:rsidRPr="007F6199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DD397" w14:textId="77777777" w:rsidR="006D4AC0" w:rsidRPr="007F6199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B2718" w14:textId="77777777" w:rsidR="006D4AC0" w:rsidRPr="007F6199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77206" w14:textId="77777777" w:rsidR="006D4AC0" w:rsidRPr="007F6199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619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C4FC3" w:rsidRPr="007F6199" w14:paraId="3C58739C" w14:textId="77777777" w:rsidTr="00BE5B1B">
        <w:tc>
          <w:tcPr>
            <w:tcW w:w="3802" w:type="dxa"/>
            <w:vAlign w:val="bottom"/>
          </w:tcPr>
          <w:p w14:paraId="5FD482C0" w14:textId="505643EC" w:rsidR="00EC4FC3" w:rsidRPr="007F6199" w:rsidRDefault="00EC4FC3" w:rsidP="00EC4FC3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ซื้อสินค้าจาก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8E174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DE19F3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64E07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C38B6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4FC3" w:rsidRPr="007F6199" w14:paraId="1D834637" w14:textId="77777777" w:rsidTr="00BE5B1B">
        <w:tc>
          <w:tcPr>
            <w:tcW w:w="3802" w:type="dxa"/>
            <w:vAlign w:val="bottom"/>
          </w:tcPr>
          <w:p w14:paraId="28580B2E" w14:textId="63365841" w:rsidR="00EC4FC3" w:rsidRPr="007F6199" w:rsidRDefault="00EC4FC3" w:rsidP="00EC4FC3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7" w:name="OLE_LINK3"/>
            <w:r w:rsidRPr="007F619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7F61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19F94" w14:textId="4A5C83FD" w:rsidR="00EC4FC3" w:rsidRPr="007F6199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43CFA0" w14:textId="4599CF60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10550" w14:textId="77C04ADD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F82A20" w:rsidRPr="007F61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09B5C640" w14:textId="460D9A79" w:rsidR="00EC4FC3" w:rsidRPr="007F6199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EC4FC3" w:rsidRPr="007F61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EC4FC3" w:rsidRPr="007F6199" w14:paraId="66F3CE36" w14:textId="77777777" w:rsidTr="00BE5B1B">
        <w:tc>
          <w:tcPr>
            <w:tcW w:w="3802" w:type="dxa"/>
            <w:vAlign w:val="bottom"/>
          </w:tcPr>
          <w:p w14:paraId="502971F6" w14:textId="77777777" w:rsidR="00EC4FC3" w:rsidRPr="007F6199" w:rsidRDefault="00EC4FC3" w:rsidP="00EC4FC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05DD3B" w14:textId="77777777" w:rsidR="00EC4FC3" w:rsidRPr="007F6199" w:rsidRDefault="00EC4FC3" w:rsidP="00EC4FC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50BBB" w14:textId="77777777" w:rsidR="00EC4FC3" w:rsidRPr="007F6199" w:rsidRDefault="00EC4FC3" w:rsidP="00EC4FC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FE2F9" w14:textId="77777777" w:rsidR="00EC4FC3" w:rsidRPr="007F6199" w:rsidRDefault="00EC4FC3" w:rsidP="00EC4FC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D31C5C" w14:textId="77777777" w:rsidR="00EC4FC3" w:rsidRPr="007F6199" w:rsidRDefault="00EC4FC3" w:rsidP="00EC4FC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EC4FC3" w:rsidRPr="007F6199" w14:paraId="28B533A1" w14:textId="77777777" w:rsidTr="00BE5B1B">
        <w:tc>
          <w:tcPr>
            <w:tcW w:w="3802" w:type="dxa"/>
            <w:vAlign w:val="bottom"/>
          </w:tcPr>
          <w:p w14:paraId="323AD0D3" w14:textId="0D3E84B4" w:rsidR="00EC4FC3" w:rsidRPr="007F6199" w:rsidRDefault="00EC4FC3" w:rsidP="00EC4FC3">
            <w:pPr>
              <w:ind w:left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61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ค่าเช่าจ่ายแก่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9F503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E93D13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D8B23B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3A6158" w14:textId="77777777" w:rsidR="00EC4FC3" w:rsidRPr="007F6199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4FC3" w:rsidRPr="005527F3" w14:paraId="17D9FAEC" w14:textId="77777777" w:rsidTr="00EC4FC3">
        <w:tc>
          <w:tcPr>
            <w:tcW w:w="3802" w:type="dxa"/>
            <w:vAlign w:val="bottom"/>
          </w:tcPr>
          <w:p w14:paraId="4A8A65FA" w14:textId="6555DA12" w:rsidR="00EC4FC3" w:rsidRPr="005527F3" w:rsidRDefault="00EC4FC3" w:rsidP="00EC4FC3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527F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5527F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71464" w14:textId="5A4068E9" w:rsidR="00EC4FC3" w:rsidRPr="005527F3" w:rsidRDefault="00F82A20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27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5621BD" w14:textId="1070B661" w:rsidR="00EC4FC3" w:rsidRPr="005527F3" w:rsidRDefault="00EC4FC3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27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9083B" w14:textId="1063D387" w:rsidR="00EC4FC3" w:rsidRPr="005527F3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F82A20" w:rsidRPr="005527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9D9E97" w14:textId="565F4ED3" w:rsidR="00EC4FC3" w:rsidRPr="005527F3" w:rsidRDefault="00F138FE" w:rsidP="00EC4F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EC4FC3" w:rsidRPr="005527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7"/>
    </w:tbl>
    <w:p w14:paraId="5606517A" w14:textId="77777777" w:rsidR="005C64AE" w:rsidRPr="007D2645" w:rsidRDefault="008F00A7" w:rsidP="004701D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527F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4B70A257" w14:textId="11256988" w:rsidR="00AF21AF" w:rsidRPr="007D2645" w:rsidRDefault="00F138FE" w:rsidP="00AF21AF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F21AF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F21AF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3B10C876" w14:textId="77777777" w:rsidR="009D5D6B" w:rsidRPr="007D2645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67"/>
        <w:gridCol w:w="1472"/>
        <w:gridCol w:w="1699"/>
        <w:gridCol w:w="1440"/>
      </w:tblGrid>
      <w:tr w:rsidR="006D4AC0" w:rsidRPr="007D2645" w14:paraId="7AD38215" w14:textId="77777777" w:rsidTr="006B2E5C">
        <w:tc>
          <w:tcPr>
            <w:tcW w:w="3283" w:type="dxa"/>
            <w:vAlign w:val="bottom"/>
          </w:tcPr>
          <w:p w14:paraId="0DE71D14" w14:textId="77777777" w:rsidR="006D4AC0" w:rsidRPr="007D2645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434E" w14:textId="77777777" w:rsidR="006D4AC0" w:rsidRPr="007D2645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0CA1" w14:textId="77777777" w:rsidR="006D4AC0" w:rsidRPr="007D2645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D4AC0" w:rsidRPr="007D2645" w14:paraId="409C2AED" w14:textId="77777777" w:rsidTr="006B2E5C">
        <w:tc>
          <w:tcPr>
            <w:tcW w:w="3283" w:type="dxa"/>
            <w:vAlign w:val="bottom"/>
          </w:tcPr>
          <w:p w14:paraId="1F325ABD" w14:textId="77777777" w:rsidR="006D4AC0" w:rsidRPr="007D2645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9CFC8EB" w14:textId="77777777" w:rsidR="006D4AC0" w:rsidRPr="007D2645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35BCB6A" w14:textId="77777777" w:rsidR="006D4AC0" w:rsidRPr="007D2645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3979EDD" w14:textId="77777777" w:rsidR="006D4AC0" w:rsidRPr="007D2645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659B3" w14:textId="77777777" w:rsidR="006D4AC0" w:rsidRPr="007D2645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D4AC0" w:rsidRPr="007D2645" w14:paraId="5DBB2E79" w14:textId="77777777" w:rsidTr="006B2E5C">
        <w:tc>
          <w:tcPr>
            <w:tcW w:w="3283" w:type="dxa"/>
            <w:vAlign w:val="bottom"/>
          </w:tcPr>
          <w:p w14:paraId="4227AC86" w14:textId="77777777" w:rsidR="006D4AC0" w:rsidRPr="007D2645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07127623" w14:textId="0229ADBB" w:rsidR="006D4AC0" w:rsidRPr="007D2645" w:rsidRDefault="00F138FE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72" w:type="dxa"/>
            <w:vAlign w:val="bottom"/>
          </w:tcPr>
          <w:p w14:paraId="6A4ACDF1" w14:textId="0FA72E1F" w:rsidR="006D4AC0" w:rsidRPr="007D2645" w:rsidRDefault="00F138FE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2CB7D5A" w14:textId="0FCD1729" w:rsidR="006D4AC0" w:rsidRPr="007D2645" w:rsidRDefault="00F138FE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394C7A0" w14:textId="36B26472" w:rsidR="006D4AC0" w:rsidRPr="007D2645" w:rsidRDefault="00F138FE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6D4AC0" w:rsidRPr="007D2645" w14:paraId="4C5C1E57" w14:textId="77777777" w:rsidTr="006B2E5C">
        <w:tc>
          <w:tcPr>
            <w:tcW w:w="3283" w:type="dxa"/>
            <w:vAlign w:val="bottom"/>
          </w:tcPr>
          <w:p w14:paraId="70F2C0A1" w14:textId="77777777" w:rsidR="006D4AC0" w:rsidRPr="007D2645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2BD4D72D" w14:textId="6E66A4A3" w:rsidR="006D4AC0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2" w:type="dxa"/>
            <w:vAlign w:val="bottom"/>
          </w:tcPr>
          <w:p w14:paraId="1F4FA866" w14:textId="55DF0B04" w:rsidR="006D4AC0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4DFC1CBB" w14:textId="045ECCAC" w:rsidR="006D4AC0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BE71D4E" w14:textId="4E7F00C7" w:rsidR="006D4AC0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7D2645" w14:paraId="65DA4EA7" w14:textId="77777777" w:rsidTr="006B2E5C">
        <w:tc>
          <w:tcPr>
            <w:tcW w:w="3283" w:type="dxa"/>
            <w:vAlign w:val="bottom"/>
          </w:tcPr>
          <w:p w14:paraId="0504C3C1" w14:textId="77777777" w:rsidR="006D4AC0" w:rsidRPr="007D2645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vAlign w:val="bottom"/>
          </w:tcPr>
          <w:p w14:paraId="22D675EB" w14:textId="77777777" w:rsidR="006D4AC0" w:rsidRPr="007D2645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187671B2" w14:textId="77777777" w:rsidR="006D4AC0" w:rsidRPr="007D2645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2F46B6B" w14:textId="77777777" w:rsidR="006D4AC0" w:rsidRPr="007D2645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9B2B9" w14:textId="77777777" w:rsidR="006D4AC0" w:rsidRPr="007D2645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E46DE" w:rsidRPr="007D2645" w14:paraId="78E85279" w14:textId="77777777" w:rsidTr="00EF4669">
        <w:tc>
          <w:tcPr>
            <w:tcW w:w="3283" w:type="dxa"/>
            <w:vAlign w:val="bottom"/>
          </w:tcPr>
          <w:p w14:paraId="63525616" w14:textId="77777777" w:rsidR="000E46DE" w:rsidRPr="007D2645" w:rsidRDefault="000E46DE" w:rsidP="00EF466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7" w:type="dxa"/>
            <w:shd w:val="clear" w:color="auto" w:fill="FAFAFA"/>
            <w:vAlign w:val="bottom"/>
          </w:tcPr>
          <w:p w14:paraId="68BD7031" w14:textId="77777777" w:rsidR="000E46DE" w:rsidRPr="007D2645" w:rsidRDefault="000E46DE" w:rsidP="000718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2" w:type="dxa"/>
            <w:vAlign w:val="bottom"/>
          </w:tcPr>
          <w:p w14:paraId="4685FEB6" w14:textId="77777777" w:rsidR="000E46DE" w:rsidRPr="007D2645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D897013" w14:textId="77777777" w:rsidR="000E46DE" w:rsidRPr="007D2645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9D4838" w14:textId="77777777" w:rsidR="000E46DE" w:rsidRPr="007D2645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10B3" w:rsidRPr="007D2645" w14:paraId="5B95CEA4" w14:textId="77777777" w:rsidTr="00EF4669">
        <w:tc>
          <w:tcPr>
            <w:tcW w:w="3283" w:type="dxa"/>
            <w:vAlign w:val="bottom"/>
          </w:tcPr>
          <w:p w14:paraId="6FD78B99" w14:textId="6131FA6B" w:rsidR="008910B3" w:rsidRPr="007D2645" w:rsidRDefault="008910B3" w:rsidP="008910B3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3B136C7D" w14:textId="58C982FA" w:rsidR="008910B3" w:rsidRPr="007D2645" w:rsidRDefault="00F82A20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7335C435" w14:textId="5CF9FF4A" w:rsidR="008910B3" w:rsidRPr="007D2645" w:rsidRDefault="008910B3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0B52C6C" w14:textId="4EE10FFD" w:rsidR="008910B3" w:rsidRPr="007D2645" w:rsidRDefault="00F138FE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F82A2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71761F25" w14:textId="0DADE4BE" w:rsidR="008910B3" w:rsidRPr="007D2645" w:rsidRDefault="00F138FE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503C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9A503C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8910B3" w:rsidRPr="007D2645" w14:paraId="3C57FE5D" w14:textId="77777777" w:rsidTr="006B2E5C">
        <w:tc>
          <w:tcPr>
            <w:tcW w:w="3283" w:type="dxa"/>
            <w:vAlign w:val="bottom"/>
          </w:tcPr>
          <w:p w14:paraId="5293CC18" w14:textId="7E9EE6A2" w:rsidR="008910B3" w:rsidRPr="007D2645" w:rsidRDefault="008910B3" w:rsidP="008910B3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0B099F32" w14:textId="45B2A7CE" w:rsidR="008910B3" w:rsidRPr="007D2645" w:rsidRDefault="00F82A20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0B2CF8EA" w14:textId="7DC3AB05" w:rsidR="008910B3" w:rsidRPr="007D2645" w:rsidRDefault="008910B3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755E1E1" w14:textId="2771DA48" w:rsidR="008910B3" w:rsidRPr="007D2645" w:rsidRDefault="00F138FE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82A20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14C74969" w14:textId="6AEA0872" w:rsidR="008910B3" w:rsidRPr="007D2645" w:rsidRDefault="00F138FE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503C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9A503C" w:rsidRPr="007D26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6825C8ED" w14:textId="77777777" w:rsidR="00A2188A" w:rsidRPr="007D2645" w:rsidRDefault="00A2188A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C9A0C4F" w14:textId="555A5A63" w:rsidR="009D5D6B" w:rsidRPr="007D2645" w:rsidRDefault="00F138FE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D5D6B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D5D6B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0CD6EEDF" w14:textId="77777777" w:rsidR="009D5D6B" w:rsidRPr="007D2645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968F05" w14:textId="551E890A" w:rsidR="00A5751C" w:rsidRPr="007D2645" w:rsidRDefault="00861B0A" w:rsidP="00EC36CB">
      <w:pPr>
        <w:ind w:left="539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1820E8" w:rsidRPr="007D264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และ</w:t>
      </w:r>
      <w:r w:rsidR="00404AEA" w:rsidRPr="007D264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คณะผู้บริหารระดับสูง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7D264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ค่าตอบแทน</w:t>
      </w:r>
      <w:r w:rsidRPr="007D264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ที่จ่ายหรือค้างจ่ายสำหรับผู้บริหารสำคัญของกิจการ</w:t>
      </w:r>
      <w:r w:rsidRPr="007D2645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สำหรับงวด</w:t>
      </w:r>
      <w:r w:rsidR="00300FE6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มีรายละเอียดดังนี้</w:t>
      </w:r>
    </w:p>
    <w:p w14:paraId="26F97A86" w14:textId="77777777" w:rsidR="00E362DF" w:rsidRPr="007D2645" w:rsidRDefault="00E362DF" w:rsidP="00E362D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336"/>
        <w:gridCol w:w="1620"/>
        <w:gridCol w:w="1618"/>
      </w:tblGrid>
      <w:tr w:rsidR="00FA0828" w:rsidRPr="007D2645" w14:paraId="3E9C248F" w14:textId="77777777" w:rsidTr="00BE5B1B">
        <w:trPr>
          <w:cantSplit/>
        </w:trPr>
        <w:tc>
          <w:tcPr>
            <w:tcW w:w="6336" w:type="dxa"/>
            <w:vAlign w:val="bottom"/>
          </w:tcPr>
          <w:p w14:paraId="4BDE3A00" w14:textId="77777777" w:rsidR="00FA0828" w:rsidRPr="007D2645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3EB3E" w14:textId="77777777" w:rsidR="00FA0828" w:rsidRPr="007D2645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3F4469D0" w14:textId="77777777" w:rsidR="00FA0828" w:rsidRPr="007D2645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7D2645" w14:paraId="3640BF02" w14:textId="77777777" w:rsidTr="00BE5B1B">
        <w:trPr>
          <w:cantSplit/>
        </w:trPr>
        <w:tc>
          <w:tcPr>
            <w:tcW w:w="6336" w:type="dxa"/>
            <w:vAlign w:val="bottom"/>
          </w:tcPr>
          <w:p w14:paraId="07334D2E" w14:textId="77777777" w:rsidR="00FA0828" w:rsidRPr="007D2645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249F46" w14:textId="77777777" w:rsidR="00FA0828" w:rsidRPr="007D2645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55FF17CC" w14:textId="77777777" w:rsidR="00FA0828" w:rsidRPr="007D2645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7D2645" w14:paraId="5C8C32D7" w14:textId="77777777" w:rsidTr="00BE5B1B">
        <w:trPr>
          <w:cantSplit/>
        </w:trPr>
        <w:tc>
          <w:tcPr>
            <w:tcW w:w="6336" w:type="dxa"/>
            <w:vAlign w:val="bottom"/>
          </w:tcPr>
          <w:p w14:paraId="6CEC77A8" w14:textId="77777777" w:rsidR="00FA0828" w:rsidRPr="007D2645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B75042" w14:textId="37E56E00" w:rsidR="00FA0828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18" w:type="dxa"/>
            <w:vAlign w:val="bottom"/>
          </w:tcPr>
          <w:p w14:paraId="018EC0EF" w14:textId="2F24F43E" w:rsidR="00FA0828" w:rsidRPr="007D2645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7D2645" w14:paraId="662450DB" w14:textId="77777777" w:rsidTr="00BE5B1B">
        <w:trPr>
          <w:cantSplit/>
        </w:trPr>
        <w:tc>
          <w:tcPr>
            <w:tcW w:w="6336" w:type="dxa"/>
            <w:vAlign w:val="bottom"/>
          </w:tcPr>
          <w:p w14:paraId="09874DC8" w14:textId="77777777" w:rsidR="00FA0828" w:rsidRPr="007D2645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BFB146" w14:textId="77777777" w:rsidR="00FA0828" w:rsidRPr="007D2645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3008613" w14:textId="77777777" w:rsidR="00FA0828" w:rsidRPr="007D2645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7D2645" w14:paraId="70816196" w14:textId="77777777" w:rsidTr="00BE5B1B">
        <w:trPr>
          <w:cantSplit/>
          <w:trHeight w:val="99"/>
        </w:trPr>
        <w:tc>
          <w:tcPr>
            <w:tcW w:w="6336" w:type="dxa"/>
          </w:tcPr>
          <w:p w14:paraId="1A3EC61D" w14:textId="77777777" w:rsidR="00FA0828" w:rsidRPr="009119E8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543173B" w14:textId="77777777" w:rsidR="00FA0828" w:rsidRPr="009119E8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9DF2454" w14:textId="77777777" w:rsidR="00FA0828" w:rsidRPr="009119E8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46615" w:rsidRPr="007D2645" w14:paraId="303872B6" w14:textId="77777777" w:rsidTr="00BE5B1B">
        <w:trPr>
          <w:cantSplit/>
          <w:trHeight w:val="99"/>
        </w:trPr>
        <w:tc>
          <w:tcPr>
            <w:tcW w:w="6336" w:type="dxa"/>
          </w:tcPr>
          <w:p w14:paraId="2E89A4BD" w14:textId="2D8A5C01" w:rsidR="00C46615" w:rsidRPr="009119E8" w:rsidRDefault="00C46615" w:rsidP="00C46615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19E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81BA34" w14:textId="4C03E48D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D66CC6" w:rsidRPr="009119E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859</w:t>
            </w:r>
            <w:r w:rsidR="00D66CC6" w:rsidRPr="009119E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</w:p>
        </w:tc>
        <w:tc>
          <w:tcPr>
            <w:tcW w:w="1618" w:type="dxa"/>
            <w:vAlign w:val="bottom"/>
          </w:tcPr>
          <w:p w14:paraId="18D14B0A" w14:textId="71894F26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46615" w:rsidRPr="009119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C46615" w:rsidRPr="009119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C46615" w:rsidRPr="007D2645" w14:paraId="5AD9820C" w14:textId="77777777" w:rsidTr="00BE5B1B">
        <w:trPr>
          <w:cantSplit/>
          <w:trHeight w:val="171"/>
        </w:trPr>
        <w:tc>
          <w:tcPr>
            <w:tcW w:w="6336" w:type="dxa"/>
          </w:tcPr>
          <w:p w14:paraId="00956CD0" w14:textId="02B0B152" w:rsidR="00C46615" w:rsidRPr="009119E8" w:rsidRDefault="00C46615" w:rsidP="00C46615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119E8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C1FFB" w14:textId="1B187369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green"/>
                <w:lang w:val="en-GB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F82A20" w:rsidRPr="009119E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57E3D7C5" w14:textId="47A1335A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C46615" w:rsidRPr="009119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C46615" w:rsidRPr="007D2645" w14:paraId="3136E53E" w14:textId="77777777" w:rsidTr="00BE5B1B">
        <w:trPr>
          <w:cantSplit/>
          <w:trHeight w:val="171"/>
        </w:trPr>
        <w:tc>
          <w:tcPr>
            <w:tcW w:w="6336" w:type="dxa"/>
          </w:tcPr>
          <w:p w14:paraId="655EEC43" w14:textId="77777777" w:rsidR="00C46615" w:rsidRPr="009119E8" w:rsidRDefault="00C46615" w:rsidP="00C46615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AA162" w14:textId="37DC27F8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BF2986" w:rsidRPr="009119E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BF2986" w:rsidRPr="009119E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D451" w14:textId="2F3EA5A1" w:rsidR="00C46615" w:rsidRPr="009119E8" w:rsidRDefault="00F138FE" w:rsidP="00C4661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46615" w:rsidRPr="009119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C46615" w:rsidRPr="009119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</w:tbl>
    <w:p w14:paraId="22054FBF" w14:textId="77777777" w:rsidR="00367763" w:rsidRPr="007D2645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0D10C28" w14:textId="77777777" w:rsidR="00D82295" w:rsidRPr="007D2645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7D2645" w14:paraId="6B440F3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CC3618" w14:textId="6C909BA2" w:rsidR="006A5626" w:rsidRPr="007D2645" w:rsidRDefault="00F138FE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8" w:name="_Hlk39584974"/>
            <w:r w:rsidRPr="00F138F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7D26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8"/>
    </w:tbl>
    <w:p w14:paraId="666F6E29" w14:textId="77777777" w:rsidR="00B864A7" w:rsidRPr="007D2645" w:rsidRDefault="00B864A7" w:rsidP="00B864A7">
      <w:pPr>
        <w:pStyle w:val="Defaul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D2A5A4" w14:textId="22EC5290" w:rsidR="00A8402F" w:rsidRPr="007D2645" w:rsidRDefault="00F138FE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A8402F" w:rsidRPr="007D264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8402F" w:rsidRPr="007D264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8402F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หนังสือค้ำประกันจากธนาคาร</w:t>
      </w:r>
    </w:p>
    <w:p w14:paraId="662934AE" w14:textId="77777777" w:rsidR="006C7D22" w:rsidRPr="007D2645" w:rsidRDefault="006C7D22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5D6E894" w14:textId="77777777" w:rsidR="006C7D22" w:rsidRPr="007D2645" w:rsidRDefault="00DC333F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กลุ่มกิจการมีหนังสือค้ำประกัน</w:t>
      </w:r>
      <w:r w:rsidR="005028B8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ธนาคารเพื่อค้ำประกัน</w:t>
      </w:r>
      <w:r w:rsidR="007F2249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เกี่ยวกับ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การดำเนินงานตามปกติของธุรกิจ</w:t>
      </w:r>
      <w:r w:rsidR="007D1405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30A55FCA" w14:textId="77777777" w:rsidR="008D71C3" w:rsidRPr="007D2645" w:rsidRDefault="008D71C3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1" w:type="dxa"/>
        <w:tblInd w:w="558" w:type="dxa"/>
        <w:tblLook w:val="04A0" w:firstRow="1" w:lastRow="0" w:firstColumn="1" w:lastColumn="0" w:noHBand="0" w:noVBand="1"/>
      </w:tblPr>
      <w:tblGrid>
        <w:gridCol w:w="5717"/>
        <w:gridCol w:w="1710"/>
        <w:gridCol w:w="1578"/>
        <w:gridCol w:w="6"/>
      </w:tblGrid>
      <w:tr w:rsidR="00434C55" w:rsidRPr="007D2645" w14:paraId="3AE760F2" w14:textId="77777777" w:rsidTr="00FA0828">
        <w:trPr>
          <w:gridAfter w:val="1"/>
          <w:wAfter w:w="6" w:type="dxa"/>
        </w:trPr>
        <w:tc>
          <w:tcPr>
            <w:tcW w:w="5717" w:type="dxa"/>
            <w:shd w:val="clear" w:color="auto" w:fill="auto"/>
          </w:tcPr>
          <w:p w14:paraId="5358A30C" w14:textId="77777777" w:rsidR="0040428D" w:rsidRPr="007D2645" w:rsidRDefault="0040428D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D4F6" w14:textId="77777777" w:rsidR="00CC1CFE" w:rsidRPr="007D2645" w:rsidRDefault="00D72FDD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ข้อมูลทางการเงินรวมแล</w:t>
            </w:r>
            <w:r w:rsidR="001616C8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ะ</w:t>
            </w:r>
          </w:p>
          <w:p w14:paraId="18BD8D6E" w14:textId="77777777" w:rsidR="0040428D" w:rsidRPr="007D2645" w:rsidRDefault="001616C8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C333F" w:rsidRPr="007D2645" w14:paraId="0171813D" w14:textId="77777777" w:rsidTr="00FA0828">
        <w:tc>
          <w:tcPr>
            <w:tcW w:w="5717" w:type="dxa"/>
            <w:shd w:val="clear" w:color="auto" w:fill="auto"/>
          </w:tcPr>
          <w:p w14:paraId="597EEF4A" w14:textId="77777777" w:rsidR="00DC333F" w:rsidRPr="007D2645" w:rsidRDefault="00DC333F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5AEDFBE" w14:textId="77777777" w:rsidR="00DC333F" w:rsidRPr="007D2645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0CA7183" w14:textId="77777777" w:rsidR="00DC333F" w:rsidRPr="007D2645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D0DA5" w:rsidRPr="007D2645" w14:paraId="1615BB09" w14:textId="77777777" w:rsidTr="00FA0828">
        <w:tc>
          <w:tcPr>
            <w:tcW w:w="5717" w:type="dxa"/>
            <w:shd w:val="clear" w:color="auto" w:fill="auto"/>
          </w:tcPr>
          <w:p w14:paraId="7A77C20B" w14:textId="77777777" w:rsidR="00FD0DA5" w:rsidRPr="007D2645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5C2BBD" w14:textId="68BEDF66" w:rsidR="00FD0DA5" w:rsidRPr="007D2645" w:rsidRDefault="00F138FE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E06CDE5" w14:textId="2F3222FB" w:rsidR="00FD0DA5" w:rsidRPr="007D2645" w:rsidRDefault="00F138FE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D0DA5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FD0DA5" w:rsidRPr="007D2645" w14:paraId="1B7957FE" w14:textId="77777777" w:rsidTr="00FA0828">
        <w:tc>
          <w:tcPr>
            <w:tcW w:w="5717" w:type="dxa"/>
            <w:shd w:val="clear" w:color="auto" w:fill="auto"/>
          </w:tcPr>
          <w:p w14:paraId="5AB51106" w14:textId="77777777" w:rsidR="00FD0DA5" w:rsidRPr="007D2645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5AFB54" w14:textId="1962D95E" w:rsidR="00FD0DA5" w:rsidRPr="007D2645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068B1CA" w14:textId="3F7B5B4B" w:rsidR="00FD0DA5" w:rsidRPr="007D2645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D0DA5" w:rsidRPr="007D2645" w14:paraId="66FD729A" w14:textId="77777777" w:rsidTr="00FA0828">
        <w:tc>
          <w:tcPr>
            <w:tcW w:w="5717" w:type="dxa"/>
            <w:shd w:val="clear" w:color="auto" w:fill="auto"/>
          </w:tcPr>
          <w:p w14:paraId="19317B4D" w14:textId="77777777" w:rsidR="00FD0DA5" w:rsidRPr="007D2645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A53EC27" w14:textId="77777777" w:rsidR="00FD0DA5" w:rsidRPr="007D2645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749F8" w14:textId="77777777" w:rsidR="00FD0DA5" w:rsidRPr="007D2645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0DA5" w:rsidRPr="007D2645" w14:paraId="7D8E8EDB" w14:textId="77777777" w:rsidTr="008B0EA9">
        <w:tc>
          <w:tcPr>
            <w:tcW w:w="5717" w:type="dxa"/>
            <w:shd w:val="clear" w:color="auto" w:fill="auto"/>
          </w:tcPr>
          <w:p w14:paraId="2422710A" w14:textId="77777777" w:rsidR="00FD0DA5" w:rsidRPr="007D2645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857401B" w14:textId="77777777" w:rsidR="00FD0DA5" w:rsidRPr="007D2645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343D8" w14:textId="77777777" w:rsidR="00FD0DA5" w:rsidRPr="007D2645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D0DA5" w:rsidRPr="007D2645" w14:paraId="4EFB0AFB" w14:textId="77777777" w:rsidTr="008B0EA9">
        <w:tc>
          <w:tcPr>
            <w:tcW w:w="5717" w:type="dxa"/>
            <w:shd w:val="clear" w:color="auto" w:fill="auto"/>
          </w:tcPr>
          <w:p w14:paraId="610B5C25" w14:textId="77777777" w:rsidR="00FD0DA5" w:rsidRPr="007D2645" w:rsidRDefault="00FD0DA5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เพื่อค้ำประกัน</w:t>
            </w:r>
            <w:r w:rsidR="00A1601E"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การใช้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ไฟฟ้า</w:t>
            </w:r>
          </w:p>
        </w:tc>
        <w:tc>
          <w:tcPr>
            <w:tcW w:w="1710" w:type="dxa"/>
            <w:shd w:val="clear" w:color="auto" w:fill="FAFAFA"/>
          </w:tcPr>
          <w:p w14:paraId="0BDAE990" w14:textId="56F8E664" w:rsidR="00FD0DA5" w:rsidRPr="007D2645" w:rsidRDefault="00F138FE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D0F47"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5D0F47"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83EDEED" w14:textId="488AE327" w:rsidR="00FD0DA5" w:rsidRPr="007D2645" w:rsidRDefault="00F138FE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</w:t>
            </w:r>
            <w:r w:rsidR="00B23A9C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294</w:t>
            </w:r>
            <w:r w:rsidR="00B23A9C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900</w:t>
            </w:r>
          </w:p>
        </w:tc>
      </w:tr>
    </w:tbl>
    <w:p w14:paraId="51C64A24" w14:textId="198888B0" w:rsidR="00A8402F" w:rsidRPr="007D2645" w:rsidRDefault="00A8402F" w:rsidP="002F2EA3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172ACF" w14:textId="2B237689" w:rsidR="00A8402F" w:rsidRPr="007D2645" w:rsidRDefault="00F138FE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A8402F" w:rsidRPr="007D264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138F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8402F" w:rsidRPr="007D264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ภาระผูกพันรายจ่ายฝ่ายทุน</w:t>
      </w:r>
    </w:p>
    <w:p w14:paraId="76D217F8" w14:textId="77777777" w:rsidR="00055777" w:rsidRPr="007D2645" w:rsidRDefault="00055777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4EE7DF3" w14:textId="77777777" w:rsidR="00055777" w:rsidRPr="007D2645" w:rsidRDefault="006F48C2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ภาระผูกพันที่เป็นข้อผูกมัดที่เกี่ยวข้องกับ</w:t>
      </w:r>
      <w:r w:rsidR="00055777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รายจ่ายฝ่ายทุน</w:t>
      </w:r>
      <w:r w:rsidR="004204AC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2E0408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ยัง</w:t>
      </w:r>
      <w:r w:rsidR="00055777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ไม่ได้รับรู้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ในข้อมูล</w:t>
      </w:r>
      <w:r w:rsidR="00A1601E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ทาง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E26BC"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</w:t>
      </w:r>
      <w:r w:rsidRPr="007D264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7C62D307" w14:textId="77777777" w:rsidR="008F4FBC" w:rsidRPr="007D2645" w:rsidRDefault="008F4FBC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0"/>
        <w:gridCol w:w="1706"/>
        <w:gridCol w:w="1444"/>
      </w:tblGrid>
      <w:tr w:rsidR="00FE36B4" w:rsidRPr="007D2645" w14:paraId="6633DD9F" w14:textId="77777777" w:rsidTr="00721238">
        <w:trPr>
          <w:cantSplit/>
        </w:trPr>
        <w:tc>
          <w:tcPr>
            <w:tcW w:w="6400" w:type="dxa"/>
            <w:vAlign w:val="bottom"/>
          </w:tcPr>
          <w:p w14:paraId="7646A834" w14:textId="77777777" w:rsidR="00FE36B4" w:rsidRPr="007D2645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0FAFCC0E" w14:textId="77777777" w:rsidR="00FE36B4" w:rsidRPr="007D2645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FE36B4" w:rsidRPr="007D2645" w14:paraId="700B88E2" w14:textId="77777777" w:rsidTr="00721238">
        <w:trPr>
          <w:cantSplit/>
        </w:trPr>
        <w:tc>
          <w:tcPr>
            <w:tcW w:w="6400" w:type="dxa"/>
            <w:vAlign w:val="bottom"/>
          </w:tcPr>
          <w:p w14:paraId="6ECA00DD" w14:textId="77777777" w:rsidR="00FE36B4" w:rsidRPr="007D2645" w:rsidRDefault="00FE36B4" w:rsidP="00FF2220">
            <w:pPr>
              <w:tabs>
                <w:tab w:val="left" w:pos="900"/>
              </w:tabs>
              <w:spacing w:before="10" w:after="10"/>
              <w:ind w:left="52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69011E6" w14:textId="77777777" w:rsidR="00FE36B4" w:rsidRPr="007D2645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E36B4" w:rsidRPr="007D2645" w14:paraId="2D33BD99" w14:textId="77777777" w:rsidTr="00721238">
        <w:trPr>
          <w:cantSplit/>
        </w:trPr>
        <w:tc>
          <w:tcPr>
            <w:tcW w:w="6400" w:type="dxa"/>
            <w:vAlign w:val="bottom"/>
          </w:tcPr>
          <w:p w14:paraId="058F2843" w14:textId="77777777" w:rsidR="00FE36B4" w:rsidRPr="007D2645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0084404" w14:textId="77777777" w:rsidR="00FE36B4" w:rsidRPr="007D2645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2637B4" w14:textId="77777777" w:rsidR="00FE36B4" w:rsidRPr="007D2645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E36B4" w:rsidRPr="007D2645" w14:paraId="2036F024" w14:textId="77777777" w:rsidTr="00721238">
        <w:trPr>
          <w:cantSplit/>
        </w:trPr>
        <w:tc>
          <w:tcPr>
            <w:tcW w:w="6400" w:type="dxa"/>
            <w:vAlign w:val="bottom"/>
          </w:tcPr>
          <w:p w14:paraId="34FD5BD1" w14:textId="77777777" w:rsidR="00FE36B4" w:rsidRPr="007D2645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6B83478" w14:textId="65F74DB7" w:rsidR="00FE36B4" w:rsidRPr="007D2645" w:rsidRDefault="00F138FE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138F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2D2E" w:rsidRPr="007D26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8D76EB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  <w:p w14:paraId="13C1CDBE" w14:textId="1A7F4068" w:rsidR="00FE36B4" w:rsidRPr="007D2645" w:rsidRDefault="00E64A9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38FE"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4" w:type="dxa"/>
            <w:vAlign w:val="bottom"/>
          </w:tcPr>
          <w:p w14:paraId="0CFEA61A" w14:textId="291166FE" w:rsidR="00FE36B4" w:rsidRPr="007D2645" w:rsidRDefault="00F138FE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E36B4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E36B4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F138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36B4" w:rsidRPr="007D2645" w14:paraId="26D743C2" w14:textId="77777777" w:rsidTr="00721238">
        <w:trPr>
          <w:cantSplit/>
        </w:trPr>
        <w:tc>
          <w:tcPr>
            <w:tcW w:w="6400" w:type="dxa"/>
            <w:vAlign w:val="bottom"/>
          </w:tcPr>
          <w:p w14:paraId="76A74D7F" w14:textId="77777777" w:rsidR="00FE36B4" w:rsidRPr="007D2645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  <w:hideMark/>
          </w:tcPr>
          <w:p w14:paraId="0B54F8BA" w14:textId="77777777" w:rsidR="00FE36B4" w:rsidRPr="007D2645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  <w:hideMark/>
          </w:tcPr>
          <w:p w14:paraId="55D6A726" w14:textId="77777777" w:rsidR="00FE36B4" w:rsidRPr="007D2645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0AF3" w:rsidRPr="007D2645" w14:paraId="141787FB" w14:textId="77777777" w:rsidTr="008B0EA9">
        <w:trPr>
          <w:cantSplit/>
          <w:trHeight w:val="99"/>
        </w:trPr>
        <w:tc>
          <w:tcPr>
            <w:tcW w:w="6400" w:type="dxa"/>
            <w:vAlign w:val="bottom"/>
          </w:tcPr>
          <w:p w14:paraId="2B4F32FC" w14:textId="77777777" w:rsidR="00800AF3" w:rsidRPr="007D2645" w:rsidRDefault="00800AF3" w:rsidP="00800AF3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3A84B" w14:textId="77777777" w:rsidR="00800AF3" w:rsidRPr="007D2645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23C084F" w14:textId="77777777" w:rsidR="00800AF3" w:rsidRPr="007D2645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00AF3" w:rsidRPr="007D2645" w14:paraId="135D70D1" w14:textId="77777777" w:rsidTr="008B0EA9">
        <w:trPr>
          <w:cantSplit/>
          <w:trHeight w:val="171"/>
        </w:trPr>
        <w:tc>
          <w:tcPr>
            <w:tcW w:w="6400" w:type="dxa"/>
            <w:vAlign w:val="bottom"/>
          </w:tcPr>
          <w:p w14:paraId="65C87462" w14:textId="77777777" w:rsidR="00800AF3" w:rsidRPr="007D2645" w:rsidRDefault="00800AF3" w:rsidP="00800AF3">
            <w:pPr>
              <w:spacing w:before="10" w:after="10"/>
              <w:ind w:left="5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  <w:r w:rsidR="00F601CE" w:rsidRPr="007D264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01CE"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เครื่องจักร</w:t>
            </w:r>
            <w:r w:rsidRPr="007D26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706" w:type="dxa"/>
            <w:shd w:val="clear" w:color="auto" w:fill="FAFAFA"/>
            <w:vAlign w:val="bottom"/>
          </w:tcPr>
          <w:p w14:paraId="5625C963" w14:textId="039069DC" w:rsidR="00800AF3" w:rsidRPr="007D2645" w:rsidRDefault="00F138FE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5D0F47"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  <w:r w:rsidR="005D0F47" w:rsidRPr="007D26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38F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4" w:type="dxa"/>
          </w:tcPr>
          <w:p w14:paraId="02ABC97D" w14:textId="041C1DCC" w:rsidR="00800AF3" w:rsidRPr="007D2645" w:rsidRDefault="00F138FE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8E3BBD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8E3BBD" w:rsidRPr="007D264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138F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</w:tr>
    </w:tbl>
    <w:p w14:paraId="50D1C96F" w14:textId="77777777" w:rsidR="00A0109C" w:rsidRPr="007D2645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A0109C" w:rsidRPr="007D2645" w:rsidSect="005527F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95B4C" w14:textId="77777777" w:rsidR="00682B4D" w:rsidRDefault="00682B4D">
      <w:r>
        <w:separator/>
      </w:r>
    </w:p>
  </w:endnote>
  <w:endnote w:type="continuationSeparator" w:id="0">
    <w:p w14:paraId="69140CF0" w14:textId="77777777" w:rsidR="00682B4D" w:rsidRDefault="0068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77777777" w:rsidR="006B2E5C" w:rsidRPr="00CE0287" w:rsidRDefault="006B2E5C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CE028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CE028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CE028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t>31</w:t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F678" w14:textId="77777777" w:rsidR="00682B4D" w:rsidRDefault="00682B4D">
      <w:r>
        <w:separator/>
      </w:r>
    </w:p>
  </w:footnote>
  <w:footnote w:type="continuationSeparator" w:id="0">
    <w:p w14:paraId="50DFDC2A" w14:textId="77777777" w:rsidR="00682B4D" w:rsidRDefault="0068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77777777" w:rsidR="006B2E5C" w:rsidRPr="00CE0287" w:rsidRDefault="006B2E5C" w:rsidP="00E614F3">
    <w:pPr>
      <w:jc w:val="thaiDistribute"/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</w:pP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บริษัท ซันสวีท จำกัด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lang w:eastAsia="th-TH"/>
      </w:rPr>
      <w:t xml:space="preserve"> 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(มหาชน)</w:t>
    </w:r>
  </w:p>
  <w:p w14:paraId="41FC5F2C" w14:textId="77777777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9DBFF18" w14:textId="47EAD7D4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0B2D2E" w:rsidRPr="000033DF">
      <w:rPr>
        <w:rFonts w:ascii="Browallia New" w:hAnsi="Browallia New" w:cs="Browallia New" w:hint="cs"/>
        <w:b/>
        <w:bCs/>
        <w:sz w:val="28"/>
        <w:szCs w:val="28"/>
        <w:cs/>
      </w:rPr>
      <w:t>เก้าเดือน</w:t>
    </w:r>
    <w:r w:rsidR="008D76EB" w:rsidRPr="0015672D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F138FE" w:rsidRPr="00F138FE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="000B2D2E" w:rsidRPr="000033DF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0B2D2E" w:rsidRPr="000033DF">
      <w:rPr>
        <w:rFonts w:ascii="Browallia New" w:hAnsi="Browallia New" w:cs="Browallia New"/>
        <w:b/>
        <w:bCs/>
        <w:sz w:val="28"/>
        <w:szCs w:val="28"/>
        <w:cs/>
      </w:rPr>
      <w:t>กันยายน</w:t>
    </w:r>
    <w:r w:rsidR="008D76EB" w:rsidRPr="0015672D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CE0287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F138FE" w:rsidRPr="00F138FE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137824">
    <w:abstractNumId w:val="4"/>
  </w:num>
  <w:num w:numId="2" w16cid:durableId="1302618146">
    <w:abstractNumId w:val="0"/>
  </w:num>
  <w:num w:numId="3" w16cid:durableId="980117376">
    <w:abstractNumId w:val="7"/>
  </w:num>
  <w:num w:numId="4" w16cid:durableId="180821157">
    <w:abstractNumId w:val="3"/>
  </w:num>
  <w:num w:numId="5" w16cid:durableId="927546297">
    <w:abstractNumId w:val="5"/>
  </w:num>
  <w:num w:numId="6" w16cid:durableId="84689281">
    <w:abstractNumId w:val="1"/>
  </w:num>
  <w:num w:numId="7" w16cid:durableId="20975778">
    <w:abstractNumId w:val="2"/>
  </w:num>
  <w:num w:numId="8" w16cid:durableId="136501255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113E"/>
    <w:rsid w:val="000031EC"/>
    <w:rsid w:val="000033DF"/>
    <w:rsid w:val="00003694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769"/>
    <w:rsid w:val="00011B59"/>
    <w:rsid w:val="00011CA0"/>
    <w:rsid w:val="00012C9D"/>
    <w:rsid w:val="00012E7D"/>
    <w:rsid w:val="00013DBE"/>
    <w:rsid w:val="00014337"/>
    <w:rsid w:val="0001606F"/>
    <w:rsid w:val="00016383"/>
    <w:rsid w:val="00016939"/>
    <w:rsid w:val="00016A08"/>
    <w:rsid w:val="00017110"/>
    <w:rsid w:val="00017750"/>
    <w:rsid w:val="00020A83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5C9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3F2"/>
    <w:rsid w:val="00032961"/>
    <w:rsid w:val="000345FE"/>
    <w:rsid w:val="00034693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2B8"/>
    <w:rsid w:val="000527B4"/>
    <w:rsid w:val="00052AB8"/>
    <w:rsid w:val="00052B78"/>
    <w:rsid w:val="00052C7B"/>
    <w:rsid w:val="00052E4D"/>
    <w:rsid w:val="00053361"/>
    <w:rsid w:val="000534B4"/>
    <w:rsid w:val="00054476"/>
    <w:rsid w:val="0005497F"/>
    <w:rsid w:val="00054E51"/>
    <w:rsid w:val="000556EB"/>
    <w:rsid w:val="00055777"/>
    <w:rsid w:val="00055D3D"/>
    <w:rsid w:val="000567E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472E"/>
    <w:rsid w:val="00074BFF"/>
    <w:rsid w:val="00074D18"/>
    <w:rsid w:val="00075904"/>
    <w:rsid w:val="000764BF"/>
    <w:rsid w:val="00076D74"/>
    <w:rsid w:val="00076FEF"/>
    <w:rsid w:val="00077630"/>
    <w:rsid w:val="000803BB"/>
    <w:rsid w:val="00080404"/>
    <w:rsid w:val="00080828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6080"/>
    <w:rsid w:val="00096EFC"/>
    <w:rsid w:val="00097704"/>
    <w:rsid w:val="000978D3"/>
    <w:rsid w:val="000A00D7"/>
    <w:rsid w:val="000A0407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B38"/>
    <w:rsid w:val="000B06AB"/>
    <w:rsid w:val="000B0C4F"/>
    <w:rsid w:val="000B19C0"/>
    <w:rsid w:val="000B1ECD"/>
    <w:rsid w:val="000B2D2E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A4A"/>
    <w:rsid w:val="000C0EDA"/>
    <w:rsid w:val="000C0F94"/>
    <w:rsid w:val="000C1271"/>
    <w:rsid w:val="000C1511"/>
    <w:rsid w:val="000C1D46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1311"/>
    <w:rsid w:val="000D1734"/>
    <w:rsid w:val="000D1D6B"/>
    <w:rsid w:val="000D333D"/>
    <w:rsid w:val="000D40BA"/>
    <w:rsid w:val="000D47DA"/>
    <w:rsid w:val="000D57F2"/>
    <w:rsid w:val="000D6036"/>
    <w:rsid w:val="000D6512"/>
    <w:rsid w:val="000D660A"/>
    <w:rsid w:val="000D6E5C"/>
    <w:rsid w:val="000D6FDF"/>
    <w:rsid w:val="000D76D9"/>
    <w:rsid w:val="000E00B2"/>
    <w:rsid w:val="000E014C"/>
    <w:rsid w:val="000E0F02"/>
    <w:rsid w:val="000E1BDE"/>
    <w:rsid w:val="000E1F5F"/>
    <w:rsid w:val="000E26BC"/>
    <w:rsid w:val="000E3952"/>
    <w:rsid w:val="000E3AA3"/>
    <w:rsid w:val="000E46DE"/>
    <w:rsid w:val="000E4E32"/>
    <w:rsid w:val="000E4F12"/>
    <w:rsid w:val="000E4F22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349"/>
    <w:rsid w:val="000F6958"/>
    <w:rsid w:val="000F6E3F"/>
    <w:rsid w:val="000F74BD"/>
    <w:rsid w:val="000F769C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4DF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903"/>
    <w:rsid w:val="0011360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57F"/>
    <w:rsid w:val="00117ED6"/>
    <w:rsid w:val="00120DF4"/>
    <w:rsid w:val="00121E59"/>
    <w:rsid w:val="00121E83"/>
    <w:rsid w:val="00121EE8"/>
    <w:rsid w:val="00122AC4"/>
    <w:rsid w:val="00122C1A"/>
    <w:rsid w:val="001231E0"/>
    <w:rsid w:val="001236F2"/>
    <w:rsid w:val="00123834"/>
    <w:rsid w:val="00123936"/>
    <w:rsid w:val="00123995"/>
    <w:rsid w:val="00123B88"/>
    <w:rsid w:val="00124697"/>
    <w:rsid w:val="00124D0A"/>
    <w:rsid w:val="00124F4B"/>
    <w:rsid w:val="001250B1"/>
    <w:rsid w:val="00125A1E"/>
    <w:rsid w:val="001266EE"/>
    <w:rsid w:val="001267F6"/>
    <w:rsid w:val="0012698F"/>
    <w:rsid w:val="00126E49"/>
    <w:rsid w:val="0012774A"/>
    <w:rsid w:val="00127CDB"/>
    <w:rsid w:val="001305B4"/>
    <w:rsid w:val="00131133"/>
    <w:rsid w:val="001318FD"/>
    <w:rsid w:val="00131EA1"/>
    <w:rsid w:val="00132D68"/>
    <w:rsid w:val="0013306A"/>
    <w:rsid w:val="00133B96"/>
    <w:rsid w:val="00135163"/>
    <w:rsid w:val="00135825"/>
    <w:rsid w:val="00135F41"/>
    <w:rsid w:val="00136606"/>
    <w:rsid w:val="001367B6"/>
    <w:rsid w:val="00136A14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4748"/>
    <w:rsid w:val="00154DCB"/>
    <w:rsid w:val="001558C9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F84"/>
    <w:rsid w:val="00157FBC"/>
    <w:rsid w:val="00160032"/>
    <w:rsid w:val="001616C8"/>
    <w:rsid w:val="00162B3D"/>
    <w:rsid w:val="001633F9"/>
    <w:rsid w:val="00163993"/>
    <w:rsid w:val="0016419B"/>
    <w:rsid w:val="001647FA"/>
    <w:rsid w:val="00164A0B"/>
    <w:rsid w:val="00165F81"/>
    <w:rsid w:val="00166497"/>
    <w:rsid w:val="001669BA"/>
    <w:rsid w:val="00166B26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69"/>
    <w:rsid w:val="00172CE2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6C2E"/>
    <w:rsid w:val="001771AD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76EE"/>
    <w:rsid w:val="00190090"/>
    <w:rsid w:val="001900D6"/>
    <w:rsid w:val="00190F02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3B67"/>
    <w:rsid w:val="001A3F64"/>
    <w:rsid w:val="001A4DB5"/>
    <w:rsid w:val="001A576A"/>
    <w:rsid w:val="001A5A51"/>
    <w:rsid w:val="001A5D04"/>
    <w:rsid w:val="001A5D38"/>
    <w:rsid w:val="001A5FA3"/>
    <w:rsid w:val="001A7234"/>
    <w:rsid w:val="001A7722"/>
    <w:rsid w:val="001A7950"/>
    <w:rsid w:val="001A7ED9"/>
    <w:rsid w:val="001A7F1E"/>
    <w:rsid w:val="001B103F"/>
    <w:rsid w:val="001B15FF"/>
    <w:rsid w:val="001B1BAD"/>
    <w:rsid w:val="001B23FB"/>
    <w:rsid w:val="001B2FCB"/>
    <w:rsid w:val="001B39A9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944"/>
    <w:rsid w:val="001D3CB8"/>
    <w:rsid w:val="001D415E"/>
    <w:rsid w:val="001D421D"/>
    <w:rsid w:val="001D502C"/>
    <w:rsid w:val="001D65A8"/>
    <w:rsid w:val="001D6650"/>
    <w:rsid w:val="001D6A68"/>
    <w:rsid w:val="001D7C3E"/>
    <w:rsid w:val="001D7D6C"/>
    <w:rsid w:val="001D7DBF"/>
    <w:rsid w:val="001E0537"/>
    <w:rsid w:val="001E06CC"/>
    <w:rsid w:val="001E09F8"/>
    <w:rsid w:val="001E0AF3"/>
    <w:rsid w:val="001E0E6D"/>
    <w:rsid w:val="001E295A"/>
    <w:rsid w:val="001E2BB9"/>
    <w:rsid w:val="001E366D"/>
    <w:rsid w:val="001E3CC4"/>
    <w:rsid w:val="001E45D0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F052D"/>
    <w:rsid w:val="001F19CC"/>
    <w:rsid w:val="001F1C82"/>
    <w:rsid w:val="001F285B"/>
    <w:rsid w:val="001F2AC5"/>
    <w:rsid w:val="001F2B02"/>
    <w:rsid w:val="001F394C"/>
    <w:rsid w:val="001F3AB8"/>
    <w:rsid w:val="001F3CD9"/>
    <w:rsid w:val="001F496E"/>
    <w:rsid w:val="001F4ED9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2DA3"/>
    <w:rsid w:val="00203B27"/>
    <w:rsid w:val="00203D04"/>
    <w:rsid w:val="00203D29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272"/>
    <w:rsid w:val="00210932"/>
    <w:rsid w:val="00210A35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4F83"/>
    <w:rsid w:val="0021536D"/>
    <w:rsid w:val="0021580C"/>
    <w:rsid w:val="00215D04"/>
    <w:rsid w:val="002161F9"/>
    <w:rsid w:val="00216C37"/>
    <w:rsid w:val="00217BC6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2527"/>
    <w:rsid w:val="00232672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5"/>
    <w:rsid w:val="00235A60"/>
    <w:rsid w:val="002361E0"/>
    <w:rsid w:val="002368D9"/>
    <w:rsid w:val="00237AC8"/>
    <w:rsid w:val="00237AF5"/>
    <w:rsid w:val="00237F4A"/>
    <w:rsid w:val="00240028"/>
    <w:rsid w:val="002400AA"/>
    <w:rsid w:val="00240849"/>
    <w:rsid w:val="00241A51"/>
    <w:rsid w:val="00241AB7"/>
    <w:rsid w:val="00241BAC"/>
    <w:rsid w:val="00242016"/>
    <w:rsid w:val="002420B2"/>
    <w:rsid w:val="00242571"/>
    <w:rsid w:val="00242640"/>
    <w:rsid w:val="002433AD"/>
    <w:rsid w:val="00243889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05F0"/>
    <w:rsid w:val="00251103"/>
    <w:rsid w:val="0025119E"/>
    <w:rsid w:val="00251424"/>
    <w:rsid w:val="00251EBD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61F6"/>
    <w:rsid w:val="002567C8"/>
    <w:rsid w:val="002578D9"/>
    <w:rsid w:val="002579E9"/>
    <w:rsid w:val="00257AE8"/>
    <w:rsid w:val="00257D04"/>
    <w:rsid w:val="00257E05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FBB"/>
    <w:rsid w:val="0026597B"/>
    <w:rsid w:val="00266ECB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32D2"/>
    <w:rsid w:val="00273447"/>
    <w:rsid w:val="00273509"/>
    <w:rsid w:val="00273753"/>
    <w:rsid w:val="00273A47"/>
    <w:rsid w:val="00274035"/>
    <w:rsid w:val="00274862"/>
    <w:rsid w:val="0027518E"/>
    <w:rsid w:val="00275B40"/>
    <w:rsid w:val="00276109"/>
    <w:rsid w:val="002763DF"/>
    <w:rsid w:val="00276790"/>
    <w:rsid w:val="00276F12"/>
    <w:rsid w:val="00276F73"/>
    <w:rsid w:val="0027715E"/>
    <w:rsid w:val="0027785A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D59"/>
    <w:rsid w:val="00286333"/>
    <w:rsid w:val="00286365"/>
    <w:rsid w:val="00286408"/>
    <w:rsid w:val="0028659E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2020"/>
    <w:rsid w:val="00292591"/>
    <w:rsid w:val="002927D2"/>
    <w:rsid w:val="00294427"/>
    <w:rsid w:val="00295146"/>
    <w:rsid w:val="002960A1"/>
    <w:rsid w:val="00296ED6"/>
    <w:rsid w:val="00297212"/>
    <w:rsid w:val="0029728C"/>
    <w:rsid w:val="0029750D"/>
    <w:rsid w:val="00297725"/>
    <w:rsid w:val="00297854"/>
    <w:rsid w:val="002A017C"/>
    <w:rsid w:val="002A0DBF"/>
    <w:rsid w:val="002A150E"/>
    <w:rsid w:val="002A1649"/>
    <w:rsid w:val="002A1B5A"/>
    <w:rsid w:val="002A1DCF"/>
    <w:rsid w:val="002A2174"/>
    <w:rsid w:val="002A275D"/>
    <w:rsid w:val="002A27AF"/>
    <w:rsid w:val="002A2A38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7C5F"/>
    <w:rsid w:val="002B045C"/>
    <w:rsid w:val="002B0A8B"/>
    <w:rsid w:val="002B15F5"/>
    <w:rsid w:val="002B1FFC"/>
    <w:rsid w:val="002B2A8A"/>
    <w:rsid w:val="002B2B47"/>
    <w:rsid w:val="002B3D96"/>
    <w:rsid w:val="002B3EF8"/>
    <w:rsid w:val="002B48E8"/>
    <w:rsid w:val="002B49F5"/>
    <w:rsid w:val="002B5BCB"/>
    <w:rsid w:val="002B6B8B"/>
    <w:rsid w:val="002B73A4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BE"/>
    <w:rsid w:val="002D27E2"/>
    <w:rsid w:val="002D34AD"/>
    <w:rsid w:val="002D3545"/>
    <w:rsid w:val="002D3AB7"/>
    <w:rsid w:val="002D4112"/>
    <w:rsid w:val="002D49AA"/>
    <w:rsid w:val="002D5C6E"/>
    <w:rsid w:val="002D5E45"/>
    <w:rsid w:val="002D6352"/>
    <w:rsid w:val="002D65B8"/>
    <w:rsid w:val="002D6BCF"/>
    <w:rsid w:val="002E0408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711"/>
    <w:rsid w:val="002E4DC1"/>
    <w:rsid w:val="002E4F03"/>
    <w:rsid w:val="002E554C"/>
    <w:rsid w:val="002E5C42"/>
    <w:rsid w:val="002E5E6D"/>
    <w:rsid w:val="002E5EAF"/>
    <w:rsid w:val="002E6368"/>
    <w:rsid w:val="002E6A60"/>
    <w:rsid w:val="002E6B2B"/>
    <w:rsid w:val="002E7094"/>
    <w:rsid w:val="002E738E"/>
    <w:rsid w:val="002E7ECF"/>
    <w:rsid w:val="002F05CB"/>
    <w:rsid w:val="002F13DB"/>
    <w:rsid w:val="002F1885"/>
    <w:rsid w:val="002F1A14"/>
    <w:rsid w:val="002F1CF7"/>
    <w:rsid w:val="002F2A10"/>
    <w:rsid w:val="002F2DCF"/>
    <w:rsid w:val="002F2EA3"/>
    <w:rsid w:val="002F46A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1CB"/>
    <w:rsid w:val="003006D2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E48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CD0"/>
    <w:rsid w:val="00320F36"/>
    <w:rsid w:val="003216C8"/>
    <w:rsid w:val="00321C3D"/>
    <w:rsid w:val="00322598"/>
    <w:rsid w:val="00322665"/>
    <w:rsid w:val="00322EDA"/>
    <w:rsid w:val="00323647"/>
    <w:rsid w:val="0032435F"/>
    <w:rsid w:val="00324562"/>
    <w:rsid w:val="00324A2D"/>
    <w:rsid w:val="00324BDE"/>
    <w:rsid w:val="00325600"/>
    <w:rsid w:val="00325B47"/>
    <w:rsid w:val="00326C12"/>
    <w:rsid w:val="00327882"/>
    <w:rsid w:val="00327932"/>
    <w:rsid w:val="00331D7B"/>
    <w:rsid w:val="003328E0"/>
    <w:rsid w:val="00332EA0"/>
    <w:rsid w:val="003331C8"/>
    <w:rsid w:val="00333772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C94"/>
    <w:rsid w:val="0034519B"/>
    <w:rsid w:val="003453DA"/>
    <w:rsid w:val="00345707"/>
    <w:rsid w:val="00345820"/>
    <w:rsid w:val="00345F39"/>
    <w:rsid w:val="0034610E"/>
    <w:rsid w:val="003468AE"/>
    <w:rsid w:val="00346EE6"/>
    <w:rsid w:val="00347746"/>
    <w:rsid w:val="003505DE"/>
    <w:rsid w:val="003506F6"/>
    <w:rsid w:val="0035097A"/>
    <w:rsid w:val="00350CC1"/>
    <w:rsid w:val="00350F67"/>
    <w:rsid w:val="00351A37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10FB"/>
    <w:rsid w:val="003614CD"/>
    <w:rsid w:val="00361C07"/>
    <w:rsid w:val="00362665"/>
    <w:rsid w:val="00362D48"/>
    <w:rsid w:val="003634C1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8078F"/>
    <w:rsid w:val="00380F53"/>
    <w:rsid w:val="003815D6"/>
    <w:rsid w:val="00381F12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6641"/>
    <w:rsid w:val="00387104"/>
    <w:rsid w:val="003873A3"/>
    <w:rsid w:val="00387B6A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74CF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72DC"/>
    <w:rsid w:val="003B7E22"/>
    <w:rsid w:val="003C0C25"/>
    <w:rsid w:val="003C0C69"/>
    <w:rsid w:val="003C1094"/>
    <w:rsid w:val="003C10F3"/>
    <w:rsid w:val="003C1B3F"/>
    <w:rsid w:val="003C21A4"/>
    <w:rsid w:val="003C21B6"/>
    <w:rsid w:val="003C245C"/>
    <w:rsid w:val="003C27B7"/>
    <w:rsid w:val="003C2AB4"/>
    <w:rsid w:val="003C2F09"/>
    <w:rsid w:val="003C3FE4"/>
    <w:rsid w:val="003C4B12"/>
    <w:rsid w:val="003C5942"/>
    <w:rsid w:val="003C5C31"/>
    <w:rsid w:val="003C6067"/>
    <w:rsid w:val="003C6A34"/>
    <w:rsid w:val="003C783F"/>
    <w:rsid w:val="003C7AE5"/>
    <w:rsid w:val="003D01AB"/>
    <w:rsid w:val="003D0412"/>
    <w:rsid w:val="003D0D3A"/>
    <w:rsid w:val="003D1478"/>
    <w:rsid w:val="003D1598"/>
    <w:rsid w:val="003D16FC"/>
    <w:rsid w:val="003D2527"/>
    <w:rsid w:val="003D28D0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7243"/>
    <w:rsid w:val="003D72D1"/>
    <w:rsid w:val="003D7BE3"/>
    <w:rsid w:val="003D7D06"/>
    <w:rsid w:val="003D7F3F"/>
    <w:rsid w:val="003E0154"/>
    <w:rsid w:val="003E0BC9"/>
    <w:rsid w:val="003E0D60"/>
    <w:rsid w:val="003E173C"/>
    <w:rsid w:val="003E18B1"/>
    <w:rsid w:val="003E2292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352"/>
    <w:rsid w:val="003F06E0"/>
    <w:rsid w:val="003F0895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3F33"/>
    <w:rsid w:val="003F4C4E"/>
    <w:rsid w:val="003F5943"/>
    <w:rsid w:val="003F5A22"/>
    <w:rsid w:val="003F5E56"/>
    <w:rsid w:val="003F5F21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BB0"/>
    <w:rsid w:val="00421D65"/>
    <w:rsid w:val="00423141"/>
    <w:rsid w:val="004231B7"/>
    <w:rsid w:val="004233E7"/>
    <w:rsid w:val="00423626"/>
    <w:rsid w:val="00424062"/>
    <w:rsid w:val="00424E24"/>
    <w:rsid w:val="00425BCF"/>
    <w:rsid w:val="00425EA0"/>
    <w:rsid w:val="00426242"/>
    <w:rsid w:val="00426619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1296"/>
    <w:rsid w:val="00451337"/>
    <w:rsid w:val="004513BC"/>
    <w:rsid w:val="00451AB3"/>
    <w:rsid w:val="00451BB4"/>
    <w:rsid w:val="00452A96"/>
    <w:rsid w:val="00452E59"/>
    <w:rsid w:val="0045343B"/>
    <w:rsid w:val="00454706"/>
    <w:rsid w:val="00454BD6"/>
    <w:rsid w:val="00454DC0"/>
    <w:rsid w:val="00454FF2"/>
    <w:rsid w:val="0045532B"/>
    <w:rsid w:val="00455365"/>
    <w:rsid w:val="004555DE"/>
    <w:rsid w:val="00456518"/>
    <w:rsid w:val="00457036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5E83"/>
    <w:rsid w:val="0046713F"/>
    <w:rsid w:val="00467219"/>
    <w:rsid w:val="0046729F"/>
    <w:rsid w:val="00467A7E"/>
    <w:rsid w:val="00467BD1"/>
    <w:rsid w:val="004701D9"/>
    <w:rsid w:val="004707AB"/>
    <w:rsid w:val="004710A4"/>
    <w:rsid w:val="004712F1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4DFA"/>
    <w:rsid w:val="0047519D"/>
    <w:rsid w:val="00477284"/>
    <w:rsid w:val="00480036"/>
    <w:rsid w:val="00480D05"/>
    <w:rsid w:val="0048141E"/>
    <w:rsid w:val="00482205"/>
    <w:rsid w:val="004828F0"/>
    <w:rsid w:val="00483934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1DE2"/>
    <w:rsid w:val="004927E5"/>
    <w:rsid w:val="00492B52"/>
    <w:rsid w:val="00492B5D"/>
    <w:rsid w:val="00493392"/>
    <w:rsid w:val="00493C24"/>
    <w:rsid w:val="00495B4E"/>
    <w:rsid w:val="00495CB1"/>
    <w:rsid w:val="00496788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FAD"/>
    <w:rsid w:val="004A713F"/>
    <w:rsid w:val="004A74E1"/>
    <w:rsid w:val="004A7ADD"/>
    <w:rsid w:val="004B0F31"/>
    <w:rsid w:val="004B1299"/>
    <w:rsid w:val="004B2971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6F84"/>
    <w:rsid w:val="004B7136"/>
    <w:rsid w:val="004B7447"/>
    <w:rsid w:val="004B7643"/>
    <w:rsid w:val="004C03BE"/>
    <w:rsid w:val="004C04D5"/>
    <w:rsid w:val="004C0A6F"/>
    <w:rsid w:val="004C0BB8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171"/>
    <w:rsid w:val="004D2688"/>
    <w:rsid w:val="004D2BE5"/>
    <w:rsid w:val="004D3011"/>
    <w:rsid w:val="004D3253"/>
    <w:rsid w:val="004D3D91"/>
    <w:rsid w:val="004D422F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3883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CBB"/>
    <w:rsid w:val="004F2CC5"/>
    <w:rsid w:val="004F31FB"/>
    <w:rsid w:val="004F376E"/>
    <w:rsid w:val="004F394C"/>
    <w:rsid w:val="004F3CF3"/>
    <w:rsid w:val="004F3D1E"/>
    <w:rsid w:val="004F4CA5"/>
    <w:rsid w:val="004F4CCE"/>
    <w:rsid w:val="004F54AE"/>
    <w:rsid w:val="004F555A"/>
    <w:rsid w:val="004F5C87"/>
    <w:rsid w:val="004F6FFF"/>
    <w:rsid w:val="004F7719"/>
    <w:rsid w:val="004F7EEC"/>
    <w:rsid w:val="005003DF"/>
    <w:rsid w:val="00500F85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AB2"/>
    <w:rsid w:val="00514D1E"/>
    <w:rsid w:val="00514E32"/>
    <w:rsid w:val="00516143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764"/>
    <w:rsid w:val="00521D07"/>
    <w:rsid w:val="0052236F"/>
    <w:rsid w:val="00522475"/>
    <w:rsid w:val="005230EC"/>
    <w:rsid w:val="00523391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302B4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683B"/>
    <w:rsid w:val="00536B25"/>
    <w:rsid w:val="00536F26"/>
    <w:rsid w:val="0053731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2F7"/>
    <w:rsid w:val="0056164C"/>
    <w:rsid w:val="005618B9"/>
    <w:rsid w:val="005619CC"/>
    <w:rsid w:val="00561C86"/>
    <w:rsid w:val="00561F5D"/>
    <w:rsid w:val="00562525"/>
    <w:rsid w:val="005625A1"/>
    <w:rsid w:val="00562DF0"/>
    <w:rsid w:val="00563A57"/>
    <w:rsid w:val="0056401C"/>
    <w:rsid w:val="00564B7D"/>
    <w:rsid w:val="00565299"/>
    <w:rsid w:val="00566B27"/>
    <w:rsid w:val="00566D03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80E"/>
    <w:rsid w:val="00574768"/>
    <w:rsid w:val="00574AF8"/>
    <w:rsid w:val="00574ECE"/>
    <w:rsid w:val="005751DE"/>
    <w:rsid w:val="00576530"/>
    <w:rsid w:val="005767F3"/>
    <w:rsid w:val="00576CCB"/>
    <w:rsid w:val="00580233"/>
    <w:rsid w:val="00580357"/>
    <w:rsid w:val="00580958"/>
    <w:rsid w:val="00581175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EAE"/>
    <w:rsid w:val="00592883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73F9"/>
    <w:rsid w:val="005A78CE"/>
    <w:rsid w:val="005B08B8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7840"/>
    <w:rsid w:val="005B7E30"/>
    <w:rsid w:val="005B7EB6"/>
    <w:rsid w:val="005C0945"/>
    <w:rsid w:val="005C0C93"/>
    <w:rsid w:val="005C0DE6"/>
    <w:rsid w:val="005C1927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CD7"/>
    <w:rsid w:val="005C6D17"/>
    <w:rsid w:val="005C7446"/>
    <w:rsid w:val="005C7489"/>
    <w:rsid w:val="005C74BF"/>
    <w:rsid w:val="005C7737"/>
    <w:rsid w:val="005D0828"/>
    <w:rsid w:val="005D08B1"/>
    <w:rsid w:val="005D0C64"/>
    <w:rsid w:val="005D0F47"/>
    <w:rsid w:val="005D22EB"/>
    <w:rsid w:val="005D2C7F"/>
    <w:rsid w:val="005D32B1"/>
    <w:rsid w:val="005D365F"/>
    <w:rsid w:val="005D3AFD"/>
    <w:rsid w:val="005D3E40"/>
    <w:rsid w:val="005D4A32"/>
    <w:rsid w:val="005D583C"/>
    <w:rsid w:val="005D5B33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5F59"/>
    <w:rsid w:val="005E6688"/>
    <w:rsid w:val="005E7008"/>
    <w:rsid w:val="005E73C6"/>
    <w:rsid w:val="005E755D"/>
    <w:rsid w:val="005E7FDF"/>
    <w:rsid w:val="005F0F36"/>
    <w:rsid w:val="005F1763"/>
    <w:rsid w:val="005F3572"/>
    <w:rsid w:val="005F3D35"/>
    <w:rsid w:val="005F3D8C"/>
    <w:rsid w:val="005F4338"/>
    <w:rsid w:val="005F4863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6308"/>
    <w:rsid w:val="0060663F"/>
    <w:rsid w:val="00607FC7"/>
    <w:rsid w:val="0061055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90F"/>
    <w:rsid w:val="00617FA1"/>
    <w:rsid w:val="00620135"/>
    <w:rsid w:val="006208D6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FC4"/>
    <w:rsid w:val="00625DC5"/>
    <w:rsid w:val="006262C2"/>
    <w:rsid w:val="00626719"/>
    <w:rsid w:val="00626D18"/>
    <w:rsid w:val="00626E4D"/>
    <w:rsid w:val="00627099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C0"/>
    <w:rsid w:val="00634843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6F6F"/>
    <w:rsid w:val="0064704B"/>
    <w:rsid w:val="00647D6C"/>
    <w:rsid w:val="00650028"/>
    <w:rsid w:val="00650585"/>
    <w:rsid w:val="00650824"/>
    <w:rsid w:val="00650924"/>
    <w:rsid w:val="00650BD3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98F"/>
    <w:rsid w:val="006609CC"/>
    <w:rsid w:val="00661435"/>
    <w:rsid w:val="006615AA"/>
    <w:rsid w:val="006621C0"/>
    <w:rsid w:val="00662747"/>
    <w:rsid w:val="006627C4"/>
    <w:rsid w:val="006636F0"/>
    <w:rsid w:val="006637C7"/>
    <w:rsid w:val="006645A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19BD"/>
    <w:rsid w:val="00671A90"/>
    <w:rsid w:val="00671B98"/>
    <w:rsid w:val="006735CC"/>
    <w:rsid w:val="0067388B"/>
    <w:rsid w:val="00674054"/>
    <w:rsid w:val="0067436A"/>
    <w:rsid w:val="006743FA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80724"/>
    <w:rsid w:val="00680ED8"/>
    <w:rsid w:val="00680F64"/>
    <w:rsid w:val="0068129C"/>
    <w:rsid w:val="006819BC"/>
    <w:rsid w:val="00681A3E"/>
    <w:rsid w:val="00682B4D"/>
    <w:rsid w:val="00683AA5"/>
    <w:rsid w:val="00683BB0"/>
    <w:rsid w:val="0068442B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90D25"/>
    <w:rsid w:val="00691A46"/>
    <w:rsid w:val="006920BE"/>
    <w:rsid w:val="00692B53"/>
    <w:rsid w:val="0069315B"/>
    <w:rsid w:val="00693594"/>
    <w:rsid w:val="00693835"/>
    <w:rsid w:val="00693BD4"/>
    <w:rsid w:val="006944BE"/>
    <w:rsid w:val="006947A6"/>
    <w:rsid w:val="006951BF"/>
    <w:rsid w:val="006962B9"/>
    <w:rsid w:val="0069645E"/>
    <w:rsid w:val="00696888"/>
    <w:rsid w:val="00696B0C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1345"/>
    <w:rsid w:val="006B24EE"/>
    <w:rsid w:val="006B2764"/>
    <w:rsid w:val="006B2947"/>
    <w:rsid w:val="006B2C89"/>
    <w:rsid w:val="006B2E5C"/>
    <w:rsid w:val="006B36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A22"/>
    <w:rsid w:val="006B7BBA"/>
    <w:rsid w:val="006C0A26"/>
    <w:rsid w:val="006C18D2"/>
    <w:rsid w:val="006C1A10"/>
    <w:rsid w:val="006C1BBD"/>
    <w:rsid w:val="006C23D0"/>
    <w:rsid w:val="006C2ABE"/>
    <w:rsid w:val="006C3626"/>
    <w:rsid w:val="006C3831"/>
    <w:rsid w:val="006C399F"/>
    <w:rsid w:val="006C43A2"/>
    <w:rsid w:val="006C467A"/>
    <w:rsid w:val="006C4DCC"/>
    <w:rsid w:val="006C5817"/>
    <w:rsid w:val="006C5A08"/>
    <w:rsid w:val="006C5E0D"/>
    <w:rsid w:val="006C68A2"/>
    <w:rsid w:val="006C6B89"/>
    <w:rsid w:val="006C6CFE"/>
    <w:rsid w:val="006C785B"/>
    <w:rsid w:val="006C7D22"/>
    <w:rsid w:val="006D034A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75D2"/>
    <w:rsid w:val="006D7D50"/>
    <w:rsid w:val="006D7FE0"/>
    <w:rsid w:val="006E11C9"/>
    <w:rsid w:val="006E1549"/>
    <w:rsid w:val="006E1634"/>
    <w:rsid w:val="006E17CC"/>
    <w:rsid w:val="006E2526"/>
    <w:rsid w:val="006E2A48"/>
    <w:rsid w:val="006E3167"/>
    <w:rsid w:val="006E31C2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B4E"/>
    <w:rsid w:val="006E70BB"/>
    <w:rsid w:val="006E79AC"/>
    <w:rsid w:val="006F0E36"/>
    <w:rsid w:val="006F17BA"/>
    <w:rsid w:val="006F1DE4"/>
    <w:rsid w:val="006F284C"/>
    <w:rsid w:val="006F48C2"/>
    <w:rsid w:val="006F5049"/>
    <w:rsid w:val="006F541A"/>
    <w:rsid w:val="006F5D35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51D0"/>
    <w:rsid w:val="007052B9"/>
    <w:rsid w:val="007052E1"/>
    <w:rsid w:val="0070586A"/>
    <w:rsid w:val="00706256"/>
    <w:rsid w:val="0070667D"/>
    <w:rsid w:val="00706FB7"/>
    <w:rsid w:val="00707453"/>
    <w:rsid w:val="00707822"/>
    <w:rsid w:val="00710E66"/>
    <w:rsid w:val="00711532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37C3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35"/>
    <w:rsid w:val="00731E44"/>
    <w:rsid w:val="00731ED8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267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53"/>
    <w:rsid w:val="0075616E"/>
    <w:rsid w:val="0075627C"/>
    <w:rsid w:val="0075663F"/>
    <w:rsid w:val="0075680E"/>
    <w:rsid w:val="0075688F"/>
    <w:rsid w:val="00756B6F"/>
    <w:rsid w:val="00756E8A"/>
    <w:rsid w:val="007574AB"/>
    <w:rsid w:val="00757587"/>
    <w:rsid w:val="0075760F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929"/>
    <w:rsid w:val="00767021"/>
    <w:rsid w:val="00767BF4"/>
    <w:rsid w:val="00770464"/>
    <w:rsid w:val="00770834"/>
    <w:rsid w:val="00770885"/>
    <w:rsid w:val="00770935"/>
    <w:rsid w:val="00771076"/>
    <w:rsid w:val="007714C1"/>
    <w:rsid w:val="007715DE"/>
    <w:rsid w:val="00773093"/>
    <w:rsid w:val="00773120"/>
    <w:rsid w:val="00773A66"/>
    <w:rsid w:val="007740CF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3152"/>
    <w:rsid w:val="0078347F"/>
    <w:rsid w:val="0078389E"/>
    <w:rsid w:val="007845F8"/>
    <w:rsid w:val="00784B82"/>
    <w:rsid w:val="00785E62"/>
    <w:rsid w:val="007874DF"/>
    <w:rsid w:val="007875C4"/>
    <w:rsid w:val="0078766F"/>
    <w:rsid w:val="00790296"/>
    <w:rsid w:val="00790F73"/>
    <w:rsid w:val="007914DB"/>
    <w:rsid w:val="00792684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A06C6"/>
    <w:rsid w:val="007A0C92"/>
    <w:rsid w:val="007A1716"/>
    <w:rsid w:val="007A342B"/>
    <w:rsid w:val="007A3655"/>
    <w:rsid w:val="007A444C"/>
    <w:rsid w:val="007A50F8"/>
    <w:rsid w:val="007A5167"/>
    <w:rsid w:val="007A52D2"/>
    <w:rsid w:val="007A56E5"/>
    <w:rsid w:val="007A6785"/>
    <w:rsid w:val="007A67D1"/>
    <w:rsid w:val="007A6C43"/>
    <w:rsid w:val="007A6E23"/>
    <w:rsid w:val="007A73BE"/>
    <w:rsid w:val="007A78BE"/>
    <w:rsid w:val="007A7AB2"/>
    <w:rsid w:val="007A7D4A"/>
    <w:rsid w:val="007B0A1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8FF"/>
    <w:rsid w:val="007B5DEB"/>
    <w:rsid w:val="007B6983"/>
    <w:rsid w:val="007B6AE8"/>
    <w:rsid w:val="007B6EC5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4095"/>
    <w:rsid w:val="007D553C"/>
    <w:rsid w:val="007D5BEE"/>
    <w:rsid w:val="007D62DC"/>
    <w:rsid w:val="007D644B"/>
    <w:rsid w:val="007D7122"/>
    <w:rsid w:val="007D7513"/>
    <w:rsid w:val="007E09E2"/>
    <w:rsid w:val="007E0AC8"/>
    <w:rsid w:val="007E0BF4"/>
    <w:rsid w:val="007E0C9D"/>
    <w:rsid w:val="007E110E"/>
    <w:rsid w:val="007E1AE1"/>
    <w:rsid w:val="007E2340"/>
    <w:rsid w:val="007E2410"/>
    <w:rsid w:val="007E2590"/>
    <w:rsid w:val="007E26C1"/>
    <w:rsid w:val="007E3A5A"/>
    <w:rsid w:val="007E3F6F"/>
    <w:rsid w:val="007E43A9"/>
    <w:rsid w:val="007E516B"/>
    <w:rsid w:val="007E5455"/>
    <w:rsid w:val="007E575E"/>
    <w:rsid w:val="007E5874"/>
    <w:rsid w:val="007E626A"/>
    <w:rsid w:val="007E6757"/>
    <w:rsid w:val="007E6A1F"/>
    <w:rsid w:val="007E6D8C"/>
    <w:rsid w:val="007E7340"/>
    <w:rsid w:val="007E7C81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6086"/>
    <w:rsid w:val="007F6199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2094"/>
    <w:rsid w:val="00802F39"/>
    <w:rsid w:val="00804119"/>
    <w:rsid w:val="0080438A"/>
    <w:rsid w:val="00805F2C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938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C0E"/>
    <w:rsid w:val="00835DFD"/>
    <w:rsid w:val="00835E53"/>
    <w:rsid w:val="008362FB"/>
    <w:rsid w:val="00836926"/>
    <w:rsid w:val="00836E28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CBA"/>
    <w:rsid w:val="0084207D"/>
    <w:rsid w:val="008424FB"/>
    <w:rsid w:val="00842A55"/>
    <w:rsid w:val="0084372A"/>
    <w:rsid w:val="00843A0E"/>
    <w:rsid w:val="008445D1"/>
    <w:rsid w:val="00844C81"/>
    <w:rsid w:val="008454BB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210E"/>
    <w:rsid w:val="008621E6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6373"/>
    <w:rsid w:val="00876AC0"/>
    <w:rsid w:val="00877562"/>
    <w:rsid w:val="008776EB"/>
    <w:rsid w:val="00881388"/>
    <w:rsid w:val="0088188C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589"/>
    <w:rsid w:val="008838F1"/>
    <w:rsid w:val="00883BD4"/>
    <w:rsid w:val="00883BFD"/>
    <w:rsid w:val="00883D23"/>
    <w:rsid w:val="0088418F"/>
    <w:rsid w:val="008844BE"/>
    <w:rsid w:val="00884CE4"/>
    <w:rsid w:val="008856F4"/>
    <w:rsid w:val="00885ECE"/>
    <w:rsid w:val="00886512"/>
    <w:rsid w:val="00886789"/>
    <w:rsid w:val="00886FF0"/>
    <w:rsid w:val="00887122"/>
    <w:rsid w:val="0088725A"/>
    <w:rsid w:val="0088735D"/>
    <w:rsid w:val="008876F7"/>
    <w:rsid w:val="0089099A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6411"/>
    <w:rsid w:val="0089701D"/>
    <w:rsid w:val="008970B2"/>
    <w:rsid w:val="00897279"/>
    <w:rsid w:val="00897403"/>
    <w:rsid w:val="008974C0"/>
    <w:rsid w:val="00897804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6601"/>
    <w:rsid w:val="008A7C39"/>
    <w:rsid w:val="008A7C9A"/>
    <w:rsid w:val="008A7F60"/>
    <w:rsid w:val="008B0914"/>
    <w:rsid w:val="008B0C25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C5D"/>
    <w:rsid w:val="008B4E21"/>
    <w:rsid w:val="008B5449"/>
    <w:rsid w:val="008B5523"/>
    <w:rsid w:val="008B5585"/>
    <w:rsid w:val="008B5A27"/>
    <w:rsid w:val="008B6762"/>
    <w:rsid w:val="008B67CA"/>
    <w:rsid w:val="008B7C6C"/>
    <w:rsid w:val="008C0247"/>
    <w:rsid w:val="008C0256"/>
    <w:rsid w:val="008C02F4"/>
    <w:rsid w:val="008C0769"/>
    <w:rsid w:val="008C248B"/>
    <w:rsid w:val="008C28A1"/>
    <w:rsid w:val="008C29FF"/>
    <w:rsid w:val="008C2F2D"/>
    <w:rsid w:val="008C3E42"/>
    <w:rsid w:val="008C42D3"/>
    <w:rsid w:val="008C4F27"/>
    <w:rsid w:val="008C518E"/>
    <w:rsid w:val="008C5A09"/>
    <w:rsid w:val="008C667A"/>
    <w:rsid w:val="008C71CE"/>
    <w:rsid w:val="008C7487"/>
    <w:rsid w:val="008C7CA3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EC9"/>
    <w:rsid w:val="008E7F2F"/>
    <w:rsid w:val="008F00A7"/>
    <w:rsid w:val="008F0B7C"/>
    <w:rsid w:val="008F152F"/>
    <w:rsid w:val="008F1733"/>
    <w:rsid w:val="008F1A46"/>
    <w:rsid w:val="008F3B03"/>
    <w:rsid w:val="008F3B55"/>
    <w:rsid w:val="008F3CDB"/>
    <w:rsid w:val="008F485C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146B"/>
    <w:rsid w:val="0090150B"/>
    <w:rsid w:val="00901EB4"/>
    <w:rsid w:val="009023C4"/>
    <w:rsid w:val="0090262E"/>
    <w:rsid w:val="00902838"/>
    <w:rsid w:val="00902EFF"/>
    <w:rsid w:val="00904CBD"/>
    <w:rsid w:val="00904F31"/>
    <w:rsid w:val="0090512A"/>
    <w:rsid w:val="009051BD"/>
    <w:rsid w:val="00905566"/>
    <w:rsid w:val="00906162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23A1"/>
    <w:rsid w:val="009136C7"/>
    <w:rsid w:val="00913D7A"/>
    <w:rsid w:val="009143AD"/>
    <w:rsid w:val="0091479B"/>
    <w:rsid w:val="00914EEB"/>
    <w:rsid w:val="00915557"/>
    <w:rsid w:val="00915DD8"/>
    <w:rsid w:val="0091624F"/>
    <w:rsid w:val="009169E7"/>
    <w:rsid w:val="00916A85"/>
    <w:rsid w:val="00916D0B"/>
    <w:rsid w:val="00916E4E"/>
    <w:rsid w:val="00917714"/>
    <w:rsid w:val="009208A1"/>
    <w:rsid w:val="009208BD"/>
    <w:rsid w:val="00920FF9"/>
    <w:rsid w:val="00921125"/>
    <w:rsid w:val="009213CD"/>
    <w:rsid w:val="00921491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6563"/>
    <w:rsid w:val="009265E3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57B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761E"/>
    <w:rsid w:val="00947AD7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725"/>
    <w:rsid w:val="00956C79"/>
    <w:rsid w:val="00957D87"/>
    <w:rsid w:val="00957DE5"/>
    <w:rsid w:val="00957FB9"/>
    <w:rsid w:val="00960A08"/>
    <w:rsid w:val="00961886"/>
    <w:rsid w:val="00962036"/>
    <w:rsid w:val="00963273"/>
    <w:rsid w:val="009637D6"/>
    <w:rsid w:val="009638B9"/>
    <w:rsid w:val="00964EC9"/>
    <w:rsid w:val="009653FD"/>
    <w:rsid w:val="00965520"/>
    <w:rsid w:val="009655A8"/>
    <w:rsid w:val="00965CE5"/>
    <w:rsid w:val="009667EC"/>
    <w:rsid w:val="0096691E"/>
    <w:rsid w:val="00966A83"/>
    <w:rsid w:val="009671F0"/>
    <w:rsid w:val="00967A35"/>
    <w:rsid w:val="00970166"/>
    <w:rsid w:val="009701B1"/>
    <w:rsid w:val="009725AB"/>
    <w:rsid w:val="00972753"/>
    <w:rsid w:val="00972AFE"/>
    <w:rsid w:val="00972F28"/>
    <w:rsid w:val="0097377C"/>
    <w:rsid w:val="009743C9"/>
    <w:rsid w:val="00975B05"/>
    <w:rsid w:val="00976101"/>
    <w:rsid w:val="00976B04"/>
    <w:rsid w:val="00976B5F"/>
    <w:rsid w:val="00977E05"/>
    <w:rsid w:val="00980257"/>
    <w:rsid w:val="00980480"/>
    <w:rsid w:val="00980B80"/>
    <w:rsid w:val="00981730"/>
    <w:rsid w:val="0098185C"/>
    <w:rsid w:val="0098228B"/>
    <w:rsid w:val="009823D6"/>
    <w:rsid w:val="00983024"/>
    <w:rsid w:val="00985616"/>
    <w:rsid w:val="00985C68"/>
    <w:rsid w:val="009861B0"/>
    <w:rsid w:val="00987B13"/>
    <w:rsid w:val="009904B1"/>
    <w:rsid w:val="00990AC9"/>
    <w:rsid w:val="00991254"/>
    <w:rsid w:val="00991975"/>
    <w:rsid w:val="009926E2"/>
    <w:rsid w:val="00992ED5"/>
    <w:rsid w:val="00994EB5"/>
    <w:rsid w:val="009956F4"/>
    <w:rsid w:val="009962CC"/>
    <w:rsid w:val="009967D8"/>
    <w:rsid w:val="00997144"/>
    <w:rsid w:val="009A01D0"/>
    <w:rsid w:val="009A091D"/>
    <w:rsid w:val="009A0E17"/>
    <w:rsid w:val="009A2347"/>
    <w:rsid w:val="009A3460"/>
    <w:rsid w:val="009A3B26"/>
    <w:rsid w:val="009A3C02"/>
    <w:rsid w:val="009A4622"/>
    <w:rsid w:val="009A483A"/>
    <w:rsid w:val="009A4E88"/>
    <w:rsid w:val="009A503C"/>
    <w:rsid w:val="009A54AC"/>
    <w:rsid w:val="009A68F9"/>
    <w:rsid w:val="009A6E1B"/>
    <w:rsid w:val="009A758E"/>
    <w:rsid w:val="009A7766"/>
    <w:rsid w:val="009A7F1D"/>
    <w:rsid w:val="009B104B"/>
    <w:rsid w:val="009B278A"/>
    <w:rsid w:val="009B36F2"/>
    <w:rsid w:val="009B4955"/>
    <w:rsid w:val="009B63A3"/>
    <w:rsid w:val="009B75C1"/>
    <w:rsid w:val="009C02DE"/>
    <w:rsid w:val="009C0628"/>
    <w:rsid w:val="009C123E"/>
    <w:rsid w:val="009C1713"/>
    <w:rsid w:val="009C17BE"/>
    <w:rsid w:val="009C19C5"/>
    <w:rsid w:val="009C2877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B6E"/>
    <w:rsid w:val="009D417D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E0173"/>
    <w:rsid w:val="009E0F6F"/>
    <w:rsid w:val="009E1222"/>
    <w:rsid w:val="009E14FB"/>
    <w:rsid w:val="009E16E3"/>
    <w:rsid w:val="009E1767"/>
    <w:rsid w:val="009E1C72"/>
    <w:rsid w:val="009E1F01"/>
    <w:rsid w:val="009E207A"/>
    <w:rsid w:val="009E288B"/>
    <w:rsid w:val="009E2D5F"/>
    <w:rsid w:val="009E351E"/>
    <w:rsid w:val="009E3EEE"/>
    <w:rsid w:val="009E4609"/>
    <w:rsid w:val="009E4AEB"/>
    <w:rsid w:val="009E4EAD"/>
    <w:rsid w:val="009E554C"/>
    <w:rsid w:val="009E5CB3"/>
    <w:rsid w:val="009E62CD"/>
    <w:rsid w:val="009E6A7B"/>
    <w:rsid w:val="009E74A1"/>
    <w:rsid w:val="009E7C0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C9B"/>
    <w:rsid w:val="009F3CAF"/>
    <w:rsid w:val="009F4B12"/>
    <w:rsid w:val="009F503E"/>
    <w:rsid w:val="009F644B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6416"/>
    <w:rsid w:val="00A06EBA"/>
    <w:rsid w:val="00A077E0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88A"/>
    <w:rsid w:val="00A21FBC"/>
    <w:rsid w:val="00A22320"/>
    <w:rsid w:val="00A232C1"/>
    <w:rsid w:val="00A236BF"/>
    <w:rsid w:val="00A24660"/>
    <w:rsid w:val="00A2492A"/>
    <w:rsid w:val="00A2500D"/>
    <w:rsid w:val="00A2562F"/>
    <w:rsid w:val="00A257DD"/>
    <w:rsid w:val="00A2621A"/>
    <w:rsid w:val="00A27291"/>
    <w:rsid w:val="00A2779F"/>
    <w:rsid w:val="00A27CFD"/>
    <w:rsid w:val="00A300EF"/>
    <w:rsid w:val="00A3070B"/>
    <w:rsid w:val="00A30F18"/>
    <w:rsid w:val="00A31ADB"/>
    <w:rsid w:val="00A31CA3"/>
    <w:rsid w:val="00A3204B"/>
    <w:rsid w:val="00A32916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C89"/>
    <w:rsid w:val="00A40D0A"/>
    <w:rsid w:val="00A4109B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51C"/>
    <w:rsid w:val="00A60384"/>
    <w:rsid w:val="00A60486"/>
    <w:rsid w:val="00A60BB5"/>
    <w:rsid w:val="00A622B6"/>
    <w:rsid w:val="00A62B58"/>
    <w:rsid w:val="00A62CAB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402F"/>
    <w:rsid w:val="00A84159"/>
    <w:rsid w:val="00A8461D"/>
    <w:rsid w:val="00A84899"/>
    <w:rsid w:val="00A84FB5"/>
    <w:rsid w:val="00A8537F"/>
    <w:rsid w:val="00A858E1"/>
    <w:rsid w:val="00A85E8D"/>
    <w:rsid w:val="00A85EF7"/>
    <w:rsid w:val="00A867AB"/>
    <w:rsid w:val="00A86F02"/>
    <w:rsid w:val="00A87448"/>
    <w:rsid w:val="00A874A0"/>
    <w:rsid w:val="00A9007E"/>
    <w:rsid w:val="00A90C36"/>
    <w:rsid w:val="00A90CC0"/>
    <w:rsid w:val="00A914C5"/>
    <w:rsid w:val="00A91E1D"/>
    <w:rsid w:val="00A91EEC"/>
    <w:rsid w:val="00A9250E"/>
    <w:rsid w:val="00A92F33"/>
    <w:rsid w:val="00A9366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029B"/>
    <w:rsid w:val="00AA114C"/>
    <w:rsid w:val="00AA1BF9"/>
    <w:rsid w:val="00AA262F"/>
    <w:rsid w:val="00AA2B17"/>
    <w:rsid w:val="00AA2D73"/>
    <w:rsid w:val="00AA2EF1"/>
    <w:rsid w:val="00AA34C8"/>
    <w:rsid w:val="00AA3FD0"/>
    <w:rsid w:val="00AA423C"/>
    <w:rsid w:val="00AA4CCC"/>
    <w:rsid w:val="00AA539F"/>
    <w:rsid w:val="00AA5402"/>
    <w:rsid w:val="00AA5CC4"/>
    <w:rsid w:val="00AA64E8"/>
    <w:rsid w:val="00AA655A"/>
    <w:rsid w:val="00AA67A6"/>
    <w:rsid w:val="00AB02E6"/>
    <w:rsid w:val="00AB02FE"/>
    <w:rsid w:val="00AB12CD"/>
    <w:rsid w:val="00AB1F5C"/>
    <w:rsid w:val="00AB2620"/>
    <w:rsid w:val="00AB2DEA"/>
    <w:rsid w:val="00AB33D3"/>
    <w:rsid w:val="00AB35DC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1C8C"/>
    <w:rsid w:val="00AC205B"/>
    <w:rsid w:val="00AC246D"/>
    <w:rsid w:val="00AC25BC"/>
    <w:rsid w:val="00AC3189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937"/>
    <w:rsid w:val="00AE4738"/>
    <w:rsid w:val="00AE48AE"/>
    <w:rsid w:val="00AE5113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AAF"/>
    <w:rsid w:val="00B01C41"/>
    <w:rsid w:val="00B024FC"/>
    <w:rsid w:val="00B02B70"/>
    <w:rsid w:val="00B0338D"/>
    <w:rsid w:val="00B03464"/>
    <w:rsid w:val="00B0347A"/>
    <w:rsid w:val="00B036AA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81D"/>
    <w:rsid w:val="00B07A37"/>
    <w:rsid w:val="00B07B52"/>
    <w:rsid w:val="00B07D21"/>
    <w:rsid w:val="00B07FCE"/>
    <w:rsid w:val="00B10DA1"/>
    <w:rsid w:val="00B10E2F"/>
    <w:rsid w:val="00B118F8"/>
    <w:rsid w:val="00B12863"/>
    <w:rsid w:val="00B12C4F"/>
    <w:rsid w:val="00B139C6"/>
    <w:rsid w:val="00B14247"/>
    <w:rsid w:val="00B145D4"/>
    <w:rsid w:val="00B149DF"/>
    <w:rsid w:val="00B165F1"/>
    <w:rsid w:val="00B16D8C"/>
    <w:rsid w:val="00B16E99"/>
    <w:rsid w:val="00B170C8"/>
    <w:rsid w:val="00B175C2"/>
    <w:rsid w:val="00B17B4D"/>
    <w:rsid w:val="00B17BBE"/>
    <w:rsid w:val="00B203AD"/>
    <w:rsid w:val="00B204B9"/>
    <w:rsid w:val="00B21068"/>
    <w:rsid w:val="00B21A3B"/>
    <w:rsid w:val="00B22A12"/>
    <w:rsid w:val="00B23A9C"/>
    <w:rsid w:val="00B241BA"/>
    <w:rsid w:val="00B24E65"/>
    <w:rsid w:val="00B2505E"/>
    <w:rsid w:val="00B25073"/>
    <w:rsid w:val="00B25AE9"/>
    <w:rsid w:val="00B261C5"/>
    <w:rsid w:val="00B26A2C"/>
    <w:rsid w:val="00B26C69"/>
    <w:rsid w:val="00B275E5"/>
    <w:rsid w:val="00B27715"/>
    <w:rsid w:val="00B27CBC"/>
    <w:rsid w:val="00B306D3"/>
    <w:rsid w:val="00B30A91"/>
    <w:rsid w:val="00B314DB"/>
    <w:rsid w:val="00B31DAA"/>
    <w:rsid w:val="00B31FF0"/>
    <w:rsid w:val="00B321DB"/>
    <w:rsid w:val="00B32E04"/>
    <w:rsid w:val="00B32F90"/>
    <w:rsid w:val="00B33493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FEA"/>
    <w:rsid w:val="00B416D2"/>
    <w:rsid w:val="00B43D51"/>
    <w:rsid w:val="00B4457B"/>
    <w:rsid w:val="00B4540E"/>
    <w:rsid w:val="00B4554C"/>
    <w:rsid w:val="00B459FA"/>
    <w:rsid w:val="00B463CB"/>
    <w:rsid w:val="00B46592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1B6"/>
    <w:rsid w:val="00B5360D"/>
    <w:rsid w:val="00B53BD9"/>
    <w:rsid w:val="00B55F1D"/>
    <w:rsid w:val="00B562F3"/>
    <w:rsid w:val="00B563DA"/>
    <w:rsid w:val="00B57827"/>
    <w:rsid w:val="00B60399"/>
    <w:rsid w:val="00B603EF"/>
    <w:rsid w:val="00B605D9"/>
    <w:rsid w:val="00B61114"/>
    <w:rsid w:val="00B61485"/>
    <w:rsid w:val="00B618EF"/>
    <w:rsid w:val="00B61F5D"/>
    <w:rsid w:val="00B6207B"/>
    <w:rsid w:val="00B623BA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6074"/>
    <w:rsid w:val="00B663A6"/>
    <w:rsid w:val="00B66C4F"/>
    <w:rsid w:val="00B67633"/>
    <w:rsid w:val="00B70298"/>
    <w:rsid w:val="00B71525"/>
    <w:rsid w:val="00B71877"/>
    <w:rsid w:val="00B71F9F"/>
    <w:rsid w:val="00B72482"/>
    <w:rsid w:val="00B72C64"/>
    <w:rsid w:val="00B72CFF"/>
    <w:rsid w:val="00B73066"/>
    <w:rsid w:val="00B73E06"/>
    <w:rsid w:val="00B73E46"/>
    <w:rsid w:val="00B73F64"/>
    <w:rsid w:val="00B750FF"/>
    <w:rsid w:val="00B7529B"/>
    <w:rsid w:val="00B761B8"/>
    <w:rsid w:val="00B761DA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C6"/>
    <w:rsid w:val="00B85CE6"/>
    <w:rsid w:val="00B864A7"/>
    <w:rsid w:val="00B86ECC"/>
    <w:rsid w:val="00B871DF"/>
    <w:rsid w:val="00B900DA"/>
    <w:rsid w:val="00B90801"/>
    <w:rsid w:val="00B91387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10E"/>
    <w:rsid w:val="00B96624"/>
    <w:rsid w:val="00B97179"/>
    <w:rsid w:val="00B97621"/>
    <w:rsid w:val="00B976AE"/>
    <w:rsid w:val="00B97BD6"/>
    <w:rsid w:val="00BA1824"/>
    <w:rsid w:val="00BA1837"/>
    <w:rsid w:val="00BA1B70"/>
    <w:rsid w:val="00BA2475"/>
    <w:rsid w:val="00BA26B5"/>
    <w:rsid w:val="00BA2CC8"/>
    <w:rsid w:val="00BA2D72"/>
    <w:rsid w:val="00BA4016"/>
    <w:rsid w:val="00BA4470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4AE"/>
    <w:rsid w:val="00BB5976"/>
    <w:rsid w:val="00BB6189"/>
    <w:rsid w:val="00BC05AA"/>
    <w:rsid w:val="00BC0F2E"/>
    <w:rsid w:val="00BC125E"/>
    <w:rsid w:val="00BC1547"/>
    <w:rsid w:val="00BC1795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B7"/>
    <w:rsid w:val="00BC40CB"/>
    <w:rsid w:val="00BC40CF"/>
    <w:rsid w:val="00BC434E"/>
    <w:rsid w:val="00BC4996"/>
    <w:rsid w:val="00BC502F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76C9"/>
    <w:rsid w:val="00BD780D"/>
    <w:rsid w:val="00BE022B"/>
    <w:rsid w:val="00BE04DE"/>
    <w:rsid w:val="00BE121D"/>
    <w:rsid w:val="00BE1E9D"/>
    <w:rsid w:val="00BE1F44"/>
    <w:rsid w:val="00BE2136"/>
    <w:rsid w:val="00BE229C"/>
    <w:rsid w:val="00BE3367"/>
    <w:rsid w:val="00BE38BB"/>
    <w:rsid w:val="00BE3DB6"/>
    <w:rsid w:val="00BE3F55"/>
    <w:rsid w:val="00BE4418"/>
    <w:rsid w:val="00BE446F"/>
    <w:rsid w:val="00BE4471"/>
    <w:rsid w:val="00BE4E10"/>
    <w:rsid w:val="00BE508B"/>
    <w:rsid w:val="00BE5A69"/>
    <w:rsid w:val="00BE5B1B"/>
    <w:rsid w:val="00BE6766"/>
    <w:rsid w:val="00BF019E"/>
    <w:rsid w:val="00BF1CCB"/>
    <w:rsid w:val="00BF2411"/>
    <w:rsid w:val="00BF24CF"/>
    <w:rsid w:val="00BF276D"/>
    <w:rsid w:val="00BF2986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7C28"/>
    <w:rsid w:val="00C00B52"/>
    <w:rsid w:val="00C01245"/>
    <w:rsid w:val="00C01B8A"/>
    <w:rsid w:val="00C034B3"/>
    <w:rsid w:val="00C03536"/>
    <w:rsid w:val="00C0355D"/>
    <w:rsid w:val="00C0378E"/>
    <w:rsid w:val="00C03A04"/>
    <w:rsid w:val="00C03E37"/>
    <w:rsid w:val="00C05786"/>
    <w:rsid w:val="00C0579B"/>
    <w:rsid w:val="00C067AD"/>
    <w:rsid w:val="00C06FF2"/>
    <w:rsid w:val="00C078A3"/>
    <w:rsid w:val="00C0790F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635"/>
    <w:rsid w:val="00C25DA3"/>
    <w:rsid w:val="00C261AF"/>
    <w:rsid w:val="00C269BF"/>
    <w:rsid w:val="00C26C26"/>
    <w:rsid w:val="00C270FE"/>
    <w:rsid w:val="00C27105"/>
    <w:rsid w:val="00C27508"/>
    <w:rsid w:val="00C278BA"/>
    <w:rsid w:val="00C313AA"/>
    <w:rsid w:val="00C31D86"/>
    <w:rsid w:val="00C320DA"/>
    <w:rsid w:val="00C3353C"/>
    <w:rsid w:val="00C339E8"/>
    <w:rsid w:val="00C33C8A"/>
    <w:rsid w:val="00C33E36"/>
    <w:rsid w:val="00C342D2"/>
    <w:rsid w:val="00C345D6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D4C"/>
    <w:rsid w:val="00C45710"/>
    <w:rsid w:val="00C45B0D"/>
    <w:rsid w:val="00C45B55"/>
    <w:rsid w:val="00C45C3C"/>
    <w:rsid w:val="00C46615"/>
    <w:rsid w:val="00C47EFE"/>
    <w:rsid w:val="00C51004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614D"/>
    <w:rsid w:val="00C66BAC"/>
    <w:rsid w:val="00C670E4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3ED0"/>
    <w:rsid w:val="00C7456A"/>
    <w:rsid w:val="00C75470"/>
    <w:rsid w:val="00C75499"/>
    <w:rsid w:val="00C757D9"/>
    <w:rsid w:val="00C77C7D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B1"/>
    <w:rsid w:val="00C947B4"/>
    <w:rsid w:val="00C958D3"/>
    <w:rsid w:val="00C9592C"/>
    <w:rsid w:val="00C95D97"/>
    <w:rsid w:val="00C9616C"/>
    <w:rsid w:val="00C968A9"/>
    <w:rsid w:val="00C96B3F"/>
    <w:rsid w:val="00C9702A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F2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947"/>
    <w:rsid w:val="00CB0AD4"/>
    <w:rsid w:val="00CB171E"/>
    <w:rsid w:val="00CB22FE"/>
    <w:rsid w:val="00CB286E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70C6"/>
    <w:rsid w:val="00CB71EC"/>
    <w:rsid w:val="00CB78DD"/>
    <w:rsid w:val="00CC01E9"/>
    <w:rsid w:val="00CC0397"/>
    <w:rsid w:val="00CC0D4C"/>
    <w:rsid w:val="00CC1814"/>
    <w:rsid w:val="00CC1CFE"/>
    <w:rsid w:val="00CC1FC4"/>
    <w:rsid w:val="00CC1FF0"/>
    <w:rsid w:val="00CC20C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132A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D51"/>
    <w:rsid w:val="00CE0287"/>
    <w:rsid w:val="00CE047A"/>
    <w:rsid w:val="00CE1B38"/>
    <w:rsid w:val="00CE2513"/>
    <w:rsid w:val="00CE2852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D08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1020F"/>
    <w:rsid w:val="00D104C8"/>
    <w:rsid w:val="00D10DE1"/>
    <w:rsid w:val="00D10F42"/>
    <w:rsid w:val="00D12747"/>
    <w:rsid w:val="00D12BB1"/>
    <w:rsid w:val="00D134CE"/>
    <w:rsid w:val="00D13E77"/>
    <w:rsid w:val="00D1420F"/>
    <w:rsid w:val="00D149C7"/>
    <w:rsid w:val="00D14AAA"/>
    <w:rsid w:val="00D14FD3"/>
    <w:rsid w:val="00D150B8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AEA"/>
    <w:rsid w:val="00D3670A"/>
    <w:rsid w:val="00D37154"/>
    <w:rsid w:val="00D3716A"/>
    <w:rsid w:val="00D37A96"/>
    <w:rsid w:val="00D37AAF"/>
    <w:rsid w:val="00D40006"/>
    <w:rsid w:val="00D4017C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75F7"/>
    <w:rsid w:val="00D477C5"/>
    <w:rsid w:val="00D477D7"/>
    <w:rsid w:val="00D47FDD"/>
    <w:rsid w:val="00D50A0F"/>
    <w:rsid w:val="00D50C2D"/>
    <w:rsid w:val="00D513C9"/>
    <w:rsid w:val="00D51772"/>
    <w:rsid w:val="00D51C92"/>
    <w:rsid w:val="00D51FA8"/>
    <w:rsid w:val="00D531F1"/>
    <w:rsid w:val="00D54298"/>
    <w:rsid w:val="00D54428"/>
    <w:rsid w:val="00D54837"/>
    <w:rsid w:val="00D553EB"/>
    <w:rsid w:val="00D555E7"/>
    <w:rsid w:val="00D572AC"/>
    <w:rsid w:val="00D57785"/>
    <w:rsid w:val="00D57C2C"/>
    <w:rsid w:val="00D57ED7"/>
    <w:rsid w:val="00D60798"/>
    <w:rsid w:val="00D607B4"/>
    <w:rsid w:val="00D60ECA"/>
    <w:rsid w:val="00D61049"/>
    <w:rsid w:val="00D615F9"/>
    <w:rsid w:val="00D63FD5"/>
    <w:rsid w:val="00D6499C"/>
    <w:rsid w:val="00D65A19"/>
    <w:rsid w:val="00D664EB"/>
    <w:rsid w:val="00D669CD"/>
    <w:rsid w:val="00D66BD2"/>
    <w:rsid w:val="00D66CC6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AB3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6A71"/>
    <w:rsid w:val="00D76D1A"/>
    <w:rsid w:val="00D77837"/>
    <w:rsid w:val="00D77CD2"/>
    <w:rsid w:val="00D77FEC"/>
    <w:rsid w:val="00D8095C"/>
    <w:rsid w:val="00D81195"/>
    <w:rsid w:val="00D812F6"/>
    <w:rsid w:val="00D82008"/>
    <w:rsid w:val="00D82295"/>
    <w:rsid w:val="00D8345A"/>
    <w:rsid w:val="00D83E4A"/>
    <w:rsid w:val="00D83EE7"/>
    <w:rsid w:val="00D83FFA"/>
    <w:rsid w:val="00D84CBA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452"/>
    <w:rsid w:val="00D93130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9C5"/>
    <w:rsid w:val="00DB0909"/>
    <w:rsid w:val="00DB0B17"/>
    <w:rsid w:val="00DB19D3"/>
    <w:rsid w:val="00DB2066"/>
    <w:rsid w:val="00DB2866"/>
    <w:rsid w:val="00DB4320"/>
    <w:rsid w:val="00DB43BC"/>
    <w:rsid w:val="00DB5693"/>
    <w:rsid w:val="00DB5B17"/>
    <w:rsid w:val="00DB5F14"/>
    <w:rsid w:val="00DB6816"/>
    <w:rsid w:val="00DB6B0A"/>
    <w:rsid w:val="00DB6C26"/>
    <w:rsid w:val="00DB70D7"/>
    <w:rsid w:val="00DB713E"/>
    <w:rsid w:val="00DB7444"/>
    <w:rsid w:val="00DB78A4"/>
    <w:rsid w:val="00DB7DB0"/>
    <w:rsid w:val="00DB7EF8"/>
    <w:rsid w:val="00DC01BC"/>
    <w:rsid w:val="00DC0D55"/>
    <w:rsid w:val="00DC1D49"/>
    <w:rsid w:val="00DC204F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34A"/>
    <w:rsid w:val="00DD6A4F"/>
    <w:rsid w:val="00DE1EEA"/>
    <w:rsid w:val="00DE2ABA"/>
    <w:rsid w:val="00DE3DDF"/>
    <w:rsid w:val="00DE3E71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53D7"/>
    <w:rsid w:val="00DF65DA"/>
    <w:rsid w:val="00DF6872"/>
    <w:rsid w:val="00DF78FB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6D94"/>
    <w:rsid w:val="00E07AF7"/>
    <w:rsid w:val="00E10387"/>
    <w:rsid w:val="00E107C2"/>
    <w:rsid w:val="00E10896"/>
    <w:rsid w:val="00E1091E"/>
    <w:rsid w:val="00E11656"/>
    <w:rsid w:val="00E12194"/>
    <w:rsid w:val="00E12720"/>
    <w:rsid w:val="00E13631"/>
    <w:rsid w:val="00E13EF3"/>
    <w:rsid w:val="00E14DB2"/>
    <w:rsid w:val="00E1557C"/>
    <w:rsid w:val="00E15C16"/>
    <w:rsid w:val="00E166B5"/>
    <w:rsid w:val="00E16832"/>
    <w:rsid w:val="00E17E74"/>
    <w:rsid w:val="00E21379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C3A"/>
    <w:rsid w:val="00E3336B"/>
    <w:rsid w:val="00E336FD"/>
    <w:rsid w:val="00E34C11"/>
    <w:rsid w:val="00E34F18"/>
    <w:rsid w:val="00E36282"/>
    <w:rsid w:val="00E362DF"/>
    <w:rsid w:val="00E36DC6"/>
    <w:rsid w:val="00E36F69"/>
    <w:rsid w:val="00E374C9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42C8"/>
    <w:rsid w:val="00E544E4"/>
    <w:rsid w:val="00E548D9"/>
    <w:rsid w:val="00E54BAB"/>
    <w:rsid w:val="00E56E48"/>
    <w:rsid w:val="00E574A9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5BFE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912"/>
    <w:rsid w:val="00E76A6C"/>
    <w:rsid w:val="00E76B65"/>
    <w:rsid w:val="00E76C3D"/>
    <w:rsid w:val="00E7762B"/>
    <w:rsid w:val="00E777FB"/>
    <w:rsid w:val="00E8222A"/>
    <w:rsid w:val="00E822B0"/>
    <w:rsid w:val="00E837E3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834"/>
    <w:rsid w:val="00E91144"/>
    <w:rsid w:val="00E919C3"/>
    <w:rsid w:val="00E91C38"/>
    <w:rsid w:val="00E925F8"/>
    <w:rsid w:val="00E93705"/>
    <w:rsid w:val="00E93BA5"/>
    <w:rsid w:val="00E93E14"/>
    <w:rsid w:val="00E96661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62F"/>
    <w:rsid w:val="00EA190D"/>
    <w:rsid w:val="00EA21F3"/>
    <w:rsid w:val="00EA2534"/>
    <w:rsid w:val="00EA259D"/>
    <w:rsid w:val="00EA2AA3"/>
    <w:rsid w:val="00EA3124"/>
    <w:rsid w:val="00EA3532"/>
    <w:rsid w:val="00EA3687"/>
    <w:rsid w:val="00EA40F1"/>
    <w:rsid w:val="00EA48EE"/>
    <w:rsid w:val="00EA4DAE"/>
    <w:rsid w:val="00EA5184"/>
    <w:rsid w:val="00EA5223"/>
    <w:rsid w:val="00EA550E"/>
    <w:rsid w:val="00EA5FA6"/>
    <w:rsid w:val="00EA60AF"/>
    <w:rsid w:val="00EA61CA"/>
    <w:rsid w:val="00EA64B4"/>
    <w:rsid w:val="00EA662D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4345"/>
    <w:rsid w:val="00EB5DA1"/>
    <w:rsid w:val="00EB67AA"/>
    <w:rsid w:val="00EB6946"/>
    <w:rsid w:val="00EB69DE"/>
    <w:rsid w:val="00EB6A98"/>
    <w:rsid w:val="00EB7082"/>
    <w:rsid w:val="00EB72B8"/>
    <w:rsid w:val="00EB7F67"/>
    <w:rsid w:val="00EC107F"/>
    <w:rsid w:val="00EC16A8"/>
    <w:rsid w:val="00EC1BEC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22AA"/>
    <w:rsid w:val="00ED269B"/>
    <w:rsid w:val="00ED2CC6"/>
    <w:rsid w:val="00ED30E4"/>
    <w:rsid w:val="00ED3638"/>
    <w:rsid w:val="00ED4390"/>
    <w:rsid w:val="00ED4395"/>
    <w:rsid w:val="00ED47AA"/>
    <w:rsid w:val="00ED4814"/>
    <w:rsid w:val="00ED510D"/>
    <w:rsid w:val="00ED54FD"/>
    <w:rsid w:val="00ED5B30"/>
    <w:rsid w:val="00ED6250"/>
    <w:rsid w:val="00ED6269"/>
    <w:rsid w:val="00ED62BA"/>
    <w:rsid w:val="00ED6486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CEB"/>
    <w:rsid w:val="00EE3D17"/>
    <w:rsid w:val="00EE45F9"/>
    <w:rsid w:val="00EE510E"/>
    <w:rsid w:val="00EE51AE"/>
    <w:rsid w:val="00EE5254"/>
    <w:rsid w:val="00EE5514"/>
    <w:rsid w:val="00EE5DF8"/>
    <w:rsid w:val="00EE65FD"/>
    <w:rsid w:val="00EE6A39"/>
    <w:rsid w:val="00EF043C"/>
    <w:rsid w:val="00EF10BF"/>
    <w:rsid w:val="00EF1D29"/>
    <w:rsid w:val="00EF1F69"/>
    <w:rsid w:val="00EF2440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D56"/>
    <w:rsid w:val="00EF6DD0"/>
    <w:rsid w:val="00EF6E68"/>
    <w:rsid w:val="00EF7C86"/>
    <w:rsid w:val="00F00030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982"/>
    <w:rsid w:val="00F07877"/>
    <w:rsid w:val="00F079DE"/>
    <w:rsid w:val="00F1022E"/>
    <w:rsid w:val="00F110E3"/>
    <w:rsid w:val="00F11872"/>
    <w:rsid w:val="00F11EDA"/>
    <w:rsid w:val="00F12477"/>
    <w:rsid w:val="00F131D6"/>
    <w:rsid w:val="00F138FE"/>
    <w:rsid w:val="00F14302"/>
    <w:rsid w:val="00F15E6C"/>
    <w:rsid w:val="00F16083"/>
    <w:rsid w:val="00F177F2"/>
    <w:rsid w:val="00F17971"/>
    <w:rsid w:val="00F17BFF"/>
    <w:rsid w:val="00F17E61"/>
    <w:rsid w:val="00F21177"/>
    <w:rsid w:val="00F21786"/>
    <w:rsid w:val="00F21F0A"/>
    <w:rsid w:val="00F2367B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894"/>
    <w:rsid w:val="00F2689D"/>
    <w:rsid w:val="00F26A96"/>
    <w:rsid w:val="00F27588"/>
    <w:rsid w:val="00F27985"/>
    <w:rsid w:val="00F279E1"/>
    <w:rsid w:val="00F30400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0BCD"/>
    <w:rsid w:val="00F41005"/>
    <w:rsid w:val="00F4109D"/>
    <w:rsid w:val="00F41148"/>
    <w:rsid w:val="00F414DE"/>
    <w:rsid w:val="00F418CB"/>
    <w:rsid w:val="00F41CC3"/>
    <w:rsid w:val="00F42C18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7033"/>
    <w:rsid w:val="00F50025"/>
    <w:rsid w:val="00F50429"/>
    <w:rsid w:val="00F516A8"/>
    <w:rsid w:val="00F51789"/>
    <w:rsid w:val="00F5241F"/>
    <w:rsid w:val="00F524F5"/>
    <w:rsid w:val="00F531B4"/>
    <w:rsid w:val="00F534E2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84"/>
    <w:rsid w:val="00F7600C"/>
    <w:rsid w:val="00F76DF0"/>
    <w:rsid w:val="00F7747D"/>
    <w:rsid w:val="00F801F1"/>
    <w:rsid w:val="00F80CC9"/>
    <w:rsid w:val="00F80D74"/>
    <w:rsid w:val="00F81113"/>
    <w:rsid w:val="00F81550"/>
    <w:rsid w:val="00F81D81"/>
    <w:rsid w:val="00F823B2"/>
    <w:rsid w:val="00F82A20"/>
    <w:rsid w:val="00F8341D"/>
    <w:rsid w:val="00F8356C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6913"/>
    <w:rsid w:val="00F96C45"/>
    <w:rsid w:val="00F96E3C"/>
    <w:rsid w:val="00F97267"/>
    <w:rsid w:val="00F97A6F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4C88"/>
    <w:rsid w:val="00FA505F"/>
    <w:rsid w:val="00FA539B"/>
    <w:rsid w:val="00FA5649"/>
    <w:rsid w:val="00FA63E4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634B"/>
    <w:rsid w:val="00FB649D"/>
    <w:rsid w:val="00FB67B1"/>
    <w:rsid w:val="00FB6ADE"/>
    <w:rsid w:val="00FB715E"/>
    <w:rsid w:val="00FB72C6"/>
    <w:rsid w:val="00FC0B79"/>
    <w:rsid w:val="00FC33A7"/>
    <w:rsid w:val="00FC361E"/>
    <w:rsid w:val="00FC432D"/>
    <w:rsid w:val="00FC4397"/>
    <w:rsid w:val="00FC49DE"/>
    <w:rsid w:val="00FC4A05"/>
    <w:rsid w:val="00FC5886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3BD"/>
    <w:rsid w:val="00FD23C8"/>
    <w:rsid w:val="00FD28B6"/>
    <w:rsid w:val="00FD2EEC"/>
    <w:rsid w:val="00FD30EB"/>
    <w:rsid w:val="00FD315C"/>
    <w:rsid w:val="00FD4040"/>
    <w:rsid w:val="00FD4546"/>
    <w:rsid w:val="00FD5488"/>
    <w:rsid w:val="00FD586A"/>
    <w:rsid w:val="00FD5921"/>
    <w:rsid w:val="00FD5B72"/>
    <w:rsid w:val="00FD6DCD"/>
    <w:rsid w:val="00FD7E44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6B4"/>
    <w:rsid w:val="00FE3A43"/>
    <w:rsid w:val="00FE3CAC"/>
    <w:rsid w:val="00FE3D9A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6F0"/>
    <w:rsid w:val="00FF3F80"/>
    <w:rsid w:val="00FF40C1"/>
    <w:rsid w:val="00FF49D9"/>
    <w:rsid w:val="00FF5043"/>
    <w:rsid w:val="00FF594A"/>
    <w:rsid w:val="00FF60B3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1377</TotalTime>
  <Pages>14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Praphensri Puttaluck (TH)</cp:lastModifiedBy>
  <cp:revision>144</cp:revision>
  <cp:lastPrinted>2023-10-31T04:30:00Z</cp:lastPrinted>
  <dcterms:created xsi:type="dcterms:W3CDTF">2023-05-11T07:18:00Z</dcterms:created>
  <dcterms:modified xsi:type="dcterms:W3CDTF">2023-11-08T04:41:00Z</dcterms:modified>
</cp:coreProperties>
</file>