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footer3.xml" ContentType="application/vnd.openxmlformats-officedocument.wordprocessingml.footer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drawings/drawing1.xml" ContentType="application/vnd.openxmlformats-officedocument.drawingml.chartshapes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drawings/drawing2.xml" ContentType="application/vnd.openxmlformats-officedocument.drawingml.chartshapes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drawings/drawing3.xml" ContentType="application/vnd.openxmlformats-officedocument.drawingml.chartshapes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drawings/drawing4.xml" ContentType="application/vnd.openxmlformats-officedocument.drawingml.chartshapes+xml"/>
  <Override PartName="/word/charts/chart19.xml" ContentType="application/vnd.openxmlformats-officedocument.drawingml.chart+xml"/>
  <Override PartName="/word/charts/style19.xml" ContentType="application/vnd.ms-office.chartstyle+xml"/>
  <Override PartName="/word/charts/colors19.xml" ContentType="application/vnd.ms-office.chartcolorstyle+xml"/>
  <Override PartName="/word/charts/chart20.xml" ContentType="application/vnd.openxmlformats-officedocument.drawingml.chart+xml"/>
  <Override PartName="/word/charts/style20.xml" ContentType="application/vnd.ms-office.chartstyle+xml"/>
  <Override PartName="/word/charts/colors20.xml" ContentType="application/vnd.ms-office.chartcolorstyle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B36D3F" w:rsidRPr="00386545" w14:paraId="64F8B879" w14:textId="77777777" w:rsidTr="00212863">
        <w:trPr>
          <w:tblHeader/>
        </w:trPr>
        <w:tc>
          <w:tcPr>
            <w:tcW w:w="1278" w:type="dxa"/>
          </w:tcPr>
          <w:p w14:paraId="78B5E574" w14:textId="77777777" w:rsidR="00B36D3F" w:rsidRPr="00386545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8145" w:type="dxa"/>
          </w:tcPr>
          <w:p w14:paraId="75309CB5" w14:textId="77777777" w:rsidR="00B36D3F" w:rsidRPr="00386545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654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สารบัญ</w:t>
            </w:r>
          </w:p>
        </w:tc>
      </w:tr>
      <w:tr w:rsidR="00B36D3F" w:rsidRPr="00386545" w14:paraId="5A14948E" w14:textId="77777777" w:rsidTr="00212863">
        <w:trPr>
          <w:tblHeader/>
        </w:trPr>
        <w:tc>
          <w:tcPr>
            <w:tcW w:w="1278" w:type="dxa"/>
          </w:tcPr>
          <w:p w14:paraId="34C9E960" w14:textId="77777777" w:rsidR="00B36D3F" w:rsidRPr="00386545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10AE589" w14:textId="77777777" w:rsidR="00B36D3F" w:rsidRPr="00386545" w:rsidRDefault="00B36D3F" w:rsidP="00705323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36D3F" w:rsidRPr="00386545" w14:paraId="27721DEC" w14:textId="77777777" w:rsidTr="00B17529">
        <w:tc>
          <w:tcPr>
            <w:tcW w:w="1278" w:type="dxa"/>
            <w:vAlign w:val="center"/>
          </w:tcPr>
          <w:p w14:paraId="6293F8FB" w14:textId="77777777" w:rsidR="00B36D3F" w:rsidRPr="00386545" w:rsidRDefault="00B36D3F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61C39684" w14:textId="77777777" w:rsidR="00B36D3F" w:rsidRPr="00386545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cs/>
                <w:lang w:val="en-US"/>
              </w:rPr>
              <w:t>ข้อมูลทั่วไป</w:t>
            </w:r>
          </w:p>
        </w:tc>
      </w:tr>
      <w:tr w:rsidR="00B64D42" w:rsidRPr="00386545" w14:paraId="2A1B9D7F" w14:textId="77777777" w:rsidTr="00B17529">
        <w:tc>
          <w:tcPr>
            <w:tcW w:w="1278" w:type="dxa"/>
            <w:vAlign w:val="center"/>
          </w:tcPr>
          <w:p w14:paraId="5FF2A3A6" w14:textId="77777777" w:rsidR="00B64D42" w:rsidRPr="00386545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A7D0AFE" w14:textId="77777777" w:rsidR="00B64D42" w:rsidRPr="00386545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เกณฑ์การจัดทำงบการเงิน</w:t>
            </w:r>
            <w:r w:rsidR="00ED511E"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ระหว่างกาล</w:t>
            </w:r>
          </w:p>
        </w:tc>
      </w:tr>
      <w:tr w:rsidR="00D95B24" w:rsidRPr="00386545" w14:paraId="7183B919" w14:textId="77777777" w:rsidTr="00B17529">
        <w:tc>
          <w:tcPr>
            <w:tcW w:w="1278" w:type="dxa"/>
            <w:vAlign w:val="center"/>
          </w:tcPr>
          <w:p w14:paraId="0075E848" w14:textId="77777777" w:rsidR="00D95B24" w:rsidRPr="00386545" w:rsidRDefault="00D95B24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65CCF26" w14:textId="77777777" w:rsidR="00D95B24" w:rsidRPr="00386545" w:rsidRDefault="00074A4B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</w:t>
            </w:r>
            <w:r w:rsidR="00D95B24"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หรือกิจการที่เกี่ยวข้องกัน</w:t>
            </w:r>
          </w:p>
        </w:tc>
      </w:tr>
      <w:tr w:rsidR="00B64D42" w:rsidRPr="00386545" w14:paraId="4CB8D6F6" w14:textId="77777777" w:rsidTr="00B17529">
        <w:tc>
          <w:tcPr>
            <w:tcW w:w="1278" w:type="dxa"/>
            <w:vAlign w:val="center"/>
          </w:tcPr>
          <w:p w14:paraId="6560E6A5" w14:textId="77777777" w:rsidR="00B64D42" w:rsidRPr="00386545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17D3DCE" w14:textId="5B8C2951" w:rsidR="00B64D42" w:rsidRPr="00386545" w:rsidRDefault="00435427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="00C12743"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</w:tr>
      <w:tr w:rsidR="00B64D42" w:rsidRPr="00386545" w14:paraId="3B874C0E" w14:textId="77777777" w:rsidTr="00B17529">
        <w:tc>
          <w:tcPr>
            <w:tcW w:w="1278" w:type="dxa"/>
            <w:vAlign w:val="center"/>
          </w:tcPr>
          <w:p w14:paraId="3658DA2C" w14:textId="77777777" w:rsidR="00B64D42" w:rsidRPr="00386545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9B68E8C" w14:textId="77777777" w:rsidR="00B64D42" w:rsidRPr="00386545" w:rsidRDefault="000277D8" w:rsidP="000277D8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เงินลงทุนในบริษัทร่วมและการร่วมค้า</w:t>
            </w:r>
          </w:p>
        </w:tc>
      </w:tr>
      <w:tr w:rsidR="00ED511E" w:rsidRPr="00386545" w14:paraId="5BCB062A" w14:textId="77777777" w:rsidTr="00B17529">
        <w:tc>
          <w:tcPr>
            <w:tcW w:w="1278" w:type="dxa"/>
            <w:vAlign w:val="center"/>
          </w:tcPr>
          <w:p w14:paraId="507D7B98" w14:textId="77777777" w:rsidR="00ED511E" w:rsidRPr="00386545" w:rsidRDefault="00ED511E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8FB4D22" w14:textId="77777777" w:rsidR="00ED511E" w:rsidRPr="00386545" w:rsidRDefault="00ED511E" w:rsidP="00ED511E">
            <w:pPr>
              <w:pStyle w:val="BodyTextIndent2"/>
              <w:tabs>
                <w:tab w:val="left" w:pos="1088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64D42" w:rsidRPr="00386545" w14:paraId="5FDC4E71" w14:textId="77777777" w:rsidTr="00B17529">
        <w:tc>
          <w:tcPr>
            <w:tcW w:w="1278" w:type="dxa"/>
            <w:vAlign w:val="center"/>
          </w:tcPr>
          <w:p w14:paraId="16B859FE" w14:textId="77777777" w:rsidR="00B64D42" w:rsidRPr="00386545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9612BDB" w14:textId="77777777" w:rsidR="00B64D42" w:rsidRPr="00386545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ที่ดิน อาคารและอุปกรณ์ </w:t>
            </w:r>
          </w:p>
        </w:tc>
      </w:tr>
      <w:tr w:rsidR="00B6375E" w:rsidRPr="00386545" w14:paraId="5B693050" w14:textId="77777777" w:rsidTr="00521943">
        <w:tc>
          <w:tcPr>
            <w:tcW w:w="1278" w:type="dxa"/>
            <w:vAlign w:val="center"/>
          </w:tcPr>
          <w:p w14:paraId="43F60FC0" w14:textId="77777777" w:rsidR="00B6375E" w:rsidRPr="00386545" w:rsidRDefault="00B6375E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1C70720" w14:textId="77777777" w:rsidR="00B6375E" w:rsidRPr="00386545" w:rsidRDefault="00B6375E" w:rsidP="0052194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ส่วนงานดำเนินงานและการจำแนกรายได้</w:t>
            </w:r>
          </w:p>
        </w:tc>
      </w:tr>
      <w:tr w:rsidR="007319B9" w:rsidRPr="00386545" w14:paraId="2D523BC4" w14:textId="77777777" w:rsidTr="00521943">
        <w:tc>
          <w:tcPr>
            <w:tcW w:w="1278" w:type="dxa"/>
            <w:vAlign w:val="center"/>
          </w:tcPr>
          <w:p w14:paraId="09E72073" w14:textId="77777777" w:rsidR="007319B9" w:rsidRPr="00386545" w:rsidRDefault="007319B9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2D4807F" w14:textId="2BF9F0E2" w:rsidR="007319B9" w:rsidRPr="00386545" w:rsidRDefault="007319B9" w:rsidP="0052194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</w:t>
            </w:r>
          </w:p>
        </w:tc>
      </w:tr>
      <w:tr w:rsidR="00A3478D" w:rsidRPr="00386545" w14:paraId="1041FC45" w14:textId="77777777" w:rsidTr="00521943">
        <w:tc>
          <w:tcPr>
            <w:tcW w:w="1278" w:type="dxa"/>
            <w:vAlign w:val="center"/>
          </w:tcPr>
          <w:p w14:paraId="7D120BB1" w14:textId="77777777" w:rsidR="00A3478D" w:rsidRPr="00386545" w:rsidRDefault="00A3478D" w:rsidP="00A3478D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85782CE" w14:textId="50CE03FB" w:rsidR="00A3478D" w:rsidRPr="00386545" w:rsidRDefault="00A3478D" w:rsidP="00A3478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  <w:tr w:rsidR="00A3478D" w:rsidRPr="00386545" w14:paraId="2B2363FA" w14:textId="77777777" w:rsidTr="00B17529">
        <w:tc>
          <w:tcPr>
            <w:tcW w:w="1278" w:type="dxa"/>
            <w:vAlign w:val="center"/>
          </w:tcPr>
          <w:p w14:paraId="276C960E" w14:textId="77777777" w:rsidR="00A3478D" w:rsidRPr="00386545" w:rsidRDefault="00A3478D" w:rsidP="00A3478D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BC54CE3" w14:textId="42FE3717" w:rsidR="00A3478D" w:rsidRPr="00386545" w:rsidRDefault="00A3478D" w:rsidP="00A3478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ภาระผูกพัน</w:t>
            </w:r>
          </w:p>
        </w:tc>
      </w:tr>
      <w:tr w:rsidR="00A3478D" w:rsidRPr="00386545" w14:paraId="04E032B4" w14:textId="77777777" w:rsidTr="00B17529">
        <w:tc>
          <w:tcPr>
            <w:tcW w:w="1278" w:type="dxa"/>
            <w:vAlign w:val="center"/>
          </w:tcPr>
          <w:p w14:paraId="07BF3A8D" w14:textId="77777777" w:rsidR="00A3478D" w:rsidRPr="00386545" w:rsidRDefault="00A3478D" w:rsidP="00A3478D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E35E6B3" w14:textId="2CF4D568" w:rsidR="00A3478D" w:rsidRPr="00386545" w:rsidRDefault="00A3478D" w:rsidP="00A3478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หนี้สินที่อาจเกิดขึ้น</w:t>
            </w:r>
          </w:p>
        </w:tc>
      </w:tr>
      <w:tr w:rsidR="00A3478D" w:rsidRPr="00386545" w14:paraId="2207ABD6" w14:textId="77777777" w:rsidTr="00B17529">
        <w:tc>
          <w:tcPr>
            <w:tcW w:w="1278" w:type="dxa"/>
            <w:vAlign w:val="center"/>
          </w:tcPr>
          <w:p w14:paraId="2805D66B" w14:textId="77777777" w:rsidR="00A3478D" w:rsidRPr="00386545" w:rsidRDefault="00A3478D" w:rsidP="00A3478D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2FF951A" w14:textId="226CD818" w:rsidR="00A3478D" w:rsidRPr="00386545" w:rsidRDefault="00A3478D" w:rsidP="00A3478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เหตุการณ์ภายหลังรอบระยะเวลารายงาน</w:t>
            </w:r>
          </w:p>
        </w:tc>
      </w:tr>
    </w:tbl>
    <w:p w14:paraId="589E5447" w14:textId="77777777" w:rsidR="00B36D3F" w:rsidRPr="00386545" w:rsidRDefault="00B36D3F" w:rsidP="00DF3C09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  <w:r w:rsidRPr="00386545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Pr="00386545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</w:t>
      </w:r>
      <w:r w:rsidR="00A02F25" w:rsidRPr="00386545">
        <w:rPr>
          <w:rFonts w:asciiTheme="majorBidi" w:hAnsiTheme="majorBidi" w:cstheme="majorBidi" w:hint="cs"/>
          <w:sz w:val="30"/>
          <w:szCs w:val="30"/>
          <w:cs/>
          <w:lang w:val="en-US"/>
        </w:rPr>
        <w:t>ระหว่างกาล</w:t>
      </w:r>
      <w:r w:rsidRPr="00386545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</w:p>
    <w:p w14:paraId="4D141FC1" w14:textId="77777777" w:rsidR="00142C8F" w:rsidRPr="00386545" w:rsidRDefault="00142C8F" w:rsidP="00142C8F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1813018A" w14:textId="2F25ED60" w:rsidR="00142C8F" w:rsidRPr="00386545" w:rsidRDefault="00142C8F" w:rsidP="00142C8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86545">
        <w:rPr>
          <w:rFonts w:ascii="Angsana New" w:hAnsi="Angsana New"/>
          <w:sz w:val="30"/>
          <w:szCs w:val="30"/>
          <w:cs/>
        </w:rPr>
        <w:t>งบการเงิน</w:t>
      </w:r>
      <w:r w:rsidRPr="0038654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86545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C90AB7" w:rsidRPr="00386545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386545">
        <w:rPr>
          <w:rFonts w:ascii="Angsana New" w:hAnsi="Angsana New"/>
          <w:sz w:val="30"/>
          <w:szCs w:val="30"/>
          <w:cs/>
        </w:rPr>
        <w:t>เมื่อวันที่</w:t>
      </w:r>
      <w:r w:rsidR="00E35DB9" w:rsidRPr="0038654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31773" w:rsidRPr="00386545">
        <w:rPr>
          <w:rFonts w:ascii="Angsana New" w:hAnsi="Angsana New"/>
          <w:sz w:val="30"/>
          <w:szCs w:val="30"/>
          <w:lang w:val="en-US"/>
        </w:rPr>
        <w:t>8</w:t>
      </w:r>
      <w:r w:rsidR="00A63B98" w:rsidRPr="00386545">
        <w:rPr>
          <w:rFonts w:ascii="Angsana New" w:hAnsi="Angsana New"/>
          <w:sz w:val="30"/>
          <w:szCs w:val="30"/>
          <w:lang w:val="en-US"/>
        </w:rPr>
        <w:t xml:space="preserve"> </w:t>
      </w:r>
      <w:r w:rsidR="00A63B98" w:rsidRPr="00386545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D3038D" w:rsidRPr="0038654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149E7" w:rsidRPr="00386545">
        <w:rPr>
          <w:rFonts w:ascii="Angsana New" w:hAnsi="Angsana New"/>
          <w:sz w:val="30"/>
          <w:szCs w:val="30"/>
          <w:lang w:val="en-US"/>
        </w:rPr>
        <w:t>256</w:t>
      </w:r>
      <w:r w:rsidR="00D3038D" w:rsidRPr="00386545">
        <w:rPr>
          <w:rFonts w:ascii="Angsana New" w:hAnsi="Angsana New"/>
          <w:sz w:val="30"/>
          <w:szCs w:val="30"/>
          <w:lang w:val="en-US"/>
        </w:rPr>
        <w:t>6</w:t>
      </w:r>
    </w:p>
    <w:p w14:paraId="2C2EB71E" w14:textId="77777777" w:rsidR="00B36D3F" w:rsidRPr="00386545" w:rsidRDefault="00B36D3F" w:rsidP="00142C8F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1733C547" w14:textId="77777777" w:rsidR="00B36D3F" w:rsidRPr="00386545" w:rsidRDefault="00B36D3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8654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3824044B" w14:textId="77777777" w:rsidR="00B36D3F" w:rsidRPr="00386545" w:rsidRDefault="00B36D3F" w:rsidP="00142C8F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  <w:cs/>
        </w:rPr>
      </w:pPr>
    </w:p>
    <w:p w14:paraId="58C5805F" w14:textId="3CFB33E2" w:rsidR="00B6617F" w:rsidRPr="00386545" w:rsidRDefault="00B6617F" w:rsidP="00B6617F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386545">
        <w:rPr>
          <w:rFonts w:asciiTheme="majorBidi" w:hAnsiTheme="majorBidi"/>
          <w:sz w:val="30"/>
          <w:szCs w:val="30"/>
          <w:cs/>
          <w:lang w:val="th-TH"/>
        </w:rPr>
        <w:t>บริษัท โอสถสภา จำกัด (มหาชน) “บริษัท” เป็นนิติบุคคลที่จัดตั้งขึ้นในประเทศไทย และจดทะเบียนกับ</w:t>
      </w:r>
      <w:r w:rsidRPr="00386545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386545">
        <w:rPr>
          <w:rFonts w:asciiTheme="majorBidi" w:hAnsiTheme="majorBidi"/>
          <w:sz w:val="30"/>
          <w:szCs w:val="30"/>
          <w:cs/>
          <w:lang w:val="th-TH"/>
        </w:rPr>
        <w:t xml:space="preserve">ตลาดหลักทรัพย์แห่งประเทศไทย โดยมีที่อยู่จดทะเบียนของบริษัทตั้งอยู่เลขที่ </w:t>
      </w:r>
      <w:r w:rsidR="00D149E7" w:rsidRPr="00386545">
        <w:rPr>
          <w:rFonts w:asciiTheme="majorBidi" w:hAnsiTheme="majorBidi"/>
          <w:sz w:val="30"/>
          <w:szCs w:val="30"/>
          <w:lang w:val="en-US"/>
        </w:rPr>
        <w:t>348</w:t>
      </w:r>
      <w:r w:rsidRPr="00386545">
        <w:rPr>
          <w:rFonts w:asciiTheme="majorBidi" w:hAnsiTheme="majorBidi"/>
          <w:sz w:val="30"/>
          <w:szCs w:val="30"/>
          <w:cs/>
          <w:lang w:val="th-TH"/>
        </w:rPr>
        <w:t xml:space="preserve"> ถนนรามคำแหง แขวงหัวหมา</w:t>
      </w:r>
      <w:r w:rsidRPr="00386545">
        <w:rPr>
          <w:rFonts w:asciiTheme="majorBidi" w:hAnsiTheme="majorBidi" w:hint="cs"/>
          <w:sz w:val="30"/>
          <w:szCs w:val="30"/>
          <w:cs/>
          <w:lang w:val="th-TH"/>
        </w:rPr>
        <w:t>ก</w:t>
      </w:r>
      <w:r w:rsidRPr="00386545">
        <w:rPr>
          <w:rFonts w:asciiTheme="majorBidi" w:hAnsiTheme="majorBidi"/>
          <w:sz w:val="30"/>
          <w:szCs w:val="30"/>
          <w:cs/>
          <w:lang w:val="th-TH"/>
        </w:rPr>
        <w:t xml:space="preserve">เขตบางกะปิ กรุงเทพมหานคร </w:t>
      </w:r>
      <w:r w:rsidR="00D149E7" w:rsidRPr="00386545">
        <w:rPr>
          <w:rFonts w:asciiTheme="majorBidi" w:hAnsiTheme="majorBidi"/>
          <w:sz w:val="30"/>
          <w:szCs w:val="30"/>
          <w:lang w:val="en-US"/>
        </w:rPr>
        <w:t>10240</w:t>
      </w:r>
    </w:p>
    <w:p w14:paraId="2BDA8F29" w14:textId="77777777" w:rsidR="0005074E" w:rsidRPr="00386545" w:rsidRDefault="00050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AB2D8C7" w14:textId="2218F04C" w:rsidR="00272AC4" w:rsidRPr="00386545" w:rsidRDefault="00272AC4" w:rsidP="00272AC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86545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</w:t>
      </w:r>
      <w:r w:rsidRPr="00386545">
        <w:rPr>
          <w:rFonts w:ascii="Angsana New" w:hAnsi="Angsana New"/>
          <w:sz w:val="30"/>
          <w:szCs w:val="30"/>
        </w:rPr>
        <w:t>“</w:t>
      </w:r>
      <w:r w:rsidRPr="0038654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86545">
        <w:rPr>
          <w:rFonts w:ascii="Angsana New" w:hAnsi="Angsana New"/>
          <w:sz w:val="30"/>
          <w:szCs w:val="30"/>
        </w:rPr>
        <w:t xml:space="preserve">” </w:t>
      </w:r>
      <w:r w:rsidRPr="00386545">
        <w:rPr>
          <w:rFonts w:ascii="Angsana New" w:hAnsi="Angsana New"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</w:t>
      </w:r>
      <w:r w:rsidR="003E509D" w:rsidRPr="00386545">
        <w:rPr>
          <w:rFonts w:ascii="Angsana New" w:hAnsi="Angsana New" w:hint="cs"/>
          <w:sz w:val="30"/>
          <w:szCs w:val="30"/>
          <w:cs/>
        </w:rPr>
        <w:t xml:space="preserve"> </w:t>
      </w:r>
      <w:r w:rsidRPr="00386545">
        <w:rPr>
          <w:rFonts w:ascii="Angsana New" w:hAnsi="Angsana New" w:hint="cs"/>
          <w:sz w:val="30"/>
          <w:szCs w:val="30"/>
          <w:cs/>
        </w:rPr>
        <w:t>เครื่องดื่มให้พลังงานและผลิตภัณฑ์</w:t>
      </w:r>
      <w:r w:rsidR="004F20C5" w:rsidRPr="00386545">
        <w:rPr>
          <w:rFonts w:ascii="Angsana New" w:hAnsi="Angsana New" w:hint="cs"/>
          <w:sz w:val="30"/>
          <w:szCs w:val="30"/>
          <w:cs/>
        </w:rPr>
        <w:t>ของใช้</w:t>
      </w:r>
      <w:r w:rsidRPr="00386545">
        <w:rPr>
          <w:rFonts w:ascii="Angsana New" w:hAnsi="Angsana New" w:hint="cs"/>
          <w:sz w:val="30"/>
          <w:szCs w:val="30"/>
          <w:cs/>
        </w:rPr>
        <w:t>ส่วนบุคคล นอกจากนี้ กลุ่มบริษัทประกอบธุรกิจให้บริการรับจ้างผลิตสินค้า</w:t>
      </w:r>
      <w:r w:rsidR="00B3030A" w:rsidRPr="00386545">
        <w:rPr>
          <w:rFonts w:ascii="Angsana New" w:hAnsi="Angsana New" w:hint="cs"/>
          <w:sz w:val="30"/>
          <w:szCs w:val="30"/>
          <w:cs/>
        </w:rPr>
        <w:t>และ</w:t>
      </w:r>
      <w:r w:rsidR="004D2BE3" w:rsidRPr="00386545">
        <w:rPr>
          <w:rFonts w:ascii="Angsana New" w:hAnsi="Angsana New" w:hint="cs"/>
          <w:sz w:val="30"/>
          <w:szCs w:val="30"/>
          <w:cs/>
        </w:rPr>
        <w:t>จัดจำหน่ายสินค้า</w:t>
      </w:r>
      <w:r w:rsidR="00196978" w:rsidRPr="0038654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73393" w:rsidRPr="00386545">
        <w:rPr>
          <w:rFonts w:ascii="Angsana New" w:hAnsi="Angsana New" w:hint="cs"/>
          <w:sz w:val="30"/>
          <w:szCs w:val="30"/>
          <w:cs/>
          <w:lang w:val="en-US"/>
        </w:rPr>
        <w:t>รวมถึงให้บริการทางด้านการตลาด</w:t>
      </w:r>
    </w:p>
    <w:p w14:paraId="3A335609" w14:textId="77777777" w:rsidR="0076474E" w:rsidRPr="00386545" w:rsidRDefault="00764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E7867F7" w14:textId="77777777" w:rsidR="00B36D3F" w:rsidRPr="00386545" w:rsidRDefault="00B36D3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8654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A02F25" w:rsidRPr="00386545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ระหว่างกาล</w:t>
      </w:r>
    </w:p>
    <w:p w14:paraId="2A71618A" w14:textId="7FDA575A" w:rsidR="00201B10" w:rsidRPr="00386545" w:rsidRDefault="00201B10" w:rsidP="00914F19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43D1FFC" w14:textId="2EE921A5" w:rsidR="007A7899" w:rsidRPr="00386545" w:rsidRDefault="00201B10" w:rsidP="007A7899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386545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386545">
        <w:rPr>
          <w:rFonts w:ascii="Angsana New" w:hAnsi="Angsana New" w:hint="cs"/>
          <w:sz w:val="30"/>
          <w:szCs w:val="30"/>
          <w:cs/>
        </w:rPr>
        <w:t>แบบย่อ</w:t>
      </w:r>
      <w:r w:rsidRPr="00386545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Pr="00386545">
        <w:rPr>
          <w:rFonts w:ascii="Angsana New" w:hAnsi="Angsana New"/>
          <w:sz w:val="30"/>
          <w:szCs w:val="30"/>
          <w:cs/>
        </w:rPr>
        <w:br/>
        <w:t>หมายเหตุประกอบงบการเงินระหว่างกาลในรูปแบบย่อ</w:t>
      </w:r>
      <w:r w:rsidRPr="00386545">
        <w:rPr>
          <w:rFonts w:ascii="Angsana New" w:hAnsi="Angsana New" w:hint="cs"/>
          <w:sz w:val="30"/>
          <w:szCs w:val="30"/>
          <w:cs/>
        </w:rPr>
        <w:t xml:space="preserve"> (</w:t>
      </w:r>
      <w:r w:rsidRPr="00386545">
        <w:rPr>
          <w:rFonts w:ascii="Angsana New" w:hAnsi="Angsana New"/>
          <w:sz w:val="30"/>
          <w:szCs w:val="30"/>
        </w:rPr>
        <w:t>“</w:t>
      </w:r>
      <w:r w:rsidRPr="00386545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386545">
        <w:rPr>
          <w:rFonts w:ascii="Angsana New" w:hAnsi="Angsana New"/>
          <w:sz w:val="30"/>
          <w:szCs w:val="30"/>
        </w:rPr>
        <w:t xml:space="preserve">”) </w:t>
      </w:r>
      <w:r w:rsidRPr="00386545">
        <w:rPr>
          <w:rFonts w:ascii="Angsana New" w:hAnsi="Angsana New"/>
          <w:sz w:val="30"/>
          <w:szCs w:val="30"/>
          <w:cs/>
        </w:rPr>
        <w:t xml:space="preserve">ตามมาตรฐานการบัญชี </w:t>
      </w:r>
      <w:r w:rsidRPr="00386545">
        <w:rPr>
          <w:rFonts w:ascii="Angsana New" w:hAnsi="Angsana New"/>
          <w:sz w:val="30"/>
          <w:szCs w:val="30"/>
          <w:cs/>
        </w:rPr>
        <w:br/>
      </w:r>
      <w:r w:rsidRPr="00386545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Pr="00386545">
        <w:rPr>
          <w:rFonts w:ascii="Angsana New" w:hAnsi="Angsana New"/>
          <w:spacing w:val="-4"/>
          <w:sz w:val="30"/>
          <w:szCs w:val="30"/>
          <w:lang w:val="en-US"/>
        </w:rPr>
        <w:t>34</w:t>
      </w:r>
      <w:r w:rsidRPr="00386545">
        <w:rPr>
          <w:rFonts w:ascii="Angsana New" w:hAnsi="Angsana New"/>
          <w:spacing w:val="-4"/>
          <w:sz w:val="30"/>
          <w:szCs w:val="30"/>
        </w:rPr>
        <w:t xml:space="preserve"> </w:t>
      </w:r>
      <w:r w:rsidRPr="00386545">
        <w:rPr>
          <w:rFonts w:ascii="Angsana New" w:hAnsi="Angsana New"/>
          <w:spacing w:val="-4"/>
          <w:sz w:val="30"/>
          <w:szCs w:val="30"/>
          <w:cs/>
        </w:rPr>
        <w:t xml:space="preserve">เรื่อง </w:t>
      </w:r>
      <w:r w:rsidRPr="003B42AB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การรายงานทาง</w:t>
      </w:r>
      <w:r w:rsidRPr="003B42AB">
        <w:rPr>
          <w:rFonts w:ascii="Angsana New" w:hAnsi="Angsana New"/>
          <w:i/>
          <w:iCs/>
          <w:spacing w:val="-4"/>
          <w:sz w:val="30"/>
          <w:szCs w:val="30"/>
          <w:cs/>
        </w:rPr>
        <w:t>การเงินระหว่างกาล</w:t>
      </w:r>
      <w:r w:rsidRPr="00386545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386545">
        <w:rPr>
          <w:rFonts w:ascii="Angsana New" w:hAnsi="Angsana New"/>
          <w:sz w:val="30"/>
          <w:szCs w:val="30"/>
          <w:cs/>
        </w:rPr>
        <w:t xml:space="preserve"> </w:t>
      </w:r>
      <w:r w:rsidRPr="00386545">
        <w:rPr>
          <w:rFonts w:ascii="Angsana New" w:hAnsi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386545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386545">
        <w:rPr>
          <w:rFonts w:ascii="Angsana New" w:hAnsi="Angsana New"/>
          <w:sz w:val="30"/>
          <w:szCs w:val="30"/>
        </w:rPr>
        <w:t xml:space="preserve"> </w:t>
      </w:r>
      <w:r w:rsidRPr="00386545">
        <w:rPr>
          <w:rFonts w:ascii="Angsana New" w:hAnsi="Angsana New"/>
          <w:sz w:val="30"/>
          <w:szCs w:val="30"/>
          <w:lang w:val="en-US"/>
        </w:rPr>
        <w:t>31</w:t>
      </w:r>
      <w:r w:rsidRPr="00386545">
        <w:rPr>
          <w:rFonts w:ascii="Angsana New" w:hAnsi="Angsana New"/>
          <w:sz w:val="30"/>
          <w:szCs w:val="30"/>
        </w:rPr>
        <w:t xml:space="preserve"> </w:t>
      </w:r>
      <w:r w:rsidRPr="00386545">
        <w:rPr>
          <w:rFonts w:ascii="Angsana New" w:hAnsi="Angsana New"/>
          <w:sz w:val="30"/>
          <w:szCs w:val="30"/>
          <w:cs/>
        </w:rPr>
        <w:t>ธันวาค</w:t>
      </w:r>
      <w:r w:rsidRPr="00386545">
        <w:rPr>
          <w:rFonts w:ascii="Angsana New" w:hAnsi="Angsana New" w:hint="cs"/>
          <w:sz w:val="30"/>
          <w:szCs w:val="30"/>
          <w:cs/>
        </w:rPr>
        <w:t xml:space="preserve">ม </w:t>
      </w:r>
      <w:r w:rsidRPr="00386545">
        <w:rPr>
          <w:rFonts w:ascii="Angsana New" w:hAnsi="Angsana New"/>
          <w:sz w:val="30"/>
          <w:szCs w:val="30"/>
          <w:lang w:val="en-US"/>
        </w:rPr>
        <w:t>256</w:t>
      </w:r>
      <w:r w:rsidR="00B9289C" w:rsidRPr="00386545">
        <w:rPr>
          <w:rFonts w:ascii="Angsana New" w:hAnsi="Angsana New"/>
          <w:sz w:val="30"/>
          <w:szCs w:val="30"/>
          <w:lang w:val="en-US"/>
        </w:rPr>
        <w:t>5</w:t>
      </w:r>
    </w:p>
    <w:p w14:paraId="38D739AE" w14:textId="77777777" w:rsidR="00F87FDD" w:rsidRPr="00386545" w:rsidRDefault="00F87FDD" w:rsidP="007A7899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8811C67" w14:textId="6E2D29F4" w:rsidR="00F87FDD" w:rsidRPr="00386545" w:rsidRDefault="00F87FDD" w:rsidP="004B3EFE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386545">
        <w:rPr>
          <w:rFonts w:ascii="Angsana New" w:hAnsi="Angsana New"/>
          <w:sz w:val="30"/>
          <w:szCs w:val="30"/>
          <w:cs/>
          <w:lang w:val="en-US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</w:t>
      </w:r>
      <w:r w:rsidR="004B3EFE" w:rsidRPr="00386545">
        <w:rPr>
          <w:rFonts w:ascii="Angsana New" w:hAnsi="Angsana New"/>
          <w:sz w:val="30"/>
          <w:szCs w:val="30"/>
          <w:lang w:val="en-US"/>
        </w:rPr>
        <w:br/>
      </w:r>
      <w:r w:rsidRPr="00386545">
        <w:rPr>
          <w:rFonts w:ascii="Angsana New" w:hAnsi="Angsana New"/>
          <w:sz w:val="30"/>
          <w:szCs w:val="30"/>
          <w:cs/>
          <w:lang w:val="en-US"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86545">
        <w:rPr>
          <w:rFonts w:ascii="Angsana New" w:hAnsi="Angsana New"/>
          <w:sz w:val="30"/>
          <w:szCs w:val="30"/>
          <w:lang w:val="en-US"/>
        </w:rPr>
        <w:t xml:space="preserve">31 </w:t>
      </w:r>
      <w:r w:rsidRPr="00386545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386545">
        <w:rPr>
          <w:rFonts w:ascii="Angsana New" w:hAnsi="Angsana New"/>
          <w:sz w:val="30"/>
          <w:szCs w:val="30"/>
          <w:lang w:val="en-US"/>
        </w:rPr>
        <w:t>256</w:t>
      </w:r>
      <w:r w:rsidR="00B9289C" w:rsidRPr="00386545">
        <w:rPr>
          <w:rFonts w:ascii="Angsana New" w:hAnsi="Angsana New"/>
          <w:sz w:val="30"/>
          <w:szCs w:val="30"/>
          <w:lang w:val="en-US"/>
        </w:rPr>
        <w:t>5</w:t>
      </w:r>
    </w:p>
    <w:p w14:paraId="6E24FC81" w14:textId="4707C90F" w:rsidR="00F87FDD" w:rsidRPr="00386545" w:rsidRDefault="00F87FDD" w:rsidP="004B3EFE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 w:rsidRPr="00386545">
        <w:rPr>
          <w:rFonts w:ascii="Angsana New" w:hAnsi="Angsana New"/>
          <w:sz w:val="30"/>
          <w:szCs w:val="30"/>
          <w:lang w:val="en-US"/>
        </w:rPr>
        <w:br w:type="page"/>
      </w:r>
    </w:p>
    <w:p w14:paraId="05A5AE08" w14:textId="7D804222" w:rsidR="00B6375E" w:rsidRPr="00386545" w:rsidRDefault="00B6375E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8654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69F4397B" w14:textId="77777777" w:rsidR="00DD11C1" w:rsidRPr="00386545" w:rsidRDefault="00DD11C1" w:rsidP="009144D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4E0BD5" w14:textId="6C21FA87" w:rsidR="00A222B0" w:rsidRPr="00386545" w:rsidRDefault="00C954AB" w:rsidP="00BA5455">
      <w:pPr>
        <w:pStyle w:val="ListParagraph"/>
        <w:tabs>
          <w:tab w:val="clear" w:pos="540"/>
          <w:tab w:val="left" w:pos="900"/>
        </w:tabs>
        <w:ind w:left="540" w:firstLine="0"/>
        <w:rPr>
          <w:b w:val="0"/>
          <w:bCs w:val="0"/>
          <w:i w:val="0"/>
          <w:iCs w:val="0"/>
          <w:lang w:val="en-GB"/>
        </w:rPr>
      </w:pPr>
      <w:r w:rsidRPr="00386545">
        <w:rPr>
          <w:b w:val="0"/>
          <w:bCs w:val="0"/>
          <w:i w:val="0"/>
          <w:iCs w:val="0"/>
          <w:cs/>
          <w:lang w:val="en-GB"/>
        </w:rPr>
        <w:t>ความสัมพันธ์ที่มีกับ</w:t>
      </w:r>
      <w:r w:rsidRPr="00386545">
        <w:rPr>
          <w:rFonts w:hint="cs"/>
          <w:b w:val="0"/>
          <w:bCs w:val="0"/>
          <w:i w:val="0"/>
          <w:iCs w:val="0"/>
          <w:cs/>
          <w:lang w:val="en-GB"/>
        </w:rPr>
        <w:t>บริษัทย่อย บริ</w:t>
      </w:r>
      <w:r w:rsidR="000B2E84" w:rsidRPr="00386545">
        <w:rPr>
          <w:rFonts w:hint="cs"/>
          <w:b w:val="0"/>
          <w:bCs w:val="0"/>
          <w:i w:val="0"/>
          <w:iCs w:val="0"/>
          <w:cs/>
          <w:lang w:val="en-GB"/>
        </w:rPr>
        <w:t>ษัทร่วมและการร่วมค้า</w:t>
      </w:r>
      <w:r w:rsidR="00077D95" w:rsidRPr="00386545">
        <w:rPr>
          <w:rFonts w:hint="cs"/>
          <w:b w:val="0"/>
          <w:bCs w:val="0"/>
          <w:i w:val="0"/>
          <w:iCs w:val="0"/>
          <w:cs/>
          <w:lang w:val="en-GB"/>
        </w:rPr>
        <w:t>ที่มีการเปลี่ยนแปลงอย่างมีสาระสำคัญ</w:t>
      </w:r>
      <w:r w:rsidRPr="00386545">
        <w:rPr>
          <w:rFonts w:hint="cs"/>
          <w:b w:val="0"/>
          <w:bCs w:val="0"/>
          <w:i w:val="0"/>
          <w:iCs w:val="0"/>
          <w:cs/>
          <w:lang w:val="en-GB"/>
        </w:rPr>
        <w:t>ได้เปิดเผยใน</w:t>
      </w:r>
      <w:r w:rsidR="00E4020C" w:rsidRPr="00386545">
        <w:rPr>
          <w:b w:val="0"/>
          <w:bCs w:val="0"/>
          <w:i w:val="0"/>
          <w:iCs w:val="0"/>
          <w:cs/>
          <w:lang w:val="en-GB"/>
        </w:rPr>
        <w:br/>
      </w:r>
      <w:r w:rsidRPr="00386545">
        <w:rPr>
          <w:rFonts w:hint="cs"/>
          <w:b w:val="0"/>
          <w:bCs w:val="0"/>
          <w:i w:val="0"/>
          <w:iCs w:val="0"/>
          <w:cs/>
          <w:lang w:val="en-GB"/>
        </w:rPr>
        <w:t>หมายเหตุข้อ</w:t>
      </w:r>
      <w:r w:rsidR="00D05BB4" w:rsidRPr="00386545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="00036696" w:rsidRPr="00386545">
        <w:rPr>
          <w:b w:val="0"/>
          <w:bCs w:val="0"/>
          <w:i w:val="0"/>
          <w:iCs w:val="0"/>
          <w:lang w:val="en-US"/>
        </w:rPr>
        <w:t>5</w:t>
      </w:r>
      <w:r w:rsidRPr="00386545">
        <w:rPr>
          <w:rFonts w:hint="cs"/>
          <w:b w:val="0"/>
          <w:bCs w:val="0"/>
          <w:i w:val="0"/>
          <w:iCs w:val="0"/>
          <w:cs/>
          <w:lang w:val="en-GB"/>
        </w:rPr>
        <w:t xml:space="preserve"> และ</w:t>
      </w:r>
      <w:r w:rsidR="00036696" w:rsidRPr="00386545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="00036696" w:rsidRPr="00386545">
        <w:rPr>
          <w:b w:val="0"/>
          <w:bCs w:val="0"/>
          <w:i w:val="0"/>
          <w:iCs w:val="0"/>
          <w:lang w:val="en-US"/>
        </w:rPr>
        <w:t>6</w:t>
      </w:r>
      <w:r w:rsidRPr="00386545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="00B6617F" w:rsidRPr="00386545">
        <w:rPr>
          <w:rFonts w:hint="cs"/>
          <w:b w:val="0"/>
          <w:bCs w:val="0"/>
          <w:i w:val="0"/>
          <w:iCs w:val="0"/>
          <w:cs/>
          <w:lang w:val="en-US"/>
        </w:rPr>
        <w:t>สำหรับความสัมพันธ์กับ</w:t>
      </w:r>
      <w:r w:rsidR="00DC6F07" w:rsidRPr="00386545">
        <w:rPr>
          <w:rFonts w:hint="cs"/>
          <w:b w:val="0"/>
          <w:bCs w:val="0"/>
          <w:i w:val="0"/>
          <w:iCs w:val="0"/>
          <w:cs/>
          <w:lang w:val="en-US"/>
        </w:rPr>
        <w:t>กรรมการและ</w:t>
      </w:r>
      <w:r w:rsidR="00856827" w:rsidRPr="00386545">
        <w:rPr>
          <w:rFonts w:hint="cs"/>
          <w:b w:val="0"/>
          <w:bCs w:val="0"/>
          <w:i w:val="0"/>
          <w:iCs w:val="0"/>
          <w:cs/>
          <w:lang w:val="en-US"/>
        </w:rPr>
        <w:t>ผู้บริหารสำคัญ</w:t>
      </w:r>
      <w:r w:rsidR="00E9453D" w:rsidRPr="00386545">
        <w:rPr>
          <w:rFonts w:hint="cs"/>
          <w:b w:val="0"/>
          <w:bCs w:val="0"/>
          <w:i w:val="0"/>
          <w:iCs w:val="0"/>
          <w:cs/>
          <w:lang w:val="en-US"/>
        </w:rPr>
        <w:t xml:space="preserve"> </w:t>
      </w:r>
      <w:r w:rsidR="00B6617F" w:rsidRPr="00386545">
        <w:rPr>
          <w:rFonts w:hint="cs"/>
          <w:b w:val="0"/>
          <w:bCs w:val="0"/>
          <w:i w:val="0"/>
          <w:iCs w:val="0"/>
          <w:cs/>
          <w:lang w:val="en-US"/>
        </w:rPr>
        <w:t>และบุคคลหรือกิจการที่เกี่ยวข้องกั</w:t>
      </w:r>
      <w:r w:rsidR="00707115" w:rsidRPr="00386545">
        <w:rPr>
          <w:rFonts w:hint="cs"/>
          <w:b w:val="0"/>
          <w:bCs w:val="0"/>
          <w:i w:val="0"/>
          <w:iCs w:val="0"/>
          <w:cs/>
          <w:lang w:val="en-US"/>
        </w:rPr>
        <w:t>น</w:t>
      </w:r>
      <w:r w:rsidR="00B6617F" w:rsidRPr="00386545">
        <w:rPr>
          <w:rFonts w:hint="cs"/>
          <w:b w:val="0"/>
          <w:bCs w:val="0"/>
          <w:i w:val="0"/>
          <w:iCs w:val="0"/>
          <w:cs/>
          <w:lang w:val="en-US"/>
        </w:rPr>
        <w:t>อื่นไม่ได้มีการเปลี่ยนแปลงอย่างมีสาระสำคัญ</w:t>
      </w:r>
    </w:p>
    <w:p w14:paraId="2228D6A7" w14:textId="77777777" w:rsidR="00A86765" w:rsidRPr="00386545" w:rsidRDefault="00A86765" w:rsidP="009144D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92B990" w14:textId="68B7426C" w:rsidR="0059601A" w:rsidRPr="00386545" w:rsidRDefault="00F51EBA" w:rsidP="00435CBD">
      <w:pPr>
        <w:pStyle w:val="BodyText2"/>
        <w:ind w:left="540" w:right="18"/>
      </w:pPr>
      <w:r w:rsidRPr="00386545">
        <w:rPr>
          <w:cs/>
        </w:rPr>
        <w:t>รายการที่สำคัญกับบุคคลหรือกิจการที่เกี่ยวข้องกัน</w:t>
      </w:r>
      <w:r w:rsidR="009B0A6F" w:rsidRPr="00386545">
        <w:rPr>
          <w:cs/>
        </w:rPr>
        <w:t>สำหรับ</w:t>
      </w:r>
      <w:r w:rsidR="00F716CE" w:rsidRPr="00386545">
        <w:rPr>
          <w:rFonts w:hint="cs"/>
          <w:cs/>
        </w:rPr>
        <w:t>งวด</w:t>
      </w:r>
      <w:r w:rsidR="00AD5C64" w:rsidRPr="00386545">
        <w:rPr>
          <w:rFonts w:hint="cs"/>
          <w:cs/>
        </w:rPr>
        <w:t>เก้า</w:t>
      </w:r>
      <w:r w:rsidR="00F716CE" w:rsidRPr="00386545">
        <w:rPr>
          <w:cs/>
        </w:rPr>
        <w:t>เดือนสิ้นสุดวันที่</w:t>
      </w:r>
      <w:r w:rsidR="00F716CE" w:rsidRPr="00386545">
        <w:t xml:space="preserve"> </w:t>
      </w:r>
      <w:r w:rsidR="000E7D28" w:rsidRPr="00386545">
        <w:rPr>
          <w:lang w:val="en-US"/>
        </w:rPr>
        <w:t xml:space="preserve">30 </w:t>
      </w:r>
      <w:r w:rsidR="00AD5C64" w:rsidRPr="00386545">
        <w:rPr>
          <w:rFonts w:hint="cs"/>
          <w:cs/>
          <w:lang w:val="en-US"/>
        </w:rPr>
        <w:t>กันยายน</w:t>
      </w:r>
      <w:r w:rsidR="000E7D28" w:rsidRPr="00386545">
        <w:rPr>
          <w:cs/>
          <w:lang w:val="en-US"/>
        </w:rPr>
        <w:t xml:space="preserve"> </w:t>
      </w:r>
      <w:r w:rsidRPr="00386545">
        <w:rPr>
          <w:cs/>
        </w:rPr>
        <w:t>สรุปได้ดังนี้</w:t>
      </w:r>
    </w:p>
    <w:p w14:paraId="1903C9D3" w14:textId="20896489" w:rsidR="0028416E" w:rsidRPr="00386545" w:rsidRDefault="0028416E" w:rsidP="009144D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2"/>
        <w:gridCol w:w="269"/>
        <w:gridCol w:w="1173"/>
        <w:gridCol w:w="269"/>
        <w:gridCol w:w="1170"/>
        <w:gridCol w:w="273"/>
        <w:gridCol w:w="1073"/>
      </w:tblGrid>
      <w:tr w:rsidR="009F2F55" w:rsidRPr="00386545" w14:paraId="62808B7C" w14:textId="77777777" w:rsidTr="00DB02DA">
        <w:trPr>
          <w:tblHeader/>
        </w:trPr>
        <w:tc>
          <w:tcPr>
            <w:tcW w:w="2088" w:type="pct"/>
          </w:tcPr>
          <w:p w14:paraId="244F3364" w14:textId="77777777" w:rsidR="009F2F55" w:rsidRPr="00386545" w:rsidRDefault="009F2F55" w:rsidP="00A9102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0" w:type="pct"/>
            <w:gridSpan w:val="3"/>
          </w:tcPr>
          <w:p w14:paraId="0D735394" w14:textId="77777777" w:rsidR="009F2F55" w:rsidRPr="00386545" w:rsidRDefault="009F2F55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65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C5A1CD9" w14:textId="77777777" w:rsidR="009F2F55" w:rsidRPr="00386545" w:rsidRDefault="009F2F55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7" w:type="pct"/>
            <w:gridSpan w:val="3"/>
          </w:tcPr>
          <w:p w14:paraId="481180A1" w14:textId="77777777" w:rsidR="009F2F55" w:rsidRPr="00386545" w:rsidRDefault="009F2F55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65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2F55" w:rsidRPr="00386545" w14:paraId="52E37549" w14:textId="77777777" w:rsidTr="00DB02DA">
        <w:trPr>
          <w:tblHeader/>
        </w:trPr>
        <w:tc>
          <w:tcPr>
            <w:tcW w:w="2088" w:type="pct"/>
          </w:tcPr>
          <w:p w14:paraId="7873FC92" w14:textId="65805864" w:rsidR="009F2F55" w:rsidRPr="00386545" w:rsidRDefault="009F2F55" w:rsidP="00AD5C64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865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3865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Pr="003865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Pr="003865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2" w:type="pct"/>
          </w:tcPr>
          <w:p w14:paraId="14AD55CB" w14:textId="31D64AF0" w:rsidR="009F2F55" w:rsidRPr="00386545" w:rsidRDefault="009F2F55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5" w:type="pct"/>
          </w:tcPr>
          <w:p w14:paraId="58C0FDD3" w14:textId="77777777" w:rsidR="009F2F55" w:rsidRPr="00386545" w:rsidRDefault="009F2F55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7ED66084" w14:textId="4558F4BC" w:rsidR="009F2F55" w:rsidRPr="00386545" w:rsidRDefault="009F2F55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5" w:type="pct"/>
          </w:tcPr>
          <w:p w14:paraId="01419221" w14:textId="77777777" w:rsidR="009F2F55" w:rsidRPr="00386545" w:rsidRDefault="009F2F55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B8FBE4D" w14:textId="3A269A68" w:rsidR="009F2F55" w:rsidRPr="00386545" w:rsidRDefault="009F2F55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7" w:type="pct"/>
          </w:tcPr>
          <w:p w14:paraId="6484604C" w14:textId="77777777" w:rsidR="009F2F55" w:rsidRPr="00386545" w:rsidRDefault="009F2F55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456F1E1F" w14:textId="38EE852D" w:rsidR="009F2F55" w:rsidRPr="00386545" w:rsidRDefault="009F2F55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9F2F55" w:rsidRPr="00386545" w14:paraId="706C30FA" w14:textId="77777777" w:rsidTr="009F2F55">
        <w:trPr>
          <w:tblHeader/>
        </w:trPr>
        <w:tc>
          <w:tcPr>
            <w:tcW w:w="2088" w:type="pct"/>
          </w:tcPr>
          <w:p w14:paraId="7B174C2E" w14:textId="77777777" w:rsidR="009F2F55" w:rsidRPr="00386545" w:rsidRDefault="009F2F55" w:rsidP="00A9102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2" w:type="pct"/>
            <w:gridSpan w:val="7"/>
          </w:tcPr>
          <w:p w14:paraId="47D278AC" w14:textId="77777777" w:rsidR="009F2F55" w:rsidRPr="00386545" w:rsidRDefault="009F2F55" w:rsidP="00A9102B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65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2F55" w:rsidRPr="00386545" w14:paraId="4C981634" w14:textId="77777777" w:rsidTr="00DB02DA">
        <w:tc>
          <w:tcPr>
            <w:tcW w:w="2088" w:type="pct"/>
          </w:tcPr>
          <w:p w14:paraId="019FE681" w14:textId="77777777" w:rsidR="009F2F55" w:rsidRPr="00386545" w:rsidRDefault="009F2F55" w:rsidP="000E4DB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65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6E5A83C1" w14:textId="77777777" w:rsidR="009F2F55" w:rsidRPr="00386545" w:rsidRDefault="009F2F55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17D795A" w14:textId="77777777" w:rsidR="009F2F55" w:rsidRPr="00386545" w:rsidRDefault="009F2F55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65A548D6" w14:textId="77777777" w:rsidR="009F2F55" w:rsidRPr="00386545" w:rsidRDefault="009F2F55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0E81D1A" w14:textId="77777777" w:rsidR="009F2F55" w:rsidRPr="00386545" w:rsidRDefault="009F2F55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3B11C61" w14:textId="77777777" w:rsidR="009F2F55" w:rsidRPr="00386545" w:rsidRDefault="009F2F55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C9A75FA" w14:textId="77777777" w:rsidR="009F2F55" w:rsidRPr="00386545" w:rsidRDefault="009F2F55" w:rsidP="000E4DB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CACCF43" w14:textId="77777777" w:rsidR="009F2F55" w:rsidRPr="00386545" w:rsidRDefault="009F2F55" w:rsidP="000E4DB4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F2F55" w:rsidRPr="00386545" w14:paraId="749390A4" w14:textId="77777777" w:rsidTr="00DB02DA">
        <w:tc>
          <w:tcPr>
            <w:tcW w:w="2088" w:type="pct"/>
          </w:tcPr>
          <w:p w14:paraId="0198B311" w14:textId="77777777" w:rsidR="009F2F55" w:rsidRPr="00386545" w:rsidRDefault="009F2F55" w:rsidP="00E44CE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5A1A5569" w14:textId="60B80D57" w:rsidR="009F2F55" w:rsidRPr="00386545" w:rsidRDefault="009F2F55" w:rsidP="00E44CE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F4B8CDD" w14:textId="77777777" w:rsidR="009F2F55" w:rsidRPr="00386545" w:rsidRDefault="009F2F55" w:rsidP="00E44CE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5067D8EB" w14:textId="77777777" w:rsidR="009F2F55" w:rsidRPr="00386545" w:rsidRDefault="009F2F55" w:rsidP="00E44CE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AF99905" w14:textId="77777777" w:rsidR="009F2F55" w:rsidRPr="00386545" w:rsidRDefault="009F2F55" w:rsidP="00E44CE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4703301" w14:textId="0E66875D" w:rsidR="009F2F55" w:rsidRPr="00386545" w:rsidRDefault="009F2F55" w:rsidP="00E44CE0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7,019,535</w:t>
            </w:r>
          </w:p>
        </w:tc>
        <w:tc>
          <w:tcPr>
            <w:tcW w:w="147" w:type="pct"/>
          </w:tcPr>
          <w:p w14:paraId="2F616D34" w14:textId="77777777" w:rsidR="009F2F55" w:rsidRPr="00386545" w:rsidRDefault="009F2F55" w:rsidP="00E44CE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7A73470" w14:textId="76F2439A" w:rsidR="009F2F55" w:rsidRPr="00386545" w:rsidRDefault="009F2F55" w:rsidP="00E44CE0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>7,597,615</w:t>
            </w:r>
          </w:p>
        </w:tc>
      </w:tr>
      <w:tr w:rsidR="009F2F55" w:rsidRPr="00386545" w14:paraId="220CADB3" w14:textId="77777777" w:rsidTr="00DB02DA">
        <w:tc>
          <w:tcPr>
            <w:tcW w:w="2088" w:type="pct"/>
          </w:tcPr>
          <w:p w14:paraId="5C20C941" w14:textId="77777777" w:rsidR="009F2F55" w:rsidRPr="00386545" w:rsidRDefault="009F2F55" w:rsidP="00E44CE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70D5AF2F" w14:textId="0FE4B819" w:rsidR="009F2F55" w:rsidRPr="00386545" w:rsidRDefault="009F2F55" w:rsidP="00E44CE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0AE7F7B" w14:textId="77777777" w:rsidR="009F2F55" w:rsidRPr="00386545" w:rsidRDefault="009F2F55" w:rsidP="00E44CE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515D709E" w14:textId="77777777" w:rsidR="009F2F55" w:rsidRPr="00386545" w:rsidRDefault="009F2F55" w:rsidP="00E44CE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8B63C90" w14:textId="77777777" w:rsidR="009F2F55" w:rsidRPr="00386545" w:rsidRDefault="009F2F55" w:rsidP="00E44CE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23E07A6" w14:textId="475EE980" w:rsidR="009F2F55" w:rsidRPr="00386545" w:rsidRDefault="009F2F55" w:rsidP="00E44CE0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3,409,235 </w:t>
            </w:r>
          </w:p>
        </w:tc>
        <w:tc>
          <w:tcPr>
            <w:tcW w:w="147" w:type="pct"/>
          </w:tcPr>
          <w:p w14:paraId="30B85302" w14:textId="77777777" w:rsidR="009F2F55" w:rsidRPr="00386545" w:rsidRDefault="009F2F55" w:rsidP="00E44CE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A553631" w14:textId="0C639EB2" w:rsidR="009F2F55" w:rsidRPr="00386545" w:rsidRDefault="009F2F55" w:rsidP="00E44CE0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>4,269,543</w:t>
            </w:r>
          </w:p>
        </w:tc>
      </w:tr>
      <w:tr w:rsidR="009F2F55" w:rsidRPr="00386545" w14:paraId="2C1303EC" w14:textId="77777777" w:rsidTr="00DB02DA">
        <w:tc>
          <w:tcPr>
            <w:tcW w:w="2088" w:type="pct"/>
          </w:tcPr>
          <w:p w14:paraId="5C43FD2F" w14:textId="00C23673" w:rsidR="009F2F55" w:rsidRPr="00386545" w:rsidRDefault="009F2F55" w:rsidP="00E44CE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6545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3754EAD6" w14:textId="5477435D" w:rsidR="009F2F55" w:rsidRPr="00386545" w:rsidRDefault="009F2F55" w:rsidP="00E44CE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4FC1E9C2" w14:textId="77777777" w:rsidR="009F2F55" w:rsidRPr="00386545" w:rsidRDefault="009F2F55" w:rsidP="00E44CE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5D31A565" w14:textId="712565C8" w:rsidR="009F2F55" w:rsidRPr="00386545" w:rsidRDefault="009F2F55" w:rsidP="00E44CE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4A2FF70" w14:textId="77777777" w:rsidR="009F2F55" w:rsidRPr="00386545" w:rsidRDefault="009F2F55" w:rsidP="00E44CE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C2E4D2C" w14:textId="1F30A626" w:rsidR="009F2F55" w:rsidRPr="00386545" w:rsidRDefault="009F2F55" w:rsidP="00E44CE0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674,534 </w:t>
            </w:r>
          </w:p>
        </w:tc>
        <w:tc>
          <w:tcPr>
            <w:tcW w:w="147" w:type="pct"/>
          </w:tcPr>
          <w:p w14:paraId="67535086" w14:textId="77777777" w:rsidR="009F2F55" w:rsidRPr="00386545" w:rsidRDefault="009F2F55" w:rsidP="00E44CE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244FFB9" w14:textId="047E7838" w:rsidR="009F2F55" w:rsidRPr="00386545" w:rsidRDefault="009F2F55" w:rsidP="00E44CE0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>1,034,406</w:t>
            </w:r>
          </w:p>
        </w:tc>
      </w:tr>
      <w:tr w:rsidR="009F2F55" w:rsidRPr="00386545" w14:paraId="37994020" w14:textId="77777777" w:rsidTr="00DB02DA">
        <w:tc>
          <w:tcPr>
            <w:tcW w:w="2088" w:type="pct"/>
          </w:tcPr>
          <w:p w14:paraId="6BB3F638" w14:textId="77777777" w:rsidR="009F2F55" w:rsidRPr="00386545" w:rsidRDefault="009F2F55" w:rsidP="00E44CE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32" w:type="pct"/>
          </w:tcPr>
          <w:p w14:paraId="71F9B043" w14:textId="7E602E08" w:rsidR="009F2F55" w:rsidRPr="00386545" w:rsidRDefault="009F2F55" w:rsidP="00E44CE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2EBE62A" w14:textId="77777777" w:rsidR="009F2F55" w:rsidRPr="00386545" w:rsidRDefault="009F2F55" w:rsidP="00E44CE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7EE99B6A" w14:textId="77777777" w:rsidR="009F2F55" w:rsidRPr="00386545" w:rsidRDefault="009F2F55" w:rsidP="00E44CE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2FC409E" w14:textId="77777777" w:rsidR="009F2F55" w:rsidRPr="00386545" w:rsidRDefault="009F2F55" w:rsidP="00E44CE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247EB35" w14:textId="2862C0B2" w:rsidR="009F2F55" w:rsidRPr="00386545" w:rsidRDefault="009F2F55" w:rsidP="00E44CE0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133,335 </w:t>
            </w:r>
          </w:p>
        </w:tc>
        <w:tc>
          <w:tcPr>
            <w:tcW w:w="147" w:type="pct"/>
          </w:tcPr>
          <w:p w14:paraId="1C1702C2" w14:textId="77777777" w:rsidR="009F2F55" w:rsidRPr="00386545" w:rsidRDefault="009F2F55" w:rsidP="00E44CE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9D1904A" w14:textId="6F3DCB46" w:rsidR="009F2F55" w:rsidRPr="00386545" w:rsidRDefault="009F2F55" w:rsidP="00E44CE0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>126,295</w:t>
            </w:r>
          </w:p>
        </w:tc>
      </w:tr>
      <w:tr w:rsidR="009F2F55" w:rsidRPr="00386545" w14:paraId="1F07727A" w14:textId="77777777" w:rsidTr="00DB02DA">
        <w:tc>
          <w:tcPr>
            <w:tcW w:w="2088" w:type="pct"/>
          </w:tcPr>
          <w:p w14:paraId="5CA80191" w14:textId="72EA1136" w:rsidR="009F2F55" w:rsidRPr="00386545" w:rsidRDefault="009F2F55" w:rsidP="00E44CE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รายได้ค่าสิทธิ</w:t>
            </w:r>
          </w:p>
        </w:tc>
        <w:tc>
          <w:tcPr>
            <w:tcW w:w="632" w:type="pct"/>
          </w:tcPr>
          <w:p w14:paraId="345108AB" w14:textId="4AD2F4A6" w:rsidR="009F2F55" w:rsidRPr="00386545" w:rsidRDefault="009F2F55" w:rsidP="00E44CE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3C65EAA" w14:textId="77777777" w:rsidR="009F2F55" w:rsidRPr="00386545" w:rsidRDefault="009F2F55" w:rsidP="00E44CE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0C2A71BC" w14:textId="66864252" w:rsidR="009F2F55" w:rsidRPr="00386545" w:rsidRDefault="009F2F55" w:rsidP="00E44CE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359E1D5" w14:textId="77777777" w:rsidR="009F2F55" w:rsidRPr="00386545" w:rsidRDefault="009F2F55" w:rsidP="00E44CE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A398C7C" w14:textId="6F872BAD" w:rsidR="009F2F55" w:rsidRPr="00386545" w:rsidRDefault="009F2F55" w:rsidP="00E44CE0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14,615 </w:t>
            </w:r>
          </w:p>
        </w:tc>
        <w:tc>
          <w:tcPr>
            <w:tcW w:w="147" w:type="pct"/>
          </w:tcPr>
          <w:p w14:paraId="4CCF3E4C" w14:textId="77777777" w:rsidR="009F2F55" w:rsidRPr="00386545" w:rsidRDefault="009F2F55" w:rsidP="00E44CE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95CDDD" w14:textId="30AC2FF8" w:rsidR="009F2F55" w:rsidRPr="00386545" w:rsidRDefault="009F2F55" w:rsidP="00E44CE0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15</w:t>
            </w: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519</w:t>
            </w:r>
          </w:p>
        </w:tc>
      </w:tr>
      <w:tr w:rsidR="009F2F55" w:rsidRPr="00386545" w14:paraId="37356335" w14:textId="77777777" w:rsidTr="00DB02DA">
        <w:tc>
          <w:tcPr>
            <w:tcW w:w="2088" w:type="pct"/>
          </w:tcPr>
          <w:p w14:paraId="0D3DCBEB" w14:textId="77777777" w:rsidR="009F2F55" w:rsidRPr="00386545" w:rsidRDefault="009F2F55" w:rsidP="000E6C2B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2" w:type="pct"/>
          </w:tcPr>
          <w:p w14:paraId="16C4A401" w14:textId="1A005501" w:rsidR="009F2F55" w:rsidRPr="00386545" w:rsidRDefault="009F2F55" w:rsidP="000E6C2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0D48598" w14:textId="77777777" w:rsidR="009F2F55" w:rsidRPr="00386545" w:rsidRDefault="009F2F55" w:rsidP="000E6C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4415D9C8" w14:textId="77777777" w:rsidR="009F2F55" w:rsidRPr="00386545" w:rsidRDefault="009F2F55" w:rsidP="000E6C2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550A507" w14:textId="77777777" w:rsidR="009F2F55" w:rsidRPr="00386545" w:rsidRDefault="009F2F55" w:rsidP="000E6C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1D7A913" w14:textId="7643F278" w:rsidR="009F2F55" w:rsidRPr="00386545" w:rsidRDefault="009F2F55" w:rsidP="000E6C2B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12,231 </w:t>
            </w:r>
          </w:p>
        </w:tc>
        <w:tc>
          <w:tcPr>
            <w:tcW w:w="147" w:type="pct"/>
          </w:tcPr>
          <w:p w14:paraId="597E2C32" w14:textId="77777777" w:rsidR="009F2F55" w:rsidRPr="00386545" w:rsidRDefault="009F2F55" w:rsidP="000E6C2B">
            <w:pPr>
              <w:pStyle w:val="BodyText"/>
              <w:tabs>
                <w:tab w:val="decimal" w:pos="892"/>
              </w:tabs>
              <w:spacing w:after="0"/>
              <w:ind w:left="-108" w:right="-2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</w:tcPr>
          <w:p w14:paraId="58726263" w14:textId="003DE750" w:rsidR="009F2F55" w:rsidRPr="00386545" w:rsidRDefault="009F2F55" w:rsidP="000E6C2B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>11,562</w:t>
            </w:r>
          </w:p>
        </w:tc>
      </w:tr>
      <w:tr w:rsidR="009F2F55" w:rsidRPr="00386545" w14:paraId="275F736D" w14:textId="77777777" w:rsidTr="00DB02DA">
        <w:tc>
          <w:tcPr>
            <w:tcW w:w="2088" w:type="pct"/>
          </w:tcPr>
          <w:p w14:paraId="162BA9AB" w14:textId="77777777" w:rsidR="009F2F55" w:rsidRPr="00386545" w:rsidRDefault="009F2F55" w:rsidP="000E6C2B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2418CE8E" w14:textId="19C9D2E5" w:rsidR="009F2F55" w:rsidRPr="00386545" w:rsidRDefault="009F2F55" w:rsidP="000E6C2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6B8D15C" w14:textId="77777777" w:rsidR="009F2F55" w:rsidRPr="00386545" w:rsidRDefault="009F2F55" w:rsidP="000E6C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5B44A3F7" w14:textId="77777777" w:rsidR="009F2F55" w:rsidRPr="00386545" w:rsidRDefault="009F2F55" w:rsidP="000E6C2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35329FF" w14:textId="77777777" w:rsidR="009F2F55" w:rsidRPr="00386545" w:rsidRDefault="009F2F55" w:rsidP="000E6C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87F11B9" w14:textId="408FE7DD" w:rsidR="009F2F55" w:rsidRPr="00386545" w:rsidRDefault="009F2F55" w:rsidP="000E6C2B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3</w:t>
            </w:r>
            <w:r w:rsidR="00766EB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66EB8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</w:p>
        </w:tc>
        <w:tc>
          <w:tcPr>
            <w:tcW w:w="147" w:type="pct"/>
          </w:tcPr>
          <w:p w14:paraId="1DD7CA3D" w14:textId="77777777" w:rsidR="009F2F55" w:rsidRPr="00386545" w:rsidRDefault="009F2F55" w:rsidP="000E6C2B">
            <w:pPr>
              <w:pStyle w:val="BodyText"/>
              <w:tabs>
                <w:tab w:val="decimal" w:pos="892"/>
              </w:tabs>
              <w:spacing w:after="0"/>
              <w:ind w:left="-108" w:right="-2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</w:tcPr>
          <w:p w14:paraId="7A764C71" w14:textId="7A7A403F" w:rsidR="009F2F55" w:rsidRPr="00386545" w:rsidRDefault="009F2F55" w:rsidP="000E6C2B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>24,236</w:t>
            </w:r>
          </w:p>
        </w:tc>
      </w:tr>
      <w:tr w:rsidR="009F2F55" w:rsidRPr="00386545" w14:paraId="5DBA14F0" w14:textId="77777777" w:rsidTr="00DB02DA">
        <w:tc>
          <w:tcPr>
            <w:tcW w:w="2088" w:type="pct"/>
          </w:tcPr>
          <w:p w14:paraId="13DBF77D" w14:textId="77777777" w:rsidR="009F2F55" w:rsidRPr="00386545" w:rsidRDefault="009F2F55" w:rsidP="000E6C2B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32" w:type="pct"/>
          </w:tcPr>
          <w:p w14:paraId="78B2368C" w14:textId="6EAC5243" w:rsidR="009F2F55" w:rsidRPr="00386545" w:rsidRDefault="009F2F55" w:rsidP="000E6C2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7E38547" w14:textId="77777777" w:rsidR="009F2F55" w:rsidRPr="00386545" w:rsidRDefault="009F2F55" w:rsidP="000E6C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1E7CEEB4" w14:textId="77777777" w:rsidR="009F2F55" w:rsidRPr="00386545" w:rsidRDefault="009F2F55" w:rsidP="000E6C2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9DE372C" w14:textId="77777777" w:rsidR="009F2F55" w:rsidRPr="00386545" w:rsidRDefault="009F2F55" w:rsidP="000E6C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CF76D47" w14:textId="20E29E2B" w:rsidR="009F2F55" w:rsidRPr="00386545" w:rsidRDefault="009F2F55" w:rsidP="000E6C2B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215,291 </w:t>
            </w:r>
          </w:p>
        </w:tc>
        <w:tc>
          <w:tcPr>
            <w:tcW w:w="147" w:type="pct"/>
          </w:tcPr>
          <w:p w14:paraId="5B27EB8C" w14:textId="77777777" w:rsidR="009F2F55" w:rsidRPr="00386545" w:rsidRDefault="009F2F55" w:rsidP="000E6C2B">
            <w:pPr>
              <w:pStyle w:val="BodyText"/>
              <w:tabs>
                <w:tab w:val="decimal" w:pos="892"/>
              </w:tabs>
              <w:spacing w:after="0"/>
              <w:ind w:left="-108" w:right="-2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</w:tcPr>
          <w:p w14:paraId="258440E3" w14:textId="70DAE0E1" w:rsidR="009F2F55" w:rsidRPr="00386545" w:rsidRDefault="009F2F55" w:rsidP="000E6C2B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>187,420</w:t>
            </w:r>
          </w:p>
        </w:tc>
      </w:tr>
      <w:tr w:rsidR="009F2F55" w:rsidRPr="00386545" w14:paraId="5784997C" w14:textId="77777777" w:rsidTr="00DB02DA">
        <w:tc>
          <w:tcPr>
            <w:tcW w:w="2088" w:type="pct"/>
          </w:tcPr>
          <w:p w14:paraId="46C2182C" w14:textId="77777777" w:rsidR="009F2F55" w:rsidRPr="00386545" w:rsidRDefault="009F2F55" w:rsidP="000E6C2B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32" w:type="pct"/>
          </w:tcPr>
          <w:p w14:paraId="1F2639C9" w14:textId="63DCC195" w:rsidR="009F2F55" w:rsidRPr="00386545" w:rsidRDefault="009F2F55" w:rsidP="000E6C2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88399C8" w14:textId="77777777" w:rsidR="009F2F55" w:rsidRPr="00386545" w:rsidRDefault="009F2F55" w:rsidP="000E6C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0BAF4542" w14:textId="77777777" w:rsidR="009F2F55" w:rsidRPr="00386545" w:rsidRDefault="009F2F55" w:rsidP="000E6C2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E009FE9" w14:textId="77777777" w:rsidR="009F2F55" w:rsidRPr="00386545" w:rsidRDefault="009F2F55" w:rsidP="000E6C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9038A8E" w14:textId="30DAADCA" w:rsidR="009F2F55" w:rsidRPr="00386545" w:rsidRDefault="009F2F55" w:rsidP="000E6C2B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91,296 </w:t>
            </w:r>
          </w:p>
        </w:tc>
        <w:tc>
          <w:tcPr>
            <w:tcW w:w="147" w:type="pct"/>
          </w:tcPr>
          <w:p w14:paraId="77E74C6A" w14:textId="77777777" w:rsidR="009F2F55" w:rsidRPr="00386545" w:rsidRDefault="009F2F55" w:rsidP="000E6C2B">
            <w:pPr>
              <w:pStyle w:val="BodyText"/>
              <w:tabs>
                <w:tab w:val="decimal" w:pos="892"/>
              </w:tabs>
              <w:spacing w:after="0"/>
              <w:ind w:left="-108" w:right="-2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</w:tcPr>
          <w:p w14:paraId="7F6B6EBF" w14:textId="3962DA34" w:rsidR="009F2F55" w:rsidRPr="00386545" w:rsidRDefault="009F2F55" w:rsidP="000E6C2B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>81,773</w:t>
            </w:r>
          </w:p>
        </w:tc>
      </w:tr>
      <w:tr w:rsidR="009F2F55" w:rsidRPr="00386545" w14:paraId="32FF3005" w14:textId="77777777" w:rsidTr="00DB02DA">
        <w:tc>
          <w:tcPr>
            <w:tcW w:w="2088" w:type="pct"/>
          </w:tcPr>
          <w:p w14:paraId="15010CE1" w14:textId="77777777" w:rsidR="009F2F55" w:rsidRPr="00386545" w:rsidRDefault="009F2F55" w:rsidP="000E6C2B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</w:rPr>
              <w:t>ค่าสิทธิจ่าย</w:t>
            </w:r>
          </w:p>
        </w:tc>
        <w:tc>
          <w:tcPr>
            <w:tcW w:w="632" w:type="pct"/>
          </w:tcPr>
          <w:p w14:paraId="6457DD9E" w14:textId="26FB6B0A" w:rsidR="009F2F55" w:rsidRPr="00386545" w:rsidRDefault="009F2F55" w:rsidP="000E6C2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9DDD3FD" w14:textId="77777777" w:rsidR="009F2F55" w:rsidRPr="00386545" w:rsidRDefault="009F2F55" w:rsidP="000E6C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6E1A3F5D" w14:textId="77777777" w:rsidR="009F2F55" w:rsidRPr="00386545" w:rsidRDefault="009F2F55" w:rsidP="000E6C2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FFDC44C" w14:textId="77777777" w:rsidR="009F2F55" w:rsidRPr="00386545" w:rsidRDefault="009F2F55" w:rsidP="000E6C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5609F01" w14:textId="5049F3E0" w:rsidR="009F2F55" w:rsidRPr="00386545" w:rsidRDefault="009F2F55" w:rsidP="000E6C2B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15,462 </w:t>
            </w:r>
          </w:p>
        </w:tc>
        <w:tc>
          <w:tcPr>
            <w:tcW w:w="147" w:type="pct"/>
          </w:tcPr>
          <w:p w14:paraId="26C0CBE5" w14:textId="77777777" w:rsidR="009F2F55" w:rsidRPr="00386545" w:rsidRDefault="009F2F55" w:rsidP="000E6C2B">
            <w:pPr>
              <w:pStyle w:val="BodyText"/>
              <w:tabs>
                <w:tab w:val="decimal" w:pos="892"/>
              </w:tabs>
              <w:spacing w:after="0"/>
              <w:ind w:left="-108" w:right="-2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</w:tcPr>
          <w:p w14:paraId="4D5AE48F" w14:textId="30A6C015" w:rsidR="009F2F55" w:rsidRPr="00386545" w:rsidRDefault="009F2F55" w:rsidP="000E6C2B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>14,875</w:t>
            </w:r>
          </w:p>
        </w:tc>
      </w:tr>
      <w:tr w:rsidR="009F2F55" w:rsidRPr="00386545" w14:paraId="115D8EBB" w14:textId="77777777" w:rsidTr="00DB02DA">
        <w:tc>
          <w:tcPr>
            <w:tcW w:w="2088" w:type="pct"/>
          </w:tcPr>
          <w:p w14:paraId="02E20324" w14:textId="77777777" w:rsidR="009F2F55" w:rsidRPr="00386545" w:rsidRDefault="009F2F55" w:rsidP="000E6C2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</w:tcPr>
          <w:p w14:paraId="339F2EF5" w14:textId="1646266B" w:rsidR="009F2F55" w:rsidRPr="00386545" w:rsidRDefault="009F2F55" w:rsidP="000E6C2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CD92D4B" w14:textId="77777777" w:rsidR="009F2F55" w:rsidRPr="00386545" w:rsidRDefault="009F2F55" w:rsidP="000E6C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32AB813F" w14:textId="77777777" w:rsidR="009F2F55" w:rsidRPr="00386545" w:rsidRDefault="009F2F55" w:rsidP="000E6C2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88A100C" w14:textId="77777777" w:rsidR="009F2F55" w:rsidRPr="00386545" w:rsidRDefault="009F2F55" w:rsidP="000E6C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396851B" w14:textId="401DBBE1" w:rsidR="009F2F55" w:rsidRPr="00386545" w:rsidRDefault="009F2F55" w:rsidP="000E6C2B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19,652 </w:t>
            </w:r>
          </w:p>
        </w:tc>
        <w:tc>
          <w:tcPr>
            <w:tcW w:w="147" w:type="pct"/>
          </w:tcPr>
          <w:p w14:paraId="207D5A9E" w14:textId="77777777" w:rsidR="009F2F55" w:rsidRPr="00386545" w:rsidRDefault="009F2F55" w:rsidP="000E6C2B">
            <w:pPr>
              <w:pStyle w:val="BodyText"/>
              <w:tabs>
                <w:tab w:val="decimal" w:pos="892"/>
              </w:tabs>
              <w:spacing w:after="0"/>
              <w:ind w:left="-108" w:right="-2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</w:tcPr>
          <w:p w14:paraId="040A11E7" w14:textId="5CAC24D4" w:rsidR="009F2F55" w:rsidRPr="00386545" w:rsidRDefault="009F2F55" w:rsidP="000E6C2B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>6,886</w:t>
            </w:r>
          </w:p>
        </w:tc>
      </w:tr>
      <w:tr w:rsidR="009F2F55" w:rsidRPr="00386545" w14:paraId="72B4FAFF" w14:textId="77777777" w:rsidTr="00DB02DA">
        <w:tc>
          <w:tcPr>
            <w:tcW w:w="2088" w:type="pct"/>
          </w:tcPr>
          <w:p w14:paraId="4D395E2B" w14:textId="77777777" w:rsidR="009F2F55" w:rsidRPr="00386545" w:rsidRDefault="009F2F55" w:rsidP="000E6C2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6545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2" w:type="pct"/>
          </w:tcPr>
          <w:p w14:paraId="2CDE8757" w14:textId="1C3C8ACD" w:rsidR="009F2F55" w:rsidRPr="00386545" w:rsidRDefault="009F2F55" w:rsidP="000E6C2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FFAE7C6" w14:textId="77777777" w:rsidR="009F2F55" w:rsidRPr="00386545" w:rsidRDefault="009F2F55" w:rsidP="000E6C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079A889A" w14:textId="77777777" w:rsidR="009F2F55" w:rsidRPr="00386545" w:rsidRDefault="009F2F55" w:rsidP="000E6C2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E771E30" w14:textId="77777777" w:rsidR="009F2F55" w:rsidRPr="00386545" w:rsidRDefault="009F2F55" w:rsidP="000E6C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ACDF1A7" w14:textId="4FBD88F8" w:rsidR="009F2F55" w:rsidRPr="00386545" w:rsidRDefault="009F2F55" w:rsidP="000E6C2B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8,681 </w:t>
            </w:r>
          </w:p>
        </w:tc>
        <w:tc>
          <w:tcPr>
            <w:tcW w:w="147" w:type="pct"/>
          </w:tcPr>
          <w:p w14:paraId="59BC61D1" w14:textId="77777777" w:rsidR="009F2F55" w:rsidRPr="00386545" w:rsidRDefault="009F2F55" w:rsidP="000E6C2B">
            <w:pPr>
              <w:pStyle w:val="BodyText"/>
              <w:tabs>
                <w:tab w:val="decimal" w:pos="892"/>
              </w:tabs>
              <w:spacing w:after="0"/>
              <w:ind w:left="-108" w:right="-2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</w:tcPr>
          <w:p w14:paraId="2B017A13" w14:textId="4FF7E8B4" w:rsidR="009F2F55" w:rsidRPr="00386545" w:rsidRDefault="009F2F55" w:rsidP="000E6C2B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>1,739</w:t>
            </w:r>
          </w:p>
        </w:tc>
      </w:tr>
      <w:tr w:rsidR="009F2F55" w:rsidRPr="00386545" w14:paraId="065E9FA6" w14:textId="77777777" w:rsidTr="00DB02DA">
        <w:tc>
          <w:tcPr>
            <w:tcW w:w="2088" w:type="pct"/>
          </w:tcPr>
          <w:p w14:paraId="240E0F82" w14:textId="77777777" w:rsidR="009F2F55" w:rsidRPr="00386545" w:rsidRDefault="009F2F55" w:rsidP="000E6C2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4A75C644" w14:textId="59A5893A" w:rsidR="009F2F55" w:rsidRPr="00386545" w:rsidRDefault="009F2F55" w:rsidP="000E6C2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34408F4" w14:textId="77777777" w:rsidR="009F2F55" w:rsidRPr="00386545" w:rsidRDefault="009F2F55" w:rsidP="000E6C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041841D9" w14:textId="77777777" w:rsidR="009F2F55" w:rsidRPr="00386545" w:rsidRDefault="009F2F55" w:rsidP="000E6C2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1A2E711" w14:textId="77777777" w:rsidR="009F2F55" w:rsidRPr="00386545" w:rsidRDefault="009F2F55" w:rsidP="000E6C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1874AB8" w14:textId="353C70F4" w:rsidR="009F2F55" w:rsidRPr="00386545" w:rsidRDefault="009F2F55" w:rsidP="000E6C2B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21,351 </w:t>
            </w:r>
          </w:p>
        </w:tc>
        <w:tc>
          <w:tcPr>
            <w:tcW w:w="147" w:type="pct"/>
          </w:tcPr>
          <w:p w14:paraId="4E4A62FD" w14:textId="77777777" w:rsidR="009F2F55" w:rsidRPr="00386545" w:rsidRDefault="009F2F55" w:rsidP="000E6C2B">
            <w:pPr>
              <w:pStyle w:val="BodyText"/>
              <w:tabs>
                <w:tab w:val="decimal" w:pos="892"/>
              </w:tabs>
              <w:spacing w:after="0"/>
              <w:ind w:left="-108" w:right="-2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</w:tcPr>
          <w:p w14:paraId="16C45E34" w14:textId="4B1CC8F9" w:rsidR="009F2F55" w:rsidRPr="00386545" w:rsidRDefault="009F2F55" w:rsidP="000E6C2B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>20,696</w:t>
            </w:r>
          </w:p>
        </w:tc>
      </w:tr>
      <w:tr w:rsidR="00DB02DA" w:rsidRPr="00386545" w14:paraId="48D9D72B" w14:textId="77777777" w:rsidTr="00DB02DA">
        <w:tc>
          <w:tcPr>
            <w:tcW w:w="2088" w:type="pct"/>
          </w:tcPr>
          <w:p w14:paraId="02814623" w14:textId="1BF16364" w:rsidR="00DB02DA" w:rsidRPr="00386545" w:rsidRDefault="00DB02DA" w:rsidP="00DB02D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346C668F" w14:textId="3E8E5D19" w:rsidR="00DB02DA" w:rsidRPr="00386545" w:rsidRDefault="00DB02DA" w:rsidP="00DB02DA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DA75E7C" w14:textId="77777777" w:rsidR="00DB02DA" w:rsidRPr="00386545" w:rsidRDefault="00DB02DA" w:rsidP="00DB02D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58E0800E" w14:textId="7B2D9D52" w:rsidR="00DB02DA" w:rsidRPr="00386545" w:rsidRDefault="00DB02DA" w:rsidP="00DB02DA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79D7E17" w14:textId="77777777" w:rsidR="00DB02DA" w:rsidRPr="00386545" w:rsidRDefault="00DB02DA" w:rsidP="00DB02D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FFB0C80" w14:textId="2ABBCB95" w:rsidR="00DB02DA" w:rsidRPr="00386545" w:rsidRDefault="00DB02DA" w:rsidP="00DB02D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760</w:t>
            </w: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7" w:type="pct"/>
          </w:tcPr>
          <w:p w14:paraId="4D1B63AA" w14:textId="77777777" w:rsidR="00DB02DA" w:rsidRPr="00386545" w:rsidRDefault="00DB02DA" w:rsidP="00DB02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ECB5071" w14:textId="519A37F7" w:rsidR="00DB02DA" w:rsidRPr="00386545" w:rsidRDefault="00DB02DA" w:rsidP="00DB02DA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69</w:t>
            </w: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663</w:t>
            </w:r>
          </w:p>
        </w:tc>
      </w:tr>
      <w:tr w:rsidR="009F2F55" w:rsidRPr="00386545" w14:paraId="0E864D9D" w14:textId="77777777" w:rsidTr="00DB02DA">
        <w:tc>
          <w:tcPr>
            <w:tcW w:w="2088" w:type="pct"/>
          </w:tcPr>
          <w:p w14:paraId="1F5A6AD5" w14:textId="77777777" w:rsidR="009F2F55" w:rsidRPr="00386545" w:rsidRDefault="009F2F55" w:rsidP="002A656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AC13BE7" w14:textId="77777777" w:rsidR="009F2F55" w:rsidRPr="00386545" w:rsidRDefault="009F2F55" w:rsidP="002A656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223F48C" w14:textId="77777777" w:rsidR="009F2F55" w:rsidRPr="00386545" w:rsidRDefault="009F2F55" w:rsidP="002A656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08695A5B" w14:textId="77777777" w:rsidR="009F2F55" w:rsidRPr="00386545" w:rsidRDefault="009F2F55" w:rsidP="002A656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CBC1113" w14:textId="77777777" w:rsidR="009F2F55" w:rsidRPr="00386545" w:rsidRDefault="009F2F55" w:rsidP="002A656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5E7F2B2" w14:textId="77777777" w:rsidR="009F2F55" w:rsidRPr="00386545" w:rsidRDefault="009F2F55" w:rsidP="002A656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0E568CFB" w14:textId="77777777" w:rsidR="009F2F55" w:rsidRPr="00386545" w:rsidRDefault="009F2F55" w:rsidP="002A656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96B2565" w14:textId="77777777" w:rsidR="009F2F55" w:rsidRPr="00386545" w:rsidRDefault="009F2F55" w:rsidP="002A6566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2F55" w:rsidRPr="00386545" w14:paraId="695B7DA5" w14:textId="77777777" w:rsidTr="00DB02DA">
        <w:tc>
          <w:tcPr>
            <w:tcW w:w="2088" w:type="pct"/>
          </w:tcPr>
          <w:p w14:paraId="3EF2D999" w14:textId="5070C35E" w:rsidR="009F2F55" w:rsidRPr="00386545" w:rsidRDefault="009F2F55" w:rsidP="002A656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592953B" w14:textId="77777777" w:rsidR="009F2F55" w:rsidRPr="00386545" w:rsidRDefault="009F2F55" w:rsidP="002A656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373B952" w14:textId="77777777" w:rsidR="009F2F55" w:rsidRPr="00386545" w:rsidRDefault="009F2F55" w:rsidP="002A656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6999642A" w14:textId="77777777" w:rsidR="009F2F55" w:rsidRPr="00386545" w:rsidRDefault="009F2F55" w:rsidP="002A656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CA4963F" w14:textId="77777777" w:rsidR="009F2F55" w:rsidRPr="00386545" w:rsidRDefault="009F2F55" w:rsidP="002A656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124B373" w14:textId="77777777" w:rsidR="009F2F55" w:rsidRPr="00386545" w:rsidRDefault="009F2F55" w:rsidP="002A656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804FDF8" w14:textId="77777777" w:rsidR="009F2F55" w:rsidRPr="00386545" w:rsidRDefault="009F2F55" w:rsidP="002A656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28FFFF8" w14:textId="77777777" w:rsidR="009F2F55" w:rsidRPr="00386545" w:rsidRDefault="009F2F55" w:rsidP="002A656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F2F55" w:rsidRPr="00386545" w14:paraId="724DC4F8" w14:textId="77777777" w:rsidTr="00DB02DA">
        <w:tc>
          <w:tcPr>
            <w:tcW w:w="2088" w:type="pct"/>
          </w:tcPr>
          <w:p w14:paraId="75F017C1" w14:textId="5F6B902D" w:rsidR="009F2F55" w:rsidRPr="00386545" w:rsidRDefault="009F2F55" w:rsidP="002A656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16CC3EC7" w14:textId="09932599" w:rsidR="009F2F55" w:rsidRPr="00386545" w:rsidRDefault="009F2F55" w:rsidP="002A656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4910EEB" w14:textId="77777777" w:rsidR="009F2F55" w:rsidRPr="00386545" w:rsidRDefault="009F2F55" w:rsidP="002A656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BF610CF" w14:textId="599C6214" w:rsidR="009F2F55" w:rsidRPr="00386545" w:rsidRDefault="009F2F55" w:rsidP="002A656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69EF9AF5" w14:textId="77777777" w:rsidR="009F2F55" w:rsidRPr="00386545" w:rsidRDefault="009F2F55" w:rsidP="002A656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81886F7" w14:textId="311F7A5A" w:rsidR="009F2F55" w:rsidRPr="00386545" w:rsidRDefault="009F2F55" w:rsidP="002A656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FFE8307" w14:textId="77777777" w:rsidR="009F2F55" w:rsidRPr="00386545" w:rsidRDefault="009F2F55" w:rsidP="002A6566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</w:tcPr>
          <w:p w14:paraId="71F58074" w14:textId="1103CB56" w:rsidR="009F2F55" w:rsidRPr="00386545" w:rsidRDefault="009F2F55" w:rsidP="002A656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2F55" w:rsidRPr="00386545" w14:paraId="51CE695F" w14:textId="77777777" w:rsidTr="00DB02DA">
        <w:tc>
          <w:tcPr>
            <w:tcW w:w="2088" w:type="pct"/>
          </w:tcPr>
          <w:p w14:paraId="2C8A4E6A" w14:textId="481E21CD" w:rsidR="009F2F55" w:rsidRPr="00386545" w:rsidRDefault="009F2F55" w:rsidP="002A656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0EEF6C6" w14:textId="6D1606E4" w:rsidR="009F2F55" w:rsidRPr="00386545" w:rsidRDefault="009F2F55" w:rsidP="002A656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7DE198" w14:textId="77777777" w:rsidR="009F2F55" w:rsidRPr="00386545" w:rsidRDefault="009F2F55" w:rsidP="002A65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A4471FD" w14:textId="200A59A7" w:rsidR="009F2F55" w:rsidRPr="00386545" w:rsidRDefault="009F2F55" w:rsidP="002A656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3ED5D4CC" w14:textId="77777777" w:rsidR="009F2F55" w:rsidRPr="00386545" w:rsidRDefault="009F2F55" w:rsidP="002A65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2C516071" w14:textId="1FA59594" w:rsidR="009F2F55" w:rsidRPr="00386545" w:rsidRDefault="009F2F55" w:rsidP="002A656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8ED89B8" w14:textId="77777777" w:rsidR="009F2F55" w:rsidRPr="00386545" w:rsidRDefault="009F2F55" w:rsidP="002A656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</w:tcPr>
          <w:p w14:paraId="5BC93A4C" w14:textId="3C86F24D" w:rsidR="009F2F55" w:rsidRPr="00386545" w:rsidRDefault="009F2F55" w:rsidP="002A656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2F55" w:rsidRPr="00386545" w14:paraId="1D142381" w14:textId="77777777" w:rsidTr="00DB02DA">
        <w:tc>
          <w:tcPr>
            <w:tcW w:w="2088" w:type="pct"/>
          </w:tcPr>
          <w:p w14:paraId="7B709EEE" w14:textId="275171D0" w:rsidR="009F2F55" w:rsidRPr="00386545" w:rsidRDefault="009F2F55" w:rsidP="002A656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A8E0234" w14:textId="77777777" w:rsidR="009F2F55" w:rsidRPr="00386545" w:rsidRDefault="009F2F55" w:rsidP="002A656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F7548B" w14:textId="77777777" w:rsidR="009F2F55" w:rsidRPr="00386545" w:rsidRDefault="009F2F55" w:rsidP="002A65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F730F32" w14:textId="6EB4C0B2" w:rsidR="009F2F55" w:rsidRPr="00386545" w:rsidRDefault="009F2F55" w:rsidP="002A656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C1ABB92" w14:textId="77777777" w:rsidR="009F2F55" w:rsidRPr="00386545" w:rsidRDefault="009F2F55" w:rsidP="002A65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689A91AD" w14:textId="77777777" w:rsidR="009F2F55" w:rsidRPr="00386545" w:rsidRDefault="009F2F55" w:rsidP="002A656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D37830" w14:textId="77777777" w:rsidR="009F2F55" w:rsidRPr="00386545" w:rsidRDefault="009F2F55" w:rsidP="002A656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</w:tcPr>
          <w:p w14:paraId="27B670DA" w14:textId="47038FE9" w:rsidR="009F2F55" w:rsidRPr="00386545" w:rsidRDefault="009F2F55" w:rsidP="002A656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2F55" w:rsidRPr="00386545" w14:paraId="17F38583" w14:textId="77777777" w:rsidTr="00DB02DA">
        <w:tc>
          <w:tcPr>
            <w:tcW w:w="2088" w:type="pct"/>
          </w:tcPr>
          <w:p w14:paraId="1C56607E" w14:textId="22BEE336" w:rsidR="009F2F55" w:rsidRPr="00386545" w:rsidRDefault="009F2F55" w:rsidP="002A656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8C088E2" w14:textId="01134E65" w:rsidR="009F2F55" w:rsidRPr="00386545" w:rsidRDefault="009F2F55" w:rsidP="002A656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4D50080A" w14:textId="77777777" w:rsidR="009F2F55" w:rsidRPr="00386545" w:rsidRDefault="009F2F55" w:rsidP="002A65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2513B7B" w14:textId="4FEF19D5" w:rsidR="009F2F55" w:rsidRPr="00386545" w:rsidRDefault="009F2F55" w:rsidP="002A656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1639AF9" w14:textId="77777777" w:rsidR="009F2F55" w:rsidRPr="00386545" w:rsidRDefault="009F2F55" w:rsidP="002A65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53D329F" w14:textId="2E68222A" w:rsidR="009F2F55" w:rsidRPr="00386545" w:rsidRDefault="009F2F55" w:rsidP="002A656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47CBFABE" w14:textId="77777777" w:rsidR="009F2F55" w:rsidRPr="00386545" w:rsidRDefault="009F2F55" w:rsidP="002A656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75F23F6" w14:textId="7A8809DB" w:rsidR="009F2F55" w:rsidRPr="00386545" w:rsidRDefault="009F2F55" w:rsidP="002A656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2F55" w:rsidRPr="00386545" w14:paraId="4437670D" w14:textId="77777777" w:rsidTr="00DB02DA">
        <w:tc>
          <w:tcPr>
            <w:tcW w:w="2088" w:type="pct"/>
          </w:tcPr>
          <w:p w14:paraId="4645C445" w14:textId="4690D3EE" w:rsidR="009F2F55" w:rsidRPr="00386545" w:rsidRDefault="009F2F55" w:rsidP="002A656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65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632" w:type="pct"/>
          </w:tcPr>
          <w:p w14:paraId="7D87644D" w14:textId="77777777" w:rsidR="009F2F55" w:rsidRPr="00386545" w:rsidRDefault="009F2F55" w:rsidP="002A656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4E1FEAFD" w14:textId="77777777" w:rsidR="009F2F55" w:rsidRPr="00386545" w:rsidRDefault="009F2F55" w:rsidP="002A65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986C00E" w14:textId="09526071" w:rsidR="009F2F55" w:rsidRPr="00386545" w:rsidRDefault="009F2F55" w:rsidP="002A656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182B241" w14:textId="77777777" w:rsidR="009F2F55" w:rsidRPr="00386545" w:rsidRDefault="009F2F55" w:rsidP="002A65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DFD20F0" w14:textId="77777777" w:rsidR="009F2F55" w:rsidRPr="00386545" w:rsidRDefault="009F2F55" w:rsidP="002A656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42E548F1" w14:textId="77777777" w:rsidR="009F2F55" w:rsidRPr="00386545" w:rsidRDefault="009F2F55" w:rsidP="002A656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12C1BE7" w14:textId="1266B59F" w:rsidR="009F2F55" w:rsidRPr="00386545" w:rsidRDefault="009F2F55" w:rsidP="002A656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2F55" w:rsidRPr="00386545" w14:paraId="4BDDBFD0" w14:textId="77777777" w:rsidTr="00DB02DA">
        <w:tc>
          <w:tcPr>
            <w:tcW w:w="2088" w:type="pct"/>
          </w:tcPr>
          <w:p w14:paraId="7E26B82D" w14:textId="1C946CEF" w:rsidR="009F2F55" w:rsidRPr="00386545" w:rsidRDefault="009F2F55" w:rsidP="000E6C2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2E74847E" w14:textId="7A26717E" w:rsidR="009F2F55" w:rsidRPr="00386545" w:rsidRDefault="009F2F55" w:rsidP="000E6C2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1,004,452</w:t>
            </w:r>
          </w:p>
        </w:tc>
        <w:tc>
          <w:tcPr>
            <w:tcW w:w="145" w:type="pct"/>
          </w:tcPr>
          <w:p w14:paraId="470BB036" w14:textId="77777777" w:rsidR="009F2F55" w:rsidRPr="00386545" w:rsidRDefault="009F2F55" w:rsidP="000E6C2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673EAAD" w14:textId="50EB1303" w:rsidR="009F2F55" w:rsidRPr="00386545" w:rsidRDefault="009F2F55" w:rsidP="000E6C2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 w:hint="cs"/>
                <w:sz w:val="30"/>
                <w:szCs w:val="30"/>
              </w:rPr>
              <w:t>965,053</w:t>
            </w:r>
          </w:p>
        </w:tc>
        <w:tc>
          <w:tcPr>
            <w:tcW w:w="145" w:type="pct"/>
          </w:tcPr>
          <w:p w14:paraId="47FEA745" w14:textId="77777777" w:rsidR="009F2F55" w:rsidRPr="00386545" w:rsidRDefault="009F2F55" w:rsidP="000E6C2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F63D34B" w14:textId="30AAF9FF" w:rsidR="009F2F55" w:rsidRPr="00386545" w:rsidRDefault="009F2F55" w:rsidP="000E6C2B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2,898,334 </w:t>
            </w:r>
          </w:p>
        </w:tc>
        <w:tc>
          <w:tcPr>
            <w:tcW w:w="147" w:type="pct"/>
          </w:tcPr>
          <w:p w14:paraId="03AD93D4" w14:textId="77777777" w:rsidR="009F2F55" w:rsidRPr="00386545" w:rsidRDefault="009F2F55" w:rsidP="000E6C2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50CEC9B" w14:textId="7DAA7AFD" w:rsidR="009F2F55" w:rsidRPr="00386545" w:rsidRDefault="009F2F55" w:rsidP="000E6C2B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3,149,232 </w:t>
            </w:r>
          </w:p>
        </w:tc>
      </w:tr>
      <w:tr w:rsidR="009F2F55" w:rsidRPr="00386545" w14:paraId="1C492400" w14:textId="77777777" w:rsidTr="00DB02DA">
        <w:tc>
          <w:tcPr>
            <w:tcW w:w="2088" w:type="pct"/>
          </w:tcPr>
          <w:p w14:paraId="6FAD7536" w14:textId="4D6A65BC" w:rsidR="009F2F55" w:rsidRPr="00386545" w:rsidRDefault="009F2F55" w:rsidP="000E6C2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6C7692AC" w14:textId="59404924" w:rsidR="009F2F55" w:rsidRPr="00386545" w:rsidRDefault="009F2F55" w:rsidP="000E6C2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1,077,165</w:t>
            </w:r>
          </w:p>
        </w:tc>
        <w:tc>
          <w:tcPr>
            <w:tcW w:w="145" w:type="pct"/>
          </w:tcPr>
          <w:p w14:paraId="1BE5CCA5" w14:textId="77777777" w:rsidR="009F2F55" w:rsidRPr="00386545" w:rsidRDefault="009F2F55" w:rsidP="000E6C2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9E888AB" w14:textId="65453B1F" w:rsidR="009F2F55" w:rsidRPr="00386545" w:rsidRDefault="009F2F55" w:rsidP="000E6C2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 w:hint="cs"/>
                <w:sz w:val="30"/>
                <w:szCs w:val="30"/>
              </w:rPr>
              <w:t xml:space="preserve"> 1,850,840 </w:t>
            </w:r>
          </w:p>
        </w:tc>
        <w:tc>
          <w:tcPr>
            <w:tcW w:w="145" w:type="pct"/>
          </w:tcPr>
          <w:p w14:paraId="48CFE0D6" w14:textId="77777777" w:rsidR="009F2F55" w:rsidRPr="00386545" w:rsidRDefault="009F2F55" w:rsidP="000E6C2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9F14DFA" w14:textId="2A457E0F" w:rsidR="009F2F55" w:rsidRPr="00386545" w:rsidRDefault="009F2F55" w:rsidP="000E6C2B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363,342 </w:t>
            </w:r>
          </w:p>
        </w:tc>
        <w:tc>
          <w:tcPr>
            <w:tcW w:w="147" w:type="pct"/>
          </w:tcPr>
          <w:p w14:paraId="694960A9" w14:textId="77777777" w:rsidR="009F2F55" w:rsidRPr="00386545" w:rsidRDefault="009F2F55" w:rsidP="000E6C2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F0E225D" w14:textId="103D3286" w:rsidR="009F2F55" w:rsidRPr="00386545" w:rsidRDefault="009F2F55" w:rsidP="000E6C2B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508,666 </w:t>
            </w:r>
          </w:p>
        </w:tc>
      </w:tr>
      <w:tr w:rsidR="009F2F55" w:rsidRPr="00386545" w14:paraId="0DB06070" w14:textId="77777777" w:rsidTr="00DB02DA">
        <w:tc>
          <w:tcPr>
            <w:tcW w:w="2088" w:type="pct"/>
          </w:tcPr>
          <w:p w14:paraId="4D1E26D5" w14:textId="7705CA43" w:rsidR="009F2F55" w:rsidRPr="00386545" w:rsidRDefault="009F2F55" w:rsidP="00D21A5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6545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18C49F5C" w14:textId="1242C5F1" w:rsidR="009F2F55" w:rsidRPr="00386545" w:rsidRDefault="009F2F55" w:rsidP="00D21A5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A224811" w14:textId="77777777" w:rsidR="009F2F55" w:rsidRPr="00386545" w:rsidRDefault="009F2F55" w:rsidP="00D21A5B">
            <w:pPr>
              <w:pStyle w:val="BodyText"/>
              <w:tabs>
                <w:tab w:val="decimal" w:pos="609"/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0337E22" w14:textId="2BF9F6B8" w:rsidR="009F2F55" w:rsidRPr="00386545" w:rsidRDefault="009F2F55" w:rsidP="00D21A5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27A9C8A" w14:textId="77777777" w:rsidR="009F2F55" w:rsidRPr="00386545" w:rsidRDefault="009F2F55" w:rsidP="00D21A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4D45131" w14:textId="33D0E3F0" w:rsidR="009F2F55" w:rsidRPr="00386545" w:rsidRDefault="009F2F55" w:rsidP="00D21A5B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183,049 </w:t>
            </w:r>
          </w:p>
        </w:tc>
        <w:tc>
          <w:tcPr>
            <w:tcW w:w="147" w:type="pct"/>
          </w:tcPr>
          <w:p w14:paraId="403BB6C4" w14:textId="77777777" w:rsidR="009F2F55" w:rsidRPr="00386545" w:rsidRDefault="009F2F55" w:rsidP="00D21A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DDF619B" w14:textId="16C806D7" w:rsidR="009F2F55" w:rsidRPr="00386545" w:rsidRDefault="009F2F55" w:rsidP="00D21A5B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>507,309</w:t>
            </w:r>
          </w:p>
        </w:tc>
      </w:tr>
      <w:tr w:rsidR="009F2F55" w:rsidRPr="00386545" w14:paraId="4EF5CD8A" w14:textId="77777777" w:rsidTr="00DB02DA">
        <w:tc>
          <w:tcPr>
            <w:tcW w:w="2088" w:type="pct"/>
          </w:tcPr>
          <w:p w14:paraId="2B338276" w14:textId="19AB4B3A" w:rsidR="009F2F55" w:rsidRPr="00386545" w:rsidRDefault="009F2F55" w:rsidP="00D21A5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7220B42B" w14:textId="114A353C" w:rsidR="009F2F55" w:rsidRPr="00386545" w:rsidRDefault="009F2F55" w:rsidP="00D21A5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7,</w:t>
            </w:r>
            <w:r w:rsidR="0017716E" w:rsidRPr="00386545">
              <w:rPr>
                <w:rFonts w:ascii="Angsana New" w:hAnsi="Angsana New" w:hint="cs"/>
                <w:sz w:val="30"/>
                <w:szCs w:val="30"/>
                <w:cs/>
              </w:rPr>
              <w:t>957</w:t>
            </w:r>
          </w:p>
        </w:tc>
        <w:tc>
          <w:tcPr>
            <w:tcW w:w="145" w:type="pct"/>
          </w:tcPr>
          <w:p w14:paraId="6BACC483" w14:textId="77777777" w:rsidR="009F2F55" w:rsidRPr="00386545" w:rsidRDefault="009F2F55" w:rsidP="00D21A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DFBCF32" w14:textId="2F7ABE3F" w:rsidR="009F2F55" w:rsidRPr="00386545" w:rsidRDefault="009F2F55" w:rsidP="00D21A5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 w:hint="cs"/>
                <w:sz w:val="30"/>
                <w:szCs w:val="30"/>
              </w:rPr>
              <w:t xml:space="preserve"> 6,118 </w:t>
            </w:r>
          </w:p>
        </w:tc>
        <w:tc>
          <w:tcPr>
            <w:tcW w:w="145" w:type="pct"/>
          </w:tcPr>
          <w:p w14:paraId="2048A9E0" w14:textId="77777777" w:rsidR="009F2F55" w:rsidRPr="00386545" w:rsidRDefault="009F2F55" w:rsidP="00D21A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EA9C1C1" w14:textId="6FC53930" w:rsidR="009F2F55" w:rsidRPr="00386545" w:rsidRDefault="009F2F55" w:rsidP="00D21A5B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7,586 </w:t>
            </w:r>
          </w:p>
        </w:tc>
        <w:tc>
          <w:tcPr>
            <w:tcW w:w="147" w:type="pct"/>
          </w:tcPr>
          <w:p w14:paraId="717AD89C" w14:textId="77777777" w:rsidR="009F2F55" w:rsidRPr="00386545" w:rsidRDefault="009F2F55" w:rsidP="00D21A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0D4CE2A" w14:textId="12BB1683" w:rsidR="009F2F55" w:rsidRPr="00386545" w:rsidRDefault="009F2F55" w:rsidP="00D21A5B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5,208 </w:t>
            </w:r>
          </w:p>
        </w:tc>
      </w:tr>
      <w:tr w:rsidR="009F2F55" w:rsidRPr="00386545" w14:paraId="0500A40B" w14:textId="77777777" w:rsidTr="00DB02DA">
        <w:tc>
          <w:tcPr>
            <w:tcW w:w="2088" w:type="pct"/>
            <w:shd w:val="clear" w:color="auto" w:fill="auto"/>
          </w:tcPr>
          <w:p w14:paraId="1E053B4A" w14:textId="400570C6" w:rsidR="009F2F55" w:rsidRPr="00386545" w:rsidRDefault="009F2F55" w:rsidP="00D21A5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654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49C04A38" w14:textId="2CF5DA22" w:rsidR="009F2F55" w:rsidRPr="00386545" w:rsidRDefault="009F2F55" w:rsidP="00D21A5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0EC12FE" w14:textId="77777777" w:rsidR="009F2F55" w:rsidRPr="00386545" w:rsidRDefault="009F2F55" w:rsidP="00D21A5B">
            <w:pPr>
              <w:pStyle w:val="BodyText"/>
              <w:tabs>
                <w:tab w:val="decimal" w:pos="609"/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BA19382" w14:textId="12E142B8" w:rsidR="009F2F55" w:rsidRPr="00386545" w:rsidRDefault="009F2F55" w:rsidP="00D21A5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</w:rPr>
              <w:t xml:space="preserve"> 1,040 </w:t>
            </w:r>
          </w:p>
        </w:tc>
        <w:tc>
          <w:tcPr>
            <w:tcW w:w="145" w:type="pct"/>
          </w:tcPr>
          <w:p w14:paraId="70A4B82B" w14:textId="77777777" w:rsidR="009F2F55" w:rsidRPr="00386545" w:rsidRDefault="009F2F55" w:rsidP="00D21A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A3A3092" w14:textId="54093439" w:rsidR="009F2F55" w:rsidRPr="00386545" w:rsidRDefault="009F2F55" w:rsidP="001F6FB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566410F" w14:textId="77777777" w:rsidR="009F2F55" w:rsidRPr="00386545" w:rsidRDefault="009F2F55" w:rsidP="00D21A5B">
            <w:pPr>
              <w:pStyle w:val="BodyText"/>
              <w:tabs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EDAA534" w14:textId="2E5B601B" w:rsidR="009F2F55" w:rsidRPr="00386545" w:rsidRDefault="009F2F55" w:rsidP="00D21A5B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1,040 </w:t>
            </w:r>
          </w:p>
        </w:tc>
      </w:tr>
      <w:tr w:rsidR="009F2F55" w:rsidRPr="00386545" w14:paraId="0D236CEF" w14:textId="4D14B469" w:rsidTr="00DB02DA">
        <w:tc>
          <w:tcPr>
            <w:tcW w:w="2088" w:type="pct"/>
            <w:shd w:val="clear" w:color="auto" w:fill="auto"/>
          </w:tcPr>
          <w:p w14:paraId="788B08E8" w14:textId="4532656A" w:rsidR="009F2F55" w:rsidRPr="00386545" w:rsidRDefault="009F2F55" w:rsidP="009F2F55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08E1A7B1" w14:textId="38552BF4" w:rsidR="009F2F55" w:rsidRPr="00386545" w:rsidRDefault="009F2F55" w:rsidP="009F2F5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386545">
              <w:rPr>
                <w:rFonts w:ascii="Angsana New" w:hAnsi="Angsana New"/>
                <w:sz w:val="30"/>
                <w:szCs w:val="30"/>
                <w:cs/>
              </w:rPr>
              <w:t>44</w:t>
            </w:r>
            <w:r w:rsidRPr="00386545">
              <w:rPr>
                <w:rFonts w:ascii="Angsana New" w:hAnsi="Angsana New"/>
                <w:sz w:val="30"/>
                <w:szCs w:val="30"/>
              </w:rPr>
              <w:t>,</w:t>
            </w:r>
            <w:r w:rsidRPr="00386545">
              <w:rPr>
                <w:rFonts w:ascii="Angsana New" w:hAnsi="Angsana New"/>
                <w:sz w:val="30"/>
                <w:szCs w:val="30"/>
                <w:cs/>
              </w:rPr>
              <w:t>295</w:t>
            </w:r>
          </w:p>
        </w:tc>
        <w:tc>
          <w:tcPr>
            <w:tcW w:w="145" w:type="pct"/>
          </w:tcPr>
          <w:p w14:paraId="53EAEB12" w14:textId="77777777" w:rsidR="009F2F55" w:rsidRPr="00386545" w:rsidRDefault="009F2F55" w:rsidP="009F2F55">
            <w:pPr>
              <w:pStyle w:val="BodyText"/>
              <w:tabs>
                <w:tab w:val="decimal" w:pos="609"/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648ED19" w14:textId="4463D012" w:rsidR="009F2F55" w:rsidRPr="00386545" w:rsidRDefault="009F2F55" w:rsidP="009F2F5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6BCD6EF" w14:textId="77777777" w:rsidR="009F2F55" w:rsidRPr="00386545" w:rsidRDefault="009F2F55" w:rsidP="009F2F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58E7C97" w14:textId="00255C42" w:rsidR="009F2F55" w:rsidRPr="00386545" w:rsidRDefault="009F2F55" w:rsidP="001F6FB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64EB107" w14:textId="77777777" w:rsidR="009F2F55" w:rsidRPr="00386545" w:rsidRDefault="009F2F55" w:rsidP="009F2F55">
            <w:pPr>
              <w:pStyle w:val="BodyText"/>
              <w:tabs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3EA4344" w14:textId="416E2869" w:rsidR="009F2F55" w:rsidRPr="00386545" w:rsidRDefault="009F2F55" w:rsidP="001F6FB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2F55" w:rsidRPr="00386545" w14:paraId="19A45553" w14:textId="77777777" w:rsidTr="00DB02DA">
        <w:tc>
          <w:tcPr>
            <w:tcW w:w="2088" w:type="pct"/>
          </w:tcPr>
          <w:p w14:paraId="02376D89" w14:textId="77777777" w:rsidR="009F2F55" w:rsidRPr="00386545" w:rsidRDefault="009F2F55" w:rsidP="009F2F5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371C350" w14:textId="77777777" w:rsidR="009F2F55" w:rsidRPr="00386545" w:rsidRDefault="009F2F55" w:rsidP="009F2F5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E5EA3C9" w14:textId="77777777" w:rsidR="009F2F55" w:rsidRPr="00386545" w:rsidRDefault="009F2F55" w:rsidP="009F2F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FBE510D" w14:textId="77777777" w:rsidR="009F2F55" w:rsidRPr="00386545" w:rsidRDefault="009F2F55" w:rsidP="009F2F5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7338434D" w14:textId="77777777" w:rsidR="009F2F55" w:rsidRPr="00386545" w:rsidRDefault="009F2F55" w:rsidP="009F2F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07ACA3F" w14:textId="77777777" w:rsidR="009F2F55" w:rsidRPr="00386545" w:rsidRDefault="009F2F55" w:rsidP="009F2F5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1ADB4AC" w14:textId="77777777" w:rsidR="009F2F55" w:rsidRPr="00386545" w:rsidRDefault="009F2F55" w:rsidP="009F2F5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FF8DF88" w14:textId="77777777" w:rsidR="009F2F55" w:rsidRPr="00386545" w:rsidRDefault="009F2F55" w:rsidP="009F2F55">
            <w:pPr>
              <w:pStyle w:val="BodyText"/>
              <w:tabs>
                <w:tab w:val="decimal" w:pos="517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2F55" w:rsidRPr="00386545" w14:paraId="1D47ED54" w14:textId="77777777" w:rsidTr="00DB02DA">
        <w:tc>
          <w:tcPr>
            <w:tcW w:w="2088" w:type="pct"/>
            <w:shd w:val="clear" w:color="auto" w:fill="FFFFFF"/>
          </w:tcPr>
          <w:p w14:paraId="7FC4109B" w14:textId="070D8486" w:rsidR="009F2F55" w:rsidRPr="00386545" w:rsidRDefault="009F2F55" w:rsidP="009F2F5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65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กรรมการและผู้บริหารสำคัญ</w:t>
            </w:r>
          </w:p>
        </w:tc>
        <w:tc>
          <w:tcPr>
            <w:tcW w:w="632" w:type="pct"/>
          </w:tcPr>
          <w:p w14:paraId="1FBE009F" w14:textId="77777777" w:rsidR="009F2F55" w:rsidRPr="00386545" w:rsidRDefault="009F2F55" w:rsidP="009F2F5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2AA668" w14:textId="77777777" w:rsidR="009F2F55" w:rsidRPr="00386545" w:rsidRDefault="009F2F55" w:rsidP="009F2F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A3ECB09" w14:textId="77777777" w:rsidR="009F2F55" w:rsidRPr="00386545" w:rsidRDefault="009F2F55" w:rsidP="009F2F5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75FFD748" w14:textId="77777777" w:rsidR="009F2F55" w:rsidRPr="00386545" w:rsidRDefault="009F2F55" w:rsidP="009F2F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2F2DC24" w14:textId="77777777" w:rsidR="009F2F55" w:rsidRPr="00386545" w:rsidRDefault="009F2F55" w:rsidP="009F2F5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69F43C00" w14:textId="77777777" w:rsidR="009F2F55" w:rsidRPr="00386545" w:rsidRDefault="009F2F55" w:rsidP="009F2F5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9AEADA1" w14:textId="77777777" w:rsidR="009F2F55" w:rsidRPr="00386545" w:rsidRDefault="009F2F55" w:rsidP="009F2F55">
            <w:pPr>
              <w:pStyle w:val="BodyText"/>
              <w:tabs>
                <w:tab w:val="decimal" w:pos="517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2F55" w:rsidRPr="00386545" w14:paraId="50FBDFC3" w14:textId="77777777" w:rsidTr="00DB02DA">
        <w:tc>
          <w:tcPr>
            <w:tcW w:w="2088" w:type="pct"/>
            <w:shd w:val="clear" w:color="auto" w:fill="FFFFFF"/>
          </w:tcPr>
          <w:p w14:paraId="375E5F2A" w14:textId="5479D3AB" w:rsidR="009F2F55" w:rsidRPr="00386545" w:rsidRDefault="009F2F55" w:rsidP="009F2F5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ค่าตอบแทนกรรมการและผู้บริหารสำคัญ</w:t>
            </w:r>
            <w:r w:rsidRPr="0038654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2" w:type="pct"/>
          </w:tcPr>
          <w:p w14:paraId="3A75A6E6" w14:textId="77777777" w:rsidR="009F2F55" w:rsidRPr="00386545" w:rsidRDefault="009F2F55" w:rsidP="009F2F5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E909AD3" w14:textId="77777777" w:rsidR="009F2F55" w:rsidRPr="00386545" w:rsidRDefault="009F2F55" w:rsidP="009F2F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C905F41" w14:textId="77777777" w:rsidR="009F2F55" w:rsidRPr="00386545" w:rsidRDefault="009F2F55" w:rsidP="009F2F5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69A308D8" w14:textId="77777777" w:rsidR="009F2F55" w:rsidRPr="00386545" w:rsidRDefault="009F2F55" w:rsidP="009F2F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E972435" w14:textId="77777777" w:rsidR="009F2F55" w:rsidRPr="00386545" w:rsidRDefault="009F2F55" w:rsidP="009F2F5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7754C1A5" w14:textId="77777777" w:rsidR="009F2F55" w:rsidRPr="00386545" w:rsidRDefault="009F2F55" w:rsidP="009F2F5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995C038" w14:textId="77777777" w:rsidR="009F2F55" w:rsidRPr="00386545" w:rsidRDefault="009F2F55" w:rsidP="009F2F55">
            <w:pPr>
              <w:pStyle w:val="BodyText"/>
              <w:tabs>
                <w:tab w:val="decimal" w:pos="517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2F55" w:rsidRPr="00386545" w14:paraId="11A70006" w14:textId="77777777" w:rsidTr="00DB02DA">
        <w:tc>
          <w:tcPr>
            <w:tcW w:w="2088" w:type="pct"/>
            <w:shd w:val="clear" w:color="auto" w:fill="FFFFFF"/>
          </w:tcPr>
          <w:p w14:paraId="186FBDB4" w14:textId="77777777" w:rsidR="009F2F55" w:rsidRPr="00386545" w:rsidRDefault="009F2F55" w:rsidP="009F2F55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38654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128455A" w14:textId="11CD6C20" w:rsidR="009F2F55" w:rsidRPr="00386545" w:rsidRDefault="009F2F55" w:rsidP="009F2F55">
            <w:pPr>
              <w:ind w:firstLine="43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654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865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รวมค่าตอบแทนกรรมการ)</w:t>
            </w:r>
          </w:p>
        </w:tc>
        <w:tc>
          <w:tcPr>
            <w:tcW w:w="632" w:type="pct"/>
          </w:tcPr>
          <w:p w14:paraId="292D18EA" w14:textId="77777777" w:rsidR="009F2F55" w:rsidRPr="00386545" w:rsidRDefault="009F2F55" w:rsidP="009F2F5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0F94692" w14:textId="5E8F8922" w:rsidR="009F2F55" w:rsidRPr="00386545" w:rsidRDefault="004E7564" w:rsidP="009F2F5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164</w:t>
            </w: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527</w:t>
            </w:r>
          </w:p>
        </w:tc>
        <w:tc>
          <w:tcPr>
            <w:tcW w:w="145" w:type="pct"/>
          </w:tcPr>
          <w:p w14:paraId="7614FD58" w14:textId="77777777" w:rsidR="009F2F55" w:rsidRPr="00386545" w:rsidRDefault="009F2F55" w:rsidP="009F2F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</w:tcPr>
          <w:p w14:paraId="6CCE06EC" w14:textId="77777777" w:rsidR="009F2F55" w:rsidRPr="00386545" w:rsidRDefault="009F2F55" w:rsidP="009F2F55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E48080D" w14:textId="36EC6DD1" w:rsidR="009F2F55" w:rsidRPr="00386545" w:rsidRDefault="009F2F55" w:rsidP="009F2F5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149,804 </w:t>
            </w:r>
          </w:p>
        </w:tc>
        <w:tc>
          <w:tcPr>
            <w:tcW w:w="145" w:type="pct"/>
          </w:tcPr>
          <w:p w14:paraId="4C69953E" w14:textId="77777777" w:rsidR="009F2F55" w:rsidRPr="00386545" w:rsidRDefault="009F2F55" w:rsidP="009F2F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2D571E6" w14:textId="77777777" w:rsidR="009F2F55" w:rsidRPr="00386545" w:rsidRDefault="009F2F55" w:rsidP="009F2F5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98F400C" w14:textId="3EC626E9" w:rsidR="009F2F55" w:rsidRPr="00386545" w:rsidRDefault="004E7564" w:rsidP="009F2F5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>145,37</w:t>
            </w:r>
            <w:r w:rsidR="001F6054" w:rsidRPr="0038654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7" w:type="pct"/>
          </w:tcPr>
          <w:p w14:paraId="5798BBA3" w14:textId="77777777" w:rsidR="009F2F55" w:rsidRPr="00386545" w:rsidRDefault="009F2F55" w:rsidP="009F2F5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731576E" w14:textId="516393B2" w:rsidR="009F2F55" w:rsidRPr="00386545" w:rsidRDefault="009F2F55" w:rsidP="00BA25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9634DA9" w14:textId="3B5F4840" w:rsidR="009F2F55" w:rsidRPr="00386545" w:rsidRDefault="009F2F55" w:rsidP="00D75E56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>130,762</w:t>
            </w:r>
          </w:p>
        </w:tc>
      </w:tr>
      <w:tr w:rsidR="009F2F55" w:rsidRPr="00D75E56" w14:paraId="5BBE9AF1" w14:textId="77777777" w:rsidTr="00DB02DA">
        <w:tc>
          <w:tcPr>
            <w:tcW w:w="2088" w:type="pct"/>
            <w:shd w:val="clear" w:color="auto" w:fill="FFFFFF"/>
          </w:tcPr>
          <w:p w14:paraId="20D9846D" w14:textId="0E0DB8E1" w:rsidR="009F2F55" w:rsidRPr="00386545" w:rsidRDefault="009F2F55" w:rsidP="009F2F5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2" w:type="pct"/>
          </w:tcPr>
          <w:p w14:paraId="53BA0670" w14:textId="115642FE" w:rsidR="009F2F55" w:rsidRPr="00386545" w:rsidRDefault="004E7564" w:rsidP="009F2F5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>5,622</w:t>
            </w:r>
          </w:p>
        </w:tc>
        <w:tc>
          <w:tcPr>
            <w:tcW w:w="145" w:type="pct"/>
          </w:tcPr>
          <w:p w14:paraId="2295E369" w14:textId="77777777" w:rsidR="009F2F55" w:rsidRPr="00386545" w:rsidRDefault="009F2F55" w:rsidP="009F2F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</w:tcPr>
          <w:p w14:paraId="6B41FC1F" w14:textId="273DBBED" w:rsidR="009F2F55" w:rsidRPr="00386545" w:rsidRDefault="009F2F55" w:rsidP="009F2F5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6,231 </w:t>
            </w:r>
          </w:p>
        </w:tc>
        <w:tc>
          <w:tcPr>
            <w:tcW w:w="145" w:type="pct"/>
          </w:tcPr>
          <w:p w14:paraId="5D722E51" w14:textId="77777777" w:rsidR="009F2F55" w:rsidRPr="00386545" w:rsidRDefault="009F2F55" w:rsidP="009F2F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0067B96A" w14:textId="01E29D53" w:rsidR="009F2F55" w:rsidRPr="00386545" w:rsidRDefault="004E7564" w:rsidP="009F2F5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>4,81</w:t>
            </w:r>
            <w:r w:rsidR="001F6054" w:rsidRPr="0038654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2640BEC6" w14:textId="77777777" w:rsidR="009F2F55" w:rsidRPr="00386545" w:rsidRDefault="009F2F55" w:rsidP="009F2F5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CE36C4E" w14:textId="33702B27" w:rsidR="009F2F55" w:rsidRPr="00386545" w:rsidRDefault="00D75E56" w:rsidP="00D75E56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F2F55"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>4,806</w:t>
            </w:r>
          </w:p>
        </w:tc>
      </w:tr>
      <w:tr w:rsidR="009F2F55" w:rsidRPr="00386545" w14:paraId="5DA5D8E6" w14:textId="77777777" w:rsidTr="00DB02DA">
        <w:tc>
          <w:tcPr>
            <w:tcW w:w="2088" w:type="pct"/>
            <w:shd w:val="clear" w:color="auto" w:fill="FFFFFF"/>
          </w:tcPr>
          <w:p w14:paraId="5A886895" w14:textId="5EF9D5C3" w:rsidR="009F2F55" w:rsidRPr="00386545" w:rsidRDefault="009F2F55" w:rsidP="009F2F5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3E20EFF9" w14:textId="36111D5F" w:rsidR="009F2F55" w:rsidRPr="00386545" w:rsidRDefault="004E7564" w:rsidP="009F2F5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6545">
              <w:rPr>
                <w:rFonts w:ascii="Angsana New" w:hAnsi="Angsana New"/>
                <w:b/>
                <w:bCs/>
                <w:sz w:val="30"/>
                <w:szCs w:val="30"/>
              </w:rPr>
              <w:t>170,149</w:t>
            </w:r>
          </w:p>
        </w:tc>
        <w:tc>
          <w:tcPr>
            <w:tcW w:w="145" w:type="pct"/>
          </w:tcPr>
          <w:p w14:paraId="10A3071D" w14:textId="77777777" w:rsidR="009F2F55" w:rsidRPr="00386545" w:rsidRDefault="009F2F55" w:rsidP="009F2F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5954AD57" w14:textId="065F3424" w:rsidR="009F2F55" w:rsidRPr="00386545" w:rsidRDefault="009F2F55" w:rsidP="009F2F5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156,035</w:t>
            </w:r>
          </w:p>
        </w:tc>
        <w:tc>
          <w:tcPr>
            <w:tcW w:w="145" w:type="pct"/>
          </w:tcPr>
          <w:p w14:paraId="208AB93A" w14:textId="77777777" w:rsidR="009F2F55" w:rsidRPr="00386545" w:rsidRDefault="009F2F55" w:rsidP="009F2F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098A7" w14:textId="73E60F2C" w:rsidR="009F2F55" w:rsidRPr="00386545" w:rsidRDefault="004E7564" w:rsidP="009F2F5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6545">
              <w:rPr>
                <w:rFonts w:ascii="Angsana New" w:hAnsi="Angsana New"/>
                <w:b/>
                <w:bCs/>
                <w:sz w:val="30"/>
                <w:szCs w:val="30"/>
              </w:rPr>
              <w:t>150,189</w:t>
            </w:r>
          </w:p>
        </w:tc>
        <w:tc>
          <w:tcPr>
            <w:tcW w:w="147" w:type="pct"/>
          </w:tcPr>
          <w:p w14:paraId="1D1CE316" w14:textId="77777777" w:rsidR="009F2F55" w:rsidRPr="00386545" w:rsidRDefault="009F2F55" w:rsidP="009F2F55">
            <w:pPr>
              <w:pStyle w:val="BodyText"/>
              <w:tabs>
                <w:tab w:val="decimal" w:pos="910"/>
              </w:tabs>
              <w:spacing w:after="0"/>
              <w:ind w:left="-108" w:right="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840811B" w14:textId="1A5C9264" w:rsidR="009F2F55" w:rsidRPr="00386545" w:rsidRDefault="009F2F55" w:rsidP="009F2F55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135,568</w:t>
            </w:r>
          </w:p>
        </w:tc>
      </w:tr>
      <w:tr w:rsidR="009F2F55" w:rsidRPr="00386545" w14:paraId="3D4328EE" w14:textId="77777777" w:rsidTr="00DB02DA">
        <w:tc>
          <w:tcPr>
            <w:tcW w:w="2088" w:type="pct"/>
          </w:tcPr>
          <w:p w14:paraId="3E7EE591" w14:textId="18CBDCBB" w:rsidR="009F2F55" w:rsidRPr="00386545" w:rsidRDefault="009F2F55" w:rsidP="009F2F55">
            <w:pPr>
              <w:ind w:left="252" w:firstLine="174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539C8BD" w14:textId="1A09DA4B" w:rsidR="009F2F55" w:rsidRPr="00386545" w:rsidRDefault="009F2F55" w:rsidP="009F2F5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34D6C511" w14:textId="77777777" w:rsidR="009F2F55" w:rsidRPr="00386545" w:rsidRDefault="009F2F55" w:rsidP="009F2F5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2E52DED0" w14:textId="5FDFBBF6" w:rsidR="009F2F55" w:rsidRPr="00386545" w:rsidRDefault="009F2F55" w:rsidP="009F2F5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3C3AAFE6" w14:textId="77777777" w:rsidR="009F2F55" w:rsidRPr="00386545" w:rsidRDefault="009F2F55" w:rsidP="009F2F5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27AD855" w14:textId="146381EC" w:rsidR="009F2F55" w:rsidRPr="00386545" w:rsidRDefault="009F2F55" w:rsidP="009F2F5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7" w:type="pct"/>
          </w:tcPr>
          <w:p w14:paraId="2DC9FD30" w14:textId="77777777" w:rsidR="009F2F55" w:rsidRPr="00386545" w:rsidRDefault="009F2F55" w:rsidP="009F2F5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902D8C7" w14:textId="253AB7E4" w:rsidR="009F2F55" w:rsidRPr="00386545" w:rsidRDefault="009F2F55" w:rsidP="009F2F5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2F55" w:rsidRPr="00386545" w14:paraId="254447B5" w14:textId="77777777" w:rsidTr="00DB02DA">
        <w:tc>
          <w:tcPr>
            <w:tcW w:w="2088" w:type="pct"/>
          </w:tcPr>
          <w:p w14:paraId="5485F5BF" w14:textId="110ACBB0" w:rsidR="009F2F55" w:rsidRPr="00386545" w:rsidRDefault="009F2F55" w:rsidP="009F2F5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65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32317E93" w14:textId="07083C77" w:rsidR="009F2F55" w:rsidRPr="00386545" w:rsidRDefault="009F2F55" w:rsidP="009F2F5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2FD18D3E" w14:textId="77777777" w:rsidR="009F2F55" w:rsidRPr="00386545" w:rsidRDefault="009F2F55" w:rsidP="009F2F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</w:tcPr>
          <w:p w14:paraId="15245413" w14:textId="6634D27C" w:rsidR="009F2F55" w:rsidRPr="00386545" w:rsidRDefault="009F2F55" w:rsidP="009F2F5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2DBA1A7F" w14:textId="77777777" w:rsidR="009F2F55" w:rsidRPr="00386545" w:rsidRDefault="009F2F55" w:rsidP="009F2F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57973973" w14:textId="487BF195" w:rsidR="009F2F55" w:rsidRPr="00386545" w:rsidRDefault="009F2F55" w:rsidP="009F2F5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5F83DD46" w14:textId="77777777" w:rsidR="009F2F55" w:rsidRPr="00386545" w:rsidRDefault="009F2F55" w:rsidP="009F2F5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0CCA0DE" w14:textId="137BDE0E" w:rsidR="009F2F55" w:rsidRPr="00386545" w:rsidRDefault="009F2F55" w:rsidP="009F2F5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2F55" w:rsidRPr="00386545" w14:paraId="1CD22BE7" w14:textId="77777777" w:rsidTr="00DB02DA">
        <w:tc>
          <w:tcPr>
            <w:tcW w:w="2088" w:type="pct"/>
          </w:tcPr>
          <w:p w14:paraId="0BF0BA7F" w14:textId="135D3244" w:rsidR="009F2F55" w:rsidRPr="00386545" w:rsidRDefault="009F2F55" w:rsidP="009F2F5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2D2F51F6" w14:textId="2695D843" w:rsidR="009F2F55" w:rsidRPr="00386545" w:rsidRDefault="009F2F55" w:rsidP="009F2F5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4,038 </w:t>
            </w:r>
          </w:p>
        </w:tc>
        <w:tc>
          <w:tcPr>
            <w:tcW w:w="145" w:type="pct"/>
          </w:tcPr>
          <w:p w14:paraId="0B680A36" w14:textId="77777777" w:rsidR="009F2F55" w:rsidRPr="00386545" w:rsidRDefault="009F2F55" w:rsidP="009F2F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</w:tcPr>
          <w:p w14:paraId="315C63CE" w14:textId="42453A48" w:rsidR="009F2F55" w:rsidRPr="00386545" w:rsidRDefault="009F2F55" w:rsidP="009F2F5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4,320 </w:t>
            </w:r>
          </w:p>
        </w:tc>
        <w:tc>
          <w:tcPr>
            <w:tcW w:w="145" w:type="pct"/>
          </w:tcPr>
          <w:p w14:paraId="406D936D" w14:textId="77777777" w:rsidR="009F2F55" w:rsidRPr="00386545" w:rsidRDefault="009F2F55" w:rsidP="009F2F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46BDA246" w14:textId="0AF6A45A" w:rsidR="009F2F55" w:rsidRPr="00386545" w:rsidRDefault="009F2F55" w:rsidP="009F2F55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4,038 </w:t>
            </w:r>
          </w:p>
        </w:tc>
        <w:tc>
          <w:tcPr>
            <w:tcW w:w="147" w:type="pct"/>
          </w:tcPr>
          <w:p w14:paraId="740743EC" w14:textId="77777777" w:rsidR="009F2F55" w:rsidRPr="00386545" w:rsidRDefault="009F2F55" w:rsidP="009F2F5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5C5B589" w14:textId="1BBE4236" w:rsidR="009F2F55" w:rsidRPr="00386545" w:rsidRDefault="009F2F55" w:rsidP="009F2F55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4,320 </w:t>
            </w:r>
          </w:p>
        </w:tc>
      </w:tr>
      <w:tr w:rsidR="009F2F55" w:rsidRPr="00386545" w14:paraId="7DD02931" w14:textId="77777777" w:rsidTr="00DB02DA">
        <w:tc>
          <w:tcPr>
            <w:tcW w:w="2088" w:type="pct"/>
          </w:tcPr>
          <w:p w14:paraId="78DCD710" w14:textId="2B244BEC" w:rsidR="009F2F55" w:rsidRPr="00386545" w:rsidRDefault="009F2F55" w:rsidP="009F2F5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4B337F97" w14:textId="5D963A9C" w:rsidR="009F2F55" w:rsidRPr="00386545" w:rsidRDefault="009F2F55" w:rsidP="009F2F5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59 </w:t>
            </w:r>
          </w:p>
        </w:tc>
        <w:tc>
          <w:tcPr>
            <w:tcW w:w="145" w:type="pct"/>
          </w:tcPr>
          <w:p w14:paraId="11B2AA96" w14:textId="77777777" w:rsidR="009F2F55" w:rsidRPr="00386545" w:rsidRDefault="009F2F55" w:rsidP="009F2F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</w:tcPr>
          <w:p w14:paraId="0E46F118" w14:textId="74D9C581" w:rsidR="009F2F55" w:rsidRPr="00386545" w:rsidRDefault="009F2F55" w:rsidP="009F2F5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>2,738</w:t>
            </w:r>
          </w:p>
        </w:tc>
        <w:tc>
          <w:tcPr>
            <w:tcW w:w="145" w:type="pct"/>
          </w:tcPr>
          <w:p w14:paraId="529BECD3" w14:textId="77777777" w:rsidR="009F2F55" w:rsidRPr="00386545" w:rsidRDefault="009F2F55" w:rsidP="009F2F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42D942F4" w14:textId="330BD302" w:rsidR="009F2F55" w:rsidRPr="00386545" w:rsidRDefault="009F2F55" w:rsidP="009F2F55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59 </w:t>
            </w:r>
          </w:p>
        </w:tc>
        <w:tc>
          <w:tcPr>
            <w:tcW w:w="147" w:type="pct"/>
          </w:tcPr>
          <w:p w14:paraId="23EA5E7D" w14:textId="77777777" w:rsidR="009F2F55" w:rsidRPr="00386545" w:rsidRDefault="009F2F55" w:rsidP="009F2F5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1379EB3" w14:textId="6CFEC876" w:rsidR="009F2F55" w:rsidRPr="00386545" w:rsidRDefault="009F2F55" w:rsidP="009F2F55">
            <w:pPr>
              <w:pStyle w:val="BodyText"/>
              <w:tabs>
                <w:tab w:val="decimal" w:pos="910"/>
              </w:tabs>
              <w:spacing w:after="0"/>
              <w:ind w:left="-108" w:righ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>2,738</w:t>
            </w:r>
          </w:p>
        </w:tc>
      </w:tr>
    </w:tbl>
    <w:p w14:paraId="79CA788D" w14:textId="77777777" w:rsidR="002512E4" w:rsidRPr="00386545" w:rsidRDefault="008A2355" w:rsidP="00F8469A">
      <w:pPr>
        <w:pStyle w:val="BodyText2"/>
        <w:tabs>
          <w:tab w:val="left" w:pos="540"/>
        </w:tabs>
        <w:ind w:right="18"/>
      </w:pPr>
      <w:r w:rsidRPr="00386545">
        <w:tab/>
      </w:r>
    </w:p>
    <w:p w14:paraId="2B244EE5" w14:textId="77777777" w:rsidR="002512E4" w:rsidRPr="00386545" w:rsidRDefault="002512E4">
      <w:pPr>
        <w:spacing w:line="240" w:lineRule="auto"/>
        <w:rPr>
          <w:rFonts w:ascii="Angsana New" w:hAnsi="Angsana New"/>
          <w:sz w:val="30"/>
          <w:szCs w:val="30"/>
        </w:rPr>
      </w:pPr>
      <w:r w:rsidRPr="00386545">
        <w:br w:type="page"/>
      </w:r>
    </w:p>
    <w:p w14:paraId="243C014A" w14:textId="1C062B4C" w:rsidR="00B67D8D" w:rsidRPr="00386545" w:rsidRDefault="00B67D8D" w:rsidP="00292167">
      <w:pPr>
        <w:pStyle w:val="BodyText2"/>
        <w:ind w:left="540" w:right="18"/>
        <w:rPr>
          <w:lang w:val="en-US"/>
        </w:rPr>
      </w:pPr>
      <w:r w:rsidRPr="00386545">
        <w:rPr>
          <w:cs/>
        </w:rPr>
        <w:lastRenderedPageBreak/>
        <w:t xml:space="preserve">ยอดคงเหลือกับบุคคลหรือกิจการที่เกี่ยวข้องกัน </w:t>
      </w:r>
      <w:r w:rsidR="00C04C54" w:rsidRPr="00386545">
        <w:rPr>
          <w:cs/>
        </w:rPr>
        <w:t>ณ วันที่</w:t>
      </w:r>
      <w:r w:rsidR="00C04C54" w:rsidRPr="00386545">
        <w:t xml:space="preserve"> </w:t>
      </w:r>
      <w:r w:rsidR="00FD21D8" w:rsidRPr="00386545">
        <w:rPr>
          <w:lang w:val="en-US"/>
        </w:rPr>
        <w:t>3</w:t>
      </w:r>
      <w:r w:rsidR="00FD21D8" w:rsidRPr="00386545">
        <w:t xml:space="preserve">0 </w:t>
      </w:r>
      <w:r w:rsidR="008C536A" w:rsidRPr="00386545">
        <w:rPr>
          <w:rFonts w:hint="cs"/>
          <w:cs/>
        </w:rPr>
        <w:t>กันยายน</w:t>
      </w:r>
      <w:r w:rsidR="00FD21D8" w:rsidRPr="00386545">
        <w:rPr>
          <w:rFonts w:hint="cs"/>
          <w:cs/>
        </w:rPr>
        <w:t xml:space="preserve"> </w:t>
      </w:r>
      <w:r w:rsidR="00C04C54" w:rsidRPr="00386545">
        <w:rPr>
          <w:lang w:val="en-US"/>
        </w:rPr>
        <w:t>2566</w:t>
      </w:r>
      <w:r w:rsidR="00C04C54" w:rsidRPr="00386545">
        <w:t xml:space="preserve"> </w:t>
      </w:r>
      <w:r w:rsidR="00C04C54" w:rsidRPr="00386545">
        <w:rPr>
          <w:cs/>
        </w:rPr>
        <w:t>และ</w:t>
      </w:r>
      <w:r w:rsidR="00C04C54" w:rsidRPr="00386545">
        <w:t xml:space="preserve"> </w:t>
      </w:r>
      <w:r w:rsidR="00C04C54" w:rsidRPr="00386545">
        <w:rPr>
          <w:lang w:val="en-US"/>
        </w:rPr>
        <w:t>31</w:t>
      </w:r>
      <w:r w:rsidR="00C04C54" w:rsidRPr="00386545">
        <w:t xml:space="preserve"> </w:t>
      </w:r>
      <w:r w:rsidR="00C04C54" w:rsidRPr="00386545">
        <w:rPr>
          <w:cs/>
        </w:rPr>
        <w:t xml:space="preserve">ธันวาคม </w:t>
      </w:r>
      <w:r w:rsidR="00D149E7" w:rsidRPr="00386545">
        <w:rPr>
          <w:lang w:val="en-US"/>
        </w:rPr>
        <w:t>256</w:t>
      </w:r>
      <w:r w:rsidR="00C04C54" w:rsidRPr="00386545">
        <w:rPr>
          <w:lang w:val="en-US"/>
        </w:rPr>
        <w:t>5</w:t>
      </w:r>
      <w:r w:rsidR="00CF709A" w:rsidRPr="00386545">
        <w:t xml:space="preserve"> </w:t>
      </w:r>
      <w:r w:rsidRPr="00386545">
        <w:rPr>
          <w:cs/>
        </w:rPr>
        <w:t>มีดังนี้</w:t>
      </w:r>
    </w:p>
    <w:p w14:paraId="2D0A2EC7" w14:textId="697A1020" w:rsidR="00A56FEF" w:rsidRPr="00386545" w:rsidRDefault="00A56FEF" w:rsidP="00F8469A">
      <w:pPr>
        <w:pStyle w:val="BodyText2"/>
        <w:tabs>
          <w:tab w:val="left" w:pos="540"/>
        </w:tabs>
        <w:ind w:right="18"/>
        <w:rPr>
          <w:sz w:val="28"/>
          <w:szCs w:val="28"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7"/>
        <w:gridCol w:w="1162"/>
        <w:gridCol w:w="265"/>
        <w:gridCol w:w="1189"/>
        <w:gridCol w:w="259"/>
        <w:gridCol w:w="1077"/>
        <w:gridCol w:w="268"/>
        <w:gridCol w:w="1075"/>
      </w:tblGrid>
      <w:tr w:rsidR="00951309" w:rsidRPr="00386545" w14:paraId="284DBE56" w14:textId="77777777" w:rsidTr="00511FDB">
        <w:tc>
          <w:tcPr>
            <w:tcW w:w="2198" w:type="pct"/>
            <w:gridSpan w:val="2"/>
          </w:tcPr>
          <w:p w14:paraId="44A6017F" w14:textId="6C40CA8C" w:rsidR="00951309" w:rsidRPr="00386545" w:rsidRDefault="00951309" w:rsidP="00614B9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2F943024" w14:textId="77777777" w:rsidR="00951309" w:rsidRPr="00386545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7" w:type="pct"/>
          </w:tcPr>
          <w:p w14:paraId="6307A819" w14:textId="77777777" w:rsidR="00951309" w:rsidRPr="00386545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0" w:type="pct"/>
            <w:gridSpan w:val="3"/>
          </w:tcPr>
          <w:p w14:paraId="37C8AAD0" w14:textId="77777777" w:rsidR="00951309" w:rsidRPr="00386545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5AB5" w:rsidRPr="00386545" w14:paraId="19CB62B2" w14:textId="77777777" w:rsidTr="00511FDB">
        <w:tc>
          <w:tcPr>
            <w:tcW w:w="2198" w:type="pct"/>
            <w:gridSpan w:val="2"/>
          </w:tcPr>
          <w:p w14:paraId="498BBBBD" w14:textId="77777777" w:rsidR="00EF185A" w:rsidRPr="00386545" w:rsidRDefault="00EF185A" w:rsidP="00EF185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10AE1AFA" w14:textId="62EDBCD6" w:rsidR="00EF185A" w:rsidRPr="00386545" w:rsidRDefault="00D167EF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8654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</w:rPr>
              <w:t xml:space="preserve">0 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0" w:type="pct"/>
          </w:tcPr>
          <w:p w14:paraId="024DB015" w14:textId="77777777" w:rsidR="00EF185A" w:rsidRPr="00386545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7968BF23" w14:textId="1192A87B" w:rsidR="00EF185A" w:rsidRPr="00386545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F185A" w:rsidRPr="003865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185A"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7" w:type="pct"/>
          </w:tcPr>
          <w:p w14:paraId="427993AF" w14:textId="77777777" w:rsidR="00EF185A" w:rsidRPr="00386545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D23759E" w14:textId="77B49CF1" w:rsidR="00EF185A" w:rsidRPr="00386545" w:rsidRDefault="00D167EF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</w:rPr>
              <w:t xml:space="preserve">0 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2" w:type="pct"/>
          </w:tcPr>
          <w:p w14:paraId="64640E74" w14:textId="77777777" w:rsidR="00EF185A" w:rsidRPr="00386545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D8B7318" w14:textId="3999CFEF" w:rsidR="00EF185A" w:rsidRPr="00386545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F185A" w:rsidRPr="003865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185A"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65AB5" w:rsidRPr="00386545" w14:paraId="5248D880" w14:textId="77777777" w:rsidTr="00511FDB">
        <w:tc>
          <w:tcPr>
            <w:tcW w:w="2198" w:type="pct"/>
            <w:gridSpan w:val="2"/>
          </w:tcPr>
          <w:p w14:paraId="2A960D9F" w14:textId="77777777" w:rsidR="00EF185A" w:rsidRPr="00386545" w:rsidRDefault="00EF185A" w:rsidP="00EF185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59956720" w14:textId="5093FD60" w:rsidR="00EF185A" w:rsidRPr="00386545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60968"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0" w:type="pct"/>
          </w:tcPr>
          <w:p w14:paraId="53A212B6" w14:textId="77777777" w:rsidR="00EF185A" w:rsidRPr="00386545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0BB4B307" w14:textId="48A4C701" w:rsidR="00EF185A" w:rsidRPr="00386545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60968"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37" w:type="pct"/>
          </w:tcPr>
          <w:p w14:paraId="2E44BE07" w14:textId="77777777" w:rsidR="00EF185A" w:rsidRPr="00386545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E3AEC02" w14:textId="0FBC9A67" w:rsidR="00EF185A" w:rsidRPr="00386545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60968"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2" w:type="pct"/>
          </w:tcPr>
          <w:p w14:paraId="557CDDEB" w14:textId="77777777" w:rsidR="00EF185A" w:rsidRPr="00386545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25A6E5E" w14:textId="211A9CC7" w:rsidR="00EF185A" w:rsidRPr="00386545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60968"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EF185A" w:rsidRPr="00386545" w14:paraId="7F25FD0A" w14:textId="77777777" w:rsidTr="00806218">
        <w:tc>
          <w:tcPr>
            <w:tcW w:w="2198" w:type="pct"/>
            <w:gridSpan w:val="2"/>
          </w:tcPr>
          <w:p w14:paraId="4FA683DC" w14:textId="77777777" w:rsidR="00EF185A" w:rsidRPr="00386545" w:rsidRDefault="00EF185A" w:rsidP="00EF185A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2" w:type="pct"/>
            <w:gridSpan w:val="7"/>
          </w:tcPr>
          <w:p w14:paraId="421D7533" w14:textId="7D408F7D" w:rsidR="00EF185A" w:rsidRPr="00386545" w:rsidRDefault="00EF185A" w:rsidP="00EF185A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5AB5" w:rsidRPr="00386545" w14:paraId="1A62BE80" w14:textId="77777777" w:rsidTr="00511FDB">
        <w:tc>
          <w:tcPr>
            <w:tcW w:w="2198" w:type="pct"/>
            <w:gridSpan w:val="2"/>
          </w:tcPr>
          <w:p w14:paraId="516F28A2" w14:textId="62FF03C7" w:rsidR="00EF185A" w:rsidRPr="00386545" w:rsidRDefault="00EF185A" w:rsidP="00EF185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5" w:type="pct"/>
          </w:tcPr>
          <w:p w14:paraId="3076C158" w14:textId="51436F25" w:rsidR="00EF185A" w:rsidRPr="00386545" w:rsidRDefault="00EF185A" w:rsidP="00EF185A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56E4156C" w14:textId="77777777" w:rsidR="00EF185A" w:rsidRPr="00386545" w:rsidRDefault="00EF185A" w:rsidP="00EF185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0716C2E1" w14:textId="7724B8D2" w:rsidR="00EF185A" w:rsidRPr="00386545" w:rsidRDefault="00EF185A" w:rsidP="00EF185A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14:paraId="0F3EE1C5" w14:textId="77777777" w:rsidR="00EF185A" w:rsidRPr="00386545" w:rsidRDefault="00EF185A" w:rsidP="00EF185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A680699" w14:textId="1258E3B8" w:rsidR="00EF185A" w:rsidRPr="00386545" w:rsidRDefault="00EF185A" w:rsidP="00EF185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3D21917" w14:textId="77777777" w:rsidR="00EF185A" w:rsidRPr="00386545" w:rsidRDefault="00EF185A" w:rsidP="00EF185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E19446C" w14:textId="5932F11E" w:rsidR="00EF185A" w:rsidRPr="00386545" w:rsidRDefault="00EF185A" w:rsidP="00EF185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F3998" w:rsidRPr="00386545" w14:paraId="3C9E2EA7" w14:textId="77777777" w:rsidTr="00511FDB">
        <w:tc>
          <w:tcPr>
            <w:tcW w:w="2198" w:type="pct"/>
            <w:gridSpan w:val="2"/>
          </w:tcPr>
          <w:p w14:paraId="6F696ED4" w14:textId="77777777" w:rsidR="006F3998" w:rsidRPr="00386545" w:rsidRDefault="006F3998" w:rsidP="006F3998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3ACDA125" w14:textId="644B0550" w:rsidR="006F3998" w:rsidRPr="00386545" w:rsidRDefault="004F2AC3" w:rsidP="006F39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7DABD218" w14:textId="77777777" w:rsidR="006F3998" w:rsidRPr="00386545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43A7D1C3" w14:textId="12C6EC68" w:rsidR="006F3998" w:rsidRPr="00386545" w:rsidRDefault="006F3998" w:rsidP="00BA3CA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1827072D" w14:textId="77777777" w:rsidR="006F3998" w:rsidRPr="00386545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C4AFAF4" w14:textId="758FBB84" w:rsidR="006F3998" w:rsidRPr="00386545" w:rsidRDefault="005B4BEE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548,854</w:t>
            </w:r>
          </w:p>
        </w:tc>
        <w:tc>
          <w:tcPr>
            <w:tcW w:w="142" w:type="pct"/>
          </w:tcPr>
          <w:p w14:paraId="538A1F8E" w14:textId="51E559D8" w:rsidR="006F3998" w:rsidRPr="00386545" w:rsidRDefault="006F3998" w:rsidP="006F39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4E97E46" w14:textId="3FDBB952" w:rsidR="006F3998" w:rsidRPr="00386545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677,851</w:t>
            </w:r>
          </w:p>
        </w:tc>
      </w:tr>
      <w:tr w:rsidR="006F3998" w:rsidRPr="00386545" w14:paraId="52F8CB76" w14:textId="77777777" w:rsidTr="00511FDB">
        <w:tc>
          <w:tcPr>
            <w:tcW w:w="2198" w:type="pct"/>
            <w:gridSpan w:val="2"/>
          </w:tcPr>
          <w:p w14:paraId="1B7093D0" w14:textId="77777777" w:rsidR="006F3998" w:rsidRPr="00386545" w:rsidRDefault="006F3998" w:rsidP="006F3998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48E34F8E" w14:textId="79597B89" w:rsidR="006F3998" w:rsidRPr="00386545" w:rsidRDefault="004F2AC3" w:rsidP="00934E66">
            <w:pPr>
              <w:pStyle w:val="BodyText"/>
              <w:tabs>
                <w:tab w:val="decimal" w:pos="94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882,211</w:t>
            </w:r>
          </w:p>
        </w:tc>
        <w:tc>
          <w:tcPr>
            <w:tcW w:w="140" w:type="pct"/>
          </w:tcPr>
          <w:p w14:paraId="536FCEE1" w14:textId="671A2C88" w:rsidR="006F3998" w:rsidRPr="00386545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036074D8" w14:textId="15A385E9" w:rsidR="006F3998" w:rsidRPr="00386545" w:rsidRDefault="006F3998" w:rsidP="006F3998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885,526</w:t>
            </w:r>
          </w:p>
        </w:tc>
        <w:tc>
          <w:tcPr>
            <w:tcW w:w="137" w:type="pct"/>
          </w:tcPr>
          <w:p w14:paraId="266F338C" w14:textId="77777777" w:rsidR="006F3998" w:rsidRPr="00386545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3195ABA" w14:textId="58605FF3" w:rsidR="006F3998" w:rsidRPr="00386545" w:rsidRDefault="005B4BEE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756,278</w:t>
            </w:r>
          </w:p>
        </w:tc>
        <w:tc>
          <w:tcPr>
            <w:tcW w:w="142" w:type="pct"/>
          </w:tcPr>
          <w:p w14:paraId="4EBA5561" w14:textId="77777777" w:rsidR="006F3998" w:rsidRPr="00386545" w:rsidRDefault="006F3998" w:rsidP="006F39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D6A52D6" w14:textId="2DF99BDF" w:rsidR="006F3998" w:rsidRPr="00386545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817,412</w:t>
            </w:r>
          </w:p>
        </w:tc>
      </w:tr>
      <w:tr w:rsidR="006F3998" w:rsidRPr="00386545" w14:paraId="74D451A7" w14:textId="77777777" w:rsidTr="00511FDB">
        <w:tc>
          <w:tcPr>
            <w:tcW w:w="2198" w:type="pct"/>
            <w:gridSpan w:val="2"/>
          </w:tcPr>
          <w:p w14:paraId="2DA2410A" w14:textId="77777777" w:rsidR="006F3998" w:rsidRPr="00386545" w:rsidRDefault="006F3998" w:rsidP="006F3998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44A5E7F0" w14:textId="520560BE" w:rsidR="006F3998" w:rsidRPr="00386545" w:rsidRDefault="00845FC2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882,211</w:t>
            </w:r>
          </w:p>
        </w:tc>
        <w:tc>
          <w:tcPr>
            <w:tcW w:w="140" w:type="pct"/>
          </w:tcPr>
          <w:p w14:paraId="2BBFAAB8" w14:textId="77777777" w:rsidR="006F3998" w:rsidRPr="00386545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73052816" w14:textId="2EA5FACC" w:rsidR="006F3998" w:rsidRPr="00386545" w:rsidRDefault="006F3998" w:rsidP="006F39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885,526</w:t>
            </w:r>
          </w:p>
        </w:tc>
        <w:tc>
          <w:tcPr>
            <w:tcW w:w="137" w:type="pct"/>
          </w:tcPr>
          <w:p w14:paraId="27DFCCA1" w14:textId="77777777" w:rsidR="006F3998" w:rsidRPr="00386545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FBA010C" w14:textId="10FEF49E" w:rsidR="006F3998" w:rsidRPr="00386545" w:rsidRDefault="005B4BEE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1,305,132</w:t>
            </w:r>
          </w:p>
        </w:tc>
        <w:tc>
          <w:tcPr>
            <w:tcW w:w="142" w:type="pct"/>
          </w:tcPr>
          <w:p w14:paraId="2DC70AEB" w14:textId="77777777" w:rsidR="006F3998" w:rsidRPr="00386545" w:rsidRDefault="006F3998" w:rsidP="006F3998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7FA9FE1" w14:textId="53B960F7" w:rsidR="006F3998" w:rsidRPr="00386545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1,495,263</w:t>
            </w:r>
          </w:p>
        </w:tc>
      </w:tr>
      <w:tr w:rsidR="006F3998" w:rsidRPr="00386545" w14:paraId="543C3054" w14:textId="77777777" w:rsidTr="00511FDB">
        <w:tc>
          <w:tcPr>
            <w:tcW w:w="2198" w:type="pct"/>
            <w:gridSpan w:val="2"/>
          </w:tcPr>
          <w:p w14:paraId="60C269D6" w14:textId="1A3E8AD7" w:rsidR="006F3998" w:rsidRPr="00386545" w:rsidRDefault="006F3998" w:rsidP="006F3998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OLE_LINK7"/>
          </w:p>
        </w:tc>
        <w:tc>
          <w:tcPr>
            <w:tcW w:w="615" w:type="pct"/>
          </w:tcPr>
          <w:p w14:paraId="1D632749" w14:textId="77F55804" w:rsidR="006F3998" w:rsidRPr="00386545" w:rsidRDefault="006F3998" w:rsidP="006F3998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FE6EE9D" w14:textId="77777777" w:rsidR="006F3998" w:rsidRPr="00386545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595CE7BB" w14:textId="68CF68D3" w:rsidR="006F3998" w:rsidRPr="00386545" w:rsidRDefault="006F3998" w:rsidP="006F3998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5C32E3F2" w14:textId="77777777" w:rsidR="006F3998" w:rsidRPr="00386545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75FB426" w14:textId="5A6B7E0C" w:rsidR="006F3998" w:rsidRPr="00386545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1D8EEB9A" w14:textId="77777777" w:rsidR="006F3998" w:rsidRPr="00386545" w:rsidRDefault="006F3998" w:rsidP="006F39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EF1259A" w14:textId="25662378" w:rsidR="006F3998" w:rsidRPr="00386545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0"/>
      <w:tr w:rsidR="006F3998" w:rsidRPr="00386545" w14:paraId="0ABDCB65" w14:textId="77777777" w:rsidTr="00511FDB">
        <w:tc>
          <w:tcPr>
            <w:tcW w:w="2198" w:type="pct"/>
            <w:gridSpan w:val="2"/>
          </w:tcPr>
          <w:p w14:paraId="0201DD2B" w14:textId="3649FC84" w:rsidR="006F3998" w:rsidRPr="00386545" w:rsidRDefault="006F3998" w:rsidP="006F3998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</w:t>
            </w:r>
            <w:r w:rsidRPr="003865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ี้อื่น</w:t>
            </w:r>
          </w:p>
        </w:tc>
        <w:tc>
          <w:tcPr>
            <w:tcW w:w="615" w:type="pct"/>
          </w:tcPr>
          <w:p w14:paraId="1C8E5A2B" w14:textId="2DBC8BB8" w:rsidR="006F3998" w:rsidRPr="00386545" w:rsidRDefault="006F3998" w:rsidP="006F3998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1C25E929" w14:textId="77777777" w:rsidR="006F3998" w:rsidRPr="00386545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756E8396" w14:textId="2394A5A1" w:rsidR="006F3998" w:rsidRPr="00386545" w:rsidRDefault="006F3998" w:rsidP="006F39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2BBB0C73" w14:textId="77777777" w:rsidR="006F3998" w:rsidRPr="00386545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1D97477" w14:textId="5F960D21" w:rsidR="006F3998" w:rsidRPr="00386545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4E55C728" w14:textId="77777777" w:rsidR="006F3998" w:rsidRPr="00386545" w:rsidRDefault="006F3998" w:rsidP="006F39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BC61FC6" w14:textId="747E1265" w:rsidR="006F3998" w:rsidRPr="00386545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86E" w:rsidRPr="00386545" w14:paraId="588C223C" w14:textId="77777777" w:rsidTr="00511FDB">
        <w:tc>
          <w:tcPr>
            <w:tcW w:w="2198" w:type="pct"/>
            <w:gridSpan w:val="2"/>
          </w:tcPr>
          <w:p w14:paraId="7F9A9B9A" w14:textId="2EBAB171" w:rsidR="00B7486E" w:rsidRPr="00386545" w:rsidRDefault="00B7486E" w:rsidP="00B7486E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69505EA6" w14:textId="4E4A2526" w:rsidR="00B7486E" w:rsidRPr="00386545" w:rsidRDefault="00845FC2" w:rsidP="00B7486E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4B4C0250" w14:textId="77777777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3E018224" w14:textId="4B3601F5" w:rsidR="00B7486E" w:rsidRPr="00386545" w:rsidRDefault="00B7486E" w:rsidP="00934E66">
            <w:pPr>
              <w:pStyle w:val="BodyText"/>
              <w:tabs>
                <w:tab w:val="decimal" w:pos="609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AEA7911" w14:textId="77777777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03360C8" w14:textId="6B52095E" w:rsidR="00B7486E" w:rsidRPr="00386545" w:rsidRDefault="005B4BE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62,615</w:t>
            </w:r>
          </w:p>
        </w:tc>
        <w:tc>
          <w:tcPr>
            <w:tcW w:w="142" w:type="pct"/>
          </w:tcPr>
          <w:p w14:paraId="7E14D02A" w14:textId="77777777" w:rsidR="00B7486E" w:rsidRPr="00386545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F82D0AB" w14:textId="71F5FFE6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127,380</w:t>
            </w:r>
          </w:p>
        </w:tc>
      </w:tr>
      <w:tr w:rsidR="00B7486E" w:rsidRPr="00386545" w14:paraId="2183F83F" w14:textId="77777777" w:rsidTr="00511FDB">
        <w:tc>
          <w:tcPr>
            <w:tcW w:w="2198" w:type="pct"/>
            <w:gridSpan w:val="2"/>
          </w:tcPr>
          <w:p w14:paraId="2E309AB7" w14:textId="77777777" w:rsidR="00B7486E" w:rsidRPr="00386545" w:rsidRDefault="00B7486E" w:rsidP="00B7486E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5" w:type="pct"/>
          </w:tcPr>
          <w:p w14:paraId="19AC1ABA" w14:textId="196B8E98" w:rsidR="00B7486E" w:rsidRPr="00386545" w:rsidRDefault="00845FC2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274,546</w:t>
            </w:r>
          </w:p>
        </w:tc>
        <w:tc>
          <w:tcPr>
            <w:tcW w:w="140" w:type="pct"/>
          </w:tcPr>
          <w:p w14:paraId="7A8A068B" w14:textId="77777777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1C29EC72" w14:textId="0802EE50" w:rsidR="00B7486E" w:rsidRPr="00386545" w:rsidRDefault="00B7486E" w:rsidP="00BA3CA6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t>,472</w:t>
            </w:r>
          </w:p>
        </w:tc>
        <w:tc>
          <w:tcPr>
            <w:tcW w:w="137" w:type="pct"/>
          </w:tcPr>
          <w:p w14:paraId="0F60A543" w14:textId="77777777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9B0B8A3" w14:textId="3613313C" w:rsidR="00B7486E" w:rsidRPr="00386545" w:rsidRDefault="005B4BE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7,532</w:t>
            </w:r>
          </w:p>
        </w:tc>
        <w:tc>
          <w:tcPr>
            <w:tcW w:w="142" w:type="pct"/>
          </w:tcPr>
          <w:p w14:paraId="5BA7E8A8" w14:textId="77777777" w:rsidR="00B7486E" w:rsidRPr="00386545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3954BA6" w14:textId="700DFEF5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7,408</w:t>
            </w:r>
          </w:p>
        </w:tc>
      </w:tr>
      <w:tr w:rsidR="00B7486E" w:rsidRPr="00386545" w14:paraId="0D1EFE72" w14:textId="77777777" w:rsidTr="00511FDB">
        <w:tc>
          <w:tcPr>
            <w:tcW w:w="2198" w:type="pct"/>
            <w:gridSpan w:val="2"/>
          </w:tcPr>
          <w:p w14:paraId="5ED753AA" w14:textId="77777777" w:rsidR="00B7486E" w:rsidRPr="00386545" w:rsidRDefault="00B7486E" w:rsidP="00B7486E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05B1853E" w14:textId="07E1E22B" w:rsidR="00B7486E" w:rsidRPr="00386545" w:rsidRDefault="00845FC2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274,546</w:t>
            </w:r>
          </w:p>
        </w:tc>
        <w:tc>
          <w:tcPr>
            <w:tcW w:w="140" w:type="pct"/>
          </w:tcPr>
          <w:p w14:paraId="06513EE5" w14:textId="77777777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75E68079" w14:textId="737D1633" w:rsidR="00B7486E" w:rsidRPr="00386545" w:rsidRDefault="00B7486E" w:rsidP="00BA3CA6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196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,472</w:t>
            </w:r>
          </w:p>
        </w:tc>
        <w:tc>
          <w:tcPr>
            <w:tcW w:w="137" w:type="pct"/>
          </w:tcPr>
          <w:p w14:paraId="26DBA562" w14:textId="77777777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53646B28" w14:textId="57F6ABC7" w:rsidR="00B7486E" w:rsidRPr="00386545" w:rsidRDefault="005B4BE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70,147</w:t>
            </w:r>
          </w:p>
        </w:tc>
        <w:tc>
          <w:tcPr>
            <w:tcW w:w="142" w:type="pct"/>
          </w:tcPr>
          <w:p w14:paraId="4E6FAD1B" w14:textId="77777777" w:rsidR="00B7486E" w:rsidRPr="00386545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2D50BAE7" w14:textId="63FAE634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134,788</w:t>
            </w:r>
          </w:p>
        </w:tc>
      </w:tr>
      <w:tr w:rsidR="00B7486E" w:rsidRPr="00386545" w14:paraId="426B2CED" w14:textId="77777777" w:rsidTr="00511FDB">
        <w:tc>
          <w:tcPr>
            <w:tcW w:w="2198" w:type="pct"/>
            <w:gridSpan w:val="2"/>
          </w:tcPr>
          <w:p w14:paraId="79141CAC" w14:textId="11526432" w:rsidR="00B7486E" w:rsidRPr="00386545" w:rsidRDefault="00B7486E" w:rsidP="00B7486E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139CFAB5" w14:textId="6BCAE2CB" w:rsidR="00B7486E" w:rsidRPr="00386545" w:rsidRDefault="00845FC2" w:rsidP="00B7486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(23,738)</w:t>
            </w:r>
          </w:p>
        </w:tc>
        <w:tc>
          <w:tcPr>
            <w:tcW w:w="140" w:type="pct"/>
          </w:tcPr>
          <w:p w14:paraId="084AADED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3FF0B1B" w14:textId="20C9AA00" w:rsidR="00B7486E" w:rsidRPr="00386545" w:rsidRDefault="00B7486E" w:rsidP="00BA3CA6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t>,332)</w:t>
            </w:r>
          </w:p>
        </w:tc>
        <w:tc>
          <w:tcPr>
            <w:tcW w:w="137" w:type="pct"/>
          </w:tcPr>
          <w:p w14:paraId="5A59D284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42EDE546" w14:textId="3DDD1F9F" w:rsidR="00B7486E" w:rsidRPr="00386545" w:rsidRDefault="005B4BEE" w:rsidP="001845D1">
            <w:pPr>
              <w:pStyle w:val="BodyText"/>
              <w:tabs>
                <w:tab w:val="decimal" w:pos="1244"/>
              </w:tabs>
              <w:spacing w:after="0"/>
              <w:ind w:left="-108" w:right="-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(8,347)</w:t>
            </w:r>
          </w:p>
        </w:tc>
        <w:tc>
          <w:tcPr>
            <w:tcW w:w="142" w:type="pct"/>
          </w:tcPr>
          <w:p w14:paraId="3B8187AB" w14:textId="77777777" w:rsidR="00B7486E" w:rsidRPr="00386545" w:rsidRDefault="00B7486E" w:rsidP="00B7486E">
            <w:pPr>
              <w:pStyle w:val="BodyText"/>
              <w:tabs>
                <w:tab w:val="decimal" w:pos="892"/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733E91C5" w14:textId="2B5E33A1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 w:right="-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(7,852)</w:t>
            </w:r>
          </w:p>
        </w:tc>
      </w:tr>
      <w:tr w:rsidR="00B7486E" w:rsidRPr="00386545" w14:paraId="69AC0690" w14:textId="77777777" w:rsidTr="00511FDB">
        <w:tc>
          <w:tcPr>
            <w:tcW w:w="2198" w:type="pct"/>
            <w:gridSpan w:val="2"/>
          </w:tcPr>
          <w:p w14:paraId="5577864E" w14:textId="77777777" w:rsidR="00B7486E" w:rsidRPr="00386545" w:rsidRDefault="00B7486E" w:rsidP="00B7486E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5684C2E" w14:textId="734F6ECE" w:rsidR="00B7486E" w:rsidRPr="00386545" w:rsidRDefault="00845FC2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250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,808</w:t>
            </w:r>
          </w:p>
        </w:tc>
        <w:tc>
          <w:tcPr>
            <w:tcW w:w="140" w:type="pct"/>
          </w:tcPr>
          <w:p w14:paraId="6D3F657D" w14:textId="77777777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34255204" w14:textId="738B850F" w:rsidR="00B7486E" w:rsidRPr="00386545" w:rsidRDefault="00B7486E" w:rsidP="00BA3CA6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174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,140</w:t>
            </w:r>
          </w:p>
        </w:tc>
        <w:tc>
          <w:tcPr>
            <w:tcW w:w="137" w:type="pct"/>
          </w:tcPr>
          <w:p w14:paraId="16C8229F" w14:textId="77777777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6E4E5F6" w14:textId="035B71E3" w:rsidR="00B7486E" w:rsidRPr="00386545" w:rsidRDefault="005B4BE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61,800</w:t>
            </w:r>
          </w:p>
        </w:tc>
        <w:tc>
          <w:tcPr>
            <w:tcW w:w="142" w:type="pct"/>
          </w:tcPr>
          <w:p w14:paraId="6656CAAF" w14:textId="77777777" w:rsidR="00B7486E" w:rsidRPr="00386545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2AAA7DE2" w14:textId="57EF800D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126,936</w:t>
            </w:r>
          </w:p>
        </w:tc>
      </w:tr>
      <w:tr w:rsidR="00B7486E" w:rsidRPr="00386545" w14:paraId="62133E78" w14:textId="77777777" w:rsidTr="00511FDB">
        <w:tc>
          <w:tcPr>
            <w:tcW w:w="2198" w:type="pct"/>
            <w:gridSpan w:val="2"/>
          </w:tcPr>
          <w:p w14:paraId="78EA3B91" w14:textId="77777777" w:rsidR="00B7486E" w:rsidRPr="00386545" w:rsidRDefault="00B7486E" w:rsidP="00B7486E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4CFC3065" w14:textId="77777777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1D98350" w14:textId="77777777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108F47C4" w14:textId="77777777" w:rsidR="00B7486E" w:rsidRPr="00386545" w:rsidRDefault="00B7486E" w:rsidP="00B7486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63C0EA6B" w14:textId="77777777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7AEDEEE6" w14:textId="77777777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4F2DA34" w14:textId="77777777" w:rsidR="00B7486E" w:rsidRPr="00386545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43A9BF0D" w14:textId="77777777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486E" w:rsidRPr="00386545" w14:paraId="46C67EC1" w14:textId="77777777" w:rsidTr="00511FDB">
        <w:tc>
          <w:tcPr>
            <w:tcW w:w="2189" w:type="pct"/>
          </w:tcPr>
          <w:p w14:paraId="4EBAEC0D" w14:textId="3D131756" w:rsidR="00B7486E" w:rsidRPr="00386545" w:rsidRDefault="00B7486E" w:rsidP="00B7486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24" w:type="pct"/>
            <w:gridSpan w:val="2"/>
          </w:tcPr>
          <w:p w14:paraId="73FE7D52" w14:textId="77777777" w:rsidR="00B7486E" w:rsidRPr="00386545" w:rsidRDefault="00B7486E" w:rsidP="00B7486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051AA163" w14:textId="77777777" w:rsidR="00B7486E" w:rsidRPr="00386545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69AE0A56" w14:textId="77777777" w:rsidR="00B7486E" w:rsidRPr="00386545" w:rsidRDefault="00B7486E" w:rsidP="00B7486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54CF67FF" w14:textId="77777777" w:rsidR="00B7486E" w:rsidRPr="00386545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3D58AE9" w14:textId="77777777" w:rsidR="00B7486E" w:rsidRPr="00386545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23EEE5A" w14:textId="77777777" w:rsidR="00B7486E" w:rsidRPr="00386545" w:rsidRDefault="00B7486E" w:rsidP="00B748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634AC723" w14:textId="77777777" w:rsidR="00B7486E" w:rsidRPr="00386545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86E" w:rsidRPr="00386545" w14:paraId="3C7EE83A" w14:textId="77777777" w:rsidTr="00511FDB">
        <w:tc>
          <w:tcPr>
            <w:tcW w:w="2189" w:type="pct"/>
          </w:tcPr>
          <w:p w14:paraId="3FEE5B0E" w14:textId="20732592" w:rsidR="00B7486E" w:rsidRPr="00386545" w:rsidRDefault="00B7486E" w:rsidP="00B7486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gridSpan w:val="2"/>
            <w:tcBorders>
              <w:bottom w:val="double" w:sz="4" w:space="0" w:color="auto"/>
            </w:tcBorders>
            <w:vAlign w:val="bottom"/>
          </w:tcPr>
          <w:p w14:paraId="3627EC1F" w14:textId="495ADB1B" w:rsidR="00B7486E" w:rsidRPr="00386545" w:rsidRDefault="00845FC2" w:rsidP="00BA3CA6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349A3868" w14:textId="77777777" w:rsidR="00B7486E" w:rsidRPr="00386545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vAlign w:val="bottom"/>
          </w:tcPr>
          <w:p w14:paraId="1B72AAC7" w14:textId="085A05EB" w:rsidR="00B7486E" w:rsidRPr="00386545" w:rsidRDefault="00B7486E" w:rsidP="00934E66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</w:p>
        </w:tc>
        <w:tc>
          <w:tcPr>
            <w:tcW w:w="137" w:type="pct"/>
          </w:tcPr>
          <w:p w14:paraId="190E423A" w14:textId="77777777" w:rsidR="00B7486E" w:rsidRPr="00386545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530F6BCF" w14:textId="662CCAC8" w:rsidR="00B7486E" w:rsidRPr="00386545" w:rsidRDefault="005B4BEE" w:rsidP="00C56B32">
            <w:pPr>
              <w:pStyle w:val="BodyText"/>
              <w:tabs>
                <w:tab w:val="decimal" w:pos="60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1A7BBA5" w14:textId="77777777" w:rsidR="00B7486E" w:rsidRPr="00386545" w:rsidRDefault="00B7486E" w:rsidP="005B4BEE">
            <w:pPr>
              <w:pStyle w:val="BodyText"/>
              <w:tabs>
                <w:tab w:val="decimal" w:pos="661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6AD65B71" w14:textId="1B35B923" w:rsidR="00B7486E" w:rsidRPr="00386545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285,547</w:t>
            </w:r>
          </w:p>
        </w:tc>
      </w:tr>
      <w:tr w:rsidR="00B7486E" w:rsidRPr="00386545" w14:paraId="0FFD2F35" w14:textId="77777777" w:rsidTr="00511FDB">
        <w:tc>
          <w:tcPr>
            <w:tcW w:w="2189" w:type="pct"/>
          </w:tcPr>
          <w:p w14:paraId="65D74F00" w14:textId="77777777" w:rsidR="00B7486E" w:rsidRPr="00386545" w:rsidRDefault="00B7486E" w:rsidP="00B7486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</w:tcBorders>
          </w:tcPr>
          <w:p w14:paraId="0FFEACE9" w14:textId="77777777" w:rsidR="00B7486E" w:rsidRPr="00386545" w:rsidRDefault="00B7486E" w:rsidP="00B7486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383C2E6D" w14:textId="77777777" w:rsidR="00B7486E" w:rsidRPr="00386545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77CDE5E2" w14:textId="77777777" w:rsidR="00B7486E" w:rsidRPr="00386545" w:rsidRDefault="00B7486E" w:rsidP="00B7486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30F90A96" w14:textId="77777777" w:rsidR="00B7486E" w:rsidRPr="00386545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5D17DD27" w14:textId="77777777" w:rsidR="00B7486E" w:rsidRPr="00386545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78C1800" w14:textId="77777777" w:rsidR="00B7486E" w:rsidRPr="00386545" w:rsidRDefault="00B7486E" w:rsidP="00B748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5481BB59" w14:textId="77777777" w:rsidR="00B7486E" w:rsidRPr="00386545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86E" w:rsidRPr="00386545" w14:paraId="7CD1B95A" w14:textId="77777777" w:rsidTr="00511FDB">
        <w:tc>
          <w:tcPr>
            <w:tcW w:w="2189" w:type="pct"/>
          </w:tcPr>
          <w:p w14:paraId="09544AD0" w14:textId="4F29DDD5" w:rsidR="00B7486E" w:rsidRPr="00386545" w:rsidRDefault="00B7486E" w:rsidP="00B7486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624" w:type="pct"/>
            <w:gridSpan w:val="2"/>
          </w:tcPr>
          <w:p w14:paraId="01C6C131" w14:textId="77777777" w:rsidR="00B7486E" w:rsidRPr="00386545" w:rsidRDefault="00B7486E" w:rsidP="00B7486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40EE2E0C" w14:textId="77777777" w:rsidR="00B7486E" w:rsidRPr="00386545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0C695383" w14:textId="77777777" w:rsidR="00B7486E" w:rsidRPr="00386545" w:rsidRDefault="00B7486E" w:rsidP="00B7486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3FB58834" w14:textId="77777777" w:rsidR="00B7486E" w:rsidRPr="00386545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23714E6" w14:textId="77777777" w:rsidR="00B7486E" w:rsidRPr="00386545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6298583" w14:textId="77777777" w:rsidR="00B7486E" w:rsidRPr="00386545" w:rsidRDefault="00B7486E" w:rsidP="00B748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01F3B0C9" w14:textId="77777777" w:rsidR="00B7486E" w:rsidRPr="00386545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86E" w:rsidRPr="00386545" w14:paraId="3456AFC8" w14:textId="77777777" w:rsidTr="00511FDB">
        <w:tc>
          <w:tcPr>
            <w:tcW w:w="2189" w:type="pct"/>
          </w:tcPr>
          <w:p w14:paraId="62505014" w14:textId="14300395" w:rsidR="00B7486E" w:rsidRPr="00386545" w:rsidRDefault="00B7486E" w:rsidP="00B7486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gridSpan w:val="2"/>
          </w:tcPr>
          <w:p w14:paraId="3E1CFD69" w14:textId="3D9487D4" w:rsidR="00B7486E" w:rsidRPr="00386545" w:rsidRDefault="00845FC2" w:rsidP="00BA3CA6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79327F6E" w14:textId="77777777" w:rsidR="00B7486E" w:rsidRPr="00386545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214F9A72" w14:textId="05DF1271" w:rsidR="00B7486E" w:rsidRPr="00386545" w:rsidRDefault="00B7486E" w:rsidP="00AD13A2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05E4C815" w14:textId="77777777" w:rsidR="00B7486E" w:rsidRPr="00386545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4DC77BD" w14:textId="73323AA5" w:rsidR="00B7486E" w:rsidRPr="00386545" w:rsidRDefault="005B4BE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1,448,195</w:t>
            </w:r>
          </w:p>
        </w:tc>
        <w:tc>
          <w:tcPr>
            <w:tcW w:w="142" w:type="pct"/>
          </w:tcPr>
          <w:p w14:paraId="08EA6AA6" w14:textId="77777777" w:rsidR="00B7486E" w:rsidRPr="00386545" w:rsidRDefault="00B7486E" w:rsidP="00B748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240A25BE" w14:textId="6710FC04" w:rsidR="00B7486E" w:rsidRPr="00386545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790,423</w:t>
            </w:r>
          </w:p>
        </w:tc>
      </w:tr>
      <w:tr w:rsidR="00B7486E" w:rsidRPr="00386545" w14:paraId="42F8E733" w14:textId="77777777" w:rsidTr="00511FDB">
        <w:tc>
          <w:tcPr>
            <w:tcW w:w="2189" w:type="pct"/>
          </w:tcPr>
          <w:p w14:paraId="28EEA21A" w14:textId="11A12223" w:rsidR="00B7486E" w:rsidRPr="00386545" w:rsidRDefault="00B7486E" w:rsidP="00B7486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4" w:type="pct"/>
            <w:gridSpan w:val="2"/>
            <w:tcBorders>
              <w:bottom w:val="single" w:sz="4" w:space="0" w:color="auto"/>
            </w:tcBorders>
          </w:tcPr>
          <w:p w14:paraId="65CD7637" w14:textId="451773FF" w:rsidR="00B7486E" w:rsidRPr="00386545" w:rsidRDefault="00845FC2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68,547</w:t>
            </w:r>
          </w:p>
        </w:tc>
        <w:tc>
          <w:tcPr>
            <w:tcW w:w="140" w:type="pct"/>
          </w:tcPr>
          <w:p w14:paraId="163D13B8" w14:textId="77777777" w:rsidR="00B7486E" w:rsidRPr="00386545" w:rsidRDefault="00B7486E" w:rsidP="00B7486E">
            <w:pPr>
              <w:pStyle w:val="BodyText"/>
              <w:tabs>
                <w:tab w:val="decimal" w:pos="978"/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402A375C" w14:textId="4792B4EB" w:rsidR="00B7486E" w:rsidRPr="00386545" w:rsidRDefault="00B7486E" w:rsidP="00BA3CA6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t>,484</w:t>
            </w:r>
          </w:p>
        </w:tc>
        <w:tc>
          <w:tcPr>
            <w:tcW w:w="137" w:type="pct"/>
          </w:tcPr>
          <w:p w14:paraId="2E9AA322" w14:textId="77777777" w:rsidR="00B7486E" w:rsidRPr="00386545" w:rsidRDefault="00B7486E" w:rsidP="00B7486E">
            <w:pPr>
              <w:pStyle w:val="BodyText"/>
              <w:tabs>
                <w:tab w:val="decimal" w:pos="978"/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D71199A" w14:textId="6900CB9E" w:rsidR="00B7486E" w:rsidRPr="00386545" w:rsidRDefault="005B4BEE" w:rsidP="00C56B32">
            <w:pPr>
              <w:pStyle w:val="BodyText"/>
              <w:tabs>
                <w:tab w:val="decimal" w:pos="60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6F0295F" w14:textId="77777777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7670083C" w14:textId="25332C5A" w:rsidR="00B7486E" w:rsidRPr="00386545" w:rsidRDefault="00B7486E" w:rsidP="00C56B32">
            <w:pPr>
              <w:pStyle w:val="BodyText"/>
              <w:tabs>
                <w:tab w:val="decimal" w:pos="60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486E" w:rsidRPr="00386545" w14:paraId="593C35B4" w14:textId="77777777" w:rsidTr="00511FDB">
        <w:tc>
          <w:tcPr>
            <w:tcW w:w="2189" w:type="pct"/>
          </w:tcPr>
          <w:p w14:paraId="6FE5DF6F" w14:textId="77777777" w:rsidR="00B7486E" w:rsidRPr="00386545" w:rsidRDefault="00B7486E" w:rsidP="00B7486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</w:tcBorders>
          </w:tcPr>
          <w:p w14:paraId="60B994E4" w14:textId="72D5366C" w:rsidR="00B7486E" w:rsidRPr="00386545" w:rsidRDefault="00845FC2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68,547</w:t>
            </w:r>
          </w:p>
        </w:tc>
        <w:tc>
          <w:tcPr>
            <w:tcW w:w="140" w:type="pct"/>
          </w:tcPr>
          <w:p w14:paraId="4A91DA80" w14:textId="77777777" w:rsidR="00B7486E" w:rsidRPr="00386545" w:rsidRDefault="00B7486E" w:rsidP="00B7486E">
            <w:pPr>
              <w:pStyle w:val="BodyText"/>
              <w:tabs>
                <w:tab w:val="decimal" w:pos="978"/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58783B03" w14:textId="31398EE0" w:rsidR="00B7486E" w:rsidRPr="00386545" w:rsidRDefault="00B7486E" w:rsidP="00BA3CA6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,484</w:t>
            </w:r>
          </w:p>
        </w:tc>
        <w:tc>
          <w:tcPr>
            <w:tcW w:w="137" w:type="pct"/>
          </w:tcPr>
          <w:p w14:paraId="177CCC1E" w14:textId="77777777" w:rsidR="00B7486E" w:rsidRPr="00386545" w:rsidRDefault="00B7486E" w:rsidP="00B7486E">
            <w:pPr>
              <w:pStyle w:val="BodyText"/>
              <w:tabs>
                <w:tab w:val="decimal" w:pos="978"/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29AF4F33" w14:textId="100C636B" w:rsidR="00B7486E" w:rsidRPr="00386545" w:rsidRDefault="005B4BE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1,448,195</w:t>
            </w:r>
          </w:p>
        </w:tc>
        <w:tc>
          <w:tcPr>
            <w:tcW w:w="142" w:type="pct"/>
          </w:tcPr>
          <w:p w14:paraId="457E2920" w14:textId="77777777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13FC830D" w14:textId="7195F249" w:rsidR="00B7486E" w:rsidRPr="00386545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790,423</w:t>
            </w:r>
          </w:p>
        </w:tc>
      </w:tr>
      <w:tr w:rsidR="00B7486E" w:rsidRPr="00386545" w14:paraId="24DFBC8C" w14:textId="77777777" w:rsidTr="00511FDB">
        <w:tc>
          <w:tcPr>
            <w:tcW w:w="2189" w:type="pct"/>
          </w:tcPr>
          <w:p w14:paraId="57019867" w14:textId="207CBDE0" w:rsidR="00B7486E" w:rsidRPr="00386545" w:rsidRDefault="00B7486E" w:rsidP="00B7486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4" w:type="pct"/>
            <w:gridSpan w:val="2"/>
            <w:tcBorders>
              <w:bottom w:val="single" w:sz="4" w:space="0" w:color="auto"/>
            </w:tcBorders>
          </w:tcPr>
          <w:p w14:paraId="734080A8" w14:textId="5F688366" w:rsidR="00B7486E" w:rsidRPr="00386545" w:rsidRDefault="00845FC2" w:rsidP="00B7486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(68,547)</w:t>
            </w:r>
          </w:p>
        </w:tc>
        <w:tc>
          <w:tcPr>
            <w:tcW w:w="140" w:type="pct"/>
          </w:tcPr>
          <w:p w14:paraId="0C9493B0" w14:textId="77777777" w:rsidR="00B7486E" w:rsidRPr="00386545" w:rsidRDefault="00B7486E" w:rsidP="00B7486E">
            <w:pPr>
              <w:pStyle w:val="BodyText"/>
              <w:tabs>
                <w:tab w:val="decimal" w:pos="978"/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AF274B8" w14:textId="7A7E5CF6" w:rsidR="00B7486E" w:rsidRPr="00386545" w:rsidRDefault="00B7486E" w:rsidP="00BA3CA6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t>,484)</w:t>
            </w:r>
          </w:p>
        </w:tc>
        <w:tc>
          <w:tcPr>
            <w:tcW w:w="137" w:type="pct"/>
          </w:tcPr>
          <w:p w14:paraId="02749003" w14:textId="77777777" w:rsidR="00B7486E" w:rsidRPr="00386545" w:rsidRDefault="00B7486E" w:rsidP="00B7486E">
            <w:pPr>
              <w:pStyle w:val="BodyText"/>
              <w:tabs>
                <w:tab w:val="decimal" w:pos="978"/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4CC57C69" w14:textId="464EB60B" w:rsidR="00B7486E" w:rsidRPr="00386545" w:rsidRDefault="005B4BEE" w:rsidP="00C56B32">
            <w:pPr>
              <w:pStyle w:val="BodyText"/>
              <w:tabs>
                <w:tab w:val="decimal" w:pos="60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F42A043" w14:textId="77777777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4A0B0C32" w14:textId="5049F227" w:rsidR="00B7486E" w:rsidRPr="00386545" w:rsidRDefault="00B7486E" w:rsidP="00C56B32">
            <w:pPr>
              <w:pStyle w:val="BodyText"/>
              <w:tabs>
                <w:tab w:val="decimal" w:pos="60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486E" w:rsidRPr="00386545" w14:paraId="2479159D" w14:textId="77777777" w:rsidTr="00511FDB">
        <w:tc>
          <w:tcPr>
            <w:tcW w:w="2189" w:type="pct"/>
          </w:tcPr>
          <w:p w14:paraId="7297B1CB" w14:textId="4C5711AF" w:rsidR="00B7486E" w:rsidRPr="00386545" w:rsidRDefault="00B7486E" w:rsidP="00B7486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8CA697" w14:textId="4785D22C" w:rsidR="00B7486E" w:rsidRPr="00386545" w:rsidRDefault="00845FC2" w:rsidP="00BA3CA6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EDFD3C8" w14:textId="77777777" w:rsidR="00B7486E" w:rsidRPr="00386545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BCC9333" w14:textId="0D2D8494" w:rsidR="00B7486E" w:rsidRPr="00386545" w:rsidRDefault="00B7486E" w:rsidP="00BA3CA6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1237C29A" w14:textId="77777777" w:rsidR="00B7486E" w:rsidRPr="00386545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03154D5" w14:textId="3ECAEA24" w:rsidR="00B7486E" w:rsidRPr="00386545" w:rsidRDefault="005B4BE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1,448,195</w:t>
            </w:r>
          </w:p>
        </w:tc>
        <w:tc>
          <w:tcPr>
            <w:tcW w:w="142" w:type="pct"/>
          </w:tcPr>
          <w:p w14:paraId="7F901C68" w14:textId="77777777" w:rsidR="00B7486E" w:rsidRPr="00386545" w:rsidRDefault="00B7486E" w:rsidP="00B748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69EC85A" w14:textId="56F9A531" w:rsidR="00B7486E" w:rsidRPr="00386545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790,423</w:t>
            </w:r>
          </w:p>
        </w:tc>
      </w:tr>
      <w:tr w:rsidR="00B7486E" w:rsidRPr="00386545" w14:paraId="7939757A" w14:textId="77777777" w:rsidTr="00511FDB">
        <w:tc>
          <w:tcPr>
            <w:tcW w:w="2189" w:type="pct"/>
          </w:tcPr>
          <w:p w14:paraId="50134A70" w14:textId="77777777" w:rsidR="00B7486E" w:rsidRPr="00386545" w:rsidRDefault="00B7486E" w:rsidP="00B7486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</w:tcBorders>
          </w:tcPr>
          <w:p w14:paraId="0F1B7CBD" w14:textId="77777777" w:rsidR="00B7486E" w:rsidRPr="00386545" w:rsidRDefault="00B7486E" w:rsidP="00B7486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2C8D0E2B" w14:textId="77777777" w:rsidR="00B7486E" w:rsidRPr="00386545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3A65413E" w14:textId="77777777" w:rsidR="00B7486E" w:rsidRPr="00386545" w:rsidRDefault="00B7486E" w:rsidP="00B7486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5984B526" w14:textId="77777777" w:rsidR="00B7486E" w:rsidRPr="00386545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53265389" w14:textId="77777777" w:rsidR="00B7486E" w:rsidRPr="00386545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05F9BB8" w14:textId="77777777" w:rsidR="00B7486E" w:rsidRPr="00386545" w:rsidRDefault="00B7486E" w:rsidP="00B748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6EE5995D" w14:textId="77777777" w:rsidR="00B7486E" w:rsidRPr="00386545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86E" w:rsidRPr="00386545" w14:paraId="38473FD0" w14:textId="77777777" w:rsidTr="00511FDB">
        <w:tc>
          <w:tcPr>
            <w:tcW w:w="2189" w:type="pct"/>
          </w:tcPr>
          <w:p w14:paraId="75733999" w14:textId="3E22194F" w:rsidR="00B7486E" w:rsidRPr="00386545" w:rsidRDefault="00B7486E" w:rsidP="00B7486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624" w:type="pct"/>
            <w:gridSpan w:val="2"/>
          </w:tcPr>
          <w:p w14:paraId="60758DBA" w14:textId="77777777" w:rsidR="00B7486E" w:rsidRPr="00386545" w:rsidRDefault="00B7486E" w:rsidP="00B7486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18CB0F2F" w14:textId="77777777" w:rsidR="00B7486E" w:rsidRPr="00386545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41124628" w14:textId="77777777" w:rsidR="00B7486E" w:rsidRPr="00386545" w:rsidRDefault="00B7486E" w:rsidP="00B7486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751A3C54" w14:textId="77777777" w:rsidR="00B7486E" w:rsidRPr="00386545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0A894D84" w14:textId="77777777" w:rsidR="00B7486E" w:rsidRPr="00386545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06F831D" w14:textId="77777777" w:rsidR="00B7486E" w:rsidRPr="00386545" w:rsidRDefault="00B7486E" w:rsidP="00B748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  <w:vAlign w:val="bottom"/>
          </w:tcPr>
          <w:p w14:paraId="6105D849" w14:textId="77777777" w:rsidR="00B7486E" w:rsidRPr="00386545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86E" w:rsidRPr="00386545" w14:paraId="0A4A92FB" w14:textId="77777777" w:rsidTr="00511FDB">
        <w:tc>
          <w:tcPr>
            <w:tcW w:w="2189" w:type="pct"/>
          </w:tcPr>
          <w:p w14:paraId="5F5FD4C9" w14:textId="3D31BBCC" w:rsidR="00B7486E" w:rsidRPr="00386545" w:rsidRDefault="00B7486E" w:rsidP="00B7486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gridSpan w:val="2"/>
            <w:tcBorders>
              <w:bottom w:val="double" w:sz="4" w:space="0" w:color="auto"/>
            </w:tcBorders>
            <w:vAlign w:val="bottom"/>
          </w:tcPr>
          <w:p w14:paraId="7A730120" w14:textId="73DCADF5" w:rsidR="00B7486E" w:rsidRPr="00386545" w:rsidRDefault="00845FC2" w:rsidP="00BA3CA6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28FF2E39" w14:textId="77777777" w:rsidR="00B7486E" w:rsidRPr="00386545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vAlign w:val="bottom"/>
          </w:tcPr>
          <w:p w14:paraId="609D1573" w14:textId="33164799" w:rsidR="00B7486E" w:rsidRPr="00386545" w:rsidRDefault="00B7486E" w:rsidP="00BA3CA6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054CC754" w14:textId="77777777" w:rsidR="00B7486E" w:rsidRPr="00386545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6D87A03A" w14:textId="1BB9342C" w:rsidR="00B7486E" w:rsidRPr="00386545" w:rsidRDefault="005B4BE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142" w:type="pct"/>
          </w:tcPr>
          <w:p w14:paraId="071AD28D" w14:textId="77777777" w:rsidR="00B7486E" w:rsidRPr="00386545" w:rsidRDefault="00B7486E" w:rsidP="00B748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2B0C19E8" w14:textId="2503BC65" w:rsidR="00B7486E" w:rsidRPr="00386545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</w:tr>
      <w:tr w:rsidR="00B7486E" w:rsidRPr="00386545" w14:paraId="7C5B4351" w14:textId="77777777" w:rsidTr="00511FDB">
        <w:tc>
          <w:tcPr>
            <w:tcW w:w="2189" w:type="pct"/>
          </w:tcPr>
          <w:p w14:paraId="17946F21" w14:textId="77777777" w:rsidR="00B7486E" w:rsidRPr="00386545" w:rsidRDefault="00B7486E" w:rsidP="00B7486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</w:tcBorders>
            <w:vAlign w:val="bottom"/>
          </w:tcPr>
          <w:p w14:paraId="3477F29F" w14:textId="1DFD4C84" w:rsidR="00B7486E" w:rsidRPr="00386545" w:rsidRDefault="00B7486E" w:rsidP="00B7486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8A388FD" w14:textId="77777777" w:rsidR="00B7486E" w:rsidRPr="00386545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  <w:vAlign w:val="bottom"/>
          </w:tcPr>
          <w:p w14:paraId="34CB39D6" w14:textId="77777777" w:rsidR="00B7486E" w:rsidRPr="00386545" w:rsidRDefault="00B7486E" w:rsidP="00B7486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3769E2E" w14:textId="77777777" w:rsidR="00B7486E" w:rsidRPr="00386545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289F49F1" w14:textId="77777777" w:rsidR="00B7486E" w:rsidRPr="00386545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1E46684" w14:textId="77777777" w:rsidR="00B7486E" w:rsidRPr="00386545" w:rsidRDefault="00B7486E" w:rsidP="00B748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323D7FC4" w14:textId="77777777" w:rsidR="00B7486E" w:rsidRPr="00386545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486E" w:rsidRPr="00386545" w14:paraId="7E3D4911" w14:textId="77777777" w:rsidTr="00511FDB">
        <w:tc>
          <w:tcPr>
            <w:tcW w:w="2189" w:type="pct"/>
          </w:tcPr>
          <w:p w14:paraId="5F2A28A1" w14:textId="19FCAB29" w:rsidR="00B7486E" w:rsidRPr="00386545" w:rsidRDefault="00B7486E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19"/>
                <w:szCs w:val="19"/>
              </w:rPr>
              <w:lastRenderedPageBreak/>
              <w:br w:type="page"/>
            </w:r>
          </w:p>
        </w:tc>
        <w:tc>
          <w:tcPr>
            <w:tcW w:w="1393" w:type="pct"/>
            <w:gridSpan w:val="4"/>
            <w:vAlign w:val="bottom"/>
          </w:tcPr>
          <w:p w14:paraId="1C46C68D" w14:textId="7901F7B1" w:rsidR="00B7486E" w:rsidRPr="00386545" w:rsidRDefault="00B7486E" w:rsidP="00B7486E">
            <w:pPr>
              <w:pStyle w:val="BodyText"/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623BDA4D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pct"/>
            <w:gridSpan w:val="3"/>
          </w:tcPr>
          <w:p w14:paraId="5DE390F7" w14:textId="1140D835" w:rsidR="00B7486E" w:rsidRPr="00386545" w:rsidRDefault="00B7486E" w:rsidP="00B7486E">
            <w:pPr>
              <w:pStyle w:val="BodyText"/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486E" w:rsidRPr="00386545" w14:paraId="02E3867F" w14:textId="77777777" w:rsidTr="00511FDB">
        <w:tc>
          <w:tcPr>
            <w:tcW w:w="2189" w:type="pct"/>
          </w:tcPr>
          <w:p w14:paraId="006E8CAA" w14:textId="77777777" w:rsidR="00B7486E" w:rsidRPr="00386545" w:rsidRDefault="00B7486E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</w:tcPr>
          <w:p w14:paraId="2C170D35" w14:textId="0E42CBF8" w:rsidR="00B7486E" w:rsidRPr="00386545" w:rsidRDefault="00C139BD" w:rsidP="00B7486E">
            <w:pPr>
              <w:pStyle w:val="BodyText"/>
              <w:spacing w:after="0"/>
              <w:ind w:left="-108"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</w:rPr>
              <w:t xml:space="preserve">0 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0" w:type="pct"/>
          </w:tcPr>
          <w:p w14:paraId="0B626D9F" w14:textId="77777777" w:rsidR="00B7486E" w:rsidRPr="00386545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5A1410B0" w14:textId="0023D07D" w:rsidR="00B7486E" w:rsidRPr="00386545" w:rsidRDefault="00B7486E" w:rsidP="00B7486E">
            <w:pPr>
              <w:pStyle w:val="BodyText"/>
              <w:spacing w:after="0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7" w:type="pct"/>
          </w:tcPr>
          <w:p w14:paraId="4ED120AB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7DF117E" w14:textId="313BFE88" w:rsidR="00B7486E" w:rsidRPr="00386545" w:rsidRDefault="00C139BD" w:rsidP="00B7486E">
            <w:pPr>
              <w:pStyle w:val="BodyText"/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</w:rPr>
              <w:t xml:space="preserve">0 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2" w:type="pct"/>
          </w:tcPr>
          <w:p w14:paraId="53AEF2A7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99FCF60" w14:textId="7B0372CC" w:rsidR="00B7486E" w:rsidRPr="00386545" w:rsidRDefault="00B7486E" w:rsidP="00B7486E">
            <w:pPr>
              <w:pStyle w:val="BodyText"/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7486E" w:rsidRPr="00386545" w14:paraId="5C516A89" w14:textId="77777777" w:rsidTr="00511FDB">
        <w:tc>
          <w:tcPr>
            <w:tcW w:w="2189" w:type="pct"/>
          </w:tcPr>
          <w:p w14:paraId="2E14710E" w14:textId="77777777" w:rsidR="00B7486E" w:rsidRPr="00386545" w:rsidRDefault="00B7486E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</w:tcPr>
          <w:p w14:paraId="6141F582" w14:textId="7FE26777" w:rsidR="00B7486E" w:rsidRPr="00386545" w:rsidRDefault="00B7486E" w:rsidP="00B7486E">
            <w:pPr>
              <w:pStyle w:val="BodyText"/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0" w:type="pct"/>
          </w:tcPr>
          <w:p w14:paraId="3A746ABF" w14:textId="77777777" w:rsidR="00B7486E" w:rsidRPr="00386545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1F2FF828" w14:textId="2BA8418F" w:rsidR="00B7486E" w:rsidRPr="00386545" w:rsidRDefault="00B7486E" w:rsidP="00B7486E">
            <w:pPr>
              <w:pStyle w:val="BodyText"/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7" w:type="pct"/>
          </w:tcPr>
          <w:p w14:paraId="0E4FD70C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7F9A9E6" w14:textId="70E7D234" w:rsidR="00B7486E" w:rsidRPr="00386545" w:rsidRDefault="00B7486E" w:rsidP="00B7486E">
            <w:pPr>
              <w:pStyle w:val="BodyText"/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2" w:type="pct"/>
          </w:tcPr>
          <w:p w14:paraId="2FF79B6C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91240EC" w14:textId="08780B22" w:rsidR="00B7486E" w:rsidRPr="00386545" w:rsidRDefault="00B7486E" w:rsidP="00B7486E">
            <w:pPr>
              <w:pStyle w:val="BodyText"/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B7486E" w:rsidRPr="00386545" w14:paraId="4BEE88C1" w14:textId="77777777" w:rsidTr="00F76EED">
        <w:tc>
          <w:tcPr>
            <w:tcW w:w="2189" w:type="pct"/>
          </w:tcPr>
          <w:p w14:paraId="74D43B56" w14:textId="77777777" w:rsidR="00B7486E" w:rsidRPr="00386545" w:rsidRDefault="00B7486E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1" w:type="pct"/>
            <w:gridSpan w:val="8"/>
          </w:tcPr>
          <w:p w14:paraId="2E3BEC8C" w14:textId="5E6EB13B" w:rsidR="00B7486E" w:rsidRPr="00386545" w:rsidRDefault="00B7486E" w:rsidP="00B7486E">
            <w:pPr>
              <w:pStyle w:val="BodyText"/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486E" w:rsidRPr="00386545" w14:paraId="5017AC5B" w14:textId="77777777" w:rsidTr="00511FDB">
        <w:tc>
          <w:tcPr>
            <w:tcW w:w="2189" w:type="pct"/>
          </w:tcPr>
          <w:p w14:paraId="622220DE" w14:textId="2A749EB0" w:rsidR="00B7486E" w:rsidRPr="00386545" w:rsidRDefault="00B7486E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24" w:type="pct"/>
            <w:gridSpan w:val="2"/>
          </w:tcPr>
          <w:p w14:paraId="5253C980" w14:textId="77777777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3662011" w14:textId="77777777" w:rsidR="00B7486E" w:rsidRPr="00386545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2FE933F2" w14:textId="77777777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207AA9DA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CD2C8FE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D7585F9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0A18929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86E" w:rsidRPr="00386545" w14:paraId="7250108D" w14:textId="77777777" w:rsidTr="008E207E">
        <w:tc>
          <w:tcPr>
            <w:tcW w:w="2189" w:type="pct"/>
          </w:tcPr>
          <w:p w14:paraId="6CFD5638" w14:textId="56F88FD1" w:rsidR="00B7486E" w:rsidRPr="00386545" w:rsidRDefault="00B7486E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gridSpan w:val="2"/>
          </w:tcPr>
          <w:p w14:paraId="4DE198E1" w14:textId="740A973F" w:rsidR="00B7486E" w:rsidRPr="00386545" w:rsidRDefault="00845FC2" w:rsidP="00EB2B57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2B2D75D" w14:textId="77777777" w:rsidR="00B7486E" w:rsidRPr="00386545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01FCECA5" w14:textId="163A3D70" w:rsidR="00B7486E" w:rsidRPr="00386545" w:rsidRDefault="00B7486E" w:rsidP="00EB2B57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F0F31F5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4FC70CD" w14:textId="77C5C084" w:rsidR="00B7486E" w:rsidRPr="00386545" w:rsidRDefault="005B4BE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764,477</w:t>
            </w:r>
          </w:p>
        </w:tc>
        <w:tc>
          <w:tcPr>
            <w:tcW w:w="142" w:type="pct"/>
          </w:tcPr>
          <w:p w14:paraId="43804F6D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C73D21B" w14:textId="04E2D06A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676,618</w:t>
            </w:r>
          </w:p>
        </w:tc>
      </w:tr>
      <w:tr w:rsidR="00B7486E" w:rsidRPr="00386545" w14:paraId="7B341A6C" w14:textId="77777777" w:rsidTr="008E207E">
        <w:tc>
          <w:tcPr>
            <w:tcW w:w="2189" w:type="pct"/>
          </w:tcPr>
          <w:p w14:paraId="7716FF1C" w14:textId="0C62174D" w:rsidR="00B7486E" w:rsidRPr="00386545" w:rsidRDefault="00B7486E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4" w:type="pct"/>
            <w:gridSpan w:val="2"/>
            <w:tcBorders>
              <w:bottom w:val="single" w:sz="4" w:space="0" w:color="auto"/>
            </w:tcBorders>
          </w:tcPr>
          <w:p w14:paraId="4845C138" w14:textId="0C0ADE97" w:rsidR="00B7486E" w:rsidRPr="00386545" w:rsidRDefault="00845FC2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885,394</w:t>
            </w:r>
          </w:p>
        </w:tc>
        <w:tc>
          <w:tcPr>
            <w:tcW w:w="140" w:type="pct"/>
          </w:tcPr>
          <w:p w14:paraId="3712587C" w14:textId="77777777" w:rsidR="00B7486E" w:rsidRPr="00386545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5D97067" w14:textId="2A249F91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1,152,378</w:t>
            </w:r>
          </w:p>
        </w:tc>
        <w:tc>
          <w:tcPr>
            <w:tcW w:w="137" w:type="pct"/>
          </w:tcPr>
          <w:p w14:paraId="11B9F3B7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5C77438" w14:textId="3515D510" w:rsidR="00B7486E" w:rsidRPr="00386545" w:rsidRDefault="005B4BE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51,623</w:t>
            </w:r>
          </w:p>
        </w:tc>
        <w:tc>
          <w:tcPr>
            <w:tcW w:w="142" w:type="pct"/>
          </w:tcPr>
          <w:p w14:paraId="6FC25FC8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EE17AE3" w14:textId="5A0A5929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67,650</w:t>
            </w:r>
          </w:p>
        </w:tc>
      </w:tr>
      <w:tr w:rsidR="00B7486E" w:rsidRPr="00386545" w14:paraId="7A578D51" w14:textId="77777777" w:rsidTr="008E207E">
        <w:tc>
          <w:tcPr>
            <w:tcW w:w="2189" w:type="pct"/>
          </w:tcPr>
          <w:p w14:paraId="28A5DE65" w14:textId="5A0B71C7" w:rsidR="00B7486E" w:rsidRPr="00386545" w:rsidRDefault="00B7486E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51975D" w14:textId="07F98DA4" w:rsidR="00B7486E" w:rsidRPr="00386545" w:rsidRDefault="00845FC2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885,394</w:t>
            </w:r>
          </w:p>
        </w:tc>
        <w:tc>
          <w:tcPr>
            <w:tcW w:w="140" w:type="pct"/>
          </w:tcPr>
          <w:p w14:paraId="1B28C05A" w14:textId="77777777" w:rsidR="00B7486E" w:rsidRPr="00386545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0567F006" w14:textId="0418D11D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1,152,378</w:t>
            </w:r>
          </w:p>
        </w:tc>
        <w:tc>
          <w:tcPr>
            <w:tcW w:w="137" w:type="pct"/>
          </w:tcPr>
          <w:p w14:paraId="7F6FD9E9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107C7A5" w14:textId="1B44F71F" w:rsidR="00B7486E" w:rsidRPr="00386545" w:rsidRDefault="005B4BE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816,100</w:t>
            </w:r>
          </w:p>
        </w:tc>
        <w:tc>
          <w:tcPr>
            <w:tcW w:w="142" w:type="pct"/>
          </w:tcPr>
          <w:p w14:paraId="2282AC22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A1247C2" w14:textId="471AF5A4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744,268</w:t>
            </w:r>
          </w:p>
        </w:tc>
      </w:tr>
      <w:tr w:rsidR="00B7486E" w:rsidRPr="00386545" w14:paraId="77FE2E62" w14:textId="77777777" w:rsidTr="008E207E">
        <w:tc>
          <w:tcPr>
            <w:tcW w:w="2189" w:type="pct"/>
          </w:tcPr>
          <w:p w14:paraId="02BCA636" w14:textId="77777777" w:rsidR="00B7486E" w:rsidRPr="00386545" w:rsidRDefault="00B7486E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</w:tcBorders>
          </w:tcPr>
          <w:p w14:paraId="1A410803" w14:textId="77777777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4BDD1CE1" w14:textId="77777777" w:rsidR="00B7486E" w:rsidRPr="00386545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7CA9C0A5" w14:textId="77777777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7508323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06C39FAC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9D147AD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0CB7888D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86E" w:rsidRPr="00386545" w14:paraId="5EF099E8" w14:textId="77777777" w:rsidTr="00511FDB">
        <w:tc>
          <w:tcPr>
            <w:tcW w:w="2189" w:type="pct"/>
          </w:tcPr>
          <w:p w14:paraId="7D0E8028" w14:textId="432C4C50" w:rsidR="00B7486E" w:rsidRPr="00386545" w:rsidRDefault="00B7486E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24" w:type="pct"/>
            <w:gridSpan w:val="2"/>
          </w:tcPr>
          <w:p w14:paraId="30578481" w14:textId="77777777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28831A03" w14:textId="77777777" w:rsidR="00B7486E" w:rsidRPr="00386545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4889B410" w14:textId="77777777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65CDB4E2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FA13199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5F878DA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840F480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86E" w:rsidRPr="00386545" w14:paraId="29C89387" w14:textId="77777777" w:rsidTr="00672CCA">
        <w:tc>
          <w:tcPr>
            <w:tcW w:w="2189" w:type="pct"/>
          </w:tcPr>
          <w:p w14:paraId="075E58CF" w14:textId="4849404C" w:rsidR="00B7486E" w:rsidRPr="00386545" w:rsidRDefault="00B7486E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gridSpan w:val="2"/>
            <w:vAlign w:val="bottom"/>
          </w:tcPr>
          <w:p w14:paraId="4981C342" w14:textId="0BBB73D8" w:rsidR="00B7486E" w:rsidRPr="00386545" w:rsidRDefault="00845FC2" w:rsidP="00B7486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22C8E73" w14:textId="77777777" w:rsidR="00B7486E" w:rsidRPr="00386545" w:rsidRDefault="00B7486E" w:rsidP="00B7486E">
            <w:pPr>
              <w:pStyle w:val="BodyText"/>
              <w:tabs>
                <w:tab w:val="decimal" w:pos="661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52619297" w14:textId="78C58EF9" w:rsidR="00B7486E" w:rsidRPr="00386545" w:rsidRDefault="00B7486E" w:rsidP="00B7486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4418945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3BCA72" w14:textId="2C2E07F9" w:rsidR="00B7486E" w:rsidRPr="00386545" w:rsidRDefault="005B4BE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271,392</w:t>
            </w:r>
          </w:p>
        </w:tc>
        <w:tc>
          <w:tcPr>
            <w:tcW w:w="142" w:type="pct"/>
          </w:tcPr>
          <w:p w14:paraId="4DD261F6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B04FF73" w14:textId="1FBAED9A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220,698</w:t>
            </w:r>
          </w:p>
        </w:tc>
      </w:tr>
      <w:tr w:rsidR="00B7486E" w:rsidRPr="00386545" w14:paraId="278152D7" w14:textId="77777777" w:rsidTr="00511FDB">
        <w:tc>
          <w:tcPr>
            <w:tcW w:w="2189" w:type="pct"/>
          </w:tcPr>
          <w:p w14:paraId="222415B6" w14:textId="2AD1C5DD" w:rsidR="00B7486E" w:rsidRPr="00386545" w:rsidRDefault="00856827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กรรมการและผู้บริหารสำคัญ</w:t>
            </w:r>
          </w:p>
        </w:tc>
        <w:tc>
          <w:tcPr>
            <w:tcW w:w="624" w:type="pct"/>
            <w:gridSpan w:val="2"/>
          </w:tcPr>
          <w:p w14:paraId="5D61BD49" w14:textId="26D49AD3" w:rsidR="00B7486E" w:rsidRPr="00386545" w:rsidRDefault="00845FC2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896</w:t>
            </w:r>
          </w:p>
        </w:tc>
        <w:tc>
          <w:tcPr>
            <w:tcW w:w="140" w:type="pct"/>
          </w:tcPr>
          <w:p w14:paraId="09A78605" w14:textId="77777777" w:rsidR="00B7486E" w:rsidRPr="00386545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7ACD21E3" w14:textId="05A2728E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1,031</w:t>
            </w:r>
          </w:p>
        </w:tc>
        <w:tc>
          <w:tcPr>
            <w:tcW w:w="137" w:type="pct"/>
          </w:tcPr>
          <w:p w14:paraId="2A9A0AE3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2A05F08" w14:textId="73CC0FBE" w:rsidR="00B7486E" w:rsidRPr="00386545" w:rsidRDefault="005B4BEE" w:rsidP="004174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896</w:t>
            </w:r>
          </w:p>
        </w:tc>
        <w:tc>
          <w:tcPr>
            <w:tcW w:w="142" w:type="pct"/>
          </w:tcPr>
          <w:p w14:paraId="0D6ABB6F" w14:textId="77777777" w:rsidR="00B7486E" w:rsidRPr="00386545" w:rsidRDefault="00B7486E" w:rsidP="004174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2A538D0" w14:textId="44116789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1,025</w:t>
            </w:r>
          </w:p>
        </w:tc>
      </w:tr>
      <w:tr w:rsidR="00B7486E" w:rsidRPr="00386545" w14:paraId="1117BE6E" w14:textId="77777777" w:rsidTr="00672CCA">
        <w:tc>
          <w:tcPr>
            <w:tcW w:w="2189" w:type="pct"/>
          </w:tcPr>
          <w:p w14:paraId="26FFCCD8" w14:textId="6ABDC437" w:rsidR="00B7486E" w:rsidRPr="00386545" w:rsidRDefault="00B7486E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4" w:type="pct"/>
            <w:gridSpan w:val="2"/>
            <w:tcBorders>
              <w:bottom w:val="single" w:sz="4" w:space="0" w:color="auto"/>
            </w:tcBorders>
            <w:vAlign w:val="bottom"/>
          </w:tcPr>
          <w:p w14:paraId="3E6253C9" w14:textId="6A633037" w:rsidR="00B7486E" w:rsidRPr="00386545" w:rsidRDefault="00845FC2" w:rsidP="00845FC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40" w:type="pct"/>
          </w:tcPr>
          <w:p w14:paraId="5D350D46" w14:textId="77777777" w:rsidR="00B7486E" w:rsidRPr="00386545" w:rsidRDefault="00B7486E" w:rsidP="00845FC2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74B2CAA" w14:textId="0D1D5CD5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1,781</w:t>
            </w:r>
          </w:p>
        </w:tc>
        <w:tc>
          <w:tcPr>
            <w:tcW w:w="137" w:type="pct"/>
          </w:tcPr>
          <w:p w14:paraId="79FD67B8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0981089D" w14:textId="6275F543" w:rsidR="00B7486E" w:rsidRPr="00386545" w:rsidRDefault="005B4BEE" w:rsidP="005B4BE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42" w:type="pct"/>
          </w:tcPr>
          <w:p w14:paraId="363431CC" w14:textId="77777777" w:rsidR="00B7486E" w:rsidRPr="00386545" w:rsidRDefault="00B7486E" w:rsidP="005B4BE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B6732E2" w14:textId="3A7F0B9B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1,781</w:t>
            </w:r>
          </w:p>
        </w:tc>
      </w:tr>
      <w:tr w:rsidR="00B7486E" w:rsidRPr="00386545" w14:paraId="0089DD1A" w14:textId="77777777" w:rsidTr="00B26B21">
        <w:tc>
          <w:tcPr>
            <w:tcW w:w="2189" w:type="pct"/>
          </w:tcPr>
          <w:p w14:paraId="27A59DA2" w14:textId="36ED03F0" w:rsidR="00B7486E" w:rsidRPr="00386545" w:rsidRDefault="00B7486E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9D1BE8" w14:textId="29FCD878" w:rsidR="00B7486E" w:rsidRPr="00386545" w:rsidRDefault="00845FC2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920</w:t>
            </w:r>
          </w:p>
        </w:tc>
        <w:tc>
          <w:tcPr>
            <w:tcW w:w="140" w:type="pct"/>
          </w:tcPr>
          <w:p w14:paraId="014454C6" w14:textId="77777777" w:rsidR="00B7486E" w:rsidRPr="00386545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3574D9F7" w14:textId="3DBCE4BB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2,812</w:t>
            </w:r>
          </w:p>
        </w:tc>
        <w:tc>
          <w:tcPr>
            <w:tcW w:w="137" w:type="pct"/>
          </w:tcPr>
          <w:p w14:paraId="5EDAAEBF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66ECEC6" w14:textId="561F967D" w:rsidR="00B7486E" w:rsidRPr="00386545" w:rsidRDefault="008F5336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272,312</w:t>
            </w:r>
          </w:p>
        </w:tc>
        <w:tc>
          <w:tcPr>
            <w:tcW w:w="142" w:type="pct"/>
          </w:tcPr>
          <w:p w14:paraId="63FF3F4B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22C1762" w14:textId="129FABE9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223,504</w:t>
            </w:r>
          </w:p>
        </w:tc>
      </w:tr>
      <w:tr w:rsidR="00B7486E" w:rsidRPr="00386545" w14:paraId="72DDEB8D" w14:textId="77777777" w:rsidTr="00B26B21">
        <w:tc>
          <w:tcPr>
            <w:tcW w:w="2189" w:type="pct"/>
          </w:tcPr>
          <w:p w14:paraId="458B1122" w14:textId="77777777" w:rsidR="00B7486E" w:rsidRPr="00386545" w:rsidRDefault="00B7486E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</w:tcBorders>
          </w:tcPr>
          <w:p w14:paraId="031D1D65" w14:textId="77777777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0EFD6F94" w14:textId="77777777" w:rsidR="00B7486E" w:rsidRPr="00386545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2BAE49F9" w14:textId="77777777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5858B1B1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5DA5C424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B62880C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4E0A0E93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86E" w:rsidRPr="00386545" w14:paraId="6763F2C0" w14:textId="77777777" w:rsidTr="00DD4DE3">
        <w:tc>
          <w:tcPr>
            <w:tcW w:w="2189" w:type="pct"/>
          </w:tcPr>
          <w:p w14:paraId="5CAD15DA" w14:textId="442B5385" w:rsidR="00B7486E" w:rsidRPr="00386545" w:rsidRDefault="00B7486E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4" w:type="pct"/>
            <w:gridSpan w:val="2"/>
          </w:tcPr>
          <w:p w14:paraId="772C2924" w14:textId="77777777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433439C" w14:textId="77777777" w:rsidR="00B7486E" w:rsidRPr="00386545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6DB5A97C" w14:textId="77777777" w:rsidR="00B7486E" w:rsidRPr="00386545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6D33F6F3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D95C0AF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50DF5E1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39E9FC4" w14:textId="77777777" w:rsidR="00B7486E" w:rsidRPr="00386545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4017" w:rsidRPr="00386545" w14:paraId="7AE133A2" w14:textId="77777777" w:rsidTr="00DD4DE3">
        <w:tc>
          <w:tcPr>
            <w:tcW w:w="2189" w:type="pct"/>
          </w:tcPr>
          <w:p w14:paraId="709A77A6" w14:textId="4D2FE5F0" w:rsidR="00C64017" w:rsidRPr="00386545" w:rsidRDefault="00C64017" w:rsidP="00C6401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gridSpan w:val="2"/>
            <w:tcBorders>
              <w:bottom w:val="double" w:sz="4" w:space="0" w:color="auto"/>
            </w:tcBorders>
          </w:tcPr>
          <w:p w14:paraId="70ED17D5" w14:textId="640948DC" w:rsidR="00C64017" w:rsidRPr="00386545" w:rsidRDefault="00845FC2" w:rsidP="00C64017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2B84262" w14:textId="77777777" w:rsidR="00C64017" w:rsidRPr="00386545" w:rsidRDefault="00C64017" w:rsidP="00C640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14:paraId="01D79B1F" w14:textId="4080115C" w:rsidR="00C64017" w:rsidRPr="00386545" w:rsidRDefault="00C64017" w:rsidP="00C64017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766AEDB" w14:textId="77777777" w:rsidR="00C64017" w:rsidRPr="00386545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494EE30C" w14:textId="070D2DBC" w:rsidR="00C64017" w:rsidRPr="00386545" w:rsidRDefault="004F2AC3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1,984,124</w:t>
            </w:r>
          </w:p>
        </w:tc>
        <w:tc>
          <w:tcPr>
            <w:tcW w:w="142" w:type="pct"/>
          </w:tcPr>
          <w:p w14:paraId="72692BE2" w14:textId="77777777" w:rsidR="00C64017" w:rsidRPr="00386545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47C565DA" w14:textId="77682BF7" w:rsidR="00C64017" w:rsidRPr="00386545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2,177,780</w:t>
            </w:r>
          </w:p>
        </w:tc>
      </w:tr>
      <w:tr w:rsidR="00C64017" w:rsidRPr="00386545" w14:paraId="7DA2D8D0" w14:textId="77777777" w:rsidTr="00DD4DE3">
        <w:tc>
          <w:tcPr>
            <w:tcW w:w="2189" w:type="pct"/>
          </w:tcPr>
          <w:p w14:paraId="7D87D6D2" w14:textId="77777777" w:rsidR="00C64017" w:rsidRPr="00386545" w:rsidRDefault="00C64017" w:rsidP="00C6401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</w:tcBorders>
          </w:tcPr>
          <w:p w14:paraId="5F4934EB" w14:textId="77777777" w:rsidR="00C64017" w:rsidRPr="00386545" w:rsidRDefault="00C64017" w:rsidP="00C6401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67FF450" w14:textId="77777777" w:rsidR="00C64017" w:rsidRPr="00386545" w:rsidRDefault="00C64017" w:rsidP="00C640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45CC6BD7" w14:textId="77777777" w:rsidR="00C64017" w:rsidRPr="00386545" w:rsidRDefault="00C64017" w:rsidP="00C6401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4E51FB95" w14:textId="77777777" w:rsidR="00C64017" w:rsidRPr="00386545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3A2D7339" w14:textId="77777777" w:rsidR="00C64017" w:rsidRPr="00386545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CAA215A" w14:textId="77777777" w:rsidR="00C64017" w:rsidRPr="00386545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25CE7D1F" w14:textId="77777777" w:rsidR="00C64017" w:rsidRPr="00386545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4017" w:rsidRPr="00386545" w14:paraId="596E7B9B" w14:textId="77777777" w:rsidTr="00511FDB">
        <w:tc>
          <w:tcPr>
            <w:tcW w:w="2189" w:type="pct"/>
          </w:tcPr>
          <w:p w14:paraId="45C8F5FF" w14:textId="3BAFEA59" w:rsidR="00C64017" w:rsidRPr="00386545" w:rsidRDefault="00C64017" w:rsidP="00C6401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4" w:type="pct"/>
            <w:gridSpan w:val="2"/>
          </w:tcPr>
          <w:p w14:paraId="499204BD" w14:textId="77777777" w:rsidR="00C64017" w:rsidRPr="00386545" w:rsidRDefault="00C64017" w:rsidP="00C6401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01CC9CFB" w14:textId="77777777" w:rsidR="00C64017" w:rsidRPr="00386545" w:rsidRDefault="00C64017" w:rsidP="00C640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21AF0641" w14:textId="77777777" w:rsidR="00C64017" w:rsidRPr="00386545" w:rsidRDefault="00C64017" w:rsidP="00C6401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528FA084" w14:textId="77777777" w:rsidR="00C64017" w:rsidRPr="00386545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B0DBB92" w14:textId="77777777" w:rsidR="00C64017" w:rsidRPr="00386545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8E1C528" w14:textId="77777777" w:rsidR="00C64017" w:rsidRPr="00386545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8553F69" w14:textId="77777777" w:rsidR="00C64017" w:rsidRPr="00386545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4017" w:rsidRPr="00386545" w14:paraId="32E931D8" w14:textId="77777777" w:rsidTr="00511FDB">
        <w:tc>
          <w:tcPr>
            <w:tcW w:w="2189" w:type="pct"/>
          </w:tcPr>
          <w:p w14:paraId="06F52FCB" w14:textId="27BF4A50" w:rsidR="00C64017" w:rsidRPr="00386545" w:rsidRDefault="00C64017" w:rsidP="00C6401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gridSpan w:val="2"/>
          </w:tcPr>
          <w:p w14:paraId="0737445C" w14:textId="533D14E2" w:rsidR="00C64017" w:rsidRPr="00386545" w:rsidRDefault="00845FC2" w:rsidP="00C64017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E462714" w14:textId="77777777" w:rsidR="00C64017" w:rsidRPr="00386545" w:rsidRDefault="00C64017" w:rsidP="00C64017">
            <w:pPr>
              <w:pStyle w:val="BodyText"/>
              <w:tabs>
                <w:tab w:val="decimal" w:pos="66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14562A2C" w14:textId="6E80E770" w:rsidR="00C64017" w:rsidRPr="00386545" w:rsidRDefault="00C64017" w:rsidP="00C64017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89C8FDC" w14:textId="77777777" w:rsidR="00C64017" w:rsidRPr="00386545" w:rsidRDefault="00C64017" w:rsidP="00C64017">
            <w:pPr>
              <w:pStyle w:val="BodyText"/>
              <w:tabs>
                <w:tab w:val="decimal" w:pos="669"/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3947B567" w14:textId="0BBCE662" w:rsidR="00C64017" w:rsidRPr="00386545" w:rsidRDefault="004F2AC3" w:rsidP="00C6401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56,366</w:t>
            </w:r>
          </w:p>
        </w:tc>
        <w:tc>
          <w:tcPr>
            <w:tcW w:w="142" w:type="pct"/>
          </w:tcPr>
          <w:p w14:paraId="0F06F907" w14:textId="77777777" w:rsidR="00C64017" w:rsidRPr="00386545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198C3565" w14:textId="23841DFA" w:rsidR="00C64017" w:rsidRPr="00386545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62,049</w:t>
            </w:r>
          </w:p>
        </w:tc>
      </w:tr>
      <w:tr w:rsidR="00C64017" w:rsidRPr="00386545" w14:paraId="62FF18F1" w14:textId="77777777" w:rsidTr="00511FDB">
        <w:tc>
          <w:tcPr>
            <w:tcW w:w="2189" w:type="pct"/>
          </w:tcPr>
          <w:p w14:paraId="52C1DA9C" w14:textId="77777777" w:rsidR="00C64017" w:rsidRPr="00386545" w:rsidRDefault="00C64017" w:rsidP="00C6401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</w:tcBorders>
          </w:tcPr>
          <w:p w14:paraId="71EC6F0E" w14:textId="77777777" w:rsidR="00C64017" w:rsidRPr="00386545" w:rsidRDefault="00C64017" w:rsidP="00C6401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66D6ADE" w14:textId="77777777" w:rsidR="00C64017" w:rsidRPr="00386545" w:rsidRDefault="00C64017" w:rsidP="00C640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7EA98702" w14:textId="77777777" w:rsidR="00C64017" w:rsidRPr="00386545" w:rsidRDefault="00C64017" w:rsidP="00C6401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48AD590D" w14:textId="77777777" w:rsidR="00C64017" w:rsidRPr="00386545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3D3E3558" w14:textId="77777777" w:rsidR="00C64017" w:rsidRPr="00386545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69140D8" w14:textId="77777777" w:rsidR="00C64017" w:rsidRPr="00386545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5D716A12" w14:textId="77777777" w:rsidR="00C64017" w:rsidRPr="00386545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4017" w:rsidRPr="00386545" w14:paraId="4A6DAF33" w14:textId="77777777" w:rsidTr="00511FDB">
        <w:tc>
          <w:tcPr>
            <w:tcW w:w="2189" w:type="pct"/>
          </w:tcPr>
          <w:p w14:paraId="24929864" w14:textId="7A6C33F8" w:rsidR="00C64017" w:rsidRPr="00386545" w:rsidRDefault="00C64017" w:rsidP="00C6401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24" w:type="pct"/>
            <w:gridSpan w:val="2"/>
          </w:tcPr>
          <w:p w14:paraId="26ECECFA" w14:textId="77777777" w:rsidR="00C64017" w:rsidRPr="00386545" w:rsidRDefault="00C64017" w:rsidP="00C6401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6A4BF295" w14:textId="77777777" w:rsidR="00C64017" w:rsidRPr="00386545" w:rsidRDefault="00C64017" w:rsidP="00C640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7EA62E11" w14:textId="77777777" w:rsidR="00C64017" w:rsidRPr="00386545" w:rsidRDefault="00C64017" w:rsidP="00C6401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14:paraId="4842509D" w14:textId="77777777" w:rsidR="00C64017" w:rsidRPr="00386545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31B7C6A" w14:textId="77777777" w:rsidR="00C64017" w:rsidRPr="00386545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080BF22" w14:textId="77777777" w:rsidR="00C64017" w:rsidRPr="00386545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6313FEA" w14:textId="77777777" w:rsidR="00C64017" w:rsidRPr="00386545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6392A" w:rsidRPr="00386545" w14:paraId="675BB537" w14:textId="77777777" w:rsidTr="00511FDB">
        <w:tc>
          <w:tcPr>
            <w:tcW w:w="2189" w:type="pct"/>
          </w:tcPr>
          <w:p w14:paraId="5DC30427" w14:textId="092A0E9C" w:rsidR="0066392A" w:rsidRPr="00386545" w:rsidRDefault="0066392A" w:rsidP="0066392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gridSpan w:val="2"/>
          </w:tcPr>
          <w:p w14:paraId="1D834481" w14:textId="695710B2" w:rsidR="0066392A" w:rsidRPr="00386545" w:rsidRDefault="00845FC2" w:rsidP="0066392A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FE7D7C3" w14:textId="77777777" w:rsidR="0066392A" w:rsidRPr="00386545" w:rsidRDefault="0066392A" w:rsidP="006639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0C4D37F3" w14:textId="04AF362D" w:rsidR="0066392A" w:rsidRPr="00386545" w:rsidRDefault="0066392A" w:rsidP="0066392A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9680C2B" w14:textId="77777777" w:rsidR="0066392A" w:rsidRPr="00386545" w:rsidRDefault="0066392A" w:rsidP="00663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7A78B82" w14:textId="0C53314C" w:rsidR="0066392A" w:rsidRPr="00386545" w:rsidRDefault="004F2AC3" w:rsidP="00663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4,925</w:t>
            </w:r>
          </w:p>
        </w:tc>
        <w:tc>
          <w:tcPr>
            <w:tcW w:w="142" w:type="pct"/>
          </w:tcPr>
          <w:p w14:paraId="719FFBC6" w14:textId="77777777" w:rsidR="0066392A" w:rsidRPr="00386545" w:rsidRDefault="0066392A" w:rsidP="00663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18ADD62" w14:textId="67764E1A" w:rsidR="0066392A" w:rsidRPr="00386545" w:rsidRDefault="0066392A" w:rsidP="00663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4,946</w:t>
            </w:r>
          </w:p>
        </w:tc>
      </w:tr>
      <w:tr w:rsidR="0066392A" w:rsidRPr="00386545" w14:paraId="177BB26A" w14:textId="77777777" w:rsidTr="00511FDB">
        <w:tc>
          <w:tcPr>
            <w:tcW w:w="2189" w:type="pct"/>
          </w:tcPr>
          <w:p w14:paraId="6A125B84" w14:textId="2D7F3AA2" w:rsidR="0066392A" w:rsidRPr="00386545" w:rsidRDefault="0066392A" w:rsidP="0066392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4" w:type="pct"/>
            <w:gridSpan w:val="2"/>
            <w:tcBorders>
              <w:bottom w:val="single" w:sz="4" w:space="0" w:color="000000"/>
            </w:tcBorders>
          </w:tcPr>
          <w:p w14:paraId="5D4DC77E" w14:textId="4C285A66" w:rsidR="0066392A" w:rsidRPr="00386545" w:rsidRDefault="00845FC2" w:rsidP="00663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0BEB263C" w14:textId="77777777" w:rsidR="0066392A" w:rsidRPr="00386545" w:rsidRDefault="0066392A" w:rsidP="0066392A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29" w:type="pct"/>
            <w:tcBorders>
              <w:bottom w:val="single" w:sz="4" w:space="0" w:color="000000"/>
            </w:tcBorders>
          </w:tcPr>
          <w:p w14:paraId="57269021" w14:textId="50BE1A03" w:rsidR="0066392A" w:rsidRPr="00386545" w:rsidRDefault="0066392A" w:rsidP="00663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7" w:type="pct"/>
          </w:tcPr>
          <w:p w14:paraId="7D743500" w14:textId="77777777" w:rsidR="0066392A" w:rsidRPr="00386545" w:rsidRDefault="0066392A" w:rsidP="00663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000000"/>
            </w:tcBorders>
          </w:tcPr>
          <w:p w14:paraId="6E223A3B" w14:textId="193B204F" w:rsidR="0066392A" w:rsidRPr="00386545" w:rsidRDefault="004F2AC3" w:rsidP="00663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3220E5BE" w14:textId="77777777" w:rsidR="0066392A" w:rsidRPr="00386545" w:rsidRDefault="0066392A" w:rsidP="00663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000000"/>
            </w:tcBorders>
          </w:tcPr>
          <w:p w14:paraId="331A6AB0" w14:textId="409F3847" w:rsidR="0066392A" w:rsidRPr="00386545" w:rsidRDefault="0066392A" w:rsidP="00663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6392A" w:rsidRPr="00386545" w14:paraId="5F93C504" w14:textId="77777777" w:rsidTr="00511FDB">
        <w:tc>
          <w:tcPr>
            <w:tcW w:w="2189" w:type="pct"/>
          </w:tcPr>
          <w:p w14:paraId="520D0089" w14:textId="0100F19E" w:rsidR="0066392A" w:rsidRPr="00386545" w:rsidRDefault="0066392A" w:rsidP="0066392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gridSpan w:val="2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57DA5F96" w14:textId="4320DDCF" w:rsidR="0066392A" w:rsidRPr="00386545" w:rsidRDefault="00845FC2" w:rsidP="0066392A">
            <w:pPr>
              <w:pStyle w:val="BodyText"/>
              <w:tabs>
                <w:tab w:val="decimal" w:pos="132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6F91D2D5" w14:textId="77777777" w:rsidR="0066392A" w:rsidRPr="00386545" w:rsidRDefault="0066392A" w:rsidP="0066392A">
            <w:pPr>
              <w:pStyle w:val="BodyText"/>
              <w:tabs>
                <w:tab w:val="decimal" w:pos="892"/>
                <w:tab w:val="decimal" w:pos="132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4852314F" w14:textId="0F9301AD" w:rsidR="0066392A" w:rsidRPr="00386545" w:rsidRDefault="0066392A" w:rsidP="0066392A">
            <w:pPr>
              <w:pStyle w:val="BodyText"/>
              <w:tabs>
                <w:tab w:val="decimal" w:pos="132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7" w:type="pct"/>
          </w:tcPr>
          <w:p w14:paraId="143A8E53" w14:textId="77777777" w:rsidR="0066392A" w:rsidRPr="00386545" w:rsidRDefault="0066392A" w:rsidP="0066392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000000"/>
              <w:bottom w:val="double" w:sz="4" w:space="0" w:color="000000"/>
            </w:tcBorders>
          </w:tcPr>
          <w:p w14:paraId="2572CBD6" w14:textId="4EDBE0C7" w:rsidR="0066392A" w:rsidRPr="00386545" w:rsidRDefault="004F2AC3" w:rsidP="0066392A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4,927</w:t>
            </w:r>
          </w:p>
        </w:tc>
        <w:tc>
          <w:tcPr>
            <w:tcW w:w="142" w:type="pct"/>
          </w:tcPr>
          <w:p w14:paraId="4002A7BC" w14:textId="77777777" w:rsidR="0066392A" w:rsidRPr="00386545" w:rsidRDefault="0066392A" w:rsidP="0066392A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000000"/>
              <w:bottom w:val="double" w:sz="4" w:space="0" w:color="000000"/>
            </w:tcBorders>
          </w:tcPr>
          <w:p w14:paraId="40E9ACB7" w14:textId="373EC6CC" w:rsidR="0066392A" w:rsidRPr="00386545" w:rsidRDefault="0066392A" w:rsidP="0066392A">
            <w:pPr>
              <w:pStyle w:val="BodyText"/>
              <w:tabs>
                <w:tab w:val="decimal" w:pos="142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4,948</w:t>
            </w:r>
          </w:p>
        </w:tc>
      </w:tr>
    </w:tbl>
    <w:p w14:paraId="2EF81182" w14:textId="35E1BDAD" w:rsidR="00DD4DE3" w:rsidRPr="00386545" w:rsidRDefault="00DD4DE3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0CCBB33" w14:textId="428622F6" w:rsidR="006D2747" w:rsidRPr="00386545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8654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สัญญาบริหารจัดการโรงงาน</w:t>
      </w:r>
    </w:p>
    <w:p w14:paraId="5936693E" w14:textId="77777777" w:rsidR="006D2747" w:rsidRPr="00386545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6A73166D" w14:textId="405D2C04" w:rsidR="00FD6723" w:rsidRPr="00386545" w:rsidRDefault="003A3532" w:rsidP="00135D2C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86545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บริษัทได้ทำสัญญาว่าจ้างบริษัทย่อยแห่งหนึ่งให้บริหารงานการผลิตขวดแก้ว ให้คำปรึกษาแนะนำด้านการบริหารโรงงานผลิตขวดแก้ว เริ่มตั้งแต่วันที่ </w:t>
      </w:r>
      <w:r w:rsidRPr="00386545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Pr="0038654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มกราคม </w:t>
      </w:r>
      <w:r w:rsidRPr="00386545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Pr="0038654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สิ้นสุดวันที่ </w:t>
      </w:r>
      <w:r w:rsidRPr="00386545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38654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38654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386545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ตกลงที่จะจ่ายค่าบริการรายเดือนตามอัตราที่ระบุในสัญญาและจะมีการทบทวนค่าบริการเป็นประจำทุกปี</w:t>
      </w:r>
    </w:p>
    <w:p w14:paraId="70C39348" w14:textId="77777777" w:rsidR="00F8469A" w:rsidRPr="00386545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US"/>
        </w:rPr>
      </w:pPr>
      <w:r w:rsidRPr="00386545">
        <w:rPr>
          <w:rFonts w:asciiTheme="majorBidi" w:hAnsiTheme="majorBidi"/>
          <w:b/>
          <w:bCs/>
          <w:i/>
          <w:iCs/>
          <w:spacing w:val="-4"/>
          <w:sz w:val="30"/>
          <w:szCs w:val="30"/>
          <w:cs/>
        </w:rPr>
        <w:lastRenderedPageBreak/>
        <w:t>สัญญาการบริหารการเงินระหว่างกัน</w:t>
      </w:r>
    </w:p>
    <w:p w14:paraId="19F62526" w14:textId="77777777" w:rsidR="00F8469A" w:rsidRPr="00386545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12FBDD2D" w14:textId="25B2CD6F" w:rsidR="00F95A1D" w:rsidRPr="00386545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386545">
        <w:rPr>
          <w:rFonts w:asciiTheme="majorBidi" w:hAnsiTheme="majorBidi"/>
          <w:spacing w:val="-4"/>
          <w:sz w:val="30"/>
          <w:szCs w:val="30"/>
          <w:cs/>
        </w:rPr>
        <w:t>บริษัทได้ทำสัญญาการบริหารการเงินระหว่างกัน</w:t>
      </w:r>
      <w:r w:rsidR="002601D5" w:rsidRPr="00386545">
        <w:rPr>
          <w:rFonts w:asciiTheme="majorBidi" w:hAnsiTheme="majorBidi" w:hint="cs"/>
          <w:spacing w:val="-4"/>
          <w:sz w:val="30"/>
          <w:szCs w:val="30"/>
          <w:cs/>
        </w:rPr>
        <w:t>กับ</w:t>
      </w:r>
      <w:r w:rsidRPr="00386545">
        <w:rPr>
          <w:rFonts w:asciiTheme="majorBidi" w:hAnsiTheme="majorBidi"/>
          <w:spacing w:val="-4"/>
          <w:sz w:val="30"/>
          <w:szCs w:val="30"/>
          <w:cs/>
        </w:rPr>
        <w:t>บริษัทย่อยหลายแห่ง ดอกเบี้ยรับและดอกเบี้ยจ่าย</w:t>
      </w:r>
      <w:r w:rsidR="00DF72DB" w:rsidRPr="00386545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ที่เกิด</w:t>
      </w:r>
      <w:r w:rsidRPr="00386545">
        <w:rPr>
          <w:rFonts w:asciiTheme="majorBidi" w:hAnsiTheme="majorBidi"/>
          <w:spacing w:val="-4"/>
          <w:sz w:val="30"/>
          <w:szCs w:val="30"/>
          <w:cs/>
        </w:rPr>
        <w:t>จากการ</w:t>
      </w:r>
      <w:r w:rsidR="00C463A9" w:rsidRPr="00386545">
        <w:rPr>
          <w:rFonts w:asciiTheme="majorBidi" w:hAnsiTheme="majorBidi"/>
          <w:spacing w:val="-4"/>
          <w:sz w:val="30"/>
          <w:szCs w:val="30"/>
          <w:cs/>
        </w:rPr>
        <w:t>บริหารคำนวณจากอัตราดอกเบี้ย</w:t>
      </w:r>
      <w:r w:rsidR="00C463A9" w:rsidRPr="00386545">
        <w:rPr>
          <w:rFonts w:asciiTheme="majorBidi" w:hAnsiTheme="majorBidi" w:hint="cs"/>
          <w:spacing w:val="-4"/>
          <w:sz w:val="30"/>
          <w:szCs w:val="30"/>
          <w:cs/>
        </w:rPr>
        <w:t xml:space="preserve">เงินฝากประจำ </w:t>
      </w:r>
      <w:r w:rsidR="00D149E7" w:rsidRPr="00386545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C463A9" w:rsidRPr="00386545">
        <w:rPr>
          <w:rFonts w:asciiTheme="majorBidi" w:hAnsiTheme="majorBidi"/>
          <w:spacing w:val="-4"/>
          <w:sz w:val="30"/>
          <w:szCs w:val="30"/>
        </w:rPr>
        <w:t xml:space="preserve"> </w:t>
      </w:r>
      <w:r w:rsidR="00C463A9" w:rsidRPr="00386545">
        <w:rPr>
          <w:rFonts w:asciiTheme="majorBidi" w:hAnsiTheme="majorBidi" w:hint="cs"/>
          <w:spacing w:val="-4"/>
          <w:sz w:val="30"/>
          <w:szCs w:val="30"/>
          <w:cs/>
        </w:rPr>
        <w:t>ปี</w:t>
      </w:r>
      <w:r w:rsidR="00C463A9" w:rsidRPr="00386545">
        <w:rPr>
          <w:rFonts w:asciiTheme="majorBidi" w:hAnsiTheme="majorBidi"/>
          <w:spacing w:val="-4"/>
          <w:sz w:val="30"/>
          <w:szCs w:val="30"/>
          <w:cs/>
        </w:rPr>
        <w:t>จากธนาคารพาณิชย์เฉลี่ย</w:t>
      </w:r>
      <w:r w:rsidR="008A2355" w:rsidRPr="00386545">
        <w:rPr>
          <w:rFonts w:asciiTheme="majorBidi" w:hAnsiTheme="majorBidi"/>
          <w:spacing w:val="-4"/>
          <w:sz w:val="30"/>
          <w:szCs w:val="30"/>
          <w:cs/>
        </w:rPr>
        <w:t xml:space="preserve">บวกร้อยละ </w:t>
      </w:r>
      <w:r w:rsidR="00893AB8" w:rsidRPr="00386545">
        <w:rPr>
          <w:rFonts w:asciiTheme="majorBidi" w:hAnsiTheme="majorBidi"/>
          <w:spacing w:val="-4"/>
          <w:sz w:val="30"/>
          <w:szCs w:val="30"/>
          <w:lang w:val="en-US"/>
        </w:rPr>
        <w:t>0.3 -</w:t>
      </w:r>
      <w:r w:rsidR="00893AB8" w:rsidRPr="00386545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 </w:t>
      </w:r>
      <w:r w:rsidR="00893AB8" w:rsidRPr="00386545">
        <w:rPr>
          <w:rFonts w:asciiTheme="majorBidi" w:hAnsiTheme="majorBidi"/>
          <w:spacing w:val="-4"/>
          <w:sz w:val="30"/>
          <w:szCs w:val="30"/>
          <w:lang w:val="en-US"/>
        </w:rPr>
        <w:t>0.5</w:t>
      </w:r>
      <w:r w:rsidR="00893AB8" w:rsidRPr="0038654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93AB8" w:rsidRPr="00386545">
        <w:rPr>
          <w:rFonts w:asciiTheme="majorBidi" w:hAnsiTheme="majorBidi" w:hint="cs"/>
          <w:spacing w:val="-4"/>
          <w:sz w:val="30"/>
          <w:szCs w:val="30"/>
          <w:cs/>
        </w:rPr>
        <w:t>หรือคำนวณจากอัตราดอกเบี้ยเงินกู้ของบริษัทจากสถาบันการเงินเฉลี่ย</w:t>
      </w:r>
      <w:r w:rsidR="00893AB8" w:rsidRPr="00386545">
        <w:rPr>
          <w:rFonts w:asciiTheme="majorBidi" w:hAnsiTheme="majorBidi"/>
          <w:spacing w:val="-4"/>
          <w:sz w:val="30"/>
          <w:szCs w:val="30"/>
          <w:cs/>
          <w:lang w:val="en-US"/>
        </w:rPr>
        <w:t>บวก</w:t>
      </w:r>
      <w:r w:rsidR="00893AB8" w:rsidRPr="00386545">
        <w:rPr>
          <w:rFonts w:asciiTheme="majorBidi" w:hAnsiTheme="majorBidi" w:hint="cs"/>
          <w:spacing w:val="-4"/>
          <w:sz w:val="30"/>
          <w:szCs w:val="30"/>
          <w:cs/>
        </w:rPr>
        <w:t xml:space="preserve">ร้อยละ </w:t>
      </w:r>
      <w:r w:rsidR="00893AB8" w:rsidRPr="00386545">
        <w:rPr>
          <w:rFonts w:asciiTheme="majorBidi" w:hAnsiTheme="majorBidi"/>
          <w:spacing w:val="-4"/>
          <w:sz w:val="30"/>
          <w:szCs w:val="30"/>
          <w:lang w:val="en-US"/>
        </w:rPr>
        <w:t>1.0</w:t>
      </w:r>
      <w:r w:rsidR="008175C2" w:rsidRPr="00386545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F95A1D" w:rsidRPr="00386545">
        <w:rPr>
          <w:rFonts w:asciiTheme="majorBidi" w:hAnsiTheme="majorBidi"/>
          <w:spacing w:val="-4"/>
          <w:sz w:val="30"/>
          <w:szCs w:val="30"/>
          <w:cs/>
        </w:rPr>
        <w:t xml:space="preserve">และอัตราดอกเบี้ยเงินฝากประจำ </w:t>
      </w:r>
      <w:r w:rsidR="00D149E7" w:rsidRPr="00386545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F95A1D" w:rsidRPr="00386545">
        <w:rPr>
          <w:rFonts w:asciiTheme="majorBidi" w:hAnsiTheme="majorBidi"/>
          <w:spacing w:val="-4"/>
          <w:sz w:val="30"/>
          <w:szCs w:val="30"/>
          <w:cs/>
        </w:rPr>
        <w:t xml:space="preserve"> เดือน</w:t>
      </w:r>
      <w:r w:rsidR="00E03E99" w:rsidRPr="00386545">
        <w:rPr>
          <w:rFonts w:asciiTheme="majorBidi" w:hAnsiTheme="majorBidi"/>
          <w:spacing w:val="-4"/>
          <w:sz w:val="30"/>
          <w:szCs w:val="30"/>
          <w:cs/>
        </w:rPr>
        <w:t>ธนาคาร</w:t>
      </w:r>
      <w:r w:rsidR="00E03E99" w:rsidRPr="00386545">
        <w:rPr>
          <w:rFonts w:asciiTheme="majorBidi" w:hAnsiTheme="majorBidi"/>
          <w:sz w:val="30"/>
          <w:szCs w:val="30"/>
          <w:cs/>
        </w:rPr>
        <w:t>พาณิชย์</w:t>
      </w:r>
      <w:r w:rsidR="00E03E99" w:rsidRPr="00386545">
        <w:rPr>
          <w:rFonts w:asciiTheme="majorBidi" w:hAnsiTheme="majorBidi" w:hint="cs"/>
          <w:sz w:val="30"/>
          <w:szCs w:val="30"/>
          <w:cs/>
        </w:rPr>
        <w:t>แห่งหนึ่ง</w:t>
      </w:r>
      <w:r w:rsidR="00E03E99" w:rsidRPr="00386545">
        <w:rPr>
          <w:rFonts w:asciiTheme="majorBidi" w:hAnsiTheme="majorBidi"/>
          <w:sz w:val="30"/>
          <w:szCs w:val="30"/>
          <w:cs/>
        </w:rPr>
        <w:t xml:space="preserve"> </w:t>
      </w:r>
      <w:r w:rsidR="00F95A1D" w:rsidRPr="00386545">
        <w:rPr>
          <w:rFonts w:asciiTheme="majorBidi" w:hAnsiTheme="majorBidi"/>
          <w:spacing w:val="-4"/>
          <w:sz w:val="30"/>
          <w:szCs w:val="30"/>
          <w:cs/>
        </w:rPr>
        <w:t xml:space="preserve">หรือ </w:t>
      </w:r>
      <w:r w:rsidR="00D149E7" w:rsidRPr="00386545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F95A1D" w:rsidRPr="00386545">
        <w:rPr>
          <w:rFonts w:asciiTheme="majorBidi" w:hAnsiTheme="majorBidi"/>
          <w:spacing w:val="-4"/>
          <w:sz w:val="30"/>
          <w:szCs w:val="30"/>
          <w:cs/>
        </w:rPr>
        <w:t xml:space="preserve"> ปีจากธนาคาร</w:t>
      </w:r>
      <w:r w:rsidR="00F95A1D" w:rsidRPr="00386545">
        <w:rPr>
          <w:rFonts w:asciiTheme="majorBidi" w:hAnsiTheme="majorBidi"/>
          <w:sz w:val="30"/>
          <w:szCs w:val="30"/>
          <w:cs/>
        </w:rPr>
        <w:t>พาณิชย์</w:t>
      </w:r>
      <w:r w:rsidR="00E03E99" w:rsidRPr="00386545">
        <w:rPr>
          <w:rFonts w:asciiTheme="majorBidi" w:hAnsiTheme="majorBidi" w:hint="cs"/>
          <w:sz w:val="30"/>
          <w:szCs w:val="30"/>
          <w:cs/>
        </w:rPr>
        <w:t>เฉลี่ย</w:t>
      </w:r>
      <w:r w:rsidR="00F95A1D" w:rsidRPr="00386545">
        <w:rPr>
          <w:rFonts w:asciiTheme="majorBidi" w:hAnsiTheme="majorBidi"/>
          <w:sz w:val="30"/>
          <w:szCs w:val="30"/>
          <w:cs/>
        </w:rPr>
        <w:t xml:space="preserve"> ตามลำดับ</w:t>
      </w:r>
      <w:r w:rsidR="003314C4" w:rsidRPr="00386545">
        <w:rPr>
          <w:rFonts w:asciiTheme="majorBidi" w:hAnsiTheme="majorBidi"/>
          <w:sz w:val="30"/>
          <w:szCs w:val="30"/>
        </w:rPr>
        <w:t xml:space="preserve"> </w:t>
      </w:r>
      <w:r w:rsidRPr="00386545">
        <w:rPr>
          <w:rFonts w:asciiTheme="majorBidi" w:hAnsiTheme="majorBidi"/>
          <w:sz w:val="30"/>
          <w:szCs w:val="30"/>
          <w:cs/>
        </w:rPr>
        <w:t xml:space="preserve">ยอดเงินต้นคงเหลือ ณ วันที่รายงานที่เกิดจากระบบการบริหารดังกล่าวแสดงเป็น </w:t>
      </w:r>
      <w:r w:rsidRPr="00386545">
        <w:rPr>
          <w:rFonts w:asciiTheme="majorBidi" w:hAnsiTheme="majorBidi" w:cstheme="majorBidi"/>
          <w:sz w:val="30"/>
          <w:szCs w:val="30"/>
        </w:rPr>
        <w:t>“</w:t>
      </w:r>
      <w:r w:rsidRPr="00386545">
        <w:rPr>
          <w:rFonts w:asciiTheme="majorBidi" w:hAnsiTheme="majorBidi"/>
          <w:sz w:val="30"/>
          <w:szCs w:val="30"/>
          <w:cs/>
        </w:rPr>
        <w:t>เงินให้กู้ยืมระยะสั้น</w:t>
      </w:r>
      <w:r w:rsidRPr="00386545">
        <w:rPr>
          <w:rFonts w:asciiTheme="majorBidi" w:hAnsiTheme="majorBidi"/>
          <w:spacing w:val="-4"/>
          <w:sz w:val="30"/>
          <w:szCs w:val="30"/>
          <w:cs/>
        </w:rPr>
        <w:t>แก่กิจการที่เกี่ยวข้องกัน</w:t>
      </w:r>
      <w:r w:rsidRPr="00386545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386545">
        <w:rPr>
          <w:rFonts w:asciiTheme="majorBidi" w:hAnsiTheme="majorBidi"/>
          <w:spacing w:val="-4"/>
          <w:sz w:val="30"/>
          <w:szCs w:val="30"/>
          <w:cs/>
        </w:rPr>
        <w:t xml:space="preserve">และ </w:t>
      </w:r>
      <w:r w:rsidRPr="00386545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386545">
        <w:rPr>
          <w:rFonts w:asciiTheme="majorBidi" w:hAnsiTheme="majorBidi"/>
          <w:spacing w:val="-4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386545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386545">
        <w:rPr>
          <w:rFonts w:asciiTheme="majorBidi" w:hAnsiTheme="majorBidi"/>
          <w:spacing w:val="-4"/>
          <w:sz w:val="30"/>
          <w:szCs w:val="30"/>
          <w:cs/>
        </w:rPr>
        <w:t>ตามลำดับในงบแสดงฐานะการเงิน</w:t>
      </w:r>
    </w:p>
    <w:p w14:paraId="1F817668" w14:textId="77777777" w:rsidR="00085A8F" w:rsidRPr="00386545" w:rsidRDefault="00085A8F" w:rsidP="00085A8F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  <w:cs/>
        </w:rPr>
      </w:pPr>
    </w:p>
    <w:p w14:paraId="13C90159" w14:textId="00DA20E3" w:rsidR="00B36D3F" w:rsidRPr="00386545" w:rsidRDefault="00DB521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86545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สินทรัพย์ทางการเงินอื่น</w:t>
      </w:r>
    </w:p>
    <w:p w14:paraId="21457DAA" w14:textId="77777777" w:rsidR="006E7855" w:rsidRPr="00386545" w:rsidRDefault="006E7855" w:rsidP="008C0E74">
      <w:pPr>
        <w:spacing w:line="240" w:lineRule="auto"/>
        <w:rPr>
          <w:rFonts w:asciiTheme="majorBidi" w:hAnsiTheme="majorBidi"/>
          <w:spacing w:val="-4"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8"/>
        <w:gridCol w:w="1351"/>
        <w:gridCol w:w="1620"/>
        <w:gridCol w:w="236"/>
        <w:gridCol w:w="1654"/>
      </w:tblGrid>
      <w:tr w:rsidR="009C1869" w:rsidRPr="00386545" w14:paraId="57165567" w14:textId="77777777" w:rsidTr="009C1869">
        <w:trPr>
          <w:tblHeader/>
        </w:trPr>
        <w:tc>
          <w:tcPr>
            <w:tcW w:w="2378" w:type="pct"/>
          </w:tcPr>
          <w:p w14:paraId="01F29D6E" w14:textId="77777777" w:rsidR="009C1869" w:rsidRPr="00386545" w:rsidRDefault="009C1869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  <w:vAlign w:val="bottom"/>
          </w:tcPr>
          <w:p w14:paraId="1362837E" w14:textId="77777777" w:rsidR="009C1869" w:rsidRPr="00386545" w:rsidRDefault="009C1869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3" w:type="pct"/>
            <w:gridSpan w:val="3"/>
            <w:vAlign w:val="bottom"/>
          </w:tcPr>
          <w:p w14:paraId="455B353E" w14:textId="3CD03A98" w:rsidR="009C1869" w:rsidRPr="00386545" w:rsidRDefault="009C1869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F71EE2" w:rsidRPr="00386545" w14:paraId="08812CBC" w14:textId="77777777" w:rsidTr="009C1869">
        <w:trPr>
          <w:tblHeader/>
        </w:trPr>
        <w:tc>
          <w:tcPr>
            <w:tcW w:w="2378" w:type="pct"/>
          </w:tcPr>
          <w:p w14:paraId="0ED72E02" w14:textId="77777777" w:rsidR="00F71EE2" w:rsidRPr="00386545" w:rsidRDefault="00F71EE2" w:rsidP="00F71EE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34AB4CE7" w14:textId="77777777" w:rsidR="00F71EE2" w:rsidRPr="00386545" w:rsidRDefault="00F71EE2" w:rsidP="00F71E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4" w:type="pct"/>
          </w:tcPr>
          <w:p w14:paraId="2AB20752" w14:textId="701AC165" w:rsidR="00F71EE2" w:rsidRPr="00386545" w:rsidRDefault="00C139BD" w:rsidP="00F71E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</w:rPr>
              <w:t xml:space="preserve">0 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27" w:type="pct"/>
          </w:tcPr>
          <w:p w14:paraId="0ACFA09F" w14:textId="77777777" w:rsidR="00F71EE2" w:rsidRPr="00386545" w:rsidRDefault="00F71EE2" w:rsidP="00F71E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pct"/>
          </w:tcPr>
          <w:p w14:paraId="5A51A058" w14:textId="6CACDB7C" w:rsidR="00F71EE2" w:rsidRPr="00386545" w:rsidRDefault="00F71EE2" w:rsidP="00F71E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71EE2" w:rsidRPr="00386545" w14:paraId="3AA3CD4B" w14:textId="77777777" w:rsidTr="009C1869">
        <w:trPr>
          <w:tblHeader/>
        </w:trPr>
        <w:tc>
          <w:tcPr>
            <w:tcW w:w="2378" w:type="pct"/>
          </w:tcPr>
          <w:p w14:paraId="5E9DD6D3" w14:textId="77777777" w:rsidR="00F71EE2" w:rsidRPr="00386545" w:rsidRDefault="00F71EE2" w:rsidP="00F71EE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18E9DEFF" w14:textId="77777777" w:rsidR="00F71EE2" w:rsidRPr="00386545" w:rsidRDefault="00F71EE2" w:rsidP="00F71E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</w:tcPr>
          <w:p w14:paraId="5F1C937C" w14:textId="003D9C00" w:rsidR="00F71EE2" w:rsidRPr="00386545" w:rsidRDefault="00F71EE2" w:rsidP="00F71E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7" w:type="pct"/>
          </w:tcPr>
          <w:p w14:paraId="6652D463" w14:textId="77777777" w:rsidR="00F71EE2" w:rsidRPr="00386545" w:rsidRDefault="00F71EE2" w:rsidP="00F71E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pct"/>
          </w:tcPr>
          <w:p w14:paraId="12AAB9BA" w14:textId="03C58AEA" w:rsidR="00F71EE2" w:rsidRPr="00386545" w:rsidRDefault="00F71EE2" w:rsidP="00F71E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F71EE2" w:rsidRPr="00386545" w14:paraId="268766C4" w14:textId="77777777" w:rsidTr="009C1869">
        <w:trPr>
          <w:tblHeader/>
        </w:trPr>
        <w:tc>
          <w:tcPr>
            <w:tcW w:w="2378" w:type="pct"/>
          </w:tcPr>
          <w:p w14:paraId="246453CF" w14:textId="77777777" w:rsidR="00F71EE2" w:rsidRPr="00386545" w:rsidRDefault="00F71EE2" w:rsidP="00F71EE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37EFF93A" w14:textId="77777777" w:rsidR="00F71EE2" w:rsidRPr="00386545" w:rsidRDefault="00F71EE2" w:rsidP="00F71E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3" w:type="pct"/>
            <w:gridSpan w:val="3"/>
          </w:tcPr>
          <w:p w14:paraId="30D99720" w14:textId="00E917BF" w:rsidR="00F71EE2" w:rsidRPr="00386545" w:rsidRDefault="00F71EE2" w:rsidP="00F71E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8654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865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F71EE2" w:rsidRPr="00386545" w14:paraId="24CCE82C" w14:textId="77777777" w:rsidTr="009C1869">
        <w:trPr>
          <w:tblHeader/>
        </w:trPr>
        <w:tc>
          <w:tcPr>
            <w:tcW w:w="2378" w:type="pct"/>
          </w:tcPr>
          <w:p w14:paraId="27586032" w14:textId="1F0A2C17" w:rsidR="00F71EE2" w:rsidRPr="00386545" w:rsidRDefault="00F71EE2" w:rsidP="00F71EE2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29" w:type="pct"/>
          </w:tcPr>
          <w:p w14:paraId="619C529F" w14:textId="77777777" w:rsidR="00F71EE2" w:rsidRPr="00386545" w:rsidRDefault="00F71EE2" w:rsidP="00F71EE2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</w:tcPr>
          <w:p w14:paraId="451A91AD" w14:textId="77777777" w:rsidR="00F71EE2" w:rsidRPr="00386545" w:rsidRDefault="00F71EE2" w:rsidP="00F71EE2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2753739D" w14:textId="77777777" w:rsidR="00F71EE2" w:rsidRPr="00386545" w:rsidRDefault="00F71EE2" w:rsidP="00F71E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2" w:type="pct"/>
          </w:tcPr>
          <w:p w14:paraId="478718BD" w14:textId="77777777" w:rsidR="00F71EE2" w:rsidRPr="00386545" w:rsidRDefault="00F71EE2" w:rsidP="00F71EE2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71EE2" w:rsidRPr="00386545" w14:paraId="0070DB1E" w14:textId="77777777" w:rsidTr="004C203C">
        <w:trPr>
          <w:tblHeader/>
        </w:trPr>
        <w:tc>
          <w:tcPr>
            <w:tcW w:w="2378" w:type="pct"/>
          </w:tcPr>
          <w:p w14:paraId="1D9F26D5" w14:textId="13428E6F" w:rsidR="00F71EE2" w:rsidRPr="00386545" w:rsidRDefault="00F71EE2" w:rsidP="00F71EE2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729" w:type="pct"/>
            <w:vAlign w:val="bottom"/>
          </w:tcPr>
          <w:p w14:paraId="41543073" w14:textId="77777777" w:rsidR="00F71EE2" w:rsidRPr="00386545" w:rsidRDefault="00F71EE2" w:rsidP="00F71EE2">
            <w:pPr>
              <w:pStyle w:val="BodyText"/>
              <w:spacing w:after="0"/>
              <w:ind w:left="-120" w:right="-110" w:firstLine="1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4" w:type="pct"/>
          </w:tcPr>
          <w:p w14:paraId="55D380F8" w14:textId="02AA620C" w:rsidR="00F71EE2" w:rsidRPr="00386545" w:rsidRDefault="00487547" w:rsidP="00F71EE2">
            <w:pPr>
              <w:pStyle w:val="BodyText"/>
              <w:tabs>
                <w:tab w:val="decimal" w:pos="118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550</w:t>
            </w:r>
          </w:p>
        </w:tc>
        <w:tc>
          <w:tcPr>
            <w:tcW w:w="127" w:type="pct"/>
            <w:vAlign w:val="bottom"/>
          </w:tcPr>
          <w:p w14:paraId="2E079817" w14:textId="77777777" w:rsidR="00F71EE2" w:rsidRPr="00386545" w:rsidRDefault="00F71EE2" w:rsidP="00F71EE2">
            <w:pPr>
              <w:pStyle w:val="BodyText"/>
              <w:spacing w:after="0"/>
              <w:ind w:left="-108"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2" w:type="pct"/>
            <w:vAlign w:val="bottom"/>
          </w:tcPr>
          <w:p w14:paraId="746276B4" w14:textId="2D03827A" w:rsidR="00F71EE2" w:rsidRPr="00386545" w:rsidRDefault="00F71EE2" w:rsidP="00F71EE2">
            <w:pPr>
              <w:pStyle w:val="BodyText"/>
              <w:tabs>
                <w:tab w:val="decimal" w:pos="118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2,378,550</w:t>
            </w:r>
          </w:p>
        </w:tc>
      </w:tr>
      <w:tr w:rsidR="00F71EE2" w:rsidRPr="00386545" w14:paraId="1DC1F1A9" w14:textId="77777777" w:rsidTr="009C1869">
        <w:trPr>
          <w:tblHeader/>
        </w:trPr>
        <w:tc>
          <w:tcPr>
            <w:tcW w:w="2378" w:type="pct"/>
          </w:tcPr>
          <w:p w14:paraId="4AF6020B" w14:textId="7CE672F7" w:rsidR="00F71EE2" w:rsidRPr="00386545" w:rsidRDefault="00F71EE2" w:rsidP="00F71EE2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9" w:type="pct"/>
          </w:tcPr>
          <w:p w14:paraId="6A6F0A66" w14:textId="77777777" w:rsidR="00F71EE2" w:rsidRPr="00386545" w:rsidRDefault="00F71EE2" w:rsidP="00F71E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40EEEA6F" w14:textId="391AFFD0" w:rsidR="00F71EE2" w:rsidRPr="00386545" w:rsidRDefault="00487547" w:rsidP="00F71EE2">
            <w:pPr>
              <w:pStyle w:val="BodyText"/>
              <w:tabs>
                <w:tab w:val="decimal" w:pos="118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</w:t>
            </w:r>
          </w:p>
        </w:tc>
        <w:tc>
          <w:tcPr>
            <w:tcW w:w="127" w:type="pct"/>
          </w:tcPr>
          <w:p w14:paraId="28A47613" w14:textId="77777777" w:rsidR="00F71EE2" w:rsidRPr="00386545" w:rsidRDefault="00F71EE2" w:rsidP="00F71E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pct"/>
            <w:tcBorders>
              <w:top w:val="single" w:sz="4" w:space="0" w:color="auto"/>
              <w:bottom w:val="double" w:sz="4" w:space="0" w:color="auto"/>
            </w:tcBorders>
          </w:tcPr>
          <w:p w14:paraId="485270E6" w14:textId="00F2C507" w:rsidR="00F71EE2" w:rsidRPr="00386545" w:rsidRDefault="00F71EE2" w:rsidP="00F71EE2">
            <w:pPr>
              <w:pStyle w:val="BodyText"/>
              <w:tabs>
                <w:tab w:val="decimal" w:pos="118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2,378,550</w:t>
            </w:r>
          </w:p>
        </w:tc>
      </w:tr>
    </w:tbl>
    <w:p w14:paraId="0FB868C1" w14:textId="161CA1F6" w:rsidR="007B6081" w:rsidRPr="00386545" w:rsidRDefault="007B6081" w:rsidP="00F3394E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DFA2CD6" w14:textId="18CC0A09" w:rsidR="00D85039" w:rsidRPr="00386545" w:rsidRDefault="000849D6" w:rsidP="00AF5E0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86545">
        <w:rPr>
          <w:rFonts w:asciiTheme="majorBidi" w:hAnsiTheme="majorBidi"/>
          <w:sz w:val="30"/>
          <w:szCs w:val="30"/>
          <w:cs/>
          <w:lang w:val="en-US"/>
        </w:rPr>
        <w:t xml:space="preserve">ในเดือนพฤษภาคม </w:t>
      </w:r>
      <w:r w:rsidRPr="0038654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386545">
        <w:rPr>
          <w:rFonts w:asciiTheme="majorBidi" w:hAnsiTheme="majorBidi"/>
          <w:sz w:val="30"/>
          <w:szCs w:val="30"/>
          <w:cs/>
          <w:lang w:val="en-US"/>
        </w:rPr>
        <w:t xml:space="preserve"> บริษัทได้</w:t>
      </w:r>
      <w:r w:rsidR="00602032" w:rsidRPr="00386545">
        <w:rPr>
          <w:rFonts w:asciiTheme="majorBidi" w:hAnsiTheme="majorBidi" w:hint="cs"/>
          <w:sz w:val="30"/>
          <w:szCs w:val="30"/>
          <w:cs/>
          <w:lang w:val="en-US"/>
        </w:rPr>
        <w:t>จำหน่าย</w:t>
      </w:r>
      <w:r w:rsidRPr="00386545">
        <w:rPr>
          <w:rFonts w:asciiTheme="majorBidi" w:hAnsiTheme="majorBidi"/>
          <w:sz w:val="30"/>
          <w:szCs w:val="30"/>
          <w:cs/>
          <w:lang w:val="en-US"/>
        </w:rPr>
        <w:t>เงินลงทุนทั้งหมดในบริษัท ยูนิ</w:t>
      </w:r>
      <w:r w:rsidR="00CF64B7" w:rsidRPr="00386545">
        <w:rPr>
          <w:rFonts w:asciiTheme="majorBidi" w:hAnsiTheme="majorBidi" w:hint="cs"/>
          <w:sz w:val="30"/>
          <w:szCs w:val="30"/>
          <w:cs/>
          <w:lang w:val="en-US"/>
        </w:rPr>
        <w:t xml:space="preserve">. </w:t>
      </w:r>
      <w:r w:rsidRPr="00386545">
        <w:rPr>
          <w:rFonts w:asciiTheme="majorBidi" w:hAnsiTheme="majorBidi"/>
          <w:sz w:val="30"/>
          <w:szCs w:val="30"/>
          <w:cs/>
          <w:lang w:val="en-US"/>
        </w:rPr>
        <w:t xml:space="preserve">ชาร์ม (ประเทศไทย) จำกัด เป็นจำนวนเงิน </w:t>
      </w:r>
      <w:r w:rsidRPr="00386545">
        <w:rPr>
          <w:rFonts w:asciiTheme="majorBidi" w:hAnsiTheme="majorBidi" w:cstheme="majorBidi"/>
          <w:sz w:val="30"/>
          <w:szCs w:val="30"/>
          <w:lang w:val="en-US"/>
        </w:rPr>
        <w:t>3,000</w:t>
      </w:r>
      <w:r w:rsidRPr="00386545">
        <w:rPr>
          <w:rFonts w:asciiTheme="majorBidi" w:hAnsiTheme="majorBidi"/>
          <w:sz w:val="30"/>
          <w:szCs w:val="30"/>
          <w:cs/>
          <w:lang w:val="en-US"/>
        </w:rPr>
        <w:t xml:space="preserve"> ล้านบาท </w:t>
      </w:r>
      <w:r w:rsidR="009959E0" w:rsidRPr="00386545">
        <w:rPr>
          <w:rFonts w:asciiTheme="majorBidi" w:hAnsiTheme="majorBidi" w:hint="cs"/>
          <w:sz w:val="30"/>
          <w:szCs w:val="30"/>
          <w:cs/>
          <w:lang w:val="en-US"/>
        </w:rPr>
        <w:t>และ</w:t>
      </w:r>
      <w:r w:rsidRPr="00386545">
        <w:rPr>
          <w:rFonts w:asciiTheme="majorBidi" w:hAnsiTheme="majorBidi"/>
          <w:sz w:val="30"/>
          <w:szCs w:val="30"/>
          <w:cs/>
          <w:lang w:val="en-US"/>
        </w:rPr>
        <w:t>โอน</w:t>
      </w:r>
      <w:r w:rsidR="00602032" w:rsidRPr="00386545">
        <w:rPr>
          <w:rFonts w:asciiTheme="majorBidi" w:hAnsiTheme="majorBidi"/>
          <w:sz w:val="30"/>
          <w:szCs w:val="30"/>
          <w:cs/>
          <w:lang w:val="en-US"/>
        </w:rPr>
        <w:t>ผลกำไร</w:t>
      </w:r>
      <w:r w:rsidR="002372B5" w:rsidRPr="00386545">
        <w:rPr>
          <w:rFonts w:asciiTheme="majorBidi" w:hAnsiTheme="majorBidi" w:hint="cs"/>
          <w:sz w:val="30"/>
          <w:szCs w:val="30"/>
          <w:cs/>
          <w:lang w:val="en-US"/>
        </w:rPr>
        <w:t>จากการวัดมูลค่าสินทรัพย์ทางการเงิน</w:t>
      </w:r>
      <w:r w:rsidR="002372B5" w:rsidRPr="00386545">
        <w:rPr>
          <w:rFonts w:asciiTheme="majorBidi" w:hAnsiTheme="majorBidi"/>
          <w:sz w:val="30"/>
          <w:szCs w:val="30"/>
          <w:lang w:val="en-US"/>
        </w:rPr>
        <w:t xml:space="preserve"> </w:t>
      </w:r>
      <w:r w:rsidR="002372B5" w:rsidRPr="00386545">
        <w:rPr>
          <w:rFonts w:asciiTheme="majorBidi" w:hAnsiTheme="majorBidi" w:hint="cs"/>
          <w:sz w:val="30"/>
          <w:szCs w:val="30"/>
          <w:cs/>
          <w:lang w:val="en-US"/>
        </w:rPr>
        <w:t>(สุทธิจากภาษี</w:t>
      </w:r>
      <w:r w:rsidR="00575E2E" w:rsidRPr="00386545">
        <w:rPr>
          <w:rFonts w:asciiTheme="majorBidi" w:hAnsiTheme="majorBidi" w:hint="cs"/>
          <w:sz w:val="30"/>
          <w:szCs w:val="30"/>
          <w:cs/>
          <w:lang w:val="en-US"/>
        </w:rPr>
        <w:t>เงินได้</w:t>
      </w:r>
      <w:r w:rsidR="002372B5" w:rsidRPr="00386545">
        <w:rPr>
          <w:rFonts w:asciiTheme="majorBidi" w:hAnsiTheme="majorBidi" w:hint="cs"/>
          <w:sz w:val="30"/>
          <w:szCs w:val="30"/>
          <w:cs/>
          <w:lang w:val="en-US"/>
        </w:rPr>
        <w:t>)</w:t>
      </w:r>
      <w:r w:rsidR="00EB2B57" w:rsidRPr="00386545">
        <w:rPr>
          <w:rFonts w:asciiTheme="majorBidi" w:hAnsiTheme="majorBidi"/>
          <w:sz w:val="30"/>
          <w:szCs w:val="30"/>
          <w:lang w:val="en-US"/>
        </w:rPr>
        <w:t xml:space="preserve"> </w:t>
      </w:r>
      <w:r w:rsidR="00C71D6E" w:rsidRPr="00386545">
        <w:rPr>
          <w:rFonts w:asciiTheme="majorBidi" w:hAnsiTheme="majorBidi" w:hint="cs"/>
          <w:sz w:val="30"/>
          <w:szCs w:val="30"/>
          <w:cs/>
          <w:lang w:val="en-US"/>
        </w:rPr>
        <w:t>ซึ่ง</w:t>
      </w:r>
      <w:r w:rsidR="009B0535" w:rsidRPr="00386545">
        <w:rPr>
          <w:rFonts w:asciiTheme="majorBidi" w:hAnsiTheme="majorBidi" w:hint="cs"/>
          <w:sz w:val="30"/>
          <w:szCs w:val="30"/>
          <w:cs/>
          <w:lang w:val="en-US"/>
        </w:rPr>
        <w:t>อยู่</w:t>
      </w:r>
      <w:r w:rsidR="00602032" w:rsidRPr="00386545">
        <w:rPr>
          <w:rFonts w:asciiTheme="majorBidi" w:hAnsiTheme="majorBidi" w:hint="cs"/>
          <w:sz w:val="30"/>
          <w:szCs w:val="30"/>
          <w:cs/>
          <w:lang w:val="en-US"/>
        </w:rPr>
        <w:t>ใน</w:t>
      </w:r>
      <w:r w:rsidR="00602032" w:rsidRPr="00386545">
        <w:rPr>
          <w:rFonts w:asciiTheme="majorBidi" w:hAnsiTheme="majorBidi"/>
          <w:sz w:val="30"/>
          <w:szCs w:val="30"/>
          <w:cs/>
          <w:lang w:val="en-US"/>
        </w:rPr>
        <w:t>องค์ประกอบอื่นของส่วนของผู้ถือหุ้น</w:t>
      </w:r>
      <w:r w:rsidRPr="00386545">
        <w:rPr>
          <w:rFonts w:asciiTheme="majorBidi" w:hAnsiTheme="majorBidi"/>
          <w:sz w:val="30"/>
          <w:szCs w:val="30"/>
          <w:cs/>
          <w:lang w:val="en-US"/>
        </w:rPr>
        <w:t xml:space="preserve">ไปยังกำไรสะสม </w:t>
      </w:r>
      <w:r w:rsidR="00E31D8E" w:rsidRPr="00386545">
        <w:rPr>
          <w:rFonts w:asciiTheme="majorBidi" w:hAnsiTheme="majorBidi" w:hint="cs"/>
          <w:sz w:val="30"/>
          <w:szCs w:val="30"/>
          <w:cs/>
          <w:lang w:val="en-US"/>
        </w:rPr>
        <w:t>เป็น</w:t>
      </w:r>
      <w:r w:rsidR="00602032" w:rsidRPr="00386545">
        <w:rPr>
          <w:rFonts w:asciiTheme="majorBidi" w:hAnsiTheme="majorBidi"/>
          <w:sz w:val="30"/>
          <w:szCs w:val="30"/>
          <w:cs/>
          <w:lang w:val="en-US"/>
        </w:rPr>
        <w:t>จำนวน</w:t>
      </w:r>
      <w:r w:rsidR="00E31D8E" w:rsidRPr="00386545">
        <w:rPr>
          <w:rFonts w:asciiTheme="majorBidi" w:hAnsiTheme="majorBidi" w:hint="cs"/>
          <w:sz w:val="30"/>
          <w:szCs w:val="30"/>
          <w:cs/>
          <w:lang w:val="en-US"/>
        </w:rPr>
        <w:t>เงิน</w:t>
      </w:r>
      <w:r w:rsidR="00602032" w:rsidRPr="00386545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602032" w:rsidRPr="00386545">
        <w:rPr>
          <w:rFonts w:asciiTheme="majorBidi" w:hAnsiTheme="majorBidi" w:cstheme="majorBidi"/>
          <w:sz w:val="30"/>
          <w:szCs w:val="30"/>
          <w:lang w:val="en-US"/>
        </w:rPr>
        <w:t>2,371</w:t>
      </w:r>
      <w:r w:rsidR="00602032" w:rsidRPr="0038654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602032" w:rsidRPr="00386545">
        <w:rPr>
          <w:rFonts w:asciiTheme="majorBidi" w:hAnsiTheme="majorBidi"/>
          <w:sz w:val="30"/>
          <w:szCs w:val="30"/>
          <w:cs/>
          <w:lang w:val="en-US"/>
        </w:rPr>
        <w:t xml:space="preserve">ล้านบาท </w:t>
      </w:r>
      <w:r w:rsidR="007B6081" w:rsidRPr="0038654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5EB68B2" w14:textId="731C5BC4" w:rsidR="00FC18B5" w:rsidRPr="00386545" w:rsidRDefault="00FC18B5" w:rsidP="00FC18B5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386545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เงินลงทุนในบริษัทร่วมและการร่วมค้า</w:t>
      </w:r>
    </w:p>
    <w:p w14:paraId="00A7F194" w14:textId="77777777" w:rsidR="00FC18B5" w:rsidRPr="00386545" w:rsidRDefault="00FC18B5" w:rsidP="00FC18B5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tbl>
      <w:tblPr>
        <w:tblW w:w="93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8"/>
        <w:gridCol w:w="240"/>
        <w:gridCol w:w="9"/>
        <w:gridCol w:w="1080"/>
        <w:gridCol w:w="274"/>
        <w:gridCol w:w="1078"/>
        <w:gridCol w:w="237"/>
        <w:gridCol w:w="1056"/>
        <w:gridCol w:w="274"/>
        <w:gridCol w:w="1056"/>
      </w:tblGrid>
      <w:tr w:rsidR="008E6872" w:rsidRPr="00386545" w14:paraId="27BAECF8" w14:textId="77777777" w:rsidTr="00A94BCD">
        <w:trPr>
          <w:trHeight w:val="313"/>
          <w:tblHeader/>
        </w:trPr>
        <w:tc>
          <w:tcPr>
            <w:tcW w:w="2176" w:type="pct"/>
          </w:tcPr>
          <w:p w14:paraId="1AE6A981" w14:textId="77777777" w:rsidR="008E6872" w:rsidRPr="00386545" w:rsidRDefault="008E6872" w:rsidP="000C493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E016A58" w14:textId="77777777" w:rsidR="008E6872" w:rsidRPr="00386545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0" w:type="pct"/>
            <w:gridSpan w:val="4"/>
          </w:tcPr>
          <w:p w14:paraId="37597974" w14:textId="77777777" w:rsidR="008E6872" w:rsidRPr="00386545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7E95158D" w14:textId="77777777" w:rsidR="008E6872" w:rsidRPr="00386545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pct"/>
            <w:gridSpan w:val="3"/>
          </w:tcPr>
          <w:p w14:paraId="3868CE31" w14:textId="77777777" w:rsidR="008E6872" w:rsidRPr="00386545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20B7" w:rsidRPr="00386545" w14:paraId="76046F33" w14:textId="77777777" w:rsidTr="005920B7">
        <w:trPr>
          <w:trHeight w:val="275"/>
          <w:tblHeader/>
        </w:trPr>
        <w:tc>
          <w:tcPr>
            <w:tcW w:w="2176" w:type="pct"/>
          </w:tcPr>
          <w:p w14:paraId="49219E4A" w14:textId="29ED2D1A" w:rsidR="001B3763" w:rsidRPr="00386545" w:rsidRDefault="00C139BD" w:rsidP="00FD6C5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3865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Pr="003865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Pr="003865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  <w:vAlign w:val="bottom"/>
          </w:tcPr>
          <w:p w14:paraId="29C25F91" w14:textId="77777777" w:rsidR="001B3763" w:rsidRPr="00386545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  <w:gridSpan w:val="2"/>
            <w:vAlign w:val="bottom"/>
          </w:tcPr>
          <w:p w14:paraId="20D8F99F" w14:textId="3736E4BC" w:rsidR="001B3763" w:rsidRPr="00386545" w:rsidRDefault="00D149E7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03C15"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  <w:vAlign w:val="bottom"/>
          </w:tcPr>
          <w:p w14:paraId="3EED083A" w14:textId="77777777" w:rsidR="001B3763" w:rsidRPr="00386545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6616D24" w14:textId="09A3E0E9" w:rsidR="001B3763" w:rsidRPr="00386545" w:rsidRDefault="00D149E7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03C15"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26" w:type="pct"/>
            <w:vAlign w:val="bottom"/>
          </w:tcPr>
          <w:p w14:paraId="02A4D047" w14:textId="77777777" w:rsidR="001B3763" w:rsidRPr="00386545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7D6F13D" w14:textId="3CD0E66E" w:rsidR="001B3763" w:rsidRPr="00386545" w:rsidRDefault="00D149E7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03C15"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  <w:vAlign w:val="bottom"/>
          </w:tcPr>
          <w:p w14:paraId="5BF1628A" w14:textId="77777777" w:rsidR="001B3763" w:rsidRPr="00386545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65E2D80" w14:textId="64F8ED7C" w:rsidR="001B3763" w:rsidRPr="00386545" w:rsidRDefault="00D149E7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03C15"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1B3763" w:rsidRPr="00386545" w14:paraId="73F3D4E1" w14:textId="77777777" w:rsidTr="00A94BCD">
        <w:trPr>
          <w:trHeight w:val="313"/>
          <w:tblHeader/>
        </w:trPr>
        <w:tc>
          <w:tcPr>
            <w:tcW w:w="2176" w:type="pct"/>
          </w:tcPr>
          <w:p w14:paraId="232AE05B" w14:textId="77777777" w:rsidR="001B3763" w:rsidRPr="00386545" w:rsidRDefault="001B3763" w:rsidP="001B376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EEDBB08" w14:textId="77777777" w:rsidR="001B3763" w:rsidRPr="00386545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6" w:type="pct"/>
            <w:gridSpan w:val="8"/>
          </w:tcPr>
          <w:p w14:paraId="412CEFAF" w14:textId="77777777" w:rsidR="001B3763" w:rsidRPr="00386545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20B7" w:rsidRPr="00386545" w14:paraId="7A73BBCC" w14:textId="77777777" w:rsidTr="005920B7">
        <w:trPr>
          <w:trHeight w:val="313"/>
        </w:trPr>
        <w:tc>
          <w:tcPr>
            <w:tcW w:w="2176" w:type="pct"/>
          </w:tcPr>
          <w:p w14:paraId="6C3AA071" w14:textId="77777777" w:rsidR="001B3763" w:rsidRPr="00386545" w:rsidRDefault="001B3763" w:rsidP="001B376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8" w:type="pct"/>
          </w:tcPr>
          <w:p w14:paraId="2029EDB0" w14:textId="77777777" w:rsidR="001B3763" w:rsidRPr="00386545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03903C4D" w14:textId="77777777" w:rsidR="001B3763" w:rsidRPr="00386545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F6614C3" w14:textId="77777777" w:rsidR="001B3763" w:rsidRPr="00386545" w:rsidRDefault="001B3763" w:rsidP="001B37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A375EEC" w14:textId="77777777" w:rsidR="001B3763" w:rsidRPr="00386545" w:rsidRDefault="001B3763" w:rsidP="001B3763">
            <w:pPr>
              <w:pStyle w:val="BodyText"/>
              <w:tabs>
                <w:tab w:val="decimal" w:pos="82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594154A8" w14:textId="77777777" w:rsidR="001B3763" w:rsidRPr="00386545" w:rsidRDefault="001B3763" w:rsidP="001B37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3A599177" w14:textId="77777777" w:rsidR="001B3763" w:rsidRPr="00386545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92E534E" w14:textId="77777777" w:rsidR="001B3763" w:rsidRPr="00386545" w:rsidRDefault="001B3763" w:rsidP="001B37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213E9F58" w14:textId="77777777" w:rsidR="001B3763" w:rsidRPr="00386545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3F34" w:rsidRPr="00386545" w14:paraId="47D495EC" w14:textId="77777777" w:rsidTr="005920B7">
        <w:trPr>
          <w:trHeight w:val="300"/>
        </w:trPr>
        <w:tc>
          <w:tcPr>
            <w:tcW w:w="2176" w:type="pct"/>
          </w:tcPr>
          <w:p w14:paraId="44F8703A" w14:textId="4EC92C01" w:rsidR="00CC3F34" w:rsidRPr="00386545" w:rsidRDefault="00CC3F34" w:rsidP="00CC3F3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8" w:type="pct"/>
          </w:tcPr>
          <w:p w14:paraId="09F6494D" w14:textId="77777777" w:rsidR="00CC3F34" w:rsidRPr="00386545" w:rsidRDefault="00CC3F34" w:rsidP="00CC3F34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gridSpan w:val="2"/>
          </w:tcPr>
          <w:p w14:paraId="4866B57C" w14:textId="43BDB275" w:rsidR="00CC3F34" w:rsidRPr="00386545" w:rsidRDefault="00D968CA" w:rsidP="00CC3F34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376,853</w:t>
            </w:r>
          </w:p>
        </w:tc>
        <w:tc>
          <w:tcPr>
            <w:tcW w:w="146" w:type="pct"/>
          </w:tcPr>
          <w:p w14:paraId="274D3DD3" w14:textId="77777777" w:rsidR="00CC3F34" w:rsidRPr="00386545" w:rsidRDefault="00CC3F34" w:rsidP="00CC3F34">
            <w:pPr>
              <w:pStyle w:val="BodyText"/>
              <w:tabs>
                <w:tab w:val="decimal" w:pos="821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59499115" w14:textId="3279A8B6" w:rsidR="00CC3F34" w:rsidRPr="00386545" w:rsidRDefault="00CC3F34" w:rsidP="00CC3F34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381,883</w:t>
            </w:r>
          </w:p>
        </w:tc>
        <w:tc>
          <w:tcPr>
            <w:tcW w:w="126" w:type="pct"/>
          </w:tcPr>
          <w:p w14:paraId="764FACC4" w14:textId="77777777" w:rsidR="00CC3F34" w:rsidRPr="00386545" w:rsidRDefault="00CC3F34" w:rsidP="00CC3F34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69A3C8BF" w14:textId="7995FB55" w:rsidR="00CC3F34" w:rsidRPr="00386545" w:rsidRDefault="00722BE7" w:rsidP="00CC3F34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4B5936CE" w14:textId="77777777" w:rsidR="00CC3F34" w:rsidRPr="00386545" w:rsidRDefault="00CC3F34" w:rsidP="00CC3F3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38985A7F" w14:textId="73F36112" w:rsidR="00CC3F34" w:rsidRPr="00386545" w:rsidRDefault="00CC3F34" w:rsidP="00CC3F34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139BD" w:rsidRPr="00386545" w14:paraId="3124253A" w14:textId="77777777" w:rsidTr="001432CD">
        <w:trPr>
          <w:trHeight w:val="395"/>
        </w:trPr>
        <w:tc>
          <w:tcPr>
            <w:tcW w:w="2176" w:type="pct"/>
          </w:tcPr>
          <w:p w14:paraId="11E703CA" w14:textId="09F145F4" w:rsidR="00C139BD" w:rsidRPr="00386545" w:rsidRDefault="00C139BD" w:rsidP="00C139BD">
            <w:pPr>
              <w:pStyle w:val="BodyText"/>
              <w:spacing w:after="0" w:line="240" w:lineRule="atLeast"/>
              <w:ind w:left="151" w:right="21" w:hanging="142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38654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ส่วนแบ่งขาดทุนสุทธิจากเงินลงทุนในบริษัทร่วม</w:t>
            </w:r>
          </w:p>
        </w:tc>
        <w:tc>
          <w:tcPr>
            <w:tcW w:w="128" w:type="pct"/>
          </w:tcPr>
          <w:p w14:paraId="668910D5" w14:textId="77777777" w:rsidR="00C139BD" w:rsidRPr="00386545" w:rsidRDefault="00C139BD" w:rsidP="00C139BD">
            <w:pPr>
              <w:pStyle w:val="BodyText"/>
              <w:tabs>
                <w:tab w:val="decimal" w:pos="1089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vAlign w:val="bottom"/>
          </w:tcPr>
          <w:p w14:paraId="33579AEA" w14:textId="0207E8CF" w:rsidR="00C139BD" w:rsidRPr="00386545" w:rsidRDefault="00AC1C40" w:rsidP="00C139BD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(3,972)</w:t>
            </w:r>
          </w:p>
        </w:tc>
        <w:tc>
          <w:tcPr>
            <w:tcW w:w="146" w:type="pct"/>
            <w:vAlign w:val="bottom"/>
          </w:tcPr>
          <w:p w14:paraId="42DECD30" w14:textId="77777777" w:rsidR="00C139BD" w:rsidRPr="00386545" w:rsidRDefault="00C139BD" w:rsidP="00C139BD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8727D88" w14:textId="091BF6CA" w:rsidR="00C139BD" w:rsidRPr="00386545" w:rsidRDefault="00C139BD" w:rsidP="00C139BD">
            <w:pPr>
              <w:pStyle w:val="BodyText"/>
              <w:spacing w:after="0"/>
              <w:ind w:left="-108"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Theme="majorBidi" w:hAnsiTheme="majorBidi" w:cstheme="majorBidi" w:hint="cs"/>
                <w:sz w:val="30"/>
                <w:szCs w:val="30"/>
              </w:rPr>
              <w:t>(544)</w:t>
            </w:r>
          </w:p>
        </w:tc>
        <w:tc>
          <w:tcPr>
            <w:tcW w:w="126" w:type="pct"/>
          </w:tcPr>
          <w:p w14:paraId="5B46B51A" w14:textId="77777777" w:rsidR="00C139BD" w:rsidRPr="00386545" w:rsidRDefault="00C139BD" w:rsidP="00C139BD">
            <w:pPr>
              <w:pStyle w:val="BodyText"/>
              <w:tabs>
                <w:tab w:val="decimal" w:pos="1244"/>
              </w:tabs>
              <w:spacing w:after="0" w:line="24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597216BD" w14:textId="5EEA3779" w:rsidR="00C139BD" w:rsidRPr="00386545" w:rsidRDefault="00845FC2" w:rsidP="00C139BD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08DF2675" w14:textId="77777777" w:rsidR="00C139BD" w:rsidRPr="00386545" w:rsidRDefault="00C139BD" w:rsidP="00C139B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2131548" w14:textId="3A1CF267" w:rsidR="00C139BD" w:rsidRPr="00386545" w:rsidRDefault="00C139BD" w:rsidP="00C139BD">
            <w:pPr>
              <w:pStyle w:val="BodyText"/>
              <w:tabs>
                <w:tab w:val="decimal" w:pos="610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</w:tr>
      <w:tr w:rsidR="00C139BD" w:rsidRPr="00386545" w14:paraId="70325A5D" w14:textId="77777777" w:rsidTr="005920B7">
        <w:trPr>
          <w:trHeight w:val="392"/>
        </w:trPr>
        <w:tc>
          <w:tcPr>
            <w:tcW w:w="2176" w:type="pct"/>
          </w:tcPr>
          <w:p w14:paraId="52B4F325" w14:textId="3508F291" w:rsidR="00C139BD" w:rsidRPr="00386545" w:rsidRDefault="00C139BD" w:rsidP="00C139BD">
            <w:pPr>
              <w:pStyle w:val="BodyText"/>
              <w:spacing w:after="0" w:line="240" w:lineRule="atLeast"/>
              <w:ind w:left="151" w:right="21" w:hanging="1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28" w:type="pct"/>
          </w:tcPr>
          <w:p w14:paraId="02E0B174" w14:textId="77777777" w:rsidR="00C139BD" w:rsidRPr="00386545" w:rsidRDefault="00C139BD" w:rsidP="00C139BD">
            <w:pPr>
              <w:pStyle w:val="BodyText"/>
              <w:spacing w:after="0"/>
              <w:ind w:left="-108" w:right="-8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gridSpan w:val="2"/>
            <w:vAlign w:val="bottom"/>
          </w:tcPr>
          <w:p w14:paraId="01046EE9" w14:textId="2AE1A670" w:rsidR="00C139BD" w:rsidRPr="00386545" w:rsidRDefault="00AC1C40" w:rsidP="00C139BD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1,113</w:t>
            </w:r>
          </w:p>
        </w:tc>
        <w:tc>
          <w:tcPr>
            <w:tcW w:w="146" w:type="pct"/>
          </w:tcPr>
          <w:p w14:paraId="221F83DE" w14:textId="77777777" w:rsidR="00C139BD" w:rsidRPr="00386545" w:rsidRDefault="00C139BD" w:rsidP="00C139B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E128DFF" w14:textId="10D75164" w:rsidR="00C139BD" w:rsidRPr="00386545" w:rsidRDefault="00C139BD" w:rsidP="00C139BD">
            <w:pPr>
              <w:pStyle w:val="BodyText"/>
              <w:spacing w:after="0"/>
              <w:ind w:left="-108" w:right="-5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(1,426)</w:t>
            </w:r>
          </w:p>
        </w:tc>
        <w:tc>
          <w:tcPr>
            <w:tcW w:w="126" w:type="pct"/>
          </w:tcPr>
          <w:p w14:paraId="18DE38BB" w14:textId="77777777" w:rsidR="00C139BD" w:rsidRPr="00386545" w:rsidRDefault="00C139BD" w:rsidP="00C139BD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vAlign w:val="bottom"/>
          </w:tcPr>
          <w:p w14:paraId="20332BE6" w14:textId="5A5EFEAA" w:rsidR="00C139BD" w:rsidRPr="00386545" w:rsidRDefault="00845FC2" w:rsidP="00C139BD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627DD19" w14:textId="77777777" w:rsidR="00C139BD" w:rsidRPr="00386545" w:rsidRDefault="00C139BD" w:rsidP="00C139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vAlign w:val="bottom"/>
          </w:tcPr>
          <w:p w14:paraId="2259F5AB" w14:textId="038C246D" w:rsidR="00C139BD" w:rsidRPr="00386545" w:rsidRDefault="00C139BD" w:rsidP="00C139BD">
            <w:pPr>
              <w:pStyle w:val="BodyText"/>
              <w:tabs>
                <w:tab w:val="decimal" w:pos="610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C139BD" w:rsidRPr="00386545" w14:paraId="00C8B7A6" w14:textId="77777777" w:rsidTr="005920B7">
        <w:trPr>
          <w:trHeight w:val="313"/>
        </w:trPr>
        <w:tc>
          <w:tcPr>
            <w:tcW w:w="2176" w:type="pct"/>
          </w:tcPr>
          <w:p w14:paraId="56C1994B" w14:textId="55DA9AC0" w:rsidR="00C139BD" w:rsidRPr="00386545" w:rsidRDefault="00C139BD" w:rsidP="00C139B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865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38654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8" w:type="pct"/>
          </w:tcPr>
          <w:p w14:paraId="5C22C7A8" w14:textId="77777777" w:rsidR="00C139BD" w:rsidRPr="00386545" w:rsidRDefault="00C139BD" w:rsidP="00C139BD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26A13" w14:textId="1BF4410E" w:rsidR="00C139BD" w:rsidRPr="00386545" w:rsidRDefault="00AC1C40" w:rsidP="00C139BD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373,994</w:t>
            </w:r>
          </w:p>
        </w:tc>
        <w:tc>
          <w:tcPr>
            <w:tcW w:w="146" w:type="pct"/>
          </w:tcPr>
          <w:p w14:paraId="1DBC1FEA" w14:textId="77777777" w:rsidR="00C139BD" w:rsidRPr="00386545" w:rsidRDefault="00C139BD" w:rsidP="00C139B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552112A6" w14:textId="2F5A3109" w:rsidR="00C139BD" w:rsidRPr="00386545" w:rsidRDefault="00C139BD" w:rsidP="00C139BD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379,913</w:t>
            </w:r>
          </w:p>
        </w:tc>
        <w:tc>
          <w:tcPr>
            <w:tcW w:w="126" w:type="pct"/>
          </w:tcPr>
          <w:p w14:paraId="70D53E72" w14:textId="77777777" w:rsidR="00C139BD" w:rsidRPr="00386545" w:rsidRDefault="00C139BD" w:rsidP="00C139B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3FC99AF1" w14:textId="095C9435" w:rsidR="00C139BD" w:rsidRPr="00386545" w:rsidRDefault="00845FC2" w:rsidP="00C139BD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3449EF63" w14:textId="77777777" w:rsidR="00C139BD" w:rsidRPr="00386545" w:rsidRDefault="00C139BD" w:rsidP="00C139B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137168A8" w14:textId="325E1642" w:rsidR="00C139BD" w:rsidRPr="00386545" w:rsidRDefault="00C139BD" w:rsidP="00C139BD">
            <w:pPr>
              <w:pStyle w:val="BodyText"/>
              <w:tabs>
                <w:tab w:val="decimal" w:pos="59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65251B" w:rsidRPr="00386545" w14:paraId="14F3D905" w14:textId="77777777" w:rsidTr="005920B7">
        <w:trPr>
          <w:trHeight w:val="288"/>
        </w:trPr>
        <w:tc>
          <w:tcPr>
            <w:tcW w:w="2176" w:type="pct"/>
          </w:tcPr>
          <w:p w14:paraId="2F39FAC7" w14:textId="77777777" w:rsidR="0065251B" w:rsidRPr="00386545" w:rsidRDefault="0065251B" w:rsidP="0065251B">
            <w:pPr>
              <w:spacing w:line="34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</w:tcPr>
          <w:p w14:paraId="5E5662DC" w14:textId="77777777" w:rsidR="0065251B" w:rsidRPr="00386545" w:rsidRDefault="0065251B" w:rsidP="0065251B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</w:tcBorders>
          </w:tcPr>
          <w:p w14:paraId="331B6A9A" w14:textId="77777777" w:rsidR="0065251B" w:rsidRPr="00386545" w:rsidRDefault="0065251B" w:rsidP="0065251B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DD55B7B" w14:textId="77777777" w:rsidR="0065251B" w:rsidRPr="00386545" w:rsidRDefault="0065251B" w:rsidP="006525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3D2346BD" w14:textId="77777777" w:rsidR="0065251B" w:rsidRPr="00386545" w:rsidRDefault="0065251B" w:rsidP="0065251B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D5D9E53" w14:textId="77777777" w:rsidR="0065251B" w:rsidRPr="00386545" w:rsidRDefault="0065251B" w:rsidP="0065251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5B8F8B93" w14:textId="77777777" w:rsidR="0065251B" w:rsidRPr="00386545" w:rsidRDefault="0065251B" w:rsidP="0065251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CEA73CD" w14:textId="77777777" w:rsidR="0065251B" w:rsidRPr="00386545" w:rsidRDefault="0065251B" w:rsidP="0065251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39693A71" w14:textId="77777777" w:rsidR="0065251B" w:rsidRPr="00386545" w:rsidRDefault="0065251B" w:rsidP="0065251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251B" w:rsidRPr="00386545" w14:paraId="0CD08CF2" w14:textId="77777777" w:rsidTr="005920B7">
        <w:trPr>
          <w:trHeight w:val="418"/>
        </w:trPr>
        <w:tc>
          <w:tcPr>
            <w:tcW w:w="2176" w:type="pct"/>
          </w:tcPr>
          <w:p w14:paraId="69D951BB" w14:textId="77777777" w:rsidR="0065251B" w:rsidRPr="00386545" w:rsidRDefault="0065251B" w:rsidP="0065251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3" w:type="pct"/>
            <w:gridSpan w:val="2"/>
          </w:tcPr>
          <w:p w14:paraId="5121669F" w14:textId="77777777" w:rsidR="0065251B" w:rsidRPr="00386545" w:rsidRDefault="0065251B" w:rsidP="0065251B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096ACCFD" w14:textId="77777777" w:rsidR="0065251B" w:rsidRPr="00386545" w:rsidRDefault="0065251B" w:rsidP="0065251B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146B69D" w14:textId="77777777" w:rsidR="0065251B" w:rsidRPr="00386545" w:rsidRDefault="0065251B" w:rsidP="006525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0D8816B" w14:textId="77777777" w:rsidR="0065251B" w:rsidRPr="00386545" w:rsidRDefault="0065251B" w:rsidP="0065251B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3CE9E4A6" w14:textId="77777777" w:rsidR="0065251B" w:rsidRPr="00386545" w:rsidRDefault="0065251B" w:rsidP="0065251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73F59B07" w14:textId="77777777" w:rsidR="0065251B" w:rsidRPr="00386545" w:rsidRDefault="0065251B" w:rsidP="0065251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0495CDF" w14:textId="77777777" w:rsidR="0065251B" w:rsidRPr="00386545" w:rsidRDefault="0065251B" w:rsidP="0065251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097C9E46" w14:textId="77777777" w:rsidR="0065251B" w:rsidRPr="00386545" w:rsidRDefault="0065251B" w:rsidP="0065251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3F34" w:rsidRPr="00386545" w14:paraId="31822A2D" w14:textId="77777777" w:rsidTr="005920B7">
        <w:trPr>
          <w:trHeight w:val="401"/>
        </w:trPr>
        <w:tc>
          <w:tcPr>
            <w:tcW w:w="2176" w:type="pct"/>
          </w:tcPr>
          <w:p w14:paraId="37BBC527" w14:textId="24D55730" w:rsidR="00CC3F34" w:rsidRPr="00386545" w:rsidRDefault="00CC3F34" w:rsidP="00CC3F3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3" w:type="pct"/>
            <w:gridSpan w:val="2"/>
          </w:tcPr>
          <w:p w14:paraId="39874D93" w14:textId="77777777" w:rsidR="00CC3F34" w:rsidRPr="00386545" w:rsidRDefault="00CC3F34" w:rsidP="00CC3F34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16B7C32B" w14:textId="74634D53" w:rsidR="00CC3F34" w:rsidRPr="00386545" w:rsidRDefault="00AF1ADD" w:rsidP="00CC3F34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869,186</w:t>
            </w:r>
          </w:p>
        </w:tc>
        <w:tc>
          <w:tcPr>
            <w:tcW w:w="146" w:type="pct"/>
          </w:tcPr>
          <w:p w14:paraId="22C6F608" w14:textId="77777777" w:rsidR="00CC3F34" w:rsidRPr="00386545" w:rsidRDefault="00CC3F34" w:rsidP="00CC3F3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45D9473B" w14:textId="3A898260" w:rsidR="00CC3F34" w:rsidRPr="00386545" w:rsidRDefault="00CC3F34" w:rsidP="00CC3F34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1,017,343</w:t>
            </w:r>
          </w:p>
        </w:tc>
        <w:tc>
          <w:tcPr>
            <w:tcW w:w="126" w:type="pct"/>
          </w:tcPr>
          <w:p w14:paraId="3B8E705C" w14:textId="77777777" w:rsidR="00CC3F34" w:rsidRPr="00386545" w:rsidRDefault="00CC3F34" w:rsidP="00CC3F3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62794FAA" w14:textId="19C84F2D" w:rsidR="00CC3F34" w:rsidRPr="00386545" w:rsidRDefault="00AF1ADD" w:rsidP="00CC3F34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110,700</w:t>
            </w:r>
          </w:p>
        </w:tc>
        <w:tc>
          <w:tcPr>
            <w:tcW w:w="146" w:type="pct"/>
          </w:tcPr>
          <w:p w14:paraId="62F20938" w14:textId="77777777" w:rsidR="00CC3F34" w:rsidRPr="00386545" w:rsidRDefault="00CC3F34" w:rsidP="00CC3F3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7A5888B9" w14:textId="32CD9B11" w:rsidR="00CC3F34" w:rsidRPr="00386545" w:rsidRDefault="00CC3F34" w:rsidP="00CC3F3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108,829</w:t>
            </w:r>
          </w:p>
        </w:tc>
      </w:tr>
      <w:tr w:rsidR="00C139BD" w:rsidRPr="00386545" w14:paraId="4111D726" w14:textId="77777777" w:rsidTr="005920B7">
        <w:trPr>
          <w:trHeight w:val="401"/>
        </w:trPr>
        <w:tc>
          <w:tcPr>
            <w:tcW w:w="2176" w:type="pct"/>
          </w:tcPr>
          <w:p w14:paraId="40ED7AD9" w14:textId="5F885F5C" w:rsidR="00C139BD" w:rsidRPr="00386545" w:rsidRDefault="00C139BD" w:rsidP="00C139B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33" w:type="pct"/>
            <w:gridSpan w:val="2"/>
          </w:tcPr>
          <w:p w14:paraId="718E9F96" w14:textId="77777777" w:rsidR="00C139BD" w:rsidRPr="00386545" w:rsidRDefault="00C139BD" w:rsidP="00C139BD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078D25A5" w14:textId="57B84A59" w:rsidR="00C139BD" w:rsidRPr="00386545" w:rsidRDefault="00FC46D3" w:rsidP="00C139BD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CE9F100" w14:textId="77777777" w:rsidR="00C139BD" w:rsidRPr="00386545" w:rsidRDefault="00C139BD" w:rsidP="00C139B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45CF6078" w14:textId="2F3A59F2" w:rsidR="00C139BD" w:rsidRPr="00386545" w:rsidRDefault="00C139BD" w:rsidP="00C139BD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55,000</w:t>
            </w:r>
          </w:p>
        </w:tc>
        <w:tc>
          <w:tcPr>
            <w:tcW w:w="126" w:type="pct"/>
          </w:tcPr>
          <w:p w14:paraId="3FB4C2C5" w14:textId="77777777" w:rsidR="00C139BD" w:rsidRPr="00386545" w:rsidRDefault="00C139BD" w:rsidP="00C139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14A0DDFB" w14:textId="3FAE5D91" w:rsidR="00C139BD" w:rsidRPr="00386545" w:rsidRDefault="00845FC2" w:rsidP="00C139BD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A709490" w14:textId="77777777" w:rsidR="00C139BD" w:rsidRPr="00386545" w:rsidRDefault="00C139BD" w:rsidP="00C139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4C0042DC" w14:textId="22ED6836" w:rsidR="00C139BD" w:rsidRPr="00386545" w:rsidRDefault="00C139BD" w:rsidP="00C139BD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C139BD" w:rsidRPr="00386545" w14:paraId="23D046A3" w14:textId="77777777" w:rsidTr="005920B7">
        <w:trPr>
          <w:trHeight w:val="403"/>
        </w:trPr>
        <w:tc>
          <w:tcPr>
            <w:tcW w:w="2176" w:type="pct"/>
          </w:tcPr>
          <w:p w14:paraId="6998DBAF" w14:textId="32F9ADE5" w:rsidR="00C139BD" w:rsidRPr="00386545" w:rsidRDefault="00C139BD" w:rsidP="00C139BD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ส่วนแบ่งกำไรสุทธิจากเงินลงทุนในการร่วมค้า</w:t>
            </w:r>
          </w:p>
        </w:tc>
        <w:tc>
          <w:tcPr>
            <w:tcW w:w="133" w:type="pct"/>
            <w:gridSpan w:val="2"/>
          </w:tcPr>
          <w:p w14:paraId="2830B286" w14:textId="77777777" w:rsidR="00C139BD" w:rsidRPr="00386545" w:rsidRDefault="00C139BD" w:rsidP="00C139BD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6F3D925F" w14:textId="7E71D4DB" w:rsidR="00C139BD" w:rsidRPr="00386545" w:rsidRDefault="00FC46D3" w:rsidP="00C139BD">
            <w:pPr>
              <w:pStyle w:val="BodyText"/>
              <w:tabs>
                <w:tab w:val="decimal" w:pos="108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106,950</w:t>
            </w:r>
          </w:p>
        </w:tc>
        <w:tc>
          <w:tcPr>
            <w:tcW w:w="146" w:type="pct"/>
          </w:tcPr>
          <w:p w14:paraId="28254298" w14:textId="77777777" w:rsidR="00C139BD" w:rsidRPr="00386545" w:rsidRDefault="00C139BD" w:rsidP="00C139B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8789344" w14:textId="6C9954DB" w:rsidR="00C139BD" w:rsidRPr="00386545" w:rsidRDefault="00C139BD" w:rsidP="00C139BD">
            <w:pPr>
              <w:pStyle w:val="BodyText"/>
              <w:tabs>
                <w:tab w:val="decimal" w:pos="108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252,961</w:t>
            </w:r>
          </w:p>
        </w:tc>
        <w:tc>
          <w:tcPr>
            <w:tcW w:w="126" w:type="pct"/>
          </w:tcPr>
          <w:p w14:paraId="04B66D93" w14:textId="77777777" w:rsidR="00C139BD" w:rsidRPr="00386545" w:rsidRDefault="00C139BD" w:rsidP="00C139B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540865CE" w14:textId="1F4852E1" w:rsidR="00C139BD" w:rsidRPr="00386545" w:rsidRDefault="00845FC2" w:rsidP="00C139BD">
            <w:pPr>
              <w:pStyle w:val="BodyText"/>
              <w:tabs>
                <w:tab w:val="decimal" w:pos="555"/>
              </w:tabs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1367091" w14:textId="77777777" w:rsidR="00C139BD" w:rsidRPr="00386545" w:rsidRDefault="00C139BD" w:rsidP="00C139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2FF34CA6" w14:textId="08C3A621" w:rsidR="00C139BD" w:rsidRPr="00386545" w:rsidRDefault="00C139BD" w:rsidP="00C139BD">
            <w:pPr>
              <w:pStyle w:val="BodyText"/>
              <w:tabs>
                <w:tab w:val="decimal" w:pos="610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C139BD" w:rsidRPr="00386545" w14:paraId="5E4418CA" w14:textId="77777777" w:rsidTr="008625FE">
        <w:trPr>
          <w:trHeight w:val="403"/>
        </w:trPr>
        <w:tc>
          <w:tcPr>
            <w:tcW w:w="2176" w:type="pct"/>
          </w:tcPr>
          <w:p w14:paraId="434B9D3D" w14:textId="2E14A039" w:rsidR="00C139BD" w:rsidRPr="00386545" w:rsidRDefault="00C139BD" w:rsidP="00C139BD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3" w:type="pct"/>
            <w:gridSpan w:val="2"/>
          </w:tcPr>
          <w:p w14:paraId="46DBFA43" w14:textId="77777777" w:rsidR="00C139BD" w:rsidRPr="00386545" w:rsidRDefault="00C139BD" w:rsidP="00C139BD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001CB2A9" w14:textId="6A07EC50" w:rsidR="00C139BD" w:rsidRPr="00386545" w:rsidRDefault="00FC46D3" w:rsidP="00C139BD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(183,04</w:t>
            </w:r>
            <w:r w:rsidR="00D75ACC"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</w:tcPr>
          <w:p w14:paraId="67FEBA75" w14:textId="77777777" w:rsidR="00C139BD" w:rsidRPr="00386545" w:rsidRDefault="00C139BD" w:rsidP="00C139B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2441C22" w14:textId="51593B63" w:rsidR="00C139BD" w:rsidRPr="00386545" w:rsidRDefault="00C139BD" w:rsidP="00C139BD">
            <w:pPr>
              <w:pStyle w:val="BodyText"/>
              <w:spacing w:after="0"/>
              <w:ind w:left="-108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(507,309)</w:t>
            </w:r>
          </w:p>
        </w:tc>
        <w:tc>
          <w:tcPr>
            <w:tcW w:w="126" w:type="pct"/>
          </w:tcPr>
          <w:p w14:paraId="79F80F5A" w14:textId="77777777" w:rsidR="00C139BD" w:rsidRPr="00386545" w:rsidRDefault="00C139BD" w:rsidP="00C139B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3C71E914" w14:textId="34A034FE" w:rsidR="00C139BD" w:rsidRPr="00386545" w:rsidRDefault="00845FC2" w:rsidP="00C139BD">
            <w:pPr>
              <w:pStyle w:val="BodyText"/>
              <w:tabs>
                <w:tab w:val="decimal" w:pos="555"/>
              </w:tabs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90787FE" w14:textId="77777777" w:rsidR="00C139BD" w:rsidRPr="00386545" w:rsidRDefault="00C139BD" w:rsidP="00C139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30F91269" w14:textId="54C8F08A" w:rsidR="00C139BD" w:rsidRPr="00386545" w:rsidRDefault="00C139BD" w:rsidP="00C139BD">
            <w:pPr>
              <w:pStyle w:val="BodyText"/>
              <w:tabs>
                <w:tab w:val="decimal" w:pos="610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C139BD" w:rsidRPr="00386545" w14:paraId="170D01C5" w14:textId="77777777" w:rsidTr="008625FE">
        <w:trPr>
          <w:trHeight w:val="263"/>
        </w:trPr>
        <w:tc>
          <w:tcPr>
            <w:tcW w:w="2176" w:type="pct"/>
          </w:tcPr>
          <w:p w14:paraId="6CB0A1D6" w14:textId="70C7B6D1" w:rsidR="00C139BD" w:rsidRPr="00386545" w:rsidRDefault="00C139BD" w:rsidP="00C139BD">
            <w:pPr>
              <w:pStyle w:val="BodyText"/>
              <w:spacing w:after="0" w:line="240" w:lineRule="atLeast"/>
              <w:ind w:left="151" w:right="21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เงินลงทุนในการร่วมค้า</w:t>
            </w:r>
          </w:p>
        </w:tc>
        <w:tc>
          <w:tcPr>
            <w:tcW w:w="133" w:type="pct"/>
            <w:gridSpan w:val="2"/>
          </w:tcPr>
          <w:p w14:paraId="4F3D795D" w14:textId="77777777" w:rsidR="00C139BD" w:rsidRPr="00386545" w:rsidRDefault="00C139BD" w:rsidP="00C139BD">
            <w:pPr>
              <w:pStyle w:val="BodyText"/>
              <w:spacing w:after="0"/>
              <w:ind w:left="-108" w:right="-8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vAlign w:val="bottom"/>
          </w:tcPr>
          <w:p w14:paraId="0465D0E9" w14:textId="0C2DA30F" w:rsidR="00C139BD" w:rsidRPr="00386545" w:rsidRDefault="00FC46D3" w:rsidP="00C139BD">
            <w:pPr>
              <w:pStyle w:val="BodyText"/>
              <w:tabs>
                <w:tab w:val="decimal" w:pos="108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2,66</w:t>
            </w:r>
            <w:r w:rsidR="002D5D4A" w:rsidRPr="0038654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46" w:type="pct"/>
          </w:tcPr>
          <w:p w14:paraId="510C323E" w14:textId="77777777" w:rsidR="00C139BD" w:rsidRPr="00386545" w:rsidRDefault="00C139BD" w:rsidP="00C139B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5BF045D2" w14:textId="6748191B" w:rsidR="00C139BD" w:rsidRPr="00386545" w:rsidRDefault="00C139BD" w:rsidP="001F6FB5">
            <w:pPr>
              <w:pStyle w:val="BodyText"/>
              <w:spacing w:after="0"/>
              <w:ind w:left="-108" w:right="-5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sz w:val="30"/>
                <w:szCs w:val="30"/>
              </w:rPr>
              <w:t>(3,484)</w:t>
            </w:r>
          </w:p>
        </w:tc>
        <w:tc>
          <w:tcPr>
            <w:tcW w:w="126" w:type="pct"/>
          </w:tcPr>
          <w:p w14:paraId="2BB36634" w14:textId="77777777" w:rsidR="00C139BD" w:rsidRPr="00386545" w:rsidRDefault="00C139BD" w:rsidP="00C139BD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6B1DB262" w14:textId="77777777" w:rsidR="00C139BD" w:rsidRPr="00386545" w:rsidRDefault="00C139BD" w:rsidP="00C139BD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64955C" w14:textId="6D514D11" w:rsidR="00845FC2" w:rsidRPr="00386545" w:rsidRDefault="00845FC2" w:rsidP="00C139BD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9C2B44D" w14:textId="77777777" w:rsidR="00C139BD" w:rsidRPr="00386545" w:rsidRDefault="00C139BD" w:rsidP="00C139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3BC0D2F2" w14:textId="77777777" w:rsidR="00C139BD" w:rsidRPr="00386545" w:rsidRDefault="00C139BD" w:rsidP="00C139BD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8BCB8F" w14:textId="6F696E92" w:rsidR="00C139BD" w:rsidRPr="00386545" w:rsidRDefault="00C139BD" w:rsidP="00C139BD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845FC2" w:rsidRPr="00386545" w14:paraId="625BC179" w14:textId="77777777" w:rsidTr="005920B7">
        <w:trPr>
          <w:trHeight w:val="401"/>
        </w:trPr>
        <w:tc>
          <w:tcPr>
            <w:tcW w:w="2176" w:type="pct"/>
          </w:tcPr>
          <w:p w14:paraId="6902536A" w14:textId="5FCD75A7" w:rsidR="00845FC2" w:rsidRPr="00386545" w:rsidRDefault="00845FC2" w:rsidP="00845FC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865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38654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3" w:type="pct"/>
            <w:gridSpan w:val="2"/>
          </w:tcPr>
          <w:p w14:paraId="1946E6F2" w14:textId="77777777" w:rsidR="00845FC2" w:rsidRPr="00386545" w:rsidRDefault="00845FC2" w:rsidP="00845FC2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501698CC" w14:textId="0703ABC6" w:rsidR="00845FC2" w:rsidRPr="00386545" w:rsidRDefault="00F6601E" w:rsidP="00845FC2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795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,74</w:t>
            </w:r>
            <w:r w:rsidR="002D5D4A"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0DF09D82" w14:textId="77777777" w:rsidR="00845FC2" w:rsidRPr="00386545" w:rsidRDefault="00845FC2" w:rsidP="00845FC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62D73E12" w14:textId="53F82056" w:rsidR="00845FC2" w:rsidRPr="00386545" w:rsidRDefault="00845FC2" w:rsidP="00845FC2">
            <w:pPr>
              <w:pStyle w:val="BodyText"/>
              <w:tabs>
                <w:tab w:val="decimal" w:pos="1089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814,511</w:t>
            </w:r>
          </w:p>
        </w:tc>
        <w:tc>
          <w:tcPr>
            <w:tcW w:w="126" w:type="pct"/>
          </w:tcPr>
          <w:p w14:paraId="76751B11" w14:textId="77777777" w:rsidR="00845FC2" w:rsidRPr="00386545" w:rsidRDefault="00845FC2" w:rsidP="00845F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059C55EA" w14:textId="5A00067E" w:rsidR="00845FC2" w:rsidRPr="00386545" w:rsidRDefault="00845FC2" w:rsidP="00845F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110,700</w:t>
            </w:r>
          </w:p>
        </w:tc>
        <w:tc>
          <w:tcPr>
            <w:tcW w:w="146" w:type="pct"/>
          </w:tcPr>
          <w:p w14:paraId="59989380" w14:textId="77777777" w:rsidR="00845FC2" w:rsidRPr="00386545" w:rsidRDefault="00845FC2" w:rsidP="00845F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4D5F76C2" w14:textId="3AC3BD04" w:rsidR="00845FC2" w:rsidRPr="00386545" w:rsidRDefault="00845FC2" w:rsidP="00845F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108,829</w:t>
            </w:r>
          </w:p>
        </w:tc>
      </w:tr>
      <w:tr w:rsidR="00C64017" w:rsidRPr="00386545" w14:paraId="2D35F58D" w14:textId="77777777" w:rsidTr="00B9289C">
        <w:trPr>
          <w:trHeight w:val="401"/>
        </w:trPr>
        <w:tc>
          <w:tcPr>
            <w:tcW w:w="2176" w:type="pct"/>
          </w:tcPr>
          <w:p w14:paraId="751A265B" w14:textId="77777777" w:rsidR="00C64017" w:rsidRPr="00386545" w:rsidRDefault="00C64017" w:rsidP="00C6401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" w:type="pct"/>
            <w:gridSpan w:val="2"/>
          </w:tcPr>
          <w:p w14:paraId="073E6461" w14:textId="77777777" w:rsidR="00C64017" w:rsidRPr="00386545" w:rsidRDefault="00C64017" w:rsidP="00C64017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7F9D7F54" w14:textId="77777777" w:rsidR="00C64017" w:rsidRPr="00386545" w:rsidRDefault="00C64017" w:rsidP="00C64017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82AAC28" w14:textId="77777777" w:rsidR="00C64017" w:rsidRPr="00386545" w:rsidRDefault="00C64017" w:rsidP="00C640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781B5112" w14:textId="1350B356" w:rsidR="00C64017" w:rsidRPr="00386545" w:rsidRDefault="00C64017" w:rsidP="00C64017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4B0217E0" w14:textId="77777777" w:rsidR="00C64017" w:rsidRPr="00386545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2A5ABB6D" w14:textId="77777777" w:rsidR="00C64017" w:rsidRPr="00386545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5D51046" w14:textId="77777777" w:rsidR="00C64017" w:rsidRPr="00386545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09DE38CE" w14:textId="77777777" w:rsidR="00C64017" w:rsidRPr="00386545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39BD" w:rsidRPr="00386545" w14:paraId="394D505A" w14:textId="77777777" w:rsidTr="005920B7">
        <w:trPr>
          <w:trHeight w:val="321"/>
        </w:trPr>
        <w:tc>
          <w:tcPr>
            <w:tcW w:w="2176" w:type="pct"/>
          </w:tcPr>
          <w:p w14:paraId="0A19FD57" w14:textId="41C17FB3" w:rsidR="00C139BD" w:rsidRPr="00386545" w:rsidRDefault="00C139BD" w:rsidP="00C139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133" w:type="pct"/>
            <w:gridSpan w:val="2"/>
          </w:tcPr>
          <w:p w14:paraId="2218A14A" w14:textId="77777777" w:rsidR="00C139BD" w:rsidRPr="00386545" w:rsidRDefault="00C139BD" w:rsidP="00C139BD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vAlign w:val="bottom"/>
          </w:tcPr>
          <w:p w14:paraId="25F04D94" w14:textId="0D038CC1" w:rsidR="00C139BD" w:rsidRPr="00386545" w:rsidRDefault="00F6601E" w:rsidP="00C139BD">
            <w:pPr>
              <w:pStyle w:val="BodyText"/>
              <w:tabs>
                <w:tab w:val="decimal" w:pos="1089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</w:t>
            </w:r>
            <w:r w:rsidRPr="003865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69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,74</w:t>
            </w:r>
            <w:r w:rsidR="002D5D4A"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14:paraId="0EDCFB5D" w14:textId="77777777" w:rsidR="00C139BD" w:rsidRPr="00386545" w:rsidRDefault="00C139BD" w:rsidP="00C139B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vAlign w:val="bottom"/>
          </w:tcPr>
          <w:p w14:paraId="4EA3D508" w14:textId="2B7C5D32" w:rsidR="00C139BD" w:rsidRPr="00386545" w:rsidRDefault="00C139BD" w:rsidP="00C139BD">
            <w:pPr>
              <w:pStyle w:val="BodyText"/>
              <w:tabs>
                <w:tab w:val="decimal" w:pos="1089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1,19</w:t>
            </w:r>
            <w:r w:rsidR="001221F8"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,4</w:t>
            </w:r>
            <w:r w:rsidR="00086AD1"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26" w:type="pct"/>
          </w:tcPr>
          <w:p w14:paraId="7E308139" w14:textId="77777777" w:rsidR="00C139BD" w:rsidRPr="00386545" w:rsidRDefault="00C139BD" w:rsidP="00C139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</w:tcPr>
          <w:p w14:paraId="25DA6870" w14:textId="37F7659D" w:rsidR="00C139BD" w:rsidRPr="00386545" w:rsidRDefault="00845FC2" w:rsidP="00C139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110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,700</w:t>
            </w:r>
          </w:p>
        </w:tc>
        <w:tc>
          <w:tcPr>
            <w:tcW w:w="146" w:type="pct"/>
          </w:tcPr>
          <w:p w14:paraId="46E54690" w14:textId="77777777" w:rsidR="00C139BD" w:rsidRPr="00386545" w:rsidRDefault="00C139BD" w:rsidP="00C139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</w:tcPr>
          <w:p w14:paraId="64D0CCCA" w14:textId="26D4FEC1" w:rsidR="00C139BD" w:rsidRPr="00386545" w:rsidRDefault="00C139BD" w:rsidP="00C139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108,829</w:t>
            </w:r>
          </w:p>
        </w:tc>
      </w:tr>
    </w:tbl>
    <w:p w14:paraId="79795589" w14:textId="3C3C0759" w:rsidR="00D122BF" w:rsidRPr="00386545" w:rsidRDefault="007B6081" w:rsidP="007B608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8654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7CDD65F3" w14:textId="278AF84E" w:rsidR="00B46AB2" w:rsidRPr="00386545" w:rsidRDefault="00B46AB2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386545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19648CAC" w14:textId="77777777" w:rsidR="00D22517" w:rsidRPr="00386545" w:rsidRDefault="00D22517" w:rsidP="00D22517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236"/>
        <w:gridCol w:w="1733"/>
        <w:gridCol w:w="270"/>
        <w:gridCol w:w="1801"/>
      </w:tblGrid>
      <w:tr w:rsidR="00D22517" w:rsidRPr="00386545" w14:paraId="204E4AD0" w14:textId="77777777" w:rsidTr="001432CD">
        <w:tc>
          <w:tcPr>
            <w:tcW w:w="2797" w:type="pct"/>
          </w:tcPr>
          <w:p w14:paraId="3090D98E" w14:textId="77777777" w:rsidR="00D22517" w:rsidRPr="00386545" w:rsidRDefault="00D22517" w:rsidP="001432CD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FF6E92A" w14:textId="77777777" w:rsidR="00D22517" w:rsidRPr="00386545" w:rsidRDefault="00D22517" w:rsidP="001432C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7E5BBC28" w14:textId="77777777" w:rsidR="00D22517" w:rsidRPr="00386545" w:rsidRDefault="00D22517" w:rsidP="001432CD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2517" w:rsidRPr="00386545" w14:paraId="158A752B" w14:textId="77777777" w:rsidTr="001432CD">
        <w:tc>
          <w:tcPr>
            <w:tcW w:w="2797" w:type="pct"/>
          </w:tcPr>
          <w:p w14:paraId="7698BFD6" w14:textId="77777777" w:rsidR="00D22517" w:rsidRPr="00386545" w:rsidRDefault="00D22517" w:rsidP="001432CD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8654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8654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8654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86545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</w:t>
            </w:r>
            <w:r w:rsidRPr="0038654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0</w:t>
            </w:r>
            <w:r w:rsidRPr="0038654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8654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5D04705F" w14:textId="77777777" w:rsidR="00D22517" w:rsidRPr="00386545" w:rsidRDefault="00D22517" w:rsidP="001432C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0E57E1A1" w14:textId="12414362" w:rsidR="00D22517" w:rsidRPr="00386545" w:rsidRDefault="00D22517" w:rsidP="001432CD">
            <w:pPr>
              <w:pStyle w:val="BodyText"/>
              <w:tabs>
                <w:tab w:val="decimal" w:pos="-75"/>
              </w:tabs>
              <w:spacing w:after="0"/>
              <w:ind w:left="-108" w:right="-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7" w:type="pct"/>
          </w:tcPr>
          <w:p w14:paraId="5C778D4B" w14:textId="77777777" w:rsidR="00D22517" w:rsidRPr="00386545" w:rsidRDefault="00D22517" w:rsidP="001432CD">
            <w:pPr>
              <w:pStyle w:val="BodyText"/>
              <w:tabs>
                <w:tab w:val="decimal" w:pos="-75"/>
                <w:tab w:val="decimal" w:pos="873"/>
                <w:tab w:val="decimal" w:pos="151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71744BBD" w14:textId="06551856" w:rsidR="00D22517" w:rsidRPr="00386545" w:rsidRDefault="00D22517" w:rsidP="001432CD">
            <w:pPr>
              <w:pStyle w:val="BodyText"/>
              <w:tabs>
                <w:tab w:val="decimal" w:pos="-75"/>
              </w:tabs>
              <w:spacing w:after="0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D22517" w:rsidRPr="00386545" w14:paraId="6EA8D889" w14:textId="77777777" w:rsidTr="001432CD">
        <w:trPr>
          <w:trHeight w:val="211"/>
        </w:trPr>
        <w:tc>
          <w:tcPr>
            <w:tcW w:w="2797" w:type="pct"/>
          </w:tcPr>
          <w:p w14:paraId="7BBDAE7C" w14:textId="77777777" w:rsidR="00D22517" w:rsidRPr="00386545" w:rsidRDefault="00D22517" w:rsidP="001432CD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6DBD045" w14:textId="77777777" w:rsidR="00D22517" w:rsidRPr="00386545" w:rsidRDefault="00D22517" w:rsidP="001432C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29D1BF69" w14:textId="77777777" w:rsidR="00D22517" w:rsidRPr="00386545" w:rsidRDefault="00D22517" w:rsidP="001432CD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2517" w:rsidRPr="00386545" w14:paraId="4816CD37" w14:textId="77777777" w:rsidTr="001432CD">
        <w:tc>
          <w:tcPr>
            <w:tcW w:w="2797" w:type="pct"/>
          </w:tcPr>
          <w:p w14:paraId="5E880537" w14:textId="77777777" w:rsidR="00D22517" w:rsidRPr="00386545" w:rsidRDefault="00D22517" w:rsidP="00D22517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865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8654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9" w:type="pct"/>
          </w:tcPr>
          <w:p w14:paraId="233CFC27" w14:textId="77777777" w:rsidR="00D22517" w:rsidRPr="00386545" w:rsidRDefault="00D22517" w:rsidP="00D2251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75A23098" w14:textId="57E019F5" w:rsidR="00D22517" w:rsidRPr="00386545" w:rsidRDefault="00FA0278" w:rsidP="00D22517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>9,733,506</w:t>
            </w:r>
          </w:p>
        </w:tc>
        <w:tc>
          <w:tcPr>
            <w:tcW w:w="147" w:type="pct"/>
          </w:tcPr>
          <w:p w14:paraId="6A2F1B8C" w14:textId="77777777" w:rsidR="00D22517" w:rsidRPr="00386545" w:rsidRDefault="00D22517" w:rsidP="00D22517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2C40AC18" w14:textId="5457B2C6" w:rsidR="00D22517" w:rsidRPr="00386545" w:rsidRDefault="00D22517" w:rsidP="00D22517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>9,076,638</w:t>
            </w:r>
          </w:p>
        </w:tc>
      </w:tr>
      <w:tr w:rsidR="00D22517" w:rsidRPr="00386545" w14:paraId="3763E95E" w14:textId="77777777" w:rsidTr="001432CD">
        <w:tc>
          <w:tcPr>
            <w:tcW w:w="2797" w:type="pct"/>
          </w:tcPr>
          <w:p w14:paraId="2DCB8F2C" w14:textId="77777777" w:rsidR="00D22517" w:rsidRPr="00386545" w:rsidRDefault="00D22517" w:rsidP="00D22517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129" w:type="pct"/>
          </w:tcPr>
          <w:p w14:paraId="75405CCE" w14:textId="77777777" w:rsidR="00D22517" w:rsidRPr="00386545" w:rsidRDefault="00D22517" w:rsidP="00D2251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4135322A" w14:textId="586761DF" w:rsidR="00D22517" w:rsidRPr="00386545" w:rsidRDefault="00D06EF9" w:rsidP="00A25460">
            <w:pPr>
              <w:pStyle w:val="BodyText"/>
              <w:tabs>
                <w:tab w:val="decimal" w:pos="1021"/>
              </w:tabs>
              <w:spacing w:after="0"/>
              <w:ind w:left="-108" w:right="2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7" w:type="pct"/>
          </w:tcPr>
          <w:p w14:paraId="30D23B51" w14:textId="77777777" w:rsidR="00D22517" w:rsidRPr="00386545" w:rsidRDefault="00D22517" w:rsidP="00D22517">
            <w:pPr>
              <w:pStyle w:val="BodyText"/>
              <w:tabs>
                <w:tab w:val="decimal" w:pos="873"/>
                <w:tab w:val="decimal" w:pos="1357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pct"/>
          </w:tcPr>
          <w:p w14:paraId="0C3A65E6" w14:textId="11CFC583" w:rsidR="00D22517" w:rsidRPr="00386545" w:rsidRDefault="00D22517" w:rsidP="00D22517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>400,000</w:t>
            </w:r>
          </w:p>
        </w:tc>
      </w:tr>
      <w:tr w:rsidR="00D22517" w:rsidRPr="00386545" w14:paraId="7BF28063" w14:textId="77777777" w:rsidTr="001432CD">
        <w:tc>
          <w:tcPr>
            <w:tcW w:w="2797" w:type="pct"/>
          </w:tcPr>
          <w:p w14:paraId="0EFC9990" w14:textId="77777777" w:rsidR="00D22517" w:rsidRPr="00386545" w:rsidRDefault="00D22517" w:rsidP="00D22517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65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865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38654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29" w:type="pct"/>
          </w:tcPr>
          <w:p w14:paraId="0B9BD7B2" w14:textId="77777777" w:rsidR="00D22517" w:rsidRPr="00386545" w:rsidRDefault="00D22517" w:rsidP="00D2251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14:paraId="74AE8BD9" w14:textId="6434CB47" w:rsidR="00D22517" w:rsidRPr="00386545" w:rsidRDefault="00D06EF9" w:rsidP="00D22517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</w:t>
            </w:r>
            <w:r w:rsidRPr="003865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8654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733</w:t>
            </w:r>
            <w:r w:rsidRPr="003865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8654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506</w:t>
            </w:r>
          </w:p>
        </w:tc>
        <w:tc>
          <w:tcPr>
            <w:tcW w:w="147" w:type="pct"/>
          </w:tcPr>
          <w:p w14:paraId="6737E8E9" w14:textId="77777777" w:rsidR="00D22517" w:rsidRPr="00386545" w:rsidRDefault="00D22517" w:rsidP="00D22517">
            <w:pPr>
              <w:pStyle w:val="BodyText"/>
              <w:tabs>
                <w:tab w:val="decimal" w:pos="873"/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</w:tcPr>
          <w:p w14:paraId="66EF0DD5" w14:textId="20C20C09" w:rsidR="00D22517" w:rsidRPr="00386545" w:rsidRDefault="00D22517" w:rsidP="00D22517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65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9,476,638</w:t>
            </w:r>
          </w:p>
        </w:tc>
      </w:tr>
    </w:tbl>
    <w:p w14:paraId="549D1290" w14:textId="77777777" w:rsidR="00B46AB2" w:rsidRPr="00386545" w:rsidRDefault="00B46AB2" w:rsidP="00D22517">
      <w:pPr>
        <w:spacing w:line="240" w:lineRule="auto"/>
        <w:ind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5063EE9E" w14:textId="3C882C21" w:rsidR="00120E1C" w:rsidRPr="00386545" w:rsidRDefault="00120E1C" w:rsidP="00A52775">
      <w:pPr>
        <w:spacing w:line="240" w:lineRule="auto"/>
        <w:ind w:left="540" w:right="-25"/>
        <w:jc w:val="thaiDistribute"/>
        <w:rPr>
          <w:sz w:val="30"/>
          <w:szCs w:val="30"/>
          <w:cs/>
        </w:rPr>
      </w:pPr>
      <w:r w:rsidRPr="00386545">
        <w:rPr>
          <w:rFonts w:hint="cs"/>
          <w:sz w:val="30"/>
          <w:szCs w:val="30"/>
          <w:cs/>
        </w:rPr>
        <w:t>รายละเอียดของ</w:t>
      </w:r>
      <w:r w:rsidRPr="00386545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386545">
        <w:rPr>
          <w:rFonts w:hint="cs"/>
          <w:sz w:val="30"/>
          <w:szCs w:val="30"/>
          <w:cs/>
        </w:rPr>
        <w:t xml:space="preserve">ย่อยและบริษัทย่อยทางอ้อม </w:t>
      </w:r>
      <w:r w:rsidR="00A4796E" w:rsidRPr="00386545">
        <w:rPr>
          <w:sz w:val="30"/>
          <w:szCs w:val="30"/>
          <w:cs/>
        </w:rPr>
        <w:t xml:space="preserve">ณ </w:t>
      </w:r>
      <w:r w:rsidR="006839F1" w:rsidRPr="00386545">
        <w:rPr>
          <w:sz w:val="30"/>
          <w:szCs w:val="30"/>
          <w:cs/>
        </w:rPr>
        <w:t>วันที่</w:t>
      </w:r>
      <w:r w:rsidR="006839F1" w:rsidRPr="00386545">
        <w:rPr>
          <w:sz w:val="30"/>
          <w:szCs w:val="30"/>
        </w:rPr>
        <w:t xml:space="preserve"> </w:t>
      </w:r>
      <w:r w:rsidR="00CC3F34" w:rsidRPr="00386545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403725" w:rsidRPr="00386545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6839F1" w:rsidRPr="0038654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6839F1" w:rsidRPr="0038654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6839F1" w:rsidRPr="0038654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839F1" w:rsidRPr="00386545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6839F1" w:rsidRPr="0038654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839F1" w:rsidRPr="0038654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6839F1" w:rsidRPr="003865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6545">
        <w:rPr>
          <w:rFonts w:hint="cs"/>
          <w:sz w:val="30"/>
          <w:szCs w:val="30"/>
          <w:cs/>
        </w:rPr>
        <w:t>แสดงได้ดังนี้</w:t>
      </w:r>
    </w:p>
    <w:p w14:paraId="24C613A5" w14:textId="77777777" w:rsidR="00120E1C" w:rsidRPr="00386545" w:rsidRDefault="00120E1C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12"/>
          <w:szCs w:val="12"/>
        </w:rPr>
      </w:pPr>
    </w:p>
    <w:tbl>
      <w:tblPr>
        <w:tblpPr w:leftFromText="180" w:rightFromText="180" w:vertAnchor="text" w:horzAnchor="margin" w:tblpX="450" w:tblpY="77"/>
        <w:tblW w:w="9445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06"/>
        <w:gridCol w:w="1654"/>
        <w:gridCol w:w="2709"/>
        <w:gridCol w:w="933"/>
        <w:gridCol w:w="937"/>
        <w:gridCol w:w="6"/>
      </w:tblGrid>
      <w:tr w:rsidR="007052FB" w:rsidRPr="00386545" w14:paraId="0ED7C163" w14:textId="77777777" w:rsidTr="008E037B">
        <w:trPr>
          <w:cantSplit/>
          <w:trHeight w:val="90"/>
        </w:trPr>
        <w:tc>
          <w:tcPr>
            <w:tcW w:w="3206" w:type="dxa"/>
            <w:hideMark/>
          </w:tcPr>
          <w:p w14:paraId="5DEC5829" w14:textId="77777777" w:rsidR="007052FB" w:rsidRPr="00386545" w:rsidRDefault="007052FB" w:rsidP="008E03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บริษัทย่อยและบริษัทย่อยทางอ้อม</w:t>
            </w:r>
          </w:p>
        </w:tc>
        <w:tc>
          <w:tcPr>
            <w:tcW w:w="1654" w:type="dxa"/>
            <w:hideMark/>
          </w:tcPr>
          <w:p w14:paraId="4EFF1813" w14:textId="77777777" w:rsidR="007052FB" w:rsidRPr="00386545" w:rsidRDefault="007052FB" w:rsidP="008E03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2709" w:type="dxa"/>
            <w:hideMark/>
          </w:tcPr>
          <w:p w14:paraId="2B4B826C" w14:textId="77777777" w:rsidR="007052FB" w:rsidRPr="00386545" w:rsidRDefault="007052FB" w:rsidP="008E03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76" w:type="dxa"/>
            <w:gridSpan w:val="3"/>
            <w:hideMark/>
          </w:tcPr>
          <w:p w14:paraId="7A865780" w14:textId="4F4C9C5A" w:rsidR="007052FB" w:rsidRPr="00386545" w:rsidRDefault="007052FB" w:rsidP="008E037B">
            <w:pPr>
              <w:pStyle w:val="acctfourfigures"/>
              <w:tabs>
                <w:tab w:val="left" w:pos="720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</w:tr>
      <w:tr w:rsidR="00B679B0" w:rsidRPr="00386545" w14:paraId="3D95F371" w14:textId="77777777" w:rsidTr="008E037B">
        <w:trPr>
          <w:cantSplit/>
          <w:trHeight w:val="163"/>
        </w:trPr>
        <w:tc>
          <w:tcPr>
            <w:tcW w:w="3206" w:type="dxa"/>
          </w:tcPr>
          <w:p w14:paraId="0622BE6C" w14:textId="77777777" w:rsidR="00B679B0" w:rsidRPr="00386545" w:rsidRDefault="00B679B0" w:rsidP="00B679B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7DEFE556" w14:textId="77777777" w:rsidR="00B679B0" w:rsidRPr="00386545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773E059B" w14:textId="77777777" w:rsidR="00B679B0" w:rsidRPr="00386545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  <w:hideMark/>
          </w:tcPr>
          <w:p w14:paraId="216A04C5" w14:textId="18CED4C4" w:rsidR="00B679B0" w:rsidRPr="00386545" w:rsidRDefault="00CC3F34" w:rsidP="00B679B0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="00403725" w:rsidRPr="00386545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43" w:type="dxa"/>
            <w:gridSpan w:val="2"/>
            <w:vAlign w:val="bottom"/>
            <w:hideMark/>
          </w:tcPr>
          <w:p w14:paraId="7B45BDF9" w14:textId="2AA58118" w:rsidR="00B679B0" w:rsidRPr="00386545" w:rsidRDefault="00B679B0" w:rsidP="00B679B0">
            <w:pPr>
              <w:rPr>
                <w:spacing w:val="-8"/>
                <w:sz w:val="24"/>
                <w:szCs w:val="24"/>
                <w:cs/>
              </w:rPr>
            </w:pPr>
            <w:r w:rsidRPr="00386545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 xml:space="preserve">31 </w:t>
            </w:r>
            <w:r w:rsidRPr="00386545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B679B0" w:rsidRPr="00386545" w14:paraId="03646D02" w14:textId="77777777" w:rsidTr="008E037B">
        <w:trPr>
          <w:cantSplit/>
          <w:trHeight w:val="163"/>
        </w:trPr>
        <w:tc>
          <w:tcPr>
            <w:tcW w:w="3206" w:type="dxa"/>
          </w:tcPr>
          <w:p w14:paraId="3CA904CD" w14:textId="77777777" w:rsidR="00B679B0" w:rsidRPr="00386545" w:rsidRDefault="00B679B0" w:rsidP="00B679B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3B2A02A4" w14:textId="77777777" w:rsidR="00B679B0" w:rsidRPr="00386545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55B42312" w14:textId="77777777" w:rsidR="00B679B0" w:rsidRPr="00386545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  <w:hideMark/>
          </w:tcPr>
          <w:p w14:paraId="7AB24D0A" w14:textId="1D284D64" w:rsidR="00B679B0" w:rsidRPr="00386545" w:rsidRDefault="00B679B0" w:rsidP="00B679B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43" w:type="dxa"/>
            <w:gridSpan w:val="2"/>
            <w:vAlign w:val="bottom"/>
            <w:hideMark/>
          </w:tcPr>
          <w:p w14:paraId="2542813B" w14:textId="296F6FF9" w:rsidR="00B679B0" w:rsidRPr="00386545" w:rsidRDefault="00B679B0" w:rsidP="00B679B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B679B0" w:rsidRPr="00386545" w14:paraId="110F57D4" w14:textId="77777777" w:rsidTr="008E037B">
        <w:trPr>
          <w:cantSplit/>
          <w:trHeight w:val="70"/>
        </w:trPr>
        <w:tc>
          <w:tcPr>
            <w:tcW w:w="3206" w:type="dxa"/>
          </w:tcPr>
          <w:p w14:paraId="7E41568F" w14:textId="77777777" w:rsidR="00B679B0" w:rsidRPr="00386545" w:rsidRDefault="00B679B0" w:rsidP="00B679B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2BA29C7E" w14:textId="77777777" w:rsidR="00B679B0" w:rsidRPr="00386545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185A6106" w14:textId="77777777" w:rsidR="00B679B0" w:rsidRPr="00386545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6" w:type="dxa"/>
            <w:gridSpan w:val="3"/>
            <w:vAlign w:val="bottom"/>
          </w:tcPr>
          <w:p w14:paraId="2A3D69C4" w14:textId="7F8102E3" w:rsidR="00B679B0" w:rsidRPr="00386545" w:rsidRDefault="00B679B0" w:rsidP="00B679B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Pr="0038654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ร้อยละ)</w:t>
            </w:r>
          </w:p>
        </w:tc>
      </w:tr>
      <w:tr w:rsidR="00B679B0" w:rsidRPr="00386545" w14:paraId="6E9E8880" w14:textId="77777777" w:rsidTr="008E037B">
        <w:trPr>
          <w:cantSplit/>
          <w:trHeight w:val="163"/>
        </w:trPr>
        <w:tc>
          <w:tcPr>
            <w:tcW w:w="3206" w:type="dxa"/>
            <w:hideMark/>
          </w:tcPr>
          <w:p w14:paraId="3EB69E86" w14:textId="77777777" w:rsidR="00B679B0" w:rsidRPr="00386545" w:rsidRDefault="00B679B0" w:rsidP="00B679B0">
            <w:pPr>
              <w:rPr>
                <w:rFonts w:asciiTheme="majorBidi" w:hAnsiTheme="majorBidi" w:cstheme="majorBidi"/>
                <w:b/>
                <w:bCs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654" w:type="dxa"/>
          </w:tcPr>
          <w:p w14:paraId="7EEC4860" w14:textId="77777777" w:rsidR="00B679B0" w:rsidRPr="00386545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9" w:type="dxa"/>
          </w:tcPr>
          <w:p w14:paraId="49A198F0" w14:textId="77777777" w:rsidR="00B679B0" w:rsidRPr="00386545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3" w:type="dxa"/>
            <w:vAlign w:val="bottom"/>
          </w:tcPr>
          <w:p w14:paraId="57751803" w14:textId="77777777" w:rsidR="00B679B0" w:rsidRPr="00386545" w:rsidRDefault="00B679B0" w:rsidP="00B679B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227095A" w14:textId="77777777" w:rsidR="00B679B0" w:rsidRPr="00386545" w:rsidRDefault="00B679B0" w:rsidP="00B679B0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6E38D0" w:rsidRPr="00386545" w14:paraId="3345E165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52E7894A" w14:textId="4E72C922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โอสถสภา เบฟเวอเรจ จำกัด </w:t>
            </w:r>
          </w:p>
        </w:tc>
        <w:tc>
          <w:tcPr>
            <w:tcW w:w="1654" w:type="dxa"/>
            <w:hideMark/>
          </w:tcPr>
          <w:p w14:paraId="178AC037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40FCB9C6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3" w:type="dxa"/>
          </w:tcPr>
          <w:p w14:paraId="3A6FB8D2" w14:textId="0DDDFD40" w:rsidR="006E38D0" w:rsidRPr="00386545" w:rsidRDefault="006E38D0" w:rsidP="006E38D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8654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6B122C99" w14:textId="243F3B7D" w:rsidR="006E38D0" w:rsidRPr="00386545" w:rsidRDefault="006E38D0" w:rsidP="006E38D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8654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E38D0" w:rsidRPr="00386545" w14:paraId="0C595E7C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1AE4A441" w14:textId="77777777" w:rsidR="006E38D0" w:rsidRPr="00386545" w:rsidRDefault="006E38D0" w:rsidP="006E38D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654" w:type="dxa"/>
            <w:hideMark/>
          </w:tcPr>
          <w:p w14:paraId="507E0CCE" w14:textId="77777777" w:rsidR="006E38D0" w:rsidRPr="00386545" w:rsidRDefault="006E38D0" w:rsidP="006E38D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0EBE27B6" w14:textId="1A024B43" w:rsidR="006E38D0" w:rsidRPr="00386545" w:rsidRDefault="006E38D0" w:rsidP="006E38D0">
            <w:pPr>
              <w:pStyle w:val="NoSpacing"/>
              <w:spacing w:line="300" w:lineRule="exact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ผลิตและจำหน่ายผลิตภัณฑ์ของใช้</w:t>
            </w:r>
            <w:r w:rsidRPr="00386545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ส่วนบุคคล</w:t>
            </w:r>
          </w:p>
        </w:tc>
        <w:tc>
          <w:tcPr>
            <w:tcW w:w="933" w:type="dxa"/>
          </w:tcPr>
          <w:p w14:paraId="300621AC" w14:textId="18492BDC" w:rsidR="006E38D0" w:rsidRPr="00386545" w:rsidRDefault="006E38D0" w:rsidP="006E38D0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8654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764691EE" w14:textId="6A1B809C" w:rsidR="006E38D0" w:rsidRPr="00386545" w:rsidRDefault="006E38D0" w:rsidP="006E38D0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8654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E38D0" w:rsidRPr="00386545" w14:paraId="4C458BB7" w14:textId="77777777" w:rsidTr="008E037B">
        <w:trPr>
          <w:cantSplit/>
          <w:trHeight w:val="325"/>
        </w:trPr>
        <w:tc>
          <w:tcPr>
            <w:tcW w:w="3206" w:type="dxa"/>
            <w:hideMark/>
          </w:tcPr>
          <w:p w14:paraId="5B8A7ACF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สยามกลาส อินดัสทรี จำกัด</w:t>
            </w:r>
          </w:p>
        </w:tc>
        <w:tc>
          <w:tcPr>
            <w:tcW w:w="1654" w:type="dxa"/>
            <w:hideMark/>
          </w:tcPr>
          <w:p w14:paraId="6A964724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22341828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3" w:type="dxa"/>
          </w:tcPr>
          <w:p w14:paraId="438F7579" w14:textId="4A2465D2" w:rsidR="006E38D0" w:rsidRPr="00386545" w:rsidRDefault="006E38D0" w:rsidP="006E38D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8654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719A6C9C" w14:textId="3C65E008" w:rsidR="006E38D0" w:rsidRPr="00386545" w:rsidRDefault="006E38D0" w:rsidP="006E38D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8654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E38D0" w:rsidRPr="00386545" w14:paraId="25B1FC91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230DCCD0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654" w:type="dxa"/>
            <w:hideMark/>
          </w:tcPr>
          <w:p w14:paraId="63771F87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6C016152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3" w:type="dxa"/>
          </w:tcPr>
          <w:p w14:paraId="0BFF7A7B" w14:textId="71630D64" w:rsidR="006E38D0" w:rsidRPr="00386545" w:rsidRDefault="006E38D0" w:rsidP="006E38D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8654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630A858A" w14:textId="492E9DE5" w:rsidR="006E38D0" w:rsidRPr="00386545" w:rsidRDefault="006E38D0" w:rsidP="006E38D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8654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E38D0" w:rsidRPr="00386545" w14:paraId="5F5911ED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3832FCB3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654" w:type="dxa"/>
            <w:hideMark/>
          </w:tcPr>
          <w:p w14:paraId="17153772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23FCD0C8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933" w:type="dxa"/>
          </w:tcPr>
          <w:p w14:paraId="34E23D42" w14:textId="0005A8F2" w:rsidR="006E38D0" w:rsidRPr="00386545" w:rsidRDefault="006E38D0" w:rsidP="006E38D0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38654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43" w:type="dxa"/>
            <w:gridSpan w:val="2"/>
          </w:tcPr>
          <w:p w14:paraId="6654D415" w14:textId="0E2E93F3" w:rsidR="006E38D0" w:rsidRPr="00386545" w:rsidRDefault="006E38D0" w:rsidP="006E38D0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38654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6E38D0" w:rsidRPr="00386545" w14:paraId="7B31C711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7711AB4D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1654" w:type="dxa"/>
            <w:hideMark/>
          </w:tcPr>
          <w:p w14:paraId="7BE5B2FD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3610843B" w14:textId="6D66FE83" w:rsidR="006E38D0" w:rsidRPr="00386545" w:rsidRDefault="006E38D0" w:rsidP="006E38D0">
            <w:pPr>
              <w:pStyle w:val="NoSpacing"/>
              <w:ind w:left="210" w:hanging="2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33" w:type="dxa"/>
          </w:tcPr>
          <w:p w14:paraId="32AD89B3" w14:textId="742F09E0" w:rsidR="006E38D0" w:rsidRPr="00386545" w:rsidRDefault="006E38D0" w:rsidP="006E38D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8654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46886FB2" w14:textId="189D8701" w:rsidR="006E38D0" w:rsidRPr="00386545" w:rsidRDefault="006E38D0" w:rsidP="006E38D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8654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E38D0" w:rsidRPr="00386545" w14:paraId="788FBB46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166C2D38" w14:textId="77777777" w:rsidR="006E38D0" w:rsidRPr="00386545" w:rsidRDefault="006E38D0" w:rsidP="006E38D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โอสถสภา อินโนเวชั่น เซ็นเตอร์ จำกัด           </w:t>
            </w:r>
          </w:p>
        </w:tc>
        <w:tc>
          <w:tcPr>
            <w:tcW w:w="1654" w:type="dxa"/>
            <w:hideMark/>
          </w:tcPr>
          <w:p w14:paraId="4F0F6D99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1DEC5F86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วิจัยและพัฒนา</w:t>
            </w:r>
          </w:p>
        </w:tc>
        <w:tc>
          <w:tcPr>
            <w:tcW w:w="933" w:type="dxa"/>
          </w:tcPr>
          <w:p w14:paraId="10196276" w14:textId="4B9ADEE5" w:rsidR="006E38D0" w:rsidRPr="00386545" w:rsidRDefault="006E38D0" w:rsidP="006E38D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8654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38E306FC" w14:textId="72E23476" w:rsidR="006E38D0" w:rsidRPr="00386545" w:rsidRDefault="006E38D0" w:rsidP="006E38D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8654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E38D0" w:rsidRPr="00386545" w14:paraId="61972D2F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1F95A8E8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654" w:type="dxa"/>
            <w:hideMark/>
          </w:tcPr>
          <w:p w14:paraId="4B7D9449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2BAEA3B7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33" w:type="dxa"/>
          </w:tcPr>
          <w:p w14:paraId="65CB6C3C" w14:textId="0F65DD06" w:rsidR="006E38D0" w:rsidRPr="00386545" w:rsidRDefault="006E38D0" w:rsidP="006E38D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8654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480421F2" w14:textId="1D78D450" w:rsidR="006E38D0" w:rsidRPr="00386545" w:rsidRDefault="006E38D0" w:rsidP="006E38D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8654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E38D0" w:rsidRPr="00386545" w14:paraId="74D36B4A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7FAD4FF8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1654" w:type="dxa"/>
            <w:hideMark/>
          </w:tcPr>
          <w:p w14:paraId="36E1CC83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0F6F9B54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3" w:type="dxa"/>
          </w:tcPr>
          <w:p w14:paraId="47A6A1E8" w14:textId="51DCDCE3" w:rsidR="006E38D0" w:rsidRPr="00386545" w:rsidRDefault="006E38D0" w:rsidP="006E38D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8654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5E9E2A8E" w14:textId="3340D8C4" w:rsidR="006E38D0" w:rsidRPr="00386545" w:rsidRDefault="006E38D0" w:rsidP="006E38D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8654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E38D0" w:rsidRPr="00386545" w14:paraId="5E5145AE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6DC7F0B0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</w:rPr>
              <w:t>OSOTSPA USA, INC.</w:t>
            </w:r>
          </w:p>
        </w:tc>
        <w:tc>
          <w:tcPr>
            <w:tcW w:w="1654" w:type="dxa"/>
            <w:hideMark/>
          </w:tcPr>
          <w:p w14:paraId="2A69850D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709" w:type="dxa"/>
            <w:hideMark/>
          </w:tcPr>
          <w:p w14:paraId="2D2219F7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933" w:type="dxa"/>
          </w:tcPr>
          <w:p w14:paraId="104AF532" w14:textId="2112C2AA" w:rsidR="006E38D0" w:rsidRPr="00386545" w:rsidRDefault="006E38D0" w:rsidP="006E38D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8654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26AD3830" w14:textId="786DD357" w:rsidR="006E38D0" w:rsidRPr="00386545" w:rsidRDefault="006E38D0" w:rsidP="006E38D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8654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E38D0" w:rsidRPr="00386545" w14:paraId="72D21957" w14:textId="77777777" w:rsidTr="008E037B">
        <w:trPr>
          <w:cantSplit/>
          <w:trHeight w:val="647"/>
        </w:trPr>
        <w:tc>
          <w:tcPr>
            <w:tcW w:w="3206" w:type="dxa"/>
            <w:hideMark/>
          </w:tcPr>
          <w:p w14:paraId="6EEAFF8C" w14:textId="77777777" w:rsidR="006E38D0" w:rsidRPr="00386545" w:rsidRDefault="006E38D0" w:rsidP="006E38D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</w:rPr>
              <w:t>OSOTSPA LOI HEIN COMPANY LIMITED</w:t>
            </w:r>
          </w:p>
        </w:tc>
        <w:tc>
          <w:tcPr>
            <w:tcW w:w="1654" w:type="dxa"/>
            <w:hideMark/>
          </w:tcPr>
          <w:p w14:paraId="485A87CF" w14:textId="77777777" w:rsidR="006E38D0" w:rsidRPr="00386545" w:rsidRDefault="006E38D0" w:rsidP="006E38D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bookmarkStart w:id="1" w:name="_Hlk46815095"/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5418E40B" w14:textId="77777777" w:rsidR="006E38D0" w:rsidRPr="00386545" w:rsidRDefault="006E38D0" w:rsidP="006E38D0">
            <w:pPr>
              <w:pStyle w:val="NoSpacing"/>
              <w:spacing w:line="300" w:lineRule="exact"/>
              <w:ind w:firstLine="214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  <w:bookmarkEnd w:id="1"/>
          </w:p>
        </w:tc>
        <w:tc>
          <w:tcPr>
            <w:tcW w:w="2709" w:type="dxa"/>
            <w:hideMark/>
          </w:tcPr>
          <w:p w14:paraId="59F15DA6" w14:textId="77777777" w:rsidR="006E38D0" w:rsidRPr="00386545" w:rsidRDefault="006E38D0" w:rsidP="006E38D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3" w:type="dxa"/>
          </w:tcPr>
          <w:p w14:paraId="1BA2997A" w14:textId="754EA18D" w:rsidR="006E38D0" w:rsidRPr="00386545" w:rsidRDefault="00036696" w:rsidP="006E38D0">
            <w:pPr>
              <w:pStyle w:val="NoSpacing"/>
              <w:spacing w:line="300" w:lineRule="exac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6.92</w:t>
            </w:r>
            <w:r w:rsidR="006E38D0" w:rsidRPr="0038654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943" w:type="dxa"/>
            <w:gridSpan w:val="2"/>
          </w:tcPr>
          <w:p w14:paraId="47E68D93" w14:textId="13E23B17" w:rsidR="006E38D0" w:rsidRPr="00386545" w:rsidRDefault="006E38D0" w:rsidP="006E38D0">
            <w:pPr>
              <w:pStyle w:val="NoSpacing"/>
              <w:spacing w:line="300" w:lineRule="exac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38654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38654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6E38D0" w:rsidRPr="00386545" w14:paraId="62ACC37E" w14:textId="77777777" w:rsidTr="008E037B">
        <w:trPr>
          <w:cantSplit/>
          <w:trHeight w:val="317"/>
        </w:trPr>
        <w:tc>
          <w:tcPr>
            <w:tcW w:w="3206" w:type="dxa"/>
          </w:tcPr>
          <w:p w14:paraId="61BDB1DB" w14:textId="109D923E" w:rsidR="006E38D0" w:rsidRPr="00386545" w:rsidRDefault="006E38D0" w:rsidP="006E38D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</w:rPr>
              <w:t>PT. M-</w:t>
            </w:r>
            <w:r w:rsidRPr="0038654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150</w:t>
            </w:r>
            <w:r w:rsidRPr="00386545">
              <w:rPr>
                <w:rFonts w:asciiTheme="majorBidi" w:hAnsiTheme="majorBidi" w:cstheme="majorBidi" w:hint="cs"/>
                <w:sz w:val="24"/>
                <w:szCs w:val="24"/>
              </w:rPr>
              <w:t xml:space="preserve"> INDONESIA</w:t>
            </w:r>
          </w:p>
        </w:tc>
        <w:tc>
          <w:tcPr>
            <w:tcW w:w="1654" w:type="dxa"/>
          </w:tcPr>
          <w:p w14:paraId="455D0C67" w14:textId="0FCEFF7C" w:rsidR="006E38D0" w:rsidRPr="00386545" w:rsidRDefault="006E38D0" w:rsidP="006E38D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709" w:type="dxa"/>
          </w:tcPr>
          <w:p w14:paraId="1DB1B033" w14:textId="132BE083" w:rsidR="006E38D0" w:rsidRPr="00386545" w:rsidRDefault="006E38D0" w:rsidP="006E38D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933" w:type="dxa"/>
          </w:tcPr>
          <w:p w14:paraId="44C153C4" w14:textId="71E4063C" w:rsidR="006E38D0" w:rsidRPr="00386545" w:rsidRDefault="006E38D0" w:rsidP="006E38D0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99.00</w:t>
            </w:r>
          </w:p>
        </w:tc>
        <w:tc>
          <w:tcPr>
            <w:tcW w:w="943" w:type="dxa"/>
            <w:gridSpan w:val="2"/>
          </w:tcPr>
          <w:p w14:paraId="47B76BBB" w14:textId="5635D3E9" w:rsidR="006E38D0" w:rsidRPr="00386545" w:rsidRDefault="006E38D0" w:rsidP="006E38D0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99.00</w:t>
            </w:r>
          </w:p>
        </w:tc>
      </w:tr>
      <w:tr w:rsidR="006E38D0" w:rsidRPr="00386545" w14:paraId="05F0D196" w14:textId="77777777" w:rsidTr="008E037B">
        <w:trPr>
          <w:cantSplit/>
          <w:trHeight w:val="317"/>
        </w:trPr>
        <w:tc>
          <w:tcPr>
            <w:tcW w:w="3206" w:type="dxa"/>
          </w:tcPr>
          <w:p w14:paraId="2C02C144" w14:textId="1D87FE2C" w:rsidR="006E38D0" w:rsidRPr="00386545" w:rsidRDefault="006E38D0" w:rsidP="006E38D0">
            <w:pPr>
              <w:pStyle w:val="NoSpacing"/>
              <w:spacing w:line="300" w:lineRule="exact"/>
              <w:rPr>
                <w:rFonts w:asciiTheme="majorBidi" w:hAnsiTheme="majorBidi"/>
                <w:sz w:val="24"/>
                <w:szCs w:val="24"/>
              </w:rPr>
            </w:pPr>
            <w:r w:rsidRPr="00386545">
              <w:rPr>
                <w:rFonts w:asciiTheme="majorBidi" w:hAnsiTheme="majorBidi"/>
                <w:sz w:val="24"/>
                <w:szCs w:val="24"/>
                <w:cs/>
              </w:rPr>
              <w:t>บริษัท สยาม เบฟ แมนูแฟคเจอริ่ง จำกัด</w:t>
            </w:r>
          </w:p>
        </w:tc>
        <w:tc>
          <w:tcPr>
            <w:tcW w:w="1654" w:type="dxa"/>
          </w:tcPr>
          <w:p w14:paraId="00BD08FA" w14:textId="5718502D" w:rsidR="006E38D0" w:rsidRPr="00386545" w:rsidRDefault="006E38D0" w:rsidP="006E38D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</w:tcPr>
          <w:p w14:paraId="6F0E05EE" w14:textId="5AC8B5F9" w:rsidR="006E38D0" w:rsidRPr="00386545" w:rsidRDefault="006E38D0" w:rsidP="006E38D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33" w:type="dxa"/>
          </w:tcPr>
          <w:p w14:paraId="080674A0" w14:textId="53D027F4" w:rsidR="006E38D0" w:rsidRPr="00386545" w:rsidRDefault="006E38D0" w:rsidP="006E38D0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43" w:type="dxa"/>
            <w:gridSpan w:val="2"/>
          </w:tcPr>
          <w:p w14:paraId="7AB4D232" w14:textId="198875A0" w:rsidR="006E38D0" w:rsidRPr="00386545" w:rsidRDefault="006E38D0" w:rsidP="006E38D0">
            <w:pPr>
              <w:pStyle w:val="NoSpacing"/>
              <w:spacing w:line="300" w:lineRule="exact"/>
              <w:ind w:right="-22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6E38D0" w:rsidRPr="00386545" w14:paraId="24E531F3" w14:textId="77777777" w:rsidTr="008E037B">
        <w:trPr>
          <w:cantSplit/>
          <w:trHeight w:val="317"/>
        </w:trPr>
        <w:tc>
          <w:tcPr>
            <w:tcW w:w="3206" w:type="dxa"/>
            <w:hideMark/>
          </w:tcPr>
          <w:p w14:paraId="4D19E62F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ลอยเฮง (ประเทศไทย) จำกัด</w:t>
            </w:r>
          </w:p>
        </w:tc>
        <w:tc>
          <w:tcPr>
            <w:tcW w:w="1654" w:type="dxa"/>
            <w:hideMark/>
          </w:tcPr>
          <w:p w14:paraId="75A073CF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2787CB21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3" w:type="dxa"/>
          </w:tcPr>
          <w:p w14:paraId="1F887F71" w14:textId="7399ABA8" w:rsidR="006E38D0" w:rsidRPr="00386545" w:rsidRDefault="006E38D0" w:rsidP="006E38D0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38654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43" w:type="dxa"/>
            <w:gridSpan w:val="2"/>
          </w:tcPr>
          <w:p w14:paraId="528DCC58" w14:textId="5D076898" w:rsidR="006E38D0" w:rsidRPr="00386545" w:rsidRDefault="006E38D0" w:rsidP="006E38D0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38654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6E38D0" w:rsidRPr="00386545" w14:paraId="15D79527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25D295EE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</w:rPr>
              <w:t xml:space="preserve">Myanmar </w:t>
            </w:r>
            <w:proofErr w:type="spellStart"/>
            <w:r w:rsidRPr="00386545">
              <w:rPr>
                <w:rFonts w:asciiTheme="majorBidi" w:hAnsiTheme="majorBidi" w:cstheme="majorBidi" w:hint="cs"/>
                <w:sz w:val="24"/>
                <w:szCs w:val="24"/>
              </w:rPr>
              <w:t>Osotspa</w:t>
            </w:r>
            <w:proofErr w:type="spellEnd"/>
            <w:r w:rsidRPr="00386545">
              <w:rPr>
                <w:rFonts w:asciiTheme="majorBidi" w:hAnsiTheme="majorBidi" w:cstheme="majorBidi" w:hint="cs"/>
                <w:sz w:val="24"/>
                <w:szCs w:val="24"/>
              </w:rPr>
              <w:t xml:space="preserve"> Company Limited</w:t>
            </w:r>
          </w:p>
        </w:tc>
        <w:tc>
          <w:tcPr>
            <w:tcW w:w="1654" w:type="dxa"/>
            <w:hideMark/>
          </w:tcPr>
          <w:p w14:paraId="1ACE9F02" w14:textId="77777777" w:rsidR="006E38D0" w:rsidRPr="00386545" w:rsidRDefault="006E38D0" w:rsidP="006E38D0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03B6D783" w14:textId="77777777" w:rsidR="006E38D0" w:rsidRPr="00386545" w:rsidRDefault="006E38D0" w:rsidP="006E38D0">
            <w:pPr>
              <w:pStyle w:val="NoSpacing"/>
              <w:spacing w:line="280" w:lineRule="exact"/>
              <w:ind w:firstLine="214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09" w:type="dxa"/>
            <w:hideMark/>
          </w:tcPr>
          <w:p w14:paraId="18767085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3" w:type="dxa"/>
          </w:tcPr>
          <w:p w14:paraId="12C74D13" w14:textId="695B3B13" w:rsidR="006E38D0" w:rsidRPr="00386545" w:rsidRDefault="006E38D0" w:rsidP="006E38D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43" w:type="dxa"/>
            <w:gridSpan w:val="2"/>
          </w:tcPr>
          <w:p w14:paraId="02E49292" w14:textId="63C5EFD1" w:rsidR="006E38D0" w:rsidRPr="00386545" w:rsidRDefault="006E38D0" w:rsidP="006E38D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6E38D0" w:rsidRPr="00386545" w14:paraId="5BF5F755" w14:textId="77777777" w:rsidTr="008E037B">
        <w:trPr>
          <w:cantSplit/>
          <w:trHeight w:val="317"/>
        </w:trPr>
        <w:tc>
          <w:tcPr>
            <w:tcW w:w="3206" w:type="dxa"/>
            <w:hideMark/>
          </w:tcPr>
          <w:p w14:paraId="2ECC2104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386545">
              <w:rPr>
                <w:rFonts w:asciiTheme="majorBidi" w:hAnsiTheme="majorBidi" w:cstheme="majorBidi" w:hint="cs"/>
                <w:sz w:val="24"/>
                <w:szCs w:val="24"/>
              </w:rPr>
              <w:t>Osotspa</w:t>
            </w:r>
            <w:proofErr w:type="spellEnd"/>
            <w:r w:rsidRPr="00386545">
              <w:rPr>
                <w:rFonts w:asciiTheme="majorBidi" w:hAnsiTheme="majorBidi" w:cstheme="majorBidi" w:hint="cs"/>
                <w:sz w:val="24"/>
                <w:szCs w:val="24"/>
              </w:rPr>
              <w:t xml:space="preserve"> Europe Limited</w:t>
            </w:r>
          </w:p>
        </w:tc>
        <w:tc>
          <w:tcPr>
            <w:tcW w:w="1654" w:type="dxa"/>
            <w:hideMark/>
          </w:tcPr>
          <w:p w14:paraId="681B6055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ไซปรัส</w:t>
            </w:r>
          </w:p>
        </w:tc>
        <w:tc>
          <w:tcPr>
            <w:tcW w:w="2709" w:type="dxa"/>
            <w:hideMark/>
          </w:tcPr>
          <w:p w14:paraId="7D4B7A76" w14:textId="77777777" w:rsidR="006E38D0" w:rsidRPr="00386545" w:rsidRDefault="006E38D0" w:rsidP="006E38D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3" w:type="dxa"/>
          </w:tcPr>
          <w:p w14:paraId="53A5FC0C" w14:textId="6BF6293B" w:rsidR="006E38D0" w:rsidRPr="00386545" w:rsidRDefault="006E38D0" w:rsidP="006E38D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43" w:type="dxa"/>
            <w:gridSpan w:val="2"/>
          </w:tcPr>
          <w:p w14:paraId="21C349E1" w14:textId="3B837775" w:rsidR="006E38D0" w:rsidRPr="00386545" w:rsidRDefault="006E38D0" w:rsidP="006E38D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DD5744" w:rsidRPr="00386545" w14:paraId="4812B1D1" w14:textId="77777777" w:rsidTr="008E037B">
        <w:trPr>
          <w:cantSplit/>
          <w:trHeight w:val="140"/>
        </w:trPr>
        <w:tc>
          <w:tcPr>
            <w:tcW w:w="3206" w:type="dxa"/>
          </w:tcPr>
          <w:p w14:paraId="0F8F069E" w14:textId="482126BE" w:rsidR="00DD5744" w:rsidRPr="00386545" w:rsidRDefault="00DD5744" w:rsidP="00DD5744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654" w:type="dxa"/>
          </w:tcPr>
          <w:p w14:paraId="7CFD85CE" w14:textId="3AD81ADE" w:rsidR="00DD5744" w:rsidRPr="00386545" w:rsidRDefault="00DD5744" w:rsidP="00DD574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709" w:type="dxa"/>
          </w:tcPr>
          <w:p w14:paraId="250328B2" w14:textId="0F8B9A4E" w:rsidR="00DD5744" w:rsidRPr="00386545" w:rsidRDefault="00DD5744" w:rsidP="00DD574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3" w:type="dxa"/>
          </w:tcPr>
          <w:p w14:paraId="053D0E0F" w14:textId="36CF839B" w:rsidR="00DD5744" w:rsidRPr="00386545" w:rsidRDefault="00927FFC" w:rsidP="00927FFC">
            <w:pPr>
              <w:pStyle w:val="NoSpacing"/>
              <w:spacing w:line="300" w:lineRule="exac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39.00</w:t>
            </w:r>
            <w:r w:rsidRPr="0038654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943" w:type="dxa"/>
            <w:gridSpan w:val="2"/>
          </w:tcPr>
          <w:p w14:paraId="1250FD50" w14:textId="3E6908B0" w:rsidR="00DD5744" w:rsidRPr="00386545" w:rsidRDefault="00DD5744" w:rsidP="00DD574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DD5744" w:rsidRPr="00386545" w14:paraId="71E94F62" w14:textId="77777777" w:rsidTr="008E037B">
        <w:trPr>
          <w:cantSplit/>
          <w:trHeight w:val="140"/>
        </w:trPr>
        <w:tc>
          <w:tcPr>
            <w:tcW w:w="3206" w:type="dxa"/>
          </w:tcPr>
          <w:p w14:paraId="4D23EA41" w14:textId="4818BAFE" w:rsidR="00DD5744" w:rsidRPr="00386545" w:rsidRDefault="00DD5744" w:rsidP="00DD5744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75DEA164" w14:textId="77777777" w:rsidR="00DD5744" w:rsidRPr="00386545" w:rsidRDefault="00DD5744" w:rsidP="00DD5744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9" w:type="dxa"/>
          </w:tcPr>
          <w:p w14:paraId="78E27B1A" w14:textId="77777777" w:rsidR="00DD5744" w:rsidRPr="00386545" w:rsidRDefault="00DD5744" w:rsidP="00DD574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2399855D" w14:textId="77777777" w:rsidR="00DD5744" w:rsidRPr="00386545" w:rsidRDefault="00DD5744" w:rsidP="00DD5744">
            <w:pPr>
              <w:pStyle w:val="acctfourfigures"/>
              <w:tabs>
                <w:tab w:val="decimal" w:pos="4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43" w:type="dxa"/>
            <w:gridSpan w:val="2"/>
          </w:tcPr>
          <w:p w14:paraId="539E106F" w14:textId="77777777" w:rsidR="00DD5744" w:rsidRPr="00386545" w:rsidRDefault="00DD5744" w:rsidP="00DD574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5744" w:rsidRPr="00386545" w14:paraId="1590E281" w14:textId="77777777" w:rsidTr="008E33A7">
        <w:trPr>
          <w:cantSplit/>
          <w:trHeight w:val="140"/>
        </w:trPr>
        <w:tc>
          <w:tcPr>
            <w:tcW w:w="3206" w:type="dxa"/>
          </w:tcPr>
          <w:p w14:paraId="73913932" w14:textId="77CA7DC2" w:rsidR="00DD5744" w:rsidRPr="00386545" w:rsidRDefault="00DD5744" w:rsidP="00DD5744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254C35FE" w14:textId="77777777" w:rsidR="00DD5744" w:rsidRPr="00386545" w:rsidRDefault="00DD5744" w:rsidP="00DD5744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9" w:type="dxa"/>
          </w:tcPr>
          <w:p w14:paraId="77C00A71" w14:textId="77777777" w:rsidR="00DD5744" w:rsidRPr="00386545" w:rsidRDefault="00DD5744" w:rsidP="00DD574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</w:tcPr>
          <w:p w14:paraId="1D5D8198" w14:textId="77777777" w:rsidR="00DD5744" w:rsidRPr="00386545" w:rsidRDefault="00DD5744" w:rsidP="00DD5744">
            <w:pPr>
              <w:pStyle w:val="acctfourfigures"/>
              <w:tabs>
                <w:tab w:val="decimal" w:pos="4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7417777" w14:textId="77777777" w:rsidR="00DD5744" w:rsidRPr="00386545" w:rsidRDefault="00DD5744" w:rsidP="00DD574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5744" w:rsidRPr="00386545" w14:paraId="650B3020" w14:textId="77777777" w:rsidTr="008E037B">
        <w:trPr>
          <w:cantSplit/>
          <w:trHeight w:val="140"/>
        </w:trPr>
        <w:tc>
          <w:tcPr>
            <w:tcW w:w="3206" w:type="dxa"/>
          </w:tcPr>
          <w:p w14:paraId="089327BB" w14:textId="6875E7CB" w:rsidR="00DD5744" w:rsidRPr="00386545" w:rsidRDefault="00DD5744" w:rsidP="00DD5744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1067E456" w14:textId="4085CF7E" w:rsidR="00DD5744" w:rsidRPr="00386545" w:rsidRDefault="00DD5744" w:rsidP="00DD5744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9" w:type="dxa"/>
          </w:tcPr>
          <w:p w14:paraId="7CAF81F1" w14:textId="4E8E34A0" w:rsidR="00DD5744" w:rsidRPr="00386545" w:rsidRDefault="00DD5744" w:rsidP="00DD574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7418FE6C" w14:textId="0621823E" w:rsidR="00DD5744" w:rsidRPr="00386545" w:rsidRDefault="00DD5744" w:rsidP="00DD574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43" w:type="dxa"/>
            <w:gridSpan w:val="2"/>
          </w:tcPr>
          <w:p w14:paraId="7DE56972" w14:textId="2E47735D" w:rsidR="00DD5744" w:rsidRPr="00386545" w:rsidRDefault="00DD5744" w:rsidP="00DD574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D5744" w:rsidRPr="00386545" w14:paraId="78E52AFC" w14:textId="77777777" w:rsidTr="008E037B">
        <w:trPr>
          <w:cantSplit/>
          <w:trHeight w:val="90"/>
        </w:trPr>
        <w:tc>
          <w:tcPr>
            <w:tcW w:w="3206" w:type="dxa"/>
            <w:hideMark/>
          </w:tcPr>
          <w:p w14:paraId="2255B556" w14:textId="1B5F0D7E" w:rsidR="00DD5744" w:rsidRPr="00386545" w:rsidRDefault="00DD5744" w:rsidP="00DD574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lastRenderedPageBreak/>
              <w:t>บริษัทย่อยและบริษัทย่อยทางอ้อม</w:t>
            </w:r>
          </w:p>
        </w:tc>
        <w:tc>
          <w:tcPr>
            <w:tcW w:w="1654" w:type="dxa"/>
            <w:hideMark/>
          </w:tcPr>
          <w:p w14:paraId="4D1A729E" w14:textId="77777777" w:rsidR="00DD5744" w:rsidRPr="00386545" w:rsidRDefault="00DD5744" w:rsidP="00DD574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2709" w:type="dxa"/>
            <w:hideMark/>
          </w:tcPr>
          <w:p w14:paraId="0AABF117" w14:textId="77777777" w:rsidR="00DD5744" w:rsidRPr="00386545" w:rsidRDefault="00DD5744" w:rsidP="00DD574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76" w:type="dxa"/>
            <w:gridSpan w:val="3"/>
            <w:hideMark/>
          </w:tcPr>
          <w:p w14:paraId="014CC318" w14:textId="77777777" w:rsidR="00DD5744" w:rsidRPr="00386545" w:rsidRDefault="00DD5744" w:rsidP="00DD5744">
            <w:pPr>
              <w:pStyle w:val="acctfourfigures"/>
              <w:tabs>
                <w:tab w:val="left" w:pos="720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</w:tr>
      <w:tr w:rsidR="00DD5744" w:rsidRPr="00386545" w14:paraId="21828ACD" w14:textId="77777777" w:rsidTr="008E037B">
        <w:trPr>
          <w:cantSplit/>
          <w:trHeight w:val="163"/>
        </w:trPr>
        <w:tc>
          <w:tcPr>
            <w:tcW w:w="3206" w:type="dxa"/>
          </w:tcPr>
          <w:p w14:paraId="0AAEF964" w14:textId="77777777" w:rsidR="00DD5744" w:rsidRPr="00386545" w:rsidRDefault="00DD5744" w:rsidP="00DD574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75A2294C" w14:textId="77777777" w:rsidR="00DD5744" w:rsidRPr="00386545" w:rsidRDefault="00DD5744" w:rsidP="00DD57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69173CBF" w14:textId="77777777" w:rsidR="00DD5744" w:rsidRPr="00386545" w:rsidRDefault="00DD5744" w:rsidP="00DD57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  <w:hideMark/>
          </w:tcPr>
          <w:p w14:paraId="3B825A35" w14:textId="3B9C94A0" w:rsidR="00DD5744" w:rsidRPr="00386545" w:rsidRDefault="00DD5744" w:rsidP="00DD5744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</w:t>
            </w:r>
            <w:r w:rsidRPr="00386545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Pr="0038654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 xml:space="preserve"> </w:t>
            </w: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43" w:type="dxa"/>
            <w:gridSpan w:val="2"/>
            <w:vAlign w:val="bottom"/>
            <w:hideMark/>
          </w:tcPr>
          <w:p w14:paraId="12CB6F89" w14:textId="77777777" w:rsidR="00DD5744" w:rsidRPr="00386545" w:rsidRDefault="00DD5744" w:rsidP="00DD5744">
            <w:pPr>
              <w:rPr>
                <w:spacing w:val="-8"/>
                <w:sz w:val="24"/>
                <w:szCs w:val="24"/>
                <w:cs/>
              </w:rPr>
            </w:pPr>
            <w:r w:rsidRPr="00386545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 xml:space="preserve">31 </w:t>
            </w:r>
            <w:r w:rsidRPr="00386545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DD5744" w:rsidRPr="00386545" w14:paraId="0226954C" w14:textId="77777777" w:rsidTr="008E037B">
        <w:trPr>
          <w:cantSplit/>
          <w:trHeight w:val="163"/>
        </w:trPr>
        <w:tc>
          <w:tcPr>
            <w:tcW w:w="3206" w:type="dxa"/>
          </w:tcPr>
          <w:p w14:paraId="28139E82" w14:textId="77777777" w:rsidR="00DD5744" w:rsidRPr="00386545" w:rsidRDefault="00DD5744" w:rsidP="00DD574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13B4B85F" w14:textId="77777777" w:rsidR="00DD5744" w:rsidRPr="00386545" w:rsidRDefault="00DD5744" w:rsidP="00DD57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1711D182" w14:textId="77777777" w:rsidR="00DD5744" w:rsidRPr="00386545" w:rsidRDefault="00DD5744" w:rsidP="00DD57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  <w:hideMark/>
          </w:tcPr>
          <w:p w14:paraId="219F1629" w14:textId="4618EABF" w:rsidR="00DD5744" w:rsidRPr="00386545" w:rsidRDefault="00DD5744" w:rsidP="00DD574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43" w:type="dxa"/>
            <w:gridSpan w:val="2"/>
            <w:vAlign w:val="bottom"/>
            <w:hideMark/>
          </w:tcPr>
          <w:p w14:paraId="6F21E3A1" w14:textId="22CAB023" w:rsidR="00DD5744" w:rsidRPr="00386545" w:rsidRDefault="00DD5744" w:rsidP="00DD57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DD5744" w:rsidRPr="00386545" w14:paraId="7613D6A9" w14:textId="77777777" w:rsidTr="008E037B">
        <w:trPr>
          <w:cantSplit/>
          <w:trHeight w:val="70"/>
        </w:trPr>
        <w:tc>
          <w:tcPr>
            <w:tcW w:w="3206" w:type="dxa"/>
          </w:tcPr>
          <w:p w14:paraId="1D3A3730" w14:textId="77777777" w:rsidR="00DD5744" w:rsidRPr="00386545" w:rsidRDefault="00DD5744" w:rsidP="00DD574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5D63F738" w14:textId="77777777" w:rsidR="00DD5744" w:rsidRPr="00386545" w:rsidRDefault="00DD5744" w:rsidP="00DD57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5F0FF476" w14:textId="77777777" w:rsidR="00DD5744" w:rsidRPr="00386545" w:rsidRDefault="00DD5744" w:rsidP="00DD57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6" w:type="dxa"/>
            <w:gridSpan w:val="3"/>
            <w:vAlign w:val="bottom"/>
          </w:tcPr>
          <w:p w14:paraId="022239E6" w14:textId="77777777" w:rsidR="00DD5744" w:rsidRPr="00386545" w:rsidRDefault="00DD5744" w:rsidP="00DD574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Pr="0038654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ร้อยละ)</w:t>
            </w:r>
          </w:p>
        </w:tc>
      </w:tr>
      <w:tr w:rsidR="00DD5744" w:rsidRPr="00386545" w14:paraId="584E5320" w14:textId="77777777" w:rsidTr="008E037B">
        <w:trPr>
          <w:cantSplit/>
          <w:trHeight w:val="163"/>
        </w:trPr>
        <w:tc>
          <w:tcPr>
            <w:tcW w:w="3206" w:type="dxa"/>
          </w:tcPr>
          <w:p w14:paraId="39AC74B1" w14:textId="18EAF0D4" w:rsidR="00DD5744" w:rsidRPr="00386545" w:rsidRDefault="00DD5744" w:rsidP="00DD574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654" w:type="dxa"/>
          </w:tcPr>
          <w:p w14:paraId="28058531" w14:textId="77777777" w:rsidR="00DD5744" w:rsidRPr="00386545" w:rsidRDefault="00DD5744" w:rsidP="00DD57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76D368F0" w14:textId="77777777" w:rsidR="00DD5744" w:rsidRPr="00386545" w:rsidRDefault="00DD5744" w:rsidP="00DD57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276DAB9C" w14:textId="77777777" w:rsidR="00DD5744" w:rsidRPr="00386545" w:rsidRDefault="00DD5744" w:rsidP="00DD574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gridSpan w:val="2"/>
          </w:tcPr>
          <w:p w14:paraId="355D5338" w14:textId="77777777" w:rsidR="00DD5744" w:rsidRPr="00386545" w:rsidRDefault="00DD5744" w:rsidP="00DD574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D5744" w:rsidRPr="00386545" w14:paraId="5B850167" w14:textId="77777777" w:rsidTr="00C633AC">
        <w:trPr>
          <w:cantSplit/>
          <w:trHeight w:val="163"/>
        </w:trPr>
        <w:tc>
          <w:tcPr>
            <w:tcW w:w="3206" w:type="dxa"/>
          </w:tcPr>
          <w:p w14:paraId="4193A15B" w14:textId="3178AB2E" w:rsidR="00DD5744" w:rsidRPr="00386545" w:rsidRDefault="00DD5744" w:rsidP="00DD574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โอสถสภา เบฟเวอเรจ จำกัด</w:t>
            </w:r>
          </w:p>
        </w:tc>
        <w:tc>
          <w:tcPr>
            <w:tcW w:w="1654" w:type="dxa"/>
          </w:tcPr>
          <w:p w14:paraId="57A1E66A" w14:textId="77777777" w:rsidR="00DD5744" w:rsidRPr="00386545" w:rsidRDefault="00DD5744" w:rsidP="00DD57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79115FD9" w14:textId="77777777" w:rsidR="00DD5744" w:rsidRPr="00386545" w:rsidRDefault="00DD5744" w:rsidP="00DD57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</w:tcPr>
          <w:p w14:paraId="2A9704E4" w14:textId="77777777" w:rsidR="00DD5744" w:rsidRPr="00386545" w:rsidRDefault="00DD5744" w:rsidP="00DD574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EA35872" w14:textId="77777777" w:rsidR="00DD5744" w:rsidRPr="00386545" w:rsidRDefault="00DD5744" w:rsidP="00DD574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D5744" w:rsidRPr="00386545" w14:paraId="5EB6CB65" w14:textId="77777777" w:rsidTr="008E037B">
        <w:trPr>
          <w:cantSplit/>
          <w:trHeight w:val="163"/>
        </w:trPr>
        <w:tc>
          <w:tcPr>
            <w:tcW w:w="3206" w:type="dxa"/>
          </w:tcPr>
          <w:p w14:paraId="4207CD64" w14:textId="7D4BD049" w:rsidR="00DD5744" w:rsidRPr="00386545" w:rsidRDefault="00DD5744" w:rsidP="00DD574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</w:rPr>
              <w:t>Shark AG</w:t>
            </w:r>
          </w:p>
        </w:tc>
        <w:tc>
          <w:tcPr>
            <w:tcW w:w="1654" w:type="dxa"/>
          </w:tcPr>
          <w:p w14:paraId="405F431B" w14:textId="608272C9" w:rsidR="00DD5744" w:rsidRPr="00386545" w:rsidRDefault="00DD5744" w:rsidP="00DD574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709" w:type="dxa"/>
          </w:tcPr>
          <w:p w14:paraId="219E2B1E" w14:textId="077A6303" w:rsidR="00DD5744" w:rsidRPr="00386545" w:rsidRDefault="00DD5744" w:rsidP="00DD5744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3" w:type="dxa"/>
          </w:tcPr>
          <w:p w14:paraId="4BE8DC3D" w14:textId="4741AE45" w:rsidR="00DD5744" w:rsidRPr="00386545" w:rsidRDefault="00DD5744" w:rsidP="00DD574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43" w:type="dxa"/>
            <w:gridSpan w:val="2"/>
          </w:tcPr>
          <w:p w14:paraId="3F55EECC" w14:textId="7A996B63" w:rsidR="00DD5744" w:rsidRPr="00386545" w:rsidRDefault="00DD5744" w:rsidP="00DD574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DD5744" w:rsidRPr="00386545" w14:paraId="647A6F9D" w14:textId="77777777" w:rsidTr="008E037B">
        <w:trPr>
          <w:cantSplit/>
          <w:trHeight w:val="163"/>
        </w:trPr>
        <w:tc>
          <w:tcPr>
            <w:tcW w:w="3206" w:type="dxa"/>
          </w:tcPr>
          <w:p w14:paraId="44364A96" w14:textId="77777777" w:rsidR="00DD5744" w:rsidRPr="00386545" w:rsidRDefault="00DD5744" w:rsidP="00DD574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71D83641" w14:textId="77777777" w:rsidR="00DD5744" w:rsidRPr="00386545" w:rsidRDefault="00DD5744" w:rsidP="00DD574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0EA64CAF" w14:textId="77777777" w:rsidR="00DD5744" w:rsidRPr="00386545" w:rsidRDefault="00DD5744" w:rsidP="00DD574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1CD88CCD" w14:textId="77777777" w:rsidR="00DD5744" w:rsidRPr="00386545" w:rsidRDefault="00DD5744" w:rsidP="00DD574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gridSpan w:val="2"/>
          </w:tcPr>
          <w:p w14:paraId="3A9E42EE" w14:textId="77777777" w:rsidR="00DD5744" w:rsidRPr="00386545" w:rsidRDefault="00DD5744" w:rsidP="00DD574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D5744" w:rsidRPr="00386545" w14:paraId="127B6FB9" w14:textId="77777777" w:rsidTr="008E037B">
        <w:trPr>
          <w:gridAfter w:val="1"/>
          <w:wAfter w:w="6" w:type="dxa"/>
          <w:cantSplit/>
          <w:trHeight w:val="330"/>
        </w:trPr>
        <w:tc>
          <w:tcPr>
            <w:tcW w:w="9439" w:type="dxa"/>
            <w:gridSpan w:val="5"/>
            <w:hideMark/>
          </w:tcPr>
          <w:p w14:paraId="6F14F803" w14:textId="77777777" w:rsidR="00DD5744" w:rsidRPr="00386545" w:rsidRDefault="00DD5744" w:rsidP="00DD5744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โอสถสภา เอ็นเตอร์ไพรซ์ จำกัด</w:t>
            </w:r>
          </w:p>
        </w:tc>
      </w:tr>
      <w:tr w:rsidR="00DD5744" w:rsidRPr="00386545" w14:paraId="45E00687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2479BD96" w14:textId="77777777" w:rsidR="00DD5744" w:rsidRPr="00386545" w:rsidRDefault="00DD5744" w:rsidP="00DD5744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proofErr w:type="spellStart"/>
            <w:r w:rsidRPr="00386545">
              <w:rPr>
                <w:rFonts w:asciiTheme="majorBidi" w:hAnsiTheme="majorBidi" w:cstheme="majorBidi" w:hint="cs"/>
                <w:sz w:val="24"/>
                <w:szCs w:val="24"/>
              </w:rPr>
              <w:t>Osotspa</w:t>
            </w:r>
            <w:proofErr w:type="spellEnd"/>
            <w:r w:rsidRPr="00386545">
              <w:rPr>
                <w:rFonts w:asciiTheme="majorBidi" w:hAnsiTheme="majorBidi" w:cstheme="majorBidi" w:hint="cs"/>
                <w:sz w:val="24"/>
                <w:szCs w:val="24"/>
              </w:rPr>
              <w:t xml:space="preserve"> Enterprises Singapore </w:t>
            </w:r>
            <w:proofErr w:type="spellStart"/>
            <w:r w:rsidRPr="00386545">
              <w:rPr>
                <w:rFonts w:asciiTheme="majorBidi" w:hAnsiTheme="majorBidi" w:cstheme="majorBidi" w:hint="cs"/>
                <w:sz w:val="24"/>
                <w:szCs w:val="24"/>
              </w:rPr>
              <w:t>Pte.</w:t>
            </w:r>
            <w:proofErr w:type="spellEnd"/>
            <w:r w:rsidRPr="00386545">
              <w:rPr>
                <w:rFonts w:asciiTheme="majorBidi" w:hAnsiTheme="majorBidi" w:cstheme="majorBidi" w:hint="cs"/>
                <w:sz w:val="24"/>
                <w:szCs w:val="24"/>
              </w:rPr>
              <w:t xml:space="preserve"> Ltd.</w:t>
            </w:r>
          </w:p>
        </w:tc>
        <w:tc>
          <w:tcPr>
            <w:tcW w:w="1654" w:type="dxa"/>
            <w:hideMark/>
          </w:tcPr>
          <w:p w14:paraId="6D6AF1DD" w14:textId="77777777" w:rsidR="00DD5744" w:rsidRPr="00386545" w:rsidRDefault="00DD5744" w:rsidP="00DD5744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09" w:type="dxa"/>
            <w:hideMark/>
          </w:tcPr>
          <w:p w14:paraId="3ACDAB57" w14:textId="77777777" w:rsidR="00DD5744" w:rsidRPr="00386545" w:rsidRDefault="00DD5744" w:rsidP="00DD574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3" w:type="dxa"/>
          </w:tcPr>
          <w:p w14:paraId="7F32EC69" w14:textId="67645517" w:rsidR="00DD5744" w:rsidRPr="00386545" w:rsidRDefault="00DD5744" w:rsidP="00DD574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43" w:type="dxa"/>
            <w:gridSpan w:val="2"/>
          </w:tcPr>
          <w:p w14:paraId="5FA4871B" w14:textId="21EC9EDB" w:rsidR="00DD5744" w:rsidRPr="00386545" w:rsidRDefault="00DD5744" w:rsidP="00DD574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DD5744" w:rsidRPr="00386545" w14:paraId="2421958F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3E673C37" w14:textId="77777777" w:rsidR="00DD5744" w:rsidRPr="00386545" w:rsidRDefault="00DD5744" w:rsidP="00DD5744">
            <w:pPr>
              <w:pStyle w:val="NoSpacing"/>
              <w:tabs>
                <w:tab w:val="right" w:pos="3072"/>
              </w:tabs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386545">
              <w:rPr>
                <w:rFonts w:asciiTheme="majorBidi" w:hAnsiTheme="majorBidi" w:cstheme="majorBidi" w:hint="cs"/>
                <w:sz w:val="24"/>
                <w:szCs w:val="24"/>
              </w:rPr>
              <w:t>Oventure</w:t>
            </w:r>
            <w:proofErr w:type="spellEnd"/>
            <w:r w:rsidRPr="00386545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proofErr w:type="spellStart"/>
            <w:r w:rsidRPr="00386545">
              <w:rPr>
                <w:rFonts w:asciiTheme="majorBidi" w:hAnsiTheme="majorBidi" w:cstheme="majorBidi" w:hint="cs"/>
                <w:sz w:val="24"/>
                <w:szCs w:val="24"/>
              </w:rPr>
              <w:t>Pte.</w:t>
            </w:r>
            <w:proofErr w:type="spellEnd"/>
            <w:r w:rsidRPr="00386545">
              <w:rPr>
                <w:rFonts w:asciiTheme="majorBidi" w:hAnsiTheme="majorBidi" w:cstheme="majorBidi" w:hint="cs"/>
                <w:sz w:val="24"/>
                <w:szCs w:val="24"/>
              </w:rPr>
              <w:t xml:space="preserve"> Ltd.</w:t>
            </w:r>
            <w:r w:rsidRPr="0038654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ab/>
            </w:r>
          </w:p>
        </w:tc>
        <w:tc>
          <w:tcPr>
            <w:tcW w:w="1654" w:type="dxa"/>
            <w:hideMark/>
          </w:tcPr>
          <w:p w14:paraId="197DD549" w14:textId="77777777" w:rsidR="00DD5744" w:rsidRPr="00386545" w:rsidRDefault="00DD5744" w:rsidP="00DD5744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09" w:type="dxa"/>
            <w:hideMark/>
          </w:tcPr>
          <w:p w14:paraId="0B6C1A0E" w14:textId="77777777" w:rsidR="00DD5744" w:rsidRPr="00386545" w:rsidRDefault="00DD5744" w:rsidP="00DD574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3" w:type="dxa"/>
          </w:tcPr>
          <w:p w14:paraId="4D3037F8" w14:textId="0F214194" w:rsidR="00DD5744" w:rsidRPr="00386545" w:rsidRDefault="00DD5744" w:rsidP="00DD574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43" w:type="dxa"/>
            <w:gridSpan w:val="2"/>
          </w:tcPr>
          <w:p w14:paraId="4DDFF75D" w14:textId="0BC7593B" w:rsidR="00DD5744" w:rsidRPr="00386545" w:rsidRDefault="00DD5744" w:rsidP="00DD574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DD5744" w:rsidRPr="00386545" w14:paraId="4ABA810B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609949C9" w14:textId="67C93823" w:rsidR="00DD5744" w:rsidRPr="00386545" w:rsidRDefault="00DD5744" w:rsidP="00DD5744">
            <w:pPr>
              <w:pStyle w:val="NoSpacing"/>
              <w:ind w:left="205" w:hanging="205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86545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บริษัท โอทูซี จำกัด </w:t>
            </w:r>
          </w:p>
        </w:tc>
        <w:tc>
          <w:tcPr>
            <w:tcW w:w="1654" w:type="dxa"/>
            <w:hideMark/>
          </w:tcPr>
          <w:p w14:paraId="73B0A08C" w14:textId="77777777" w:rsidR="00DD5744" w:rsidRPr="00386545" w:rsidRDefault="00DD5744" w:rsidP="00DD574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5A0C16B7" w14:textId="77777777" w:rsidR="00DD5744" w:rsidRPr="00386545" w:rsidRDefault="00DD5744" w:rsidP="00DD574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ประกอบธุรกิจพาณิชย์อิเล็กทรอนิกส์</w:t>
            </w:r>
          </w:p>
        </w:tc>
        <w:tc>
          <w:tcPr>
            <w:tcW w:w="933" w:type="dxa"/>
          </w:tcPr>
          <w:p w14:paraId="1CD04E10" w14:textId="09DD85AA" w:rsidR="00DD5744" w:rsidRPr="00386545" w:rsidRDefault="00DD5744" w:rsidP="00DD574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43" w:type="dxa"/>
            <w:gridSpan w:val="2"/>
          </w:tcPr>
          <w:p w14:paraId="7E4F7EA5" w14:textId="2D7F8C13" w:rsidR="00DD5744" w:rsidRPr="00386545" w:rsidRDefault="00DD5744" w:rsidP="00DD574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DD5744" w:rsidRPr="00386545" w14:paraId="235E40C5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6FF55BA2" w14:textId="77777777" w:rsidR="00DD5744" w:rsidRPr="00386545" w:rsidRDefault="00DD5744" w:rsidP="00DD5744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เอเชีย เวนดิ้ง แมชชีน โอเปอร์เรชั่น จำกัด</w:t>
            </w:r>
          </w:p>
        </w:tc>
        <w:tc>
          <w:tcPr>
            <w:tcW w:w="1654" w:type="dxa"/>
            <w:hideMark/>
          </w:tcPr>
          <w:p w14:paraId="32C9517C" w14:textId="77777777" w:rsidR="00DD5744" w:rsidRPr="00386545" w:rsidRDefault="00DD5744" w:rsidP="00DD574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7047D0CB" w14:textId="28419F92" w:rsidR="00DD5744" w:rsidRPr="00386545" w:rsidRDefault="00DD5744" w:rsidP="00DD5744">
            <w:pPr>
              <w:pStyle w:val="NoSpacing"/>
              <w:ind w:right="-10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จำหน่ายเครื่องดื่ม อาหาร และสินค้าอื่น</w:t>
            </w: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ๆ</w:t>
            </w:r>
          </w:p>
        </w:tc>
        <w:tc>
          <w:tcPr>
            <w:tcW w:w="933" w:type="dxa"/>
          </w:tcPr>
          <w:p w14:paraId="0E21F848" w14:textId="30430B98" w:rsidR="00DD5744" w:rsidRPr="00386545" w:rsidRDefault="00DD5744" w:rsidP="00DD574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43" w:type="dxa"/>
            <w:gridSpan w:val="2"/>
          </w:tcPr>
          <w:p w14:paraId="483E9170" w14:textId="7A31D1C1" w:rsidR="00DD5744" w:rsidRPr="00386545" w:rsidRDefault="00DD5744" w:rsidP="00DD5744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51.00</w:t>
            </w:r>
          </w:p>
        </w:tc>
      </w:tr>
      <w:tr w:rsidR="00DD5744" w:rsidRPr="00386545" w14:paraId="2C4B3A08" w14:textId="77777777" w:rsidTr="008E037B">
        <w:trPr>
          <w:cantSplit/>
          <w:trHeight w:val="330"/>
        </w:trPr>
        <w:tc>
          <w:tcPr>
            <w:tcW w:w="3206" w:type="dxa"/>
          </w:tcPr>
          <w:p w14:paraId="2B21FD8E" w14:textId="53BC5106" w:rsidR="00DD5744" w:rsidRPr="00386545" w:rsidRDefault="00DD5744" w:rsidP="00DD5744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654" w:type="dxa"/>
          </w:tcPr>
          <w:p w14:paraId="5208F9A4" w14:textId="7A7D36D5" w:rsidR="00DD5744" w:rsidRPr="00386545" w:rsidRDefault="00DD5744" w:rsidP="00DD574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</w:tcPr>
          <w:p w14:paraId="3D5DE63D" w14:textId="40AD0CC4" w:rsidR="00DD5744" w:rsidRPr="00386545" w:rsidRDefault="00DD5744" w:rsidP="00DD574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33" w:type="dxa"/>
          </w:tcPr>
          <w:p w14:paraId="56568DF2" w14:textId="55B2C9A5" w:rsidR="00DD5744" w:rsidRPr="00386545" w:rsidRDefault="00DD5744" w:rsidP="00DD5744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0.01</w:t>
            </w:r>
            <w:r w:rsidRPr="0038654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927FFC" w:rsidRPr="0038654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3</w:t>
            </w:r>
            <w:r w:rsidRPr="0038654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43" w:type="dxa"/>
            <w:gridSpan w:val="2"/>
          </w:tcPr>
          <w:p w14:paraId="51906A4F" w14:textId="4C39AD60" w:rsidR="00DD5744" w:rsidRPr="00386545" w:rsidRDefault="00DD5744" w:rsidP="00DD5744">
            <w:pPr>
              <w:pStyle w:val="NoSpacing"/>
              <w:spacing w:line="300" w:lineRule="exac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0.01</w:t>
            </w:r>
            <w:r w:rsidRPr="0038654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927FFC" w:rsidRPr="0038654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3</w:t>
            </w:r>
            <w:r w:rsidRPr="0038654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DD5744" w:rsidRPr="00386545" w14:paraId="09C0BB10" w14:textId="77777777" w:rsidTr="008E037B">
        <w:trPr>
          <w:cantSplit/>
          <w:trHeight w:val="330"/>
        </w:trPr>
        <w:tc>
          <w:tcPr>
            <w:tcW w:w="3206" w:type="dxa"/>
          </w:tcPr>
          <w:p w14:paraId="5F198659" w14:textId="36067282" w:rsidR="00DD5744" w:rsidRPr="00386545" w:rsidRDefault="00DD5744" w:rsidP="00DD5744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</w:rPr>
              <w:t xml:space="preserve">Flash Power do </w:t>
            </w:r>
            <w:proofErr w:type="spellStart"/>
            <w:r w:rsidRPr="00386545">
              <w:rPr>
                <w:rFonts w:asciiTheme="majorBidi" w:hAnsiTheme="majorBidi" w:cstheme="majorBidi" w:hint="cs"/>
                <w:sz w:val="24"/>
                <w:szCs w:val="24"/>
              </w:rPr>
              <w:t>Brasil</w:t>
            </w:r>
            <w:proofErr w:type="spellEnd"/>
            <w:r w:rsidRPr="00386545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proofErr w:type="spellStart"/>
            <w:r w:rsidRPr="00386545">
              <w:rPr>
                <w:rFonts w:asciiTheme="majorBidi" w:hAnsiTheme="majorBidi" w:cstheme="majorBidi" w:hint="cs"/>
                <w:sz w:val="24"/>
                <w:szCs w:val="24"/>
              </w:rPr>
              <w:t>Ltda</w:t>
            </w:r>
            <w:proofErr w:type="spellEnd"/>
          </w:p>
        </w:tc>
        <w:tc>
          <w:tcPr>
            <w:tcW w:w="1654" w:type="dxa"/>
          </w:tcPr>
          <w:p w14:paraId="7143EEBA" w14:textId="3063A84A" w:rsidR="00DD5744" w:rsidRPr="00386545" w:rsidRDefault="00DD5744" w:rsidP="00DD574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บราซิล</w:t>
            </w:r>
          </w:p>
        </w:tc>
        <w:tc>
          <w:tcPr>
            <w:tcW w:w="2709" w:type="dxa"/>
          </w:tcPr>
          <w:p w14:paraId="562A5313" w14:textId="3C222713" w:rsidR="00DD5744" w:rsidRPr="00386545" w:rsidRDefault="00DD5744" w:rsidP="00DD574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3" w:type="dxa"/>
          </w:tcPr>
          <w:p w14:paraId="30C1E355" w14:textId="6765BCA6" w:rsidR="00DD5744" w:rsidRPr="00386545" w:rsidRDefault="00DD5744" w:rsidP="00DD574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43" w:type="dxa"/>
            <w:gridSpan w:val="2"/>
          </w:tcPr>
          <w:p w14:paraId="193B0F25" w14:textId="0172F752" w:rsidR="00DD5744" w:rsidRPr="00386545" w:rsidRDefault="00DD5744" w:rsidP="00DD574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927FFC" w:rsidRPr="00386545" w14:paraId="2D52C748" w14:textId="77777777" w:rsidTr="008E037B">
        <w:trPr>
          <w:cantSplit/>
          <w:trHeight w:val="330"/>
        </w:trPr>
        <w:tc>
          <w:tcPr>
            <w:tcW w:w="3206" w:type="dxa"/>
          </w:tcPr>
          <w:p w14:paraId="38C2291D" w14:textId="7D1AC414" w:rsidR="00927FFC" w:rsidRPr="00386545" w:rsidRDefault="00927FFC" w:rsidP="00927FFC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654" w:type="dxa"/>
          </w:tcPr>
          <w:p w14:paraId="0BB0132F" w14:textId="06E135CB" w:rsidR="00927FFC" w:rsidRPr="00386545" w:rsidRDefault="00927FFC" w:rsidP="00927FF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709" w:type="dxa"/>
          </w:tcPr>
          <w:p w14:paraId="7CDC96C9" w14:textId="08D97069" w:rsidR="00927FFC" w:rsidRPr="00386545" w:rsidRDefault="00927FFC" w:rsidP="00927FF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3" w:type="dxa"/>
          </w:tcPr>
          <w:p w14:paraId="35919D5F" w14:textId="775FCBC1" w:rsidR="00927FFC" w:rsidRPr="00386545" w:rsidRDefault="00927FFC" w:rsidP="00A356D5">
            <w:pPr>
              <w:pStyle w:val="NoSpacing"/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.00</w:t>
            </w:r>
            <w:r w:rsidRPr="0038654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943" w:type="dxa"/>
            <w:gridSpan w:val="2"/>
          </w:tcPr>
          <w:p w14:paraId="2E4F2532" w14:textId="274A5991" w:rsidR="00927FFC" w:rsidRPr="00386545" w:rsidRDefault="00927FFC" w:rsidP="00927FFC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927FFC" w:rsidRPr="00386545" w14:paraId="183E9C64" w14:textId="77777777" w:rsidTr="008E037B">
        <w:trPr>
          <w:cantSplit/>
          <w:trHeight w:val="222"/>
        </w:trPr>
        <w:tc>
          <w:tcPr>
            <w:tcW w:w="3206" w:type="dxa"/>
          </w:tcPr>
          <w:p w14:paraId="75005BFC" w14:textId="77777777" w:rsidR="00927FFC" w:rsidRPr="00386545" w:rsidRDefault="00927FFC" w:rsidP="00927FFC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29D5D2E7" w14:textId="77777777" w:rsidR="00927FFC" w:rsidRPr="00386545" w:rsidRDefault="00927FFC" w:rsidP="00927FF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0B08A13E" w14:textId="77777777" w:rsidR="00927FFC" w:rsidRPr="00386545" w:rsidRDefault="00927FFC" w:rsidP="00927FF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651E7946" w14:textId="77777777" w:rsidR="00927FFC" w:rsidRPr="00386545" w:rsidRDefault="00927FFC" w:rsidP="00927FFC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gridSpan w:val="2"/>
          </w:tcPr>
          <w:p w14:paraId="5D1F63A5" w14:textId="77777777" w:rsidR="00927FFC" w:rsidRPr="00386545" w:rsidRDefault="00927FFC" w:rsidP="00927FFC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27FFC" w:rsidRPr="00386545" w14:paraId="7EE6DA3A" w14:textId="77777777" w:rsidTr="008E037B">
        <w:trPr>
          <w:gridAfter w:val="1"/>
          <w:wAfter w:w="6" w:type="dxa"/>
          <w:cantSplit/>
          <w:trHeight w:val="330"/>
        </w:trPr>
        <w:tc>
          <w:tcPr>
            <w:tcW w:w="9439" w:type="dxa"/>
            <w:gridSpan w:val="5"/>
            <w:hideMark/>
          </w:tcPr>
          <w:p w14:paraId="7AA74AA0" w14:textId="77777777" w:rsidR="00927FFC" w:rsidRPr="00386545" w:rsidRDefault="00927FFC" w:rsidP="00927FF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proofErr w:type="spellStart"/>
            <w:r w:rsidRPr="0038654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Osotspa</w:t>
            </w:r>
            <w:proofErr w:type="spellEnd"/>
            <w:r w:rsidRPr="0038654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Enterprises Singapore </w:t>
            </w:r>
            <w:proofErr w:type="spellStart"/>
            <w:r w:rsidRPr="0038654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Pte.</w:t>
            </w:r>
            <w:proofErr w:type="spellEnd"/>
            <w:r w:rsidRPr="0038654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Ltd.</w:t>
            </w:r>
          </w:p>
        </w:tc>
      </w:tr>
      <w:tr w:rsidR="00927FFC" w:rsidRPr="00386545" w14:paraId="33431CE1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794ED7E1" w14:textId="6F8797FE" w:rsidR="00927FFC" w:rsidRPr="00386545" w:rsidRDefault="00927FFC" w:rsidP="00927FFC">
            <w:pPr>
              <w:pStyle w:val="NoSpacing"/>
              <w:spacing w:line="300" w:lineRule="exact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ADVANZ BEVERAGE MANUFACTURING COMPANY LIMITED</w:t>
            </w:r>
          </w:p>
        </w:tc>
        <w:tc>
          <w:tcPr>
            <w:tcW w:w="1654" w:type="dxa"/>
            <w:hideMark/>
          </w:tcPr>
          <w:p w14:paraId="60BCD9D5" w14:textId="77777777" w:rsidR="00927FFC" w:rsidRPr="00386545" w:rsidRDefault="00927FFC" w:rsidP="00927FFC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47FDAD66" w14:textId="77777777" w:rsidR="00927FFC" w:rsidRPr="00386545" w:rsidRDefault="00927FFC" w:rsidP="00927FFC">
            <w:pPr>
              <w:pStyle w:val="NoSpacing"/>
              <w:spacing w:line="280" w:lineRule="exact"/>
              <w:ind w:firstLine="235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09" w:type="dxa"/>
            <w:hideMark/>
          </w:tcPr>
          <w:p w14:paraId="69F206E8" w14:textId="77777777" w:rsidR="00927FFC" w:rsidRPr="00386545" w:rsidRDefault="00927FFC" w:rsidP="00927FFC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33" w:type="dxa"/>
          </w:tcPr>
          <w:p w14:paraId="04FFDEDB" w14:textId="1BDF8F26" w:rsidR="00927FFC" w:rsidRPr="00386545" w:rsidRDefault="00927FFC" w:rsidP="00927FFC">
            <w:pPr>
              <w:pStyle w:val="NoSpacing"/>
              <w:tabs>
                <w:tab w:val="left" w:pos="493"/>
              </w:tabs>
              <w:spacing w:line="300" w:lineRule="exact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85.00</w:t>
            </w:r>
          </w:p>
        </w:tc>
        <w:tc>
          <w:tcPr>
            <w:tcW w:w="943" w:type="dxa"/>
            <w:gridSpan w:val="2"/>
          </w:tcPr>
          <w:p w14:paraId="6715329A" w14:textId="561336C0" w:rsidR="00927FFC" w:rsidRPr="00386545" w:rsidRDefault="00927FFC" w:rsidP="00927FFC">
            <w:pPr>
              <w:pStyle w:val="NoSpacing"/>
              <w:tabs>
                <w:tab w:val="left" w:pos="551"/>
              </w:tabs>
              <w:spacing w:line="300" w:lineRule="exact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38654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927FFC" w:rsidRPr="00386545" w14:paraId="4877D668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30B7C2E6" w14:textId="77777777" w:rsidR="00927FFC" w:rsidRPr="00386545" w:rsidRDefault="00927FFC" w:rsidP="00927FFC">
            <w:pPr>
              <w:pStyle w:val="NoSpacing"/>
              <w:spacing w:line="300" w:lineRule="exact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</w:rPr>
              <w:t>OSOTSPA LOI HEIN COMPANY LIMITED</w:t>
            </w:r>
          </w:p>
        </w:tc>
        <w:tc>
          <w:tcPr>
            <w:tcW w:w="1654" w:type="dxa"/>
            <w:hideMark/>
          </w:tcPr>
          <w:p w14:paraId="14BCBF42" w14:textId="77777777" w:rsidR="00927FFC" w:rsidRPr="00386545" w:rsidRDefault="00927FFC" w:rsidP="00927FFC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28020851" w14:textId="77777777" w:rsidR="00927FFC" w:rsidRPr="00386545" w:rsidRDefault="00927FFC" w:rsidP="00927FFC">
            <w:pPr>
              <w:pStyle w:val="NoSpacing"/>
              <w:spacing w:line="280" w:lineRule="exact"/>
              <w:ind w:firstLine="235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09" w:type="dxa"/>
            <w:hideMark/>
          </w:tcPr>
          <w:p w14:paraId="7105CDE2" w14:textId="77777777" w:rsidR="00927FFC" w:rsidRPr="00386545" w:rsidRDefault="00927FFC" w:rsidP="00927FFC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3" w:type="dxa"/>
          </w:tcPr>
          <w:p w14:paraId="06B85BBA" w14:textId="5506309C" w:rsidR="00927FFC" w:rsidRPr="00386545" w:rsidRDefault="00927FFC" w:rsidP="00927FFC">
            <w:pPr>
              <w:pStyle w:val="NoSpacing"/>
              <w:spacing w:line="300" w:lineRule="exact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80.86</w:t>
            </w:r>
            <w:r w:rsidRPr="0038654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943" w:type="dxa"/>
            <w:gridSpan w:val="2"/>
          </w:tcPr>
          <w:p w14:paraId="69A3B586" w14:textId="2C6CDAEB" w:rsidR="00927FFC" w:rsidRPr="00386545" w:rsidRDefault="00927FFC" w:rsidP="00927FFC">
            <w:pPr>
              <w:pStyle w:val="NoSpacing"/>
              <w:spacing w:line="300" w:lineRule="exact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Pr="0038654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38654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927FFC" w:rsidRPr="00386545" w14:paraId="3149CC66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38692FDE" w14:textId="77777777" w:rsidR="00927FFC" w:rsidRPr="00386545" w:rsidRDefault="00927FFC" w:rsidP="00927FF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654" w:type="dxa"/>
            <w:hideMark/>
          </w:tcPr>
          <w:p w14:paraId="365E3A8E" w14:textId="77777777" w:rsidR="00927FFC" w:rsidRPr="00386545" w:rsidRDefault="00927FFC" w:rsidP="00927FF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709" w:type="dxa"/>
            <w:hideMark/>
          </w:tcPr>
          <w:p w14:paraId="57F92A6F" w14:textId="77777777" w:rsidR="00927FFC" w:rsidRPr="00386545" w:rsidRDefault="00927FFC" w:rsidP="00927FF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3" w:type="dxa"/>
          </w:tcPr>
          <w:p w14:paraId="0CDDBDCB" w14:textId="765DBCEB" w:rsidR="00927FFC" w:rsidRPr="00386545" w:rsidRDefault="00927FFC" w:rsidP="00A356D5">
            <w:pPr>
              <w:pStyle w:val="NoSpacing"/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.00</w:t>
            </w:r>
            <w:r w:rsidRPr="0038654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943" w:type="dxa"/>
            <w:gridSpan w:val="2"/>
          </w:tcPr>
          <w:p w14:paraId="31C6C394" w14:textId="503A2CE5" w:rsidR="00927FFC" w:rsidRPr="00386545" w:rsidRDefault="00927FFC" w:rsidP="00927FFC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60.00</w:t>
            </w:r>
            <w:r w:rsidR="004E7564" w:rsidRPr="0038654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</w:tr>
      <w:tr w:rsidR="00927FFC" w:rsidRPr="00386545" w14:paraId="60C7688D" w14:textId="77777777" w:rsidTr="008E037B">
        <w:trPr>
          <w:cantSplit/>
          <w:trHeight w:val="227"/>
        </w:trPr>
        <w:tc>
          <w:tcPr>
            <w:tcW w:w="3206" w:type="dxa"/>
          </w:tcPr>
          <w:p w14:paraId="77333167" w14:textId="77777777" w:rsidR="00927FFC" w:rsidRPr="00386545" w:rsidRDefault="00927FFC" w:rsidP="00927FFC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01FB4025" w14:textId="77777777" w:rsidR="00927FFC" w:rsidRPr="00386545" w:rsidRDefault="00927FFC" w:rsidP="00927FFC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1ED88B82" w14:textId="77777777" w:rsidR="00927FFC" w:rsidRPr="00386545" w:rsidRDefault="00927FFC" w:rsidP="00927FFC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746CB951" w14:textId="77777777" w:rsidR="00927FFC" w:rsidRPr="00386545" w:rsidRDefault="00927FFC" w:rsidP="00927FFC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3" w:type="dxa"/>
            <w:gridSpan w:val="2"/>
          </w:tcPr>
          <w:p w14:paraId="0A0E4706" w14:textId="77777777" w:rsidR="00927FFC" w:rsidRPr="00386545" w:rsidRDefault="00927FFC" w:rsidP="00927FFC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27FFC" w:rsidRPr="00386545" w14:paraId="4F581F18" w14:textId="77777777" w:rsidTr="008E037B">
        <w:trPr>
          <w:gridAfter w:val="1"/>
          <w:wAfter w:w="6" w:type="dxa"/>
          <w:cantSplit/>
          <w:trHeight w:val="330"/>
        </w:trPr>
        <w:tc>
          <w:tcPr>
            <w:tcW w:w="9439" w:type="dxa"/>
            <w:gridSpan w:val="5"/>
            <w:hideMark/>
          </w:tcPr>
          <w:p w14:paraId="5D02CBFA" w14:textId="2D7B939F" w:rsidR="00927FFC" w:rsidRPr="00386545" w:rsidRDefault="00927FFC" w:rsidP="00927FF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โอทูซี จำกัด</w:t>
            </w:r>
          </w:p>
        </w:tc>
      </w:tr>
      <w:tr w:rsidR="00927FFC" w:rsidRPr="00386545" w14:paraId="10167C01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02ADBD6E" w14:textId="77777777" w:rsidR="00927FFC" w:rsidRPr="00386545" w:rsidRDefault="00927FFC" w:rsidP="00927FFC">
            <w:pPr>
              <w:pStyle w:val="NoSpacing"/>
              <w:spacing w:line="300" w:lineRule="exact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โอยูระ จำกัด</w:t>
            </w:r>
          </w:p>
        </w:tc>
        <w:tc>
          <w:tcPr>
            <w:tcW w:w="1654" w:type="dxa"/>
            <w:hideMark/>
          </w:tcPr>
          <w:p w14:paraId="5E48D30A" w14:textId="77777777" w:rsidR="00927FFC" w:rsidRPr="00386545" w:rsidRDefault="00927FFC" w:rsidP="00927FFC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2AD51BAD" w14:textId="77777777" w:rsidR="00927FFC" w:rsidRPr="00386545" w:rsidRDefault="00927FFC" w:rsidP="00927FFC">
            <w:pPr>
              <w:pStyle w:val="NoSpacing"/>
              <w:spacing w:line="280" w:lineRule="exact"/>
              <w:ind w:left="210" w:hanging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ให้ความรู้และจำหน่ายสินค้าที่มีส่วนผสมของสมุนไพร</w:t>
            </w:r>
          </w:p>
        </w:tc>
        <w:tc>
          <w:tcPr>
            <w:tcW w:w="933" w:type="dxa"/>
          </w:tcPr>
          <w:p w14:paraId="4C937BB0" w14:textId="492A3896" w:rsidR="00927FFC" w:rsidRPr="00386545" w:rsidRDefault="00927FFC" w:rsidP="00927FFC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100.00</w:t>
            </w:r>
          </w:p>
        </w:tc>
        <w:tc>
          <w:tcPr>
            <w:tcW w:w="943" w:type="dxa"/>
            <w:gridSpan w:val="2"/>
            <w:hideMark/>
          </w:tcPr>
          <w:p w14:paraId="50FCDF7C" w14:textId="30AC3045" w:rsidR="00927FFC" w:rsidRPr="00386545" w:rsidRDefault="00927FFC" w:rsidP="00927FFC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927FFC" w:rsidRPr="00386545" w14:paraId="7172AC01" w14:textId="77777777" w:rsidTr="008E037B">
        <w:trPr>
          <w:cantSplit/>
          <w:trHeight w:val="397"/>
        </w:trPr>
        <w:tc>
          <w:tcPr>
            <w:tcW w:w="3206" w:type="dxa"/>
          </w:tcPr>
          <w:p w14:paraId="499FF1AD" w14:textId="4AE4BB5C" w:rsidR="00927FFC" w:rsidRPr="00386545" w:rsidRDefault="00927FFC" w:rsidP="00927FFC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654" w:type="dxa"/>
          </w:tcPr>
          <w:p w14:paraId="18076659" w14:textId="0D8CF1D3" w:rsidR="00927FFC" w:rsidRPr="00386545" w:rsidRDefault="00927FFC" w:rsidP="00927FF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</w:tcPr>
          <w:p w14:paraId="6EEE1868" w14:textId="3E1A283A" w:rsidR="00927FFC" w:rsidRPr="00386545" w:rsidRDefault="00927FFC" w:rsidP="00927FF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545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33" w:type="dxa"/>
          </w:tcPr>
          <w:p w14:paraId="3F2B30D6" w14:textId="59309099" w:rsidR="00927FFC" w:rsidRPr="00386545" w:rsidRDefault="00927FFC" w:rsidP="00927FFC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79.99</w:t>
            </w:r>
            <w:r w:rsidRPr="0038654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7C218E" w:rsidRPr="0038654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3</w:t>
            </w:r>
            <w:r w:rsidRPr="0038654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43" w:type="dxa"/>
            <w:gridSpan w:val="2"/>
          </w:tcPr>
          <w:p w14:paraId="76FD60AC" w14:textId="3555AE95" w:rsidR="00927FFC" w:rsidRPr="00386545" w:rsidRDefault="00927FFC" w:rsidP="00A25460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</w:pPr>
            <w:r w:rsidRPr="003865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79.99</w:t>
            </w:r>
            <w:r w:rsidRPr="0038654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7C218E" w:rsidRPr="0038654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3</w:t>
            </w:r>
            <w:r w:rsidRPr="0038654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927FFC" w:rsidRPr="00386545" w14:paraId="09F27C36" w14:textId="77777777" w:rsidTr="008E037B">
        <w:trPr>
          <w:cantSplit/>
          <w:trHeight w:val="397"/>
        </w:trPr>
        <w:tc>
          <w:tcPr>
            <w:tcW w:w="3206" w:type="dxa"/>
          </w:tcPr>
          <w:p w14:paraId="3413AA1D" w14:textId="77777777" w:rsidR="00927FFC" w:rsidRPr="00386545" w:rsidRDefault="00927FFC" w:rsidP="00927FFC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7171D700" w14:textId="77777777" w:rsidR="00927FFC" w:rsidRPr="00386545" w:rsidRDefault="00927FFC" w:rsidP="00927FF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37520B3E" w14:textId="77777777" w:rsidR="00927FFC" w:rsidRPr="00386545" w:rsidRDefault="00927FFC" w:rsidP="00927FF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61862742" w14:textId="77777777" w:rsidR="00927FFC" w:rsidRPr="00386545" w:rsidRDefault="00927FFC" w:rsidP="00927FFC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43" w:type="dxa"/>
            <w:gridSpan w:val="2"/>
          </w:tcPr>
          <w:p w14:paraId="729CF1BB" w14:textId="77777777" w:rsidR="00927FFC" w:rsidRPr="00386545" w:rsidRDefault="00927FFC" w:rsidP="00927FFC">
            <w:pPr>
              <w:pStyle w:val="NoSpacing"/>
              <w:tabs>
                <w:tab w:val="left" w:pos="531"/>
              </w:tabs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27FFC" w:rsidRPr="00386545" w14:paraId="70C67B1D" w14:textId="77777777" w:rsidTr="008E037B">
        <w:trPr>
          <w:gridAfter w:val="1"/>
          <w:wAfter w:w="6" w:type="dxa"/>
          <w:cantSplit/>
          <w:trHeight w:val="330"/>
        </w:trPr>
        <w:tc>
          <w:tcPr>
            <w:tcW w:w="9439" w:type="dxa"/>
            <w:gridSpan w:val="5"/>
            <w:hideMark/>
          </w:tcPr>
          <w:p w14:paraId="2311FEA0" w14:textId="77777777" w:rsidR="00927FFC" w:rsidRPr="00386545" w:rsidRDefault="00927FFC" w:rsidP="00927FFC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 w:rsidRPr="00386545">
              <w:rPr>
                <w:rFonts w:asciiTheme="majorBidi" w:hAnsiTheme="majorBidi" w:cstheme="majorBidi"/>
                <w:szCs w:val="24"/>
                <w:vertAlign w:val="superscript"/>
                <w:lang w:val="en-US" w:bidi="th-TH"/>
              </w:rPr>
              <w:t>1</w:t>
            </w:r>
            <w:r w:rsidRPr="00386545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Pr="00386545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Pr="00386545">
              <w:rPr>
                <w:rFonts w:asciiTheme="majorBidi" w:hAnsiTheme="majorBidi" w:cs="Angsana New"/>
                <w:sz w:val="20"/>
                <w:lang w:val="en-US" w:bidi="th-TH"/>
              </w:rPr>
              <w:t>6.92</w:t>
            </w:r>
            <w:r w:rsidRPr="00386545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 </w:t>
            </w:r>
            <w:proofErr w:type="spellStart"/>
            <w:r w:rsidRPr="00386545">
              <w:rPr>
                <w:rFonts w:asciiTheme="majorBidi" w:hAnsiTheme="majorBidi" w:cs="Angsana New"/>
                <w:sz w:val="20"/>
                <w:lang w:bidi="th-TH"/>
              </w:rPr>
              <w:t>Osotspa</w:t>
            </w:r>
            <w:proofErr w:type="spellEnd"/>
            <w:r w:rsidRPr="00386545">
              <w:rPr>
                <w:rFonts w:asciiTheme="majorBidi" w:hAnsiTheme="majorBidi" w:cs="Angsana New"/>
                <w:sz w:val="20"/>
                <w:lang w:bidi="th-TH"/>
              </w:rPr>
              <w:t xml:space="preserve"> Enterprises Singapore </w:t>
            </w:r>
            <w:proofErr w:type="spellStart"/>
            <w:r w:rsidRPr="00386545">
              <w:rPr>
                <w:rFonts w:asciiTheme="majorBidi" w:hAnsiTheme="majorBidi" w:cs="Angsana New"/>
                <w:sz w:val="20"/>
                <w:lang w:bidi="th-TH"/>
              </w:rPr>
              <w:t>Pte.</w:t>
            </w:r>
            <w:proofErr w:type="spellEnd"/>
            <w:r w:rsidRPr="00386545">
              <w:rPr>
                <w:rFonts w:asciiTheme="majorBidi" w:hAnsiTheme="majorBidi" w:cs="Angsana New"/>
                <w:sz w:val="20"/>
                <w:lang w:bidi="th-TH"/>
              </w:rPr>
              <w:t xml:space="preserve"> Ltd. </w:t>
            </w:r>
            <w:r w:rsidRPr="00386545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386545">
              <w:rPr>
                <w:rFonts w:asciiTheme="majorBidi" w:hAnsiTheme="majorBidi" w:cs="Angsana New"/>
                <w:sz w:val="20"/>
                <w:lang w:val="en-US" w:bidi="th-TH"/>
              </w:rPr>
              <w:t>80.86</w:t>
            </w:r>
            <w:r w:rsidRPr="00386545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386545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386545">
              <w:rPr>
                <w:rFonts w:asciiTheme="majorBidi" w:hAnsiTheme="majorBidi" w:cs="Angsana New"/>
                <w:sz w:val="20"/>
                <w:lang w:val="en-US" w:bidi="th-TH"/>
              </w:rPr>
              <w:t xml:space="preserve">87.78 </w:t>
            </w:r>
          </w:p>
          <w:p w14:paraId="573D9693" w14:textId="35383BDA" w:rsidR="00927FFC" w:rsidRPr="00981910" w:rsidRDefault="00927FFC" w:rsidP="00927FFC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i/>
                <w:iCs/>
                <w:sz w:val="20"/>
                <w:lang w:val="en-US" w:bidi="th-TH"/>
              </w:rPr>
            </w:pPr>
            <w:r w:rsidRPr="0038654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</w:t>
            </w:r>
            <w:r w:rsidRPr="00981910">
              <w:rPr>
                <w:rFonts w:asciiTheme="majorBidi" w:hAnsiTheme="majorBidi" w:cs="Angsana New"/>
                <w:i/>
                <w:iCs/>
                <w:sz w:val="20"/>
                <w:lang w:val="en-US" w:bidi="th-TH"/>
              </w:rPr>
              <w:t>(</w:t>
            </w:r>
            <w:r w:rsidR="00981910" w:rsidRPr="00981910">
              <w:rPr>
                <w:rFonts w:asciiTheme="majorBidi" w:hAnsiTheme="majorBidi" w:cs="Angsana New"/>
                <w:i/>
                <w:iCs/>
                <w:sz w:val="20"/>
                <w:lang w:val="en-US" w:bidi="th-TH"/>
              </w:rPr>
              <w:t xml:space="preserve">31 </w:t>
            </w:r>
            <w:r w:rsidR="00981910" w:rsidRPr="00981910">
              <w:rPr>
                <w:rFonts w:asciiTheme="majorBidi" w:hAnsiTheme="majorBidi" w:cs="Angsana New" w:hint="cs"/>
                <w:i/>
                <w:iCs/>
                <w:sz w:val="20"/>
                <w:cs/>
                <w:lang w:val="en-US" w:bidi="th-TH"/>
              </w:rPr>
              <w:t xml:space="preserve">ธันวาคม </w:t>
            </w:r>
            <w:r w:rsidRPr="00981910">
              <w:rPr>
                <w:rFonts w:asciiTheme="majorBidi" w:hAnsiTheme="majorBidi" w:cs="Angsana New"/>
                <w:i/>
                <w:iCs/>
                <w:sz w:val="20"/>
                <w:lang w:bidi="th-TH"/>
              </w:rPr>
              <w:t>2565</w:t>
            </w:r>
            <w:r w:rsidRPr="00981910">
              <w:rPr>
                <w:rFonts w:asciiTheme="majorBidi" w:hAnsiTheme="majorBidi" w:cs="Angsana New"/>
                <w:i/>
                <w:iCs/>
                <w:sz w:val="20"/>
                <w:lang w:val="en-US" w:bidi="th-TH"/>
              </w:rPr>
              <w:t>:</w:t>
            </w:r>
            <w:r w:rsidRPr="00981910">
              <w:rPr>
                <w:rFonts w:asciiTheme="majorBidi" w:hAnsiTheme="majorBidi" w:cs="Angsana New" w:hint="cs"/>
                <w:i/>
                <w:iCs/>
                <w:sz w:val="20"/>
                <w:cs/>
                <w:lang w:bidi="th-TH"/>
              </w:rPr>
              <w:t xml:space="preserve"> </w:t>
            </w:r>
            <w:r w:rsidRPr="00981910">
              <w:rPr>
                <w:rFonts w:asciiTheme="majorBidi" w:hAnsiTheme="majorBidi" w:cs="Angsana New"/>
                <w:i/>
                <w:iCs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Pr="00981910">
              <w:rPr>
                <w:rFonts w:asciiTheme="majorBidi" w:hAnsiTheme="majorBidi" w:cs="Angsana New"/>
                <w:i/>
                <w:iCs/>
                <w:sz w:val="20"/>
                <w:lang w:val="en-US" w:bidi="th-TH"/>
              </w:rPr>
              <w:t>8</w:t>
            </w:r>
            <w:r w:rsidRPr="00981910">
              <w:rPr>
                <w:rFonts w:asciiTheme="majorBidi" w:hAnsiTheme="majorBidi" w:cs="Angsana New"/>
                <w:i/>
                <w:iCs/>
                <w:sz w:val="20"/>
                <w:cs/>
                <w:lang w:bidi="th-TH"/>
              </w:rPr>
              <w:t>.</w:t>
            </w:r>
            <w:r w:rsidRPr="00981910">
              <w:rPr>
                <w:rFonts w:asciiTheme="majorBidi" w:hAnsiTheme="majorBidi" w:cs="Angsana New"/>
                <w:i/>
                <w:iCs/>
                <w:sz w:val="20"/>
                <w:lang w:val="en-US" w:bidi="th-TH"/>
              </w:rPr>
              <w:t>50</w:t>
            </w:r>
            <w:r w:rsidRPr="00981910">
              <w:rPr>
                <w:rFonts w:asciiTheme="majorBidi" w:hAnsiTheme="majorBidi" w:cs="Angsana New"/>
                <w:i/>
                <w:iCs/>
                <w:sz w:val="20"/>
                <w:cs/>
                <w:lang w:bidi="th-TH"/>
              </w:rPr>
              <w:t xml:space="preserve"> และถือหุ้นโดย </w:t>
            </w:r>
            <w:proofErr w:type="spellStart"/>
            <w:r w:rsidRPr="00981910">
              <w:rPr>
                <w:rFonts w:asciiTheme="majorBidi" w:hAnsiTheme="majorBidi" w:cs="Angsana New"/>
                <w:i/>
                <w:iCs/>
                <w:sz w:val="20"/>
                <w:lang w:bidi="th-TH"/>
              </w:rPr>
              <w:t>Osotspa</w:t>
            </w:r>
            <w:proofErr w:type="spellEnd"/>
            <w:r w:rsidRPr="00981910">
              <w:rPr>
                <w:rFonts w:asciiTheme="majorBidi" w:hAnsiTheme="majorBidi" w:cs="Angsana New"/>
                <w:i/>
                <w:iCs/>
                <w:sz w:val="20"/>
                <w:lang w:bidi="th-TH"/>
              </w:rPr>
              <w:t xml:space="preserve"> Enterprises Singapore </w:t>
            </w:r>
            <w:proofErr w:type="spellStart"/>
            <w:r w:rsidRPr="00981910">
              <w:rPr>
                <w:rFonts w:asciiTheme="majorBidi" w:hAnsiTheme="majorBidi" w:cs="Angsana New"/>
                <w:i/>
                <w:iCs/>
                <w:sz w:val="20"/>
                <w:lang w:bidi="th-TH"/>
              </w:rPr>
              <w:t>Pte.</w:t>
            </w:r>
            <w:proofErr w:type="spellEnd"/>
            <w:r w:rsidRPr="00981910">
              <w:rPr>
                <w:rFonts w:asciiTheme="majorBidi" w:hAnsiTheme="majorBidi" w:cs="Angsana New"/>
                <w:i/>
                <w:iCs/>
                <w:sz w:val="20"/>
                <w:lang w:bidi="th-TH"/>
              </w:rPr>
              <w:t xml:space="preserve"> Ltd. </w:t>
            </w:r>
            <w:r w:rsidRPr="00981910">
              <w:rPr>
                <w:rFonts w:asciiTheme="majorBidi" w:hAnsiTheme="majorBidi" w:cs="Angsana New"/>
                <w:i/>
                <w:iCs/>
                <w:sz w:val="20"/>
                <w:cs/>
                <w:lang w:bidi="th-TH"/>
              </w:rPr>
              <w:t xml:space="preserve">ร้อยละ </w:t>
            </w:r>
            <w:r w:rsidRPr="00981910">
              <w:rPr>
                <w:rFonts w:asciiTheme="majorBidi" w:hAnsiTheme="majorBidi" w:cs="Angsana New"/>
                <w:i/>
                <w:iCs/>
                <w:sz w:val="20"/>
                <w:lang w:val="en-US" w:bidi="th-TH"/>
              </w:rPr>
              <w:t>76</w:t>
            </w:r>
            <w:r w:rsidRPr="00981910">
              <w:rPr>
                <w:rFonts w:asciiTheme="majorBidi" w:hAnsiTheme="majorBidi" w:cs="Angsana New"/>
                <w:i/>
                <w:iCs/>
                <w:sz w:val="20"/>
                <w:cs/>
                <w:lang w:bidi="th-TH"/>
              </w:rPr>
              <w:t>.</w:t>
            </w:r>
            <w:r w:rsidRPr="00981910">
              <w:rPr>
                <w:rFonts w:asciiTheme="majorBidi" w:hAnsiTheme="majorBidi" w:cs="Angsana New"/>
                <w:i/>
                <w:iCs/>
                <w:sz w:val="20"/>
                <w:lang w:val="en-US" w:bidi="th-TH"/>
              </w:rPr>
              <w:t>50</w:t>
            </w:r>
            <w:r w:rsidRPr="00981910">
              <w:rPr>
                <w:rFonts w:asciiTheme="majorBidi" w:hAnsiTheme="majorBidi" w:cs="Angsana New"/>
                <w:i/>
                <w:iCs/>
                <w:sz w:val="20"/>
                <w:lang w:bidi="th-TH"/>
              </w:rPr>
              <w:t xml:space="preserve"> </w:t>
            </w:r>
            <w:r w:rsidRPr="00981910">
              <w:rPr>
                <w:rFonts w:asciiTheme="majorBidi" w:hAnsiTheme="majorBidi" w:cs="Angsana New" w:hint="cs"/>
                <w:i/>
                <w:iCs/>
                <w:sz w:val="20"/>
                <w:cs/>
                <w:lang w:bidi="th-TH"/>
              </w:rPr>
              <w:t xml:space="preserve">รวมเป็นร้อยละ </w:t>
            </w:r>
            <w:r w:rsidRPr="00981910">
              <w:rPr>
                <w:rFonts w:asciiTheme="majorBidi" w:hAnsiTheme="majorBidi" w:cs="Angsana New"/>
                <w:i/>
                <w:iCs/>
                <w:sz w:val="20"/>
                <w:lang w:val="en-US" w:bidi="th-TH"/>
              </w:rPr>
              <w:t>85</w:t>
            </w:r>
            <w:r w:rsidRPr="00981910">
              <w:rPr>
                <w:rFonts w:asciiTheme="majorBidi" w:hAnsiTheme="majorBidi" w:cs="Angsana New"/>
                <w:i/>
                <w:iCs/>
                <w:sz w:val="20"/>
                <w:lang w:bidi="th-TH"/>
              </w:rPr>
              <w:t>.</w:t>
            </w:r>
            <w:r w:rsidRPr="00981910">
              <w:rPr>
                <w:rFonts w:asciiTheme="majorBidi" w:hAnsiTheme="majorBidi" w:cs="Angsana New"/>
                <w:i/>
                <w:iCs/>
                <w:sz w:val="20"/>
                <w:lang w:val="en-US" w:bidi="th-TH"/>
              </w:rPr>
              <w:t>00)</w:t>
            </w:r>
          </w:p>
        </w:tc>
      </w:tr>
      <w:tr w:rsidR="00927FFC" w:rsidRPr="00386545" w14:paraId="777B87A8" w14:textId="77777777" w:rsidTr="008E037B">
        <w:trPr>
          <w:gridAfter w:val="1"/>
          <w:wAfter w:w="6" w:type="dxa"/>
          <w:cantSplit/>
          <w:trHeight w:val="330"/>
        </w:trPr>
        <w:tc>
          <w:tcPr>
            <w:tcW w:w="9439" w:type="dxa"/>
            <w:gridSpan w:val="5"/>
          </w:tcPr>
          <w:p w14:paraId="2483FF84" w14:textId="77777777" w:rsidR="007C218E" w:rsidRPr="00386545" w:rsidRDefault="00927FFC" w:rsidP="00927FFC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 w:rsidRPr="00386545">
              <w:rPr>
                <w:rFonts w:asciiTheme="majorBidi" w:hAnsiTheme="majorBidi" w:cstheme="majorBidi"/>
                <w:szCs w:val="24"/>
                <w:vertAlign w:val="superscript"/>
                <w:lang w:val="en-US"/>
              </w:rPr>
              <w:t>2</w:t>
            </w:r>
            <w:r w:rsidRPr="00386545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Pr="00386545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Pr="00386545">
              <w:rPr>
                <w:rFonts w:asciiTheme="majorBidi" w:hAnsiTheme="majorBidi" w:cs="Angsana New"/>
                <w:sz w:val="20"/>
                <w:lang w:val="en-US" w:bidi="th-TH"/>
              </w:rPr>
              <w:t xml:space="preserve">39.00 </w:t>
            </w:r>
            <w:r w:rsidRPr="00386545">
              <w:rPr>
                <w:rFonts w:asciiTheme="majorBidi" w:hAnsiTheme="majorBidi" w:cs="Angsana New"/>
                <w:sz w:val="20"/>
                <w:cs/>
                <w:lang w:bidi="th-TH"/>
              </w:rPr>
              <w:t>ถือหุ้นโดยบริษัท</w:t>
            </w:r>
            <w:r w:rsidRPr="00386545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386545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โอสถสภา เอ็นเตอร์ไพรซ์ จำกัด </w:t>
            </w:r>
            <w:r w:rsidRPr="00386545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386545">
              <w:rPr>
                <w:rFonts w:asciiTheme="majorBidi" w:hAnsiTheme="majorBidi" w:cs="Angsana New"/>
                <w:sz w:val="20"/>
                <w:lang w:val="en-US" w:bidi="th-TH"/>
              </w:rPr>
              <w:t>1.00</w:t>
            </w:r>
            <w:r w:rsidRPr="00386545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386545">
              <w:rPr>
                <w:rFonts w:asciiTheme="majorBidi" w:hAnsiTheme="majorBidi" w:cs="Angsana New" w:hint="cs"/>
                <w:sz w:val="20"/>
                <w:cs/>
                <w:lang w:bidi="th-TH"/>
              </w:rPr>
              <w:t>และ</w:t>
            </w:r>
            <w:r w:rsidRPr="00386545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 </w:t>
            </w:r>
            <w:proofErr w:type="spellStart"/>
            <w:r w:rsidRPr="00386545">
              <w:rPr>
                <w:rFonts w:asciiTheme="majorBidi" w:hAnsiTheme="majorBidi" w:cs="Angsana New"/>
                <w:sz w:val="20"/>
                <w:lang w:bidi="th-TH"/>
              </w:rPr>
              <w:t>Osotspa</w:t>
            </w:r>
            <w:proofErr w:type="spellEnd"/>
            <w:r w:rsidRPr="00386545">
              <w:rPr>
                <w:rFonts w:asciiTheme="majorBidi" w:hAnsiTheme="majorBidi" w:cs="Angsana New"/>
                <w:sz w:val="20"/>
                <w:lang w:bidi="th-TH"/>
              </w:rPr>
              <w:t xml:space="preserve"> Enterprises Singapore </w:t>
            </w:r>
            <w:proofErr w:type="spellStart"/>
            <w:r w:rsidRPr="00386545">
              <w:rPr>
                <w:rFonts w:asciiTheme="majorBidi" w:hAnsiTheme="majorBidi" w:cs="Angsana New"/>
                <w:sz w:val="20"/>
                <w:lang w:bidi="th-TH"/>
              </w:rPr>
              <w:t>Pte.</w:t>
            </w:r>
            <w:proofErr w:type="spellEnd"/>
            <w:r w:rsidRPr="00386545">
              <w:rPr>
                <w:rFonts w:asciiTheme="majorBidi" w:hAnsiTheme="majorBidi" w:cs="Angsana New"/>
                <w:sz w:val="20"/>
                <w:lang w:bidi="th-TH"/>
              </w:rPr>
              <w:t xml:space="preserve"> Ltd. </w:t>
            </w:r>
            <w:r w:rsidRPr="00386545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386545">
              <w:rPr>
                <w:rFonts w:asciiTheme="majorBidi" w:hAnsiTheme="majorBidi" w:cs="Angsana New"/>
                <w:sz w:val="20"/>
                <w:lang w:val="en-US" w:bidi="th-TH"/>
              </w:rPr>
              <w:t xml:space="preserve">60.00 </w:t>
            </w:r>
          </w:p>
          <w:p w14:paraId="6FA06625" w14:textId="253B8E2C" w:rsidR="00927FFC" w:rsidRPr="00386545" w:rsidRDefault="007C218E" w:rsidP="004E7564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cs/>
                <w:lang w:val="en-US" w:bidi="th-TH"/>
              </w:rPr>
            </w:pPr>
            <w:r w:rsidRPr="00386545">
              <w:rPr>
                <w:rFonts w:asciiTheme="majorBidi" w:hAnsiTheme="majorBidi" w:cs="Angsana New"/>
                <w:sz w:val="20"/>
                <w:lang w:bidi="th-TH"/>
              </w:rPr>
              <w:t xml:space="preserve">    </w:t>
            </w:r>
            <w:r w:rsidR="00927FFC" w:rsidRPr="00386545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="00927FFC" w:rsidRPr="00386545">
              <w:rPr>
                <w:rFonts w:asciiTheme="majorBidi" w:hAnsiTheme="majorBidi" w:cs="Angsana New"/>
                <w:sz w:val="20"/>
                <w:lang w:val="en-US" w:bidi="th-TH"/>
              </w:rPr>
              <w:t>100</w:t>
            </w:r>
            <w:r w:rsidR="00927FFC" w:rsidRPr="00386545">
              <w:rPr>
                <w:rFonts w:asciiTheme="majorBidi" w:hAnsiTheme="majorBidi" w:cs="Angsana New"/>
                <w:sz w:val="20"/>
                <w:lang w:bidi="th-TH"/>
              </w:rPr>
              <w:t>.</w:t>
            </w:r>
            <w:r w:rsidR="00927FFC" w:rsidRPr="00386545">
              <w:rPr>
                <w:rFonts w:asciiTheme="majorBidi" w:hAnsiTheme="majorBidi" w:cs="Angsana New"/>
                <w:sz w:val="20"/>
                <w:lang w:val="en-US" w:bidi="th-TH"/>
              </w:rPr>
              <w:t>00</w:t>
            </w:r>
            <w:r w:rsidR="004E7564" w:rsidRPr="0038654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  <w:r w:rsidR="004E7564" w:rsidRPr="00981910">
              <w:rPr>
                <w:rFonts w:asciiTheme="majorBidi" w:hAnsiTheme="majorBidi" w:cs="Angsana New"/>
                <w:i/>
                <w:iCs/>
                <w:sz w:val="20"/>
                <w:lang w:val="en-US" w:bidi="th-TH"/>
              </w:rPr>
              <w:t>(</w:t>
            </w:r>
            <w:r w:rsidR="00981910" w:rsidRPr="00981910">
              <w:rPr>
                <w:rFonts w:asciiTheme="majorBidi" w:hAnsiTheme="majorBidi" w:cs="Angsana New"/>
                <w:i/>
                <w:iCs/>
                <w:sz w:val="20"/>
                <w:lang w:val="en-US" w:bidi="th-TH"/>
              </w:rPr>
              <w:t xml:space="preserve">31 </w:t>
            </w:r>
            <w:r w:rsidR="00981910" w:rsidRPr="00981910">
              <w:rPr>
                <w:rFonts w:asciiTheme="majorBidi" w:hAnsiTheme="majorBidi" w:cs="Angsana New" w:hint="cs"/>
                <w:i/>
                <w:iCs/>
                <w:sz w:val="20"/>
                <w:cs/>
                <w:lang w:val="en-US" w:bidi="th-TH"/>
              </w:rPr>
              <w:t xml:space="preserve">ธันวาคม </w:t>
            </w:r>
            <w:r w:rsidR="004E7564" w:rsidRPr="00981910">
              <w:rPr>
                <w:rFonts w:asciiTheme="majorBidi" w:hAnsiTheme="majorBidi" w:cs="Angsana New"/>
                <w:i/>
                <w:iCs/>
                <w:sz w:val="20"/>
                <w:lang w:bidi="th-TH"/>
              </w:rPr>
              <w:t>2565</w:t>
            </w:r>
            <w:r w:rsidR="004E7564" w:rsidRPr="00981910">
              <w:rPr>
                <w:rFonts w:asciiTheme="majorBidi" w:hAnsiTheme="majorBidi" w:cs="Angsana New"/>
                <w:i/>
                <w:iCs/>
                <w:sz w:val="20"/>
                <w:lang w:val="en-US" w:bidi="th-TH"/>
              </w:rPr>
              <w:t>:</w:t>
            </w:r>
            <w:r w:rsidR="004E7564" w:rsidRPr="00981910">
              <w:rPr>
                <w:rFonts w:asciiTheme="majorBidi" w:hAnsiTheme="majorBidi" w:cs="Angsana New" w:hint="cs"/>
                <w:i/>
                <w:iCs/>
                <w:sz w:val="20"/>
                <w:cs/>
                <w:lang w:bidi="th-TH"/>
              </w:rPr>
              <w:t xml:space="preserve"> </w:t>
            </w:r>
            <w:r w:rsidR="004E7564" w:rsidRPr="00981910">
              <w:rPr>
                <w:rFonts w:asciiTheme="majorBidi" w:hAnsiTheme="majorBidi" w:cs="Angsana New"/>
                <w:i/>
                <w:iCs/>
                <w:sz w:val="20"/>
                <w:cs/>
                <w:lang w:bidi="th-TH"/>
              </w:rPr>
              <w:t xml:space="preserve">ถือหุ้นโดย </w:t>
            </w:r>
            <w:proofErr w:type="spellStart"/>
            <w:r w:rsidR="004E7564" w:rsidRPr="00981910">
              <w:rPr>
                <w:rFonts w:asciiTheme="majorBidi" w:hAnsiTheme="majorBidi" w:cs="Angsana New"/>
                <w:i/>
                <w:iCs/>
                <w:sz w:val="20"/>
                <w:lang w:bidi="th-TH"/>
              </w:rPr>
              <w:t>Osotspa</w:t>
            </w:r>
            <w:proofErr w:type="spellEnd"/>
            <w:r w:rsidR="004E7564" w:rsidRPr="00981910">
              <w:rPr>
                <w:rFonts w:asciiTheme="majorBidi" w:hAnsiTheme="majorBidi" w:cs="Angsana New"/>
                <w:i/>
                <w:iCs/>
                <w:sz w:val="20"/>
                <w:lang w:bidi="th-TH"/>
              </w:rPr>
              <w:t xml:space="preserve"> Enterprises Singapore </w:t>
            </w:r>
            <w:proofErr w:type="spellStart"/>
            <w:r w:rsidR="004E7564" w:rsidRPr="00981910">
              <w:rPr>
                <w:rFonts w:asciiTheme="majorBidi" w:hAnsiTheme="majorBidi" w:cs="Angsana New"/>
                <w:i/>
                <w:iCs/>
                <w:sz w:val="20"/>
                <w:lang w:bidi="th-TH"/>
              </w:rPr>
              <w:t>Pte.</w:t>
            </w:r>
            <w:proofErr w:type="spellEnd"/>
            <w:r w:rsidR="004E7564" w:rsidRPr="00981910">
              <w:rPr>
                <w:rFonts w:asciiTheme="majorBidi" w:hAnsiTheme="majorBidi" w:cs="Angsana New"/>
                <w:i/>
                <w:iCs/>
                <w:sz w:val="20"/>
                <w:lang w:bidi="th-TH"/>
              </w:rPr>
              <w:t xml:space="preserve"> Ltd. </w:t>
            </w:r>
            <w:r w:rsidR="004E7564" w:rsidRPr="00981910">
              <w:rPr>
                <w:rFonts w:asciiTheme="majorBidi" w:hAnsiTheme="majorBidi" w:cs="Angsana New"/>
                <w:i/>
                <w:iCs/>
                <w:sz w:val="20"/>
                <w:cs/>
                <w:lang w:bidi="th-TH"/>
              </w:rPr>
              <w:t xml:space="preserve">ร้อยละ </w:t>
            </w:r>
            <w:r w:rsidR="004E7564" w:rsidRPr="00981910">
              <w:rPr>
                <w:rFonts w:asciiTheme="majorBidi" w:hAnsiTheme="majorBidi" w:cs="Angsana New"/>
                <w:i/>
                <w:iCs/>
                <w:sz w:val="20"/>
                <w:lang w:val="en-US" w:bidi="th-TH"/>
              </w:rPr>
              <w:t>60.00)</w:t>
            </w:r>
          </w:p>
        </w:tc>
      </w:tr>
      <w:tr w:rsidR="00927FFC" w:rsidRPr="00386545" w14:paraId="3D9DBF5D" w14:textId="77777777" w:rsidTr="008E037B">
        <w:trPr>
          <w:gridAfter w:val="1"/>
          <w:wAfter w:w="6" w:type="dxa"/>
          <w:cantSplit/>
          <w:trHeight w:val="330"/>
        </w:trPr>
        <w:tc>
          <w:tcPr>
            <w:tcW w:w="9439" w:type="dxa"/>
            <w:gridSpan w:val="5"/>
          </w:tcPr>
          <w:p w14:paraId="6992BE5C" w14:textId="3CA39286" w:rsidR="00927FFC" w:rsidRPr="00386545" w:rsidRDefault="00927FFC" w:rsidP="00927FFC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vertAlign w:val="superscript"/>
                <w:lang w:val="en-US"/>
              </w:rPr>
            </w:pPr>
            <w:r w:rsidRPr="00386545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 w:rsidRPr="00386545">
              <w:rPr>
                <w:rFonts w:asciiTheme="majorBidi" w:hAnsiTheme="majorBidi" w:cstheme="majorBidi"/>
                <w:szCs w:val="24"/>
                <w:vertAlign w:val="superscript"/>
                <w:lang w:val="en-US"/>
              </w:rPr>
              <w:t>3</w:t>
            </w:r>
            <w:r w:rsidRPr="00386545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Pr="00386545">
              <w:rPr>
                <w:rFonts w:asciiTheme="majorBidi" w:hAnsiTheme="majorBidi" w:cs="Angsana New"/>
                <w:sz w:val="20"/>
                <w:cs/>
                <w:lang w:bidi="th-TH"/>
              </w:rPr>
              <w:t>ถือหุ้นโดยบริษัท</w:t>
            </w:r>
            <w:r w:rsidRPr="00386545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386545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โอสถสภา เอ็นเตอร์ไพรซ์ จำกัด </w:t>
            </w:r>
            <w:r w:rsidRPr="00386545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386545">
              <w:rPr>
                <w:rFonts w:asciiTheme="majorBidi" w:hAnsiTheme="majorBidi" w:cs="Angsana New"/>
                <w:sz w:val="20"/>
                <w:lang w:val="en-US" w:bidi="th-TH"/>
              </w:rPr>
              <w:t>0</w:t>
            </w:r>
            <w:r w:rsidRPr="00386545">
              <w:rPr>
                <w:rFonts w:asciiTheme="majorBidi" w:hAnsiTheme="majorBidi" w:cs="Angsana New"/>
                <w:sz w:val="20"/>
                <w:lang w:bidi="th-TH"/>
              </w:rPr>
              <w:t>.</w:t>
            </w:r>
            <w:r w:rsidRPr="00386545">
              <w:rPr>
                <w:rFonts w:asciiTheme="majorBidi" w:hAnsiTheme="majorBidi" w:cs="Angsana New"/>
                <w:sz w:val="20"/>
                <w:lang w:val="en-US" w:bidi="th-TH"/>
              </w:rPr>
              <w:t>01</w:t>
            </w:r>
            <w:r w:rsidRPr="00386545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</w:t>
            </w:r>
            <w:r w:rsidRPr="00386545">
              <w:rPr>
                <w:rFonts w:asciiTheme="majorBidi" w:hAnsiTheme="majorBidi" w:cs="Angsana New" w:hint="cs"/>
                <w:sz w:val="20"/>
                <w:cs/>
                <w:lang w:bidi="th-TH"/>
              </w:rPr>
              <w:t>บริษัท โอทูซี จำกัด</w:t>
            </w:r>
            <w:r w:rsidRPr="00386545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386545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386545">
              <w:rPr>
                <w:rFonts w:asciiTheme="majorBidi" w:hAnsiTheme="majorBidi" w:cs="Angsana New"/>
                <w:sz w:val="20"/>
                <w:lang w:val="en-US" w:bidi="th-TH"/>
              </w:rPr>
              <w:t>79</w:t>
            </w:r>
            <w:r w:rsidRPr="00386545">
              <w:rPr>
                <w:rFonts w:asciiTheme="majorBidi" w:hAnsiTheme="majorBidi" w:cs="Angsana New"/>
                <w:sz w:val="20"/>
                <w:lang w:bidi="th-TH"/>
              </w:rPr>
              <w:t>.</w:t>
            </w:r>
            <w:r w:rsidRPr="00386545">
              <w:rPr>
                <w:rFonts w:asciiTheme="majorBidi" w:hAnsiTheme="majorBidi" w:cs="Angsana New"/>
                <w:sz w:val="20"/>
                <w:lang w:val="en-US" w:bidi="th-TH"/>
              </w:rPr>
              <w:t>99</w:t>
            </w:r>
            <w:r w:rsidRPr="00386545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386545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386545">
              <w:rPr>
                <w:rFonts w:asciiTheme="majorBidi" w:hAnsiTheme="majorBidi" w:cs="Angsana New"/>
                <w:sz w:val="20"/>
                <w:lang w:val="en-US" w:bidi="th-TH"/>
              </w:rPr>
              <w:t>80</w:t>
            </w:r>
            <w:r w:rsidRPr="00386545">
              <w:rPr>
                <w:rFonts w:asciiTheme="majorBidi" w:hAnsiTheme="majorBidi" w:cs="Angsana New"/>
                <w:sz w:val="20"/>
                <w:lang w:bidi="th-TH"/>
              </w:rPr>
              <w:t>.</w:t>
            </w:r>
            <w:r w:rsidRPr="00386545">
              <w:rPr>
                <w:rFonts w:asciiTheme="majorBidi" w:hAnsiTheme="majorBidi" w:cs="Angsana New"/>
                <w:sz w:val="20"/>
                <w:lang w:val="en-US" w:bidi="th-TH"/>
              </w:rPr>
              <w:t>00</w:t>
            </w:r>
          </w:p>
        </w:tc>
      </w:tr>
    </w:tbl>
    <w:p w14:paraId="711FE951" w14:textId="77777777" w:rsidR="00CF64B7" w:rsidRPr="00386545" w:rsidRDefault="00CF64B7" w:rsidP="00A47916">
      <w:pPr>
        <w:tabs>
          <w:tab w:val="left" w:pos="540"/>
          <w:tab w:val="left" w:pos="8222"/>
        </w:tabs>
        <w:spacing w:line="240" w:lineRule="auto"/>
        <w:ind w:right="-43"/>
        <w:jc w:val="thaiDistribute"/>
        <w:rPr>
          <w:i/>
          <w:iCs/>
          <w:sz w:val="30"/>
          <w:szCs w:val="30"/>
          <w:cs/>
        </w:rPr>
      </w:pPr>
    </w:p>
    <w:p w14:paraId="2C2E4A28" w14:textId="77777777" w:rsidR="00801CAE" w:rsidRPr="00386545" w:rsidRDefault="00801CAE">
      <w:pPr>
        <w:spacing w:line="240" w:lineRule="auto"/>
        <w:rPr>
          <w:rFonts w:asciiTheme="majorBidi" w:hAnsiTheme="majorBidi"/>
          <w:i/>
          <w:iCs/>
          <w:sz w:val="30"/>
          <w:szCs w:val="30"/>
        </w:rPr>
      </w:pPr>
      <w:bookmarkStart w:id="2" w:name="_Hlk139378171"/>
      <w:r w:rsidRPr="00386545">
        <w:rPr>
          <w:rFonts w:asciiTheme="majorBidi" w:hAnsiTheme="majorBidi"/>
          <w:i/>
          <w:iCs/>
          <w:sz w:val="30"/>
          <w:szCs w:val="30"/>
        </w:rPr>
        <w:br w:type="page"/>
      </w:r>
    </w:p>
    <w:p w14:paraId="6ED4E6DE" w14:textId="7B133D94" w:rsidR="00CF64B7" w:rsidRPr="00386545" w:rsidRDefault="00CF64B7" w:rsidP="00CF64B7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386545">
        <w:rPr>
          <w:rFonts w:asciiTheme="majorBidi" w:hAnsiTheme="majorBidi"/>
          <w:i/>
          <w:iCs/>
          <w:sz w:val="30"/>
          <w:szCs w:val="30"/>
          <w:cs/>
        </w:rPr>
        <w:lastRenderedPageBreak/>
        <w:t xml:space="preserve">ซื้อเงินลงทุนในบริษัท </w:t>
      </w:r>
      <w:r w:rsidR="004A1769" w:rsidRPr="00386545">
        <w:rPr>
          <w:rFonts w:asciiTheme="majorBidi" w:hAnsiTheme="majorBidi"/>
          <w:i/>
          <w:iCs/>
          <w:sz w:val="30"/>
          <w:szCs w:val="30"/>
          <w:cs/>
        </w:rPr>
        <w:t>เอเชีย เวนดิ้ง แมชชีน โอเปอร์เรชั่น จำกัด</w:t>
      </w:r>
      <w:r w:rsidR="00497689" w:rsidRPr="00386545">
        <w:rPr>
          <w:rFonts w:asciiTheme="majorBidi" w:hAnsiTheme="majorBidi" w:hint="cs"/>
          <w:i/>
          <w:iCs/>
          <w:sz w:val="30"/>
          <w:szCs w:val="30"/>
          <w:cs/>
        </w:rPr>
        <w:t xml:space="preserve"> โดยบริษัท </w:t>
      </w:r>
      <w:r w:rsidR="00497689" w:rsidRPr="00386545">
        <w:rPr>
          <w:rFonts w:asciiTheme="majorBidi" w:hAnsiTheme="majorBidi"/>
          <w:i/>
          <w:iCs/>
          <w:sz w:val="30"/>
          <w:szCs w:val="30"/>
          <w:cs/>
        </w:rPr>
        <w:t>โอสถสภา เอ็นเตอร์ไพรซ์</w:t>
      </w:r>
      <w:r w:rsidR="00497689" w:rsidRPr="00386545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497689" w:rsidRPr="00386545">
        <w:rPr>
          <w:rFonts w:asciiTheme="majorBidi" w:hAnsiTheme="majorBidi"/>
          <w:i/>
          <w:iCs/>
          <w:sz w:val="30"/>
          <w:szCs w:val="30"/>
          <w:cs/>
        </w:rPr>
        <w:t>จำกั</w:t>
      </w:r>
      <w:r w:rsidR="00497689" w:rsidRPr="00386545">
        <w:rPr>
          <w:rFonts w:asciiTheme="majorBidi" w:hAnsiTheme="majorBidi" w:hint="cs"/>
          <w:i/>
          <w:iCs/>
          <w:sz w:val="30"/>
          <w:szCs w:val="30"/>
          <w:cs/>
        </w:rPr>
        <w:t>ด</w:t>
      </w:r>
    </w:p>
    <w:p w14:paraId="78A9B51A" w14:textId="72DB8A5B" w:rsidR="00CF64B7" w:rsidRPr="00386545" w:rsidRDefault="00CF64B7" w:rsidP="00CF64B7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63CCE379" w14:textId="0452F834" w:rsidR="004C11E8" w:rsidRPr="00386545" w:rsidRDefault="00CF64B7" w:rsidP="004C11E8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386545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28374C" w:rsidRPr="00386545">
        <w:rPr>
          <w:rFonts w:asciiTheme="majorBidi" w:hAnsiTheme="majorBidi"/>
          <w:sz w:val="30"/>
          <w:szCs w:val="30"/>
          <w:lang w:val="en-US"/>
        </w:rPr>
        <w:t>15</w:t>
      </w:r>
      <w:r w:rsidR="004A1769" w:rsidRPr="00386545">
        <w:rPr>
          <w:rFonts w:asciiTheme="majorBidi" w:hAnsiTheme="majorBidi"/>
          <w:sz w:val="30"/>
          <w:szCs w:val="30"/>
          <w:lang w:val="en-US"/>
        </w:rPr>
        <w:t xml:space="preserve"> </w:t>
      </w:r>
      <w:r w:rsidR="004A1769" w:rsidRPr="00386545">
        <w:rPr>
          <w:rFonts w:asciiTheme="majorBidi" w:hAnsiTheme="majorBidi" w:hint="cs"/>
          <w:sz w:val="30"/>
          <w:szCs w:val="30"/>
          <w:cs/>
          <w:lang w:val="en-US"/>
        </w:rPr>
        <w:t xml:space="preserve">มิถุนายน </w:t>
      </w:r>
      <w:r w:rsidR="004A1769" w:rsidRPr="00386545">
        <w:rPr>
          <w:rFonts w:asciiTheme="majorBidi" w:hAnsiTheme="majorBidi"/>
          <w:sz w:val="30"/>
          <w:szCs w:val="30"/>
          <w:lang w:val="en-US"/>
        </w:rPr>
        <w:t>2566</w:t>
      </w:r>
      <w:r w:rsidRPr="00386545">
        <w:rPr>
          <w:rFonts w:asciiTheme="majorBidi" w:hAnsiTheme="majorBidi" w:hint="cs"/>
          <w:sz w:val="30"/>
          <w:szCs w:val="30"/>
          <w:cs/>
        </w:rPr>
        <w:t xml:space="preserve"> </w:t>
      </w:r>
      <w:r w:rsidR="0028374C" w:rsidRPr="00386545">
        <w:rPr>
          <w:rFonts w:asciiTheme="majorBidi" w:hAnsiTheme="majorBidi"/>
          <w:sz w:val="30"/>
          <w:szCs w:val="30"/>
          <w:cs/>
        </w:rPr>
        <w:t>บริษัท โอสถสภา เอ็นเตอร์ไพรซ์ จำกัด</w:t>
      </w:r>
      <w:r w:rsidR="002A4C66" w:rsidRPr="00386545">
        <w:rPr>
          <w:rFonts w:asciiTheme="majorBidi" w:hAnsiTheme="majorBidi" w:hint="cs"/>
          <w:sz w:val="30"/>
          <w:szCs w:val="30"/>
          <w:cs/>
        </w:rPr>
        <w:t xml:space="preserve"> ซึ่งเป็นบริษัทย่อยของ</w:t>
      </w:r>
      <w:r w:rsidR="00E6532C" w:rsidRPr="00386545">
        <w:rPr>
          <w:rFonts w:asciiTheme="majorBidi" w:hAnsiTheme="majorBidi" w:hint="cs"/>
          <w:sz w:val="30"/>
          <w:szCs w:val="30"/>
          <w:cs/>
        </w:rPr>
        <w:t>บริษัท</w:t>
      </w:r>
      <w:r w:rsidR="003459E4" w:rsidRPr="00386545">
        <w:rPr>
          <w:rFonts w:asciiTheme="majorBidi" w:hAnsiTheme="majorBidi" w:hint="cs"/>
          <w:sz w:val="30"/>
          <w:szCs w:val="30"/>
          <w:cs/>
        </w:rPr>
        <w:t xml:space="preserve"> </w:t>
      </w:r>
      <w:r w:rsidR="0028374C" w:rsidRPr="00386545">
        <w:rPr>
          <w:rFonts w:asciiTheme="majorBidi" w:hAnsiTheme="majorBidi" w:hint="cs"/>
          <w:sz w:val="30"/>
          <w:szCs w:val="30"/>
          <w:cs/>
        </w:rPr>
        <w:t>ได้</w:t>
      </w:r>
      <w:r w:rsidR="00497689" w:rsidRPr="00386545">
        <w:rPr>
          <w:rFonts w:asciiTheme="majorBidi" w:hAnsiTheme="majorBidi" w:hint="cs"/>
          <w:sz w:val="30"/>
          <w:szCs w:val="30"/>
          <w:cs/>
        </w:rPr>
        <w:t>ซื้อ</w:t>
      </w:r>
      <w:r w:rsidR="00633E68" w:rsidRPr="00386545">
        <w:rPr>
          <w:rFonts w:asciiTheme="majorBidi" w:hAnsiTheme="majorBidi" w:hint="cs"/>
          <w:sz w:val="30"/>
          <w:szCs w:val="30"/>
          <w:cs/>
        </w:rPr>
        <w:t>เงินลงทุน</w:t>
      </w:r>
      <w:r w:rsidR="003459E4" w:rsidRPr="00386545">
        <w:rPr>
          <w:rFonts w:asciiTheme="majorBidi" w:hAnsiTheme="majorBidi"/>
          <w:sz w:val="30"/>
          <w:szCs w:val="30"/>
          <w:cs/>
        </w:rPr>
        <w:br/>
      </w:r>
      <w:r w:rsidR="00633E68" w:rsidRPr="00386545">
        <w:rPr>
          <w:rFonts w:asciiTheme="majorBidi" w:hAnsiTheme="majorBidi" w:hint="cs"/>
          <w:sz w:val="30"/>
          <w:szCs w:val="30"/>
          <w:cs/>
        </w:rPr>
        <w:t>ใน</w:t>
      </w:r>
      <w:r w:rsidR="00633E68" w:rsidRPr="00386545">
        <w:rPr>
          <w:rFonts w:asciiTheme="majorBidi" w:hAnsiTheme="majorBidi"/>
          <w:sz w:val="30"/>
          <w:szCs w:val="30"/>
          <w:cs/>
        </w:rPr>
        <w:t>บริษัท เอเชีย เวนดิ้ง แมชชีน โอเปอร์เรชั่น จำกัด</w:t>
      </w:r>
      <w:r w:rsidRPr="00386545">
        <w:rPr>
          <w:rFonts w:asciiTheme="majorBidi" w:hAnsiTheme="majorBidi"/>
          <w:sz w:val="30"/>
          <w:szCs w:val="30"/>
          <w:cs/>
        </w:rPr>
        <w:t xml:space="preserve"> </w:t>
      </w:r>
      <w:r w:rsidR="001067DD" w:rsidRPr="00386545">
        <w:rPr>
          <w:rFonts w:asciiTheme="majorBidi" w:hAnsiTheme="majorBidi" w:hint="cs"/>
          <w:sz w:val="30"/>
          <w:szCs w:val="30"/>
          <w:cs/>
        </w:rPr>
        <w:t>ซึ่งเป็นบริษัทย่อยของ</w:t>
      </w:r>
      <w:r w:rsidR="00B25FBA" w:rsidRPr="00386545">
        <w:rPr>
          <w:rFonts w:asciiTheme="majorBidi" w:hAnsiTheme="majorBidi" w:hint="cs"/>
          <w:sz w:val="30"/>
          <w:szCs w:val="30"/>
          <w:cs/>
        </w:rPr>
        <w:t>กลุ่ม</w:t>
      </w:r>
      <w:r w:rsidR="001067DD" w:rsidRPr="00386545">
        <w:rPr>
          <w:rFonts w:asciiTheme="majorBidi" w:hAnsiTheme="majorBidi" w:hint="cs"/>
          <w:sz w:val="30"/>
          <w:szCs w:val="30"/>
          <w:cs/>
        </w:rPr>
        <w:t>บริษัท</w:t>
      </w:r>
      <w:r w:rsidR="003459E4" w:rsidRPr="00386545">
        <w:rPr>
          <w:rFonts w:asciiTheme="majorBidi" w:hAnsiTheme="majorBidi" w:hint="cs"/>
          <w:sz w:val="30"/>
          <w:szCs w:val="30"/>
          <w:cs/>
        </w:rPr>
        <w:t xml:space="preserve"> </w:t>
      </w:r>
      <w:r w:rsidR="00497689" w:rsidRPr="00386545">
        <w:rPr>
          <w:rFonts w:asciiTheme="majorBidi" w:hAnsiTheme="majorBidi" w:hint="cs"/>
          <w:sz w:val="30"/>
          <w:szCs w:val="30"/>
          <w:cs/>
        </w:rPr>
        <w:t>เพิ่ม</w:t>
      </w:r>
      <w:r w:rsidR="00B6303B" w:rsidRPr="00386545">
        <w:rPr>
          <w:rFonts w:asciiTheme="majorBidi" w:hAnsiTheme="majorBidi" w:hint="cs"/>
          <w:sz w:val="30"/>
          <w:szCs w:val="30"/>
          <w:cs/>
        </w:rPr>
        <w:t xml:space="preserve">ร้อยละ </w:t>
      </w:r>
      <w:r w:rsidR="00B6303B" w:rsidRPr="00386545">
        <w:rPr>
          <w:rFonts w:asciiTheme="majorBidi" w:hAnsiTheme="majorBidi"/>
          <w:sz w:val="30"/>
          <w:szCs w:val="30"/>
        </w:rPr>
        <w:t>49</w:t>
      </w:r>
      <w:r w:rsidR="00B6303B" w:rsidRPr="00386545">
        <w:rPr>
          <w:rFonts w:asciiTheme="majorBidi" w:hAnsiTheme="majorBidi" w:hint="cs"/>
          <w:sz w:val="30"/>
          <w:szCs w:val="30"/>
          <w:cs/>
        </w:rPr>
        <w:t xml:space="preserve"> </w:t>
      </w:r>
      <w:r w:rsidR="00497689" w:rsidRPr="00386545">
        <w:rPr>
          <w:rFonts w:asciiTheme="majorBidi" w:hAnsiTheme="majorBidi" w:hint="cs"/>
          <w:sz w:val="30"/>
          <w:szCs w:val="30"/>
          <w:cs/>
        </w:rPr>
        <w:t xml:space="preserve">เป็นจำนวนเงิน </w:t>
      </w:r>
      <w:r w:rsidR="00483A3A" w:rsidRPr="00386545">
        <w:rPr>
          <w:rFonts w:asciiTheme="majorBidi" w:hAnsiTheme="majorBidi"/>
          <w:sz w:val="30"/>
          <w:szCs w:val="30"/>
          <w:cs/>
        </w:rPr>
        <w:br/>
      </w:r>
      <w:r w:rsidR="00497689" w:rsidRPr="00386545">
        <w:rPr>
          <w:rFonts w:asciiTheme="majorBidi" w:hAnsiTheme="majorBidi"/>
          <w:sz w:val="30"/>
          <w:szCs w:val="30"/>
          <w:lang w:val="en-US"/>
        </w:rPr>
        <w:t xml:space="preserve">1 </w:t>
      </w:r>
      <w:r w:rsidR="00497689" w:rsidRPr="00386545">
        <w:rPr>
          <w:rFonts w:asciiTheme="majorBidi" w:hAnsiTheme="majorBidi" w:hint="cs"/>
          <w:sz w:val="30"/>
          <w:szCs w:val="30"/>
          <w:cs/>
          <w:lang w:val="en-US"/>
        </w:rPr>
        <w:t xml:space="preserve">บาท </w:t>
      </w:r>
      <w:r w:rsidR="00497689" w:rsidRPr="00386545">
        <w:rPr>
          <w:rFonts w:asciiTheme="majorBidi" w:hAnsiTheme="majorBidi"/>
          <w:sz w:val="30"/>
          <w:szCs w:val="30"/>
          <w:cs/>
          <w:lang w:val="en-US"/>
        </w:rPr>
        <w:t>ทั้งนี้</w:t>
      </w:r>
      <w:r w:rsidR="003459E4" w:rsidRPr="00386545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497689" w:rsidRPr="00386545">
        <w:rPr>
          <w:rFonts w:asciiTheme="majorBidi" w:hAnsiTheme="majorBidi"/>
          <w:sz w:val="30"/>
          <w:szCs w:val="30"/>
          <w:cs/>
          <w:lang w:val="en-US"/>
        </w:rPr>
        <w:t xml:space="preserve">เป็นไปตามมติที่ประชุมคณะกรรมการของบริษัท </w:t>
      </w:r>
      <w:r w:rsidR="004E023F" w:rsidRPr="00386545">
        <w:rPr>
          <w:rFonts w:asciiTheme="majorBidi" w:hAnsiTheme="majorBidi" w:hint="cs"/>
          <w:sz w:val="30"/>
          <w:szCs w:val="30"/>
          <w:cs/>
          <w:lang w:val="en-US"/>
        </w:rPr>
        <w:t>ส่งผลให้</w:t>
      </w:r>
      <w:r w:rsidR="00B6303B" w:rsidRPr="00386545">
        <w:rPr>
          <w:rFonts w:asciiTheme="majorBidi" w:hAnsiTheme="majorBidi" w:hint="cs"/>
          <w:sz w:val="30"/>
          <w:szCs w:val="30"/>
          <w:cs/>
          <w:lang w:val="en-US"/>
        </w:rPr>
        <w:t>สัดส่วน</w:t>
      </w:r>
      <w:r w:rsidR="00253F85" w:rsidRPr="00386545">
        <w:rPr>
          <w:rFonts w:asciiTheme="majorBidi" w:hAnsiTheme="majorBidi" w:hint="cs"/>
          <w:sz w:val="30"/>
          <w:szCs w:val="30"/>
          <w:cs/>
          <w:lang w:val="en-US"/>
        </w:rPr>
        <w:t>การ</w:t>
      </w:r>
      <w:r w:rsidR="00B6303B" w:rsidRPr="00386545">
        <w:rPr>
          <w:rFonts w:asciiTheme="majorBidi" w:hAnsiTheme="majorBidi" w:hint="cs"/>
          <w:sz w:val="30"/>
          <w:szCs w:val="30"/>
          <w:cs/>
          <w:lang w:val="en-US"/>
        </w:rPr>
        <w:t>ลงทุนของ</w:t>
      </w:r>
      <w:r w:rsidR="003D26C5" w:rsidRPr="00386545">
        <w:rPr>
          <w:rFonts w:asciiTheme="majorBidi" w:hAnsiTheme="majorBidi" w:hint="cs"/>
          <w:sz w:val="30"/>
          <w:szCs w:val="30"/>
          <w:cs/>
          <w:lang w:val="en-US"/>
        </w:rPr>
        <w:t>กลุ่ม</w:t>
      </w:r>
      <w:r w:rsidR="00B6303B" w:rsidRPr="00386545">
        <w:rPr>
          <w:rFonts w:asciiTheme="majorBidi" w:hAnsiTheme="majorBidi"/>
          <w:sz w:val="30"/>
          <w:szCs w:val="30"/>
          <w:cs/>
          <w:lang w:val="en-US"/>
        </w:rPr>
        <w:t>บริษัท</w:t>
      </w:r>
      <w:r w:rsidR="00B6303B" w:rsidRPr="00386545">
        <w:rPr>
          <w:rFonts w:asciiTheme="majorBidi" w:hAnsiTheme="majorBidi" w:hint="cs"/>
          <w:sz w:val="30"/>
          <w:szCs w:val="30"/>
          <w:cs/>
          <w:lang w:val="en-US"/>
        </w:rPr>
        <w:t>เ</w:t>
      </w:r>
      <w:r w:rsidR="00253F85" w:rsidRPr="00386545">
        <w:rPr>
          <w:rFonts w:asciiTheme="majorBidi" w:hAnsiTheme="majorBidi" w:hint="cs"/>
          <w:sz w:val="30"/>
          <w:szCs w:val="30"/>
          <w:cs/>
          <w:lang w:val="en-US"/>
        </w:rPr>
        <w:t>พิ่มขึ้น</w:t>
      </w:r>
      <w:r w:rsidR="003459E4" w:rsidRPr="00386545">
        <w:rPr>
          <w:rFonts w:asciiTheme="majorBidi" w:hAnsiTheme="majorBidi"/>
          <w:sz w:val="30"/>
          <w:szCs w:val="30"/>
          <w:cs/>
          <w:lang w:val="en-US"/>
        </w:rPr>
        <w:br/>
      </w:r>
      <w:r w:rsidR="00B6303B" w:rsidRPr="00386545">
        <w:rPr>
          <w:rFonts w:asciiTheme="majorBidi" w:hAnsiTheme="majorBidi" w:hint="cs"/>
          <w:sz w:val="30"/>
          <w:szCs w:val="30"/>
          <w:cs/>
          <w:lang w:val="en-US"/>
        </w:rPr>
        <w:t xml:space="preserve">จากร้อยละ </w:t>
      </w:r>
      <w:r w:rsidR="00B6303B" w:rsidRPr="00386545">
        <w:rPr>
          <w:rFonts w:asciiTheme="majorBidi" w:hAnsiTheme="majorBidi"/>
          <w:sz w:val="30"/>
          <w:szCs w:val="30"/>
          <w:lang w:val="en-US"/>
        </w:rPr>
        <w:t>51</w:t>
      </w:r>
      <w:r w:rsidR="00B6303B" w:rsidRPr="00386545">
        <w:rPr>
          <w:rFonts w:asciiTheme="majorBidi" w:hAnsiTheme="majorBidi" w:hint="cs"/>
          <w:sz w:val="30"/>
          <w:szCs w:val="30"/>
          <w:cs/>
          <w:lang w:val="en-US"/>
        </w:rPr>
        <w:t xml:space="preserve"> เป็นร้อย</w:t>
      </w:r>
      <w:r w:rsidR="00BF0F51" w:rsidRPr="00386545">
        <w:rPr>
          <w:rFonts w:asciiTheme="majorBidi" w:hAnsiTheme="majorBidi" w:hint="cs"/>
          <w:sz w:val="30"/>
          <w:szCs w:val="30"/>
          <w:cs/>
          <w:lang w:val="en-US"/>
        </w:rPr>
        <w:t>ละ</w:t>
      </w:r>
      <w:r w:rsidR="00B6303B" w:rsidRPr="00386545">
        <w:rPr>
          <w:rFonts w:asciiTheme="majorBidi" w:hAnsiTheme="majorBidi"/>
          <w:sz w:val="30"/>
          <w:szCs w:val="30"/>
          <w:lang w:val="en-US"/>
        </w:rPr>
        <w:t>100</w:t>
      </w:r>
      <w:r w:rsidR="004C00F5" w:rsidRPr="00386545">
        <w:rPr>
          <w:rFonts w:asciiTheme="majorBidi" w:hAnsiTheme="majorBidi"/>
          <w:sz w:val="30"/>
          <w:szCs w:val="30"/>
          <w:lang w:val="en-US"/>
        </w:rPr>
        <w:t xml:space="preserve"> </w:t>
      </w:r>
      <w:r w:rsidR="000219C1" w:rsidRPr="00386545">
        <w:rPr>
          <w:rFonts w:asciiTheme="majorBidi" w:hAnsiTheme="majorBidi" w:hint="cs"/>
          <w:sz w:val="30"/>
          <w:szCs w:val="30"/>
          <w:cs/>
          <w:lang w:val="en-US"/>
        </w:rPr>
        <w:t>และมี</w:t>
      </w:r>
      <w:r w:rsidR="00E6696D" w:rsidRPr="00386545">
        <w:rPr>
          <w:rFonts w:asciiTheme="majorBidi" w:hAnsiTheme="majorBidi"/>
          <w:sz w:val="30"/>
          <w:szCs w:val="30"/>
          <w:cs/>
          <w:lang w:val="en-US"/>
        </w:rPr>
        <w:t>ส่วนเกินทุนจากการเปลี่ยนแปลงส่วนได้เสียในบริษัทย่อย</w:t>
      </w:r>
      <w:r w:rsidR="004C11E8" w:rsidRPr="00386545">
        <w:rPr>
          <w:rFonts w:asciiTheme="majorBidi" w:hAnsiTheme="majorBidi"/>
          <w:sz w:val="30"/>
          <w:szCs w:val="30"/>
          <w:cs/>
          <w:lang w:val="en-US"/>
        </w:rPr>
        <w:t>จำนวน</w:t>
      </w:r>
      <w:r w:rsidR="00847FF9" w:rsidRPr="00386545">
        <w:rPr>
          <w:rFonts w:asciiTheme="majorBidi" w:hAnsiTheme="majorBidi"/>
          <w:sz w:val="30"/>
          <w:szCs w:val="30"/>
          <w:cs/>
          <w:lang w:val="en-US"/>
        </w:rPr>
        <w:br/>
      </w:r>
      <w:r w:rsidR="004C11E8" w:rsidRPr="00386545">
        <w:rPr>
          <w:rFonts w:asciiTheme="majorBidi" w:hAnsiTheme="majorBidi"/>
          <w:sz w:val="30"/>
          <w:szCs w:val="30"/>
          <w:lang w:val="en-US"/>
        </w:rPr>
        <w:t xml:space="preserve">9.8 </w:t>
      </w:r>
      <w:r w:rsidR="004C11E8" w:rsidRPr="00386545">
        <w:rPr>
          <w:rFonts w:asciiTheme="majorBidi" w:hAnsiTheme="majorBidi"/>
          <w:sz w:val="30"/>
          <w:szCs w:val="30"/>
          <w:cs/>
          <w:lang w:val="en-US"/>
        </w:rPr>
        <w:t>ล้านบาท</w:t>
      </w:r>
    </w:p>
    <w:p w14:paraId="49B9BB62" w14:textId="77777777" w:rsidR="00375C67" w:rsidRPr="00386545" w:rsidRDefault="00375C67" w:rsidP="004C11E8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26612EAB" w14:textId="1354A784" w:rsidR="00066E9E" w:rsidRPr="00386545" w:rsidRDefault="00066E9E" w:rsidP="00066E9E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386545">
        <w:rPr>
          <w:rFonts w:asciiTheme="majorBidi" w:hAnsiTheme="majorBidi"/>
          <w:i/>
          <w:iCs/>
          <w:sz w:val="30"/>
          <w:szCs w:val="30"/>
          <w:cs/>
        </w:rPr>
        <w:t>การลดทุนจดทะเบียน</w:t>
      </w:r>
      <w:r w:rsidR="00BD2346" w:rsidRPr="00386545">
        <w:rPr>
          <w:rFonts w:asciiTheme="majorBidi" w:hAnsiTheme="majorBidi"/>
          <w:i/>
          <w:iCs/>
          <w:sz w:val="30"/>
          <w:szCs w:val="30"/>
          <w:cs/>
        </w:rPr>
        <w:t>เพื่อหักกลบกับขาดทุนสะสม</w:t>
      </w:r>
      <w:r w:rsidRPr="00386545">
        <w:rPr>
          <w:rFonts w:asciiTheme="majorBidi" w:hAnsiTheme="majorBidi"/>
          <w:i/>
          <w:iCs/>
          <w:sz w:val="30"/>
          <w:szCs w:val="30"/>
          <w:cs/>
        </w:rPr>
        <w:t xml:space="preserve">ของบริษัท สยาม เบฟ แมนูแฟคเจอริ่ง จำกัด </w:t>
      </w:r>
    </w:p>
    <w:p w14:paraId="6240474D" w14:textId="77777777" w:rsidR="00066E9E" w:rsidRPr="00386545" w:rsidRDefault="00066E9E" w:rsidP="00066E9E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5D0639C1" w14:textId="710A7B6C" w:rsidR="00066E9E" w:rsidRPr="00386545" w:rsidRDefault="00066E9E" w:rsidP="00253F8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386545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253F85" w:rsidRPr="00386545">
        <w:rPr>
          <w:rFonts w:asciiTheme="majorBidi" w:hAnsiTheme="majorBidi"/>
          <w:sz w:val="30"/>
          <w:szCs w:val="30"/>
          <w:lang w:val="en-US"/>
        </w:rPr>
        <w:t>23</w:t>
      </w:r>
      <w:r w:rsidRPr="00386545">
        <w:rPr>
          <w:rFonts w:asciiTheme="majorBidi" w:hAnsiTheme="majorBidi"/>
          <w:sz w:val="30"/>
          <w:szCs w:val="30"/>
          <w:cs/>
        </w:rPr>
        <w:t xml:space="preserve"> พฤษภาคม </w:t>
      </w:r>
      <w:r w:rsidR="00253F85" w:rsidRPr="00386545">
        <w:rPr>
          <w:rFonts w:asciiTheme="majorBidi" w:hAnsiTheme="majorBidi"/>
          <w:sz w:val="30"/>
          <w:szCs w:val="30"/>
          <w:lang w:val="en-US"/>
        </w:rPr>
        <w:t>2566</w:t>
      </w:r>
      <w:r w:rsidRPr="00386545">
        <w:rPr>
          <w:rFonts w:asciiTheme="majorBidi" w:hAnsiTheme="majorBidi"/>
          <w:sz w:val="30"/>
          <w:szCs w:val="30"/>
          <w:cs/>
        </w:rPr>
        <w:t xml:space="preserve"> ที่ประชุมวิสามัญผู้ถือหุ้นของบริษัท สยาม เบฟ แมนูแฟคเจอริ่ง จำกัด ซึ่งเป็นบริษัทย่อยของบริษัท มีมติอนุมัติให้ลดทุนจดทะเบียนจาก </w:t>
      </w:r>
      <w:r w:rsidR="00C633AC" w:rsidRPr="00386545">
        <w:rPr>
          <w:rFonts w:asciiTheme="majorBidi" w:hAnsiTheme="majorBidi"/>
          <w:sz w:val="30"/>
          <w:szCs w:val="30"/>
        </w:rPr>
        <w:t>1,500</w:t>
      </w:r>
      <w:r w:rsidRPr="00386545">
        <w:rPr>
          <w:rFonts w:asciiTheme="majorBidi" w:hAnsiTheme="majorBidi"/>
          <w:sz w:val="30"/>
          <w:szCs w:val="30"/>
          <w:cs/>
        </w:rPr>
        <w:t xml:space="preserve"> ล้านบาท เป็น </w:t>
      </w:r>
      <w:r w:rsidR="00C633AC" w:rsidRPr="00386545">
        <w:rPr>
          <w:rFonts w:asciiTheme="majorBidi" w:hAnsiTheme="majorBidi"/>
          <w:sz w:val="30"/>
          <w:szCs w:val="30"/>
        </w:rPr>
        <w:t>1,080</w:t>
      </w:r>
      <w:r w:rsidRPr="00386545">
        <w:rPr>
          <w:rFonts w:asciiTheme="majorBidi" w:hAnsiTheme="majorBidi"/>
          <w:sz w:val="30"/>
          <w:szCs w:val="30"/>
          <w:cs/>
        </w:rPr>
        <w:t xml:space="preserve"> ล้านบาท โดยการลดมูลค่าหุ้นที่</w:t>
      </w:r>
      <w:r w:rsidR="00847FF9" w:rsidRPr="00386545">
        <w:rPr>
          <w:rFonts w:asciiTheme="majorBidi" w:hAnsiTheme="majorBidi"/>
          <w:sz w:val="30"/>
          <w:szCs w:val="30"/>
          <w:cs/>
        </w:rPr>
        <w:br/>
      </w:r>
      <w:r w:rsidRPr="00386545">
        <w:rPr>
          <w:rFonts w:asciiTheme="majorBidi" w:hAnsiTheme="majorBidi"/>
          <w:sz w:val="30"/>
          <w:szCs w:val="30"/>
          <w:cs/>
        </w:rPr>
        <w:t>ตรา</w:t>
      </w:r>
      <w:r w:rsidR="00A47183" w:rsidRPr="00386545">
        <w:rPr>
          <w:rFonts w:asciiTheme="majorBidi" w:hAnsiTheme="majorBidi" w:hint="cs"/>
          <w:sz w:val="30"/>
          <w:szCs w:val="30"/>
          <w:cs/>
        </w:rPr>
        <w:t>ไ</w:t>
      </w:r>
      <w:r w:rsidRPr="00386545">
        <w:rPr>
          <w:rFonts w:asciiTheme="majorBidi" w:hAnsiTheme="majorBidi"/>
          <w:sz w:val="30"/>
          <w:szCs w:val="30"/>
          <w:cs/>
        </w:rPr>
        <w:t xml:space="preserve">ว้จากหุ้นละ </w:t>
      </w:r>
      <w:r w:rsidR="00C633AC" w:rsidRPr="00386545">
        <w:rPr>
          <w:rFonts w:asciiTheme="majorBidi" w:hAnsiTheme="majorBidi"/>
          <w:sz w:val="30"/>
          <w:szCs w:val="30"/>
        </w:rPr>
        <w:t>100</w:t>
      </w:r>
      <w:r w:rsidRPr="00386545">
        <w:rPr>
          <w:rFonts w:asciiTheme="majorBidi" w:hAnsiTheme="majorBidi"/>
          <w:sz w:val="30"/>
          <w:szCs w:val="30"/>
          <w:cs/>
        </w:rPr>
        <w:t xml:space="preserve"> บาทเป็นหุ้นละ </w:t>
      </w:r>
      <w:r w:rsidR="00C633AC" w:rsidRPr="00386545">
        <w:rPr>
          <w:rFonts w:asciiTheme="majorBidi" w:hAnsiTheme="majorBidi"/>
          <w:sz w:val="30"/>
          <w:szCs w:val="30"/>
        </w:rPr>
        <w:t>72</w:t>
      </w:r>
      <w:r w:rsidRPr="00386545">
        <w:rPr>
          <w:rFonts w:asciiTheme="majorBidi" w:hAnsiTheme="majorBidi"/>
          <w:sz w:val="30"/>
          <w:szCs w:val="30"/>
          <w:cs/>
        </w:rPr>
        <w:t xml:space="preserve"> บาท เพื่อหักกลบกับผลขาดทุนสะสม</w:t>
      </w:r>
      <w:r w:rsidR="008668CE" w:rsidRPr="00386545">
        <w:rPr>
          <w:rFonts w:asciiTheme="majorBidi" w:hAnsiTheme="majorBidi"/>
          <w:sz w:val="30"/>
          <w:szCs w:val="30"/>
          <w:cs/>
        </w:rPr>
        <w:t xml:space="preserve">จำนวน </w:t>
      </w:r>
      <w:r w:rsidR="00887887" w:rsidRPr="00386545">
        <w:rPr>
          <w:rFonts w:asciiTheme="majorBidi" w:hAnsiTheme="majorBidi"/>
          <w:sz w:val="30"/>
          <w:szCs w:val="30"/>
          <w:lang w:val="en-US"/>
        </w:rPr>
        <w:t>420</w:t>
      </w:r>
      <w:r w:rsidR="008668CE" w:rsidRPr="00386545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2BCAD717" w14:textId="77777777" w:rsidR="00580BE6" w:rsidRPr="00386545" w:rsidRDefault="00580BE6" w:rsidP="00580BE6">
      <w:pPr>
        <w:spacing w:line="240" w:lineRule="auto"/>
        <w:ind w:right="-43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30C330B3" w14:textId="77777777" w:rsidR="00A356D5" w:rsidRPr="00386545" w:rsidRDefault="00A356D5" w:rsidP="00A356D5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386545">
        <w:rPr>
          <w:rFonts w:asciiTheme="majorBidi" w:hAnsiTheme="majorBidi"/>
          <w:i/>
          <w:iCs/>
          <w:sz w:val="30"/>
          <w:szCs w:val="30"/>
          <w:cs/>
        </w:rPr>
        <w:t>ซื้อเงินลงทุน</w:t>
      </w:r>
      <w:r w:rsidRPr="00386545">
        <w:rPr>
          <w:rFonts w:asciiTheme="majorBidi" w:hAnsiTheme="majorBidi" w:hint="cs"/>
          <w:i/>
          <w:iCs/>
          <w:sz w:val="30"/>
          <w:szCs w:val="30"/>
          <w:cs/>
        </w:rPr>
        <w:t>โดยการแปลงหนี้เป็นทุน</w:t>
      </w:r>
      <w:r w:rsidRPr="00386545">
        <w:rPr>
          <w:rFonts w:asciiTheme="majorBidi" w:hAnsiTheme="majorBidi"/>
          <w:i/>
          <w:iCs/>
          <w:sz w:val="30"/>
          <w:szCs w:val="30"/>
          <w:cs/>
        </w:rPr>
        <w:t xml:space="preserve">ใน </w:t>
      </w:r>
      <w:proofErr w:type="spellStart"/>
      <w:r w:rsidRPr="00386545">
        <w:rPr>
          <w:rFonts w:asciiTheme="majorBidi" w:hAnsiTheme="majorBidi"/>
          <w:i/>
          <w:iCs/>
          <w:sz w:val="30"/>
          <w:szCs w:val="30"/>
        </w:rPr>
        <w:t>Osotspa</w:t>
      </w:r>
      <w:proofErr w:type="spellEnd"/>
      <w:r w:rsidRPr="00386545">
        <w:rPr>
          <w:rFonts w:asciiTheme="majorBidi" w:hAnsiTheme="majorBidi"/>
          <w:i/>
          <w:iCs/>
          <w:sz w:val="30"/>
          <w:szCs w:val="30"/>
        </w:rPr>
        <w:t xml:space="preserve"> Enterprises Singapore </w:t>
      </w:r>
      <w:proofErr w:type="spellStart"/>
      <w:r w:rsidRPr="00386545">
        <w:rPr>
          <w:rFonts w:asciiTheme="majorBidi" w:hAnsiTheme="majorBidi"/>
          <w:i/>
          <w:iCs/>
          <w:sz w:val="30"/>
          <w:szCs w:val="30"/>
        </w:rPr>
        <w:t>Pte.</w:t>
      </w:r>
      <w:proofErr w:type="spellEnd"/>
      <w:r w:rsidRPr="00386545">
        <w:rPr>
          <w:rFonts w:asciiTheme="majorBidi" w:hAnsiTheme="majorBidi"/>
          <w:i/>
          <w:iCs/>
          <w:sz w:val="30"/>
          <w:szCs w:val="30"/>
        </w:rPr>
        <w:t xml:space="preserve"> Ltd.</w:t>
      </w:r>
      <w:r w:rsidRPr="00386545">
        <w:rPr>
          <w:rFonts w:asciiTheme="majorBidi" w:hAnsiTheme="majorBidi"/>
          <w:i/>
          <w:iCs/>
          <w:sz w:val="30"/>
          <w:szCs w:val="30"/>
          <w:cs/>
        </w:rPr>
        <w:t>โดย บริษัท โอสถสภา เอ็นเตอร์ไพรซ์ จำกัด</w:t>
      </w:r>
    </w:p>
    <w:p w14:paraId="4B2FFF6B" w14:textId="77777777" w:rsidR="00A356D5" w:rsidRPr="00386545" w:rsidRDefault="00A356D5" w:rsidP="00A356D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0B669526" w14:textId="77777777" w:rsidR="00A356D5" w:rsidRPr="00386545" w:rsidRDefault="00A356D5" w:rsidP="0038654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386545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386545">
        <w:rPr>
          <w:rFonts w:asciiTheme="majorBidi" w:hAnsiTheme="majorBidi"/>
          <w:sz w:val="30"/>
          <w:szCs w:val="30"/>
        </w:rPr>
        <w:t xml:space="preserve">10 </w:t>
      </w:r>
      <w:r w:rsidRPr="00386545">
        <w:rPr>
          <w:rFonts w:asciiTheme="majorBidi" w:hAnsiTheme="majorBidi"/>
          <w:sz w:val="30"/>
          <w:szCs w:val="30"/>
          <w:cs/>
        </w:rPr>
        <w:t>กรกฎาคม</w:t>
      </w:r>
      <w:r w:rsidRPr="00386545">
        <w:rPr>
          <w:rFonts w:asciiTheme="majorBidi" w:hAnsiTheme="majorBidi"/>
          <w:sz w:val="30"/>
          <w:szCs w:val="30"/>
        </w:rPr>
        <w:t> 2566 </w:t>
      </w:r>
      <w:r w:rsidRPr="00386545">
        <w:rPr>
          <w:rFonts w:asciiTheme="majorBidi" w:hAnsiTheme="majorBidi"/>
          <w:sz w:val="30"/>
          <w:szCs w:val="30"/>
          <w:cs/>
        </w:rPr>
        <w:t xml:space="preserve">บริษัท โอสถสภา เอ็นเตอร์ไพรซ์ จำกัด ซึ่งเป็นบริษัทย่อยของบริษัท ได้เพิ่มทุนใน </w:t>
      </w:r>
      <w:proofErr w:type="spellStart"/>
      <w:r w:rsidRPr="00386545">
        <w:rPr>
          <w:rFonts w:asciiTheme="majorBidi" w:hAnsiTheme="majorBidi"/>
          <w:sz w:val="30"/>
          <w:szCs w:val="30"/>
        </w:rPr>
        <w:t>Osotspa</w:t>
      </w:r>
      <w:proofErr w:type="spellEnd"/>
      <w:r w:rsidRPr="00386545">
        <w:rPr>
          <w:rFonts w:asciiTheme="majorBidi" w:hAnsiTheme="majorBidi"/>
          <w:sz w:val="30"/>
          <w:szCs w:val="30"/>
        </w:rPr>
        <w:t xml:space="preserve"> Enterprises Singapore </w:t>
      </w:r>
      <w:proofErr w:type="spellStart"/>
      <w:r w:rsidRPr="00386545">
        <w:rPr>
          <w:rFonts w:asciiTheme="majorBidi" w:hAnsiTheme="majorBidi"/>
          <w:sz w:val="30"/>
          <w:szCs w:val="30"/>
        </w:rPr>
        <w:t>Pte.</w:t>
      </w:r>
      <w:proofErr w:type="spellEnd"/>
      <w:r w:rsidRPr="00386545">
        <w:rPr>
          <w:rFonts w:asciiTheme="majorBidi" w:hAnsiTheme="majorBidi"/>
          <w:sz w:val="30"/>
          <w:szCs w:val="30"/>
        </w:rPr>
        <w:t xml:space="preserve"> Ltd. </w:t>
      </w:r>
      <w:r w:rsidRPr="00386545">
        <w:rPr>
          <w:rFonts w:asciiTheme="majorBidi" w:hAnsiTheme="majorBidi"/>
          <w:sz w:val="30"/>
          <w:szCs w:val="30"/>
          <w:cs/>
        </w:rPr>
        <w:t xml:space="preserve">ซึ่งเป็นบริษัทย่อยของกลุ่มบริษัท โดยการแปลงหนี้เป็นทุนเป็นจำนวนเงิน </w:t>
      </w:r>
      <w:r w:rsidRPr="00386545">
        <w:rPr>
          <w:rFonts w:asciiTheme="majorBidi" w:hAnsiTheme="majorBidi"/>
          <w:sz w:val="30"/>
          <w:szCs w:val="30"/>
        </w:rPr>
        <w:t xml:space="preserve">6.3 </w:t>
      </w:r>
      <w:r w:rsidRPr="00386545">
        <w:rPr>
          <w:rFonts w:asciiTheme="majorBidi" w:hAnsiTheme="majorBidi"/>
          <w:sz w:val="30"/>
          <w:szCs w:val="30"/>
          <w:cs/>
        </w:rPr>
        <w:t>ล้านเหรียญสหรัฐอเมริกา ทั้งนี้เป็นไปตามมติที่ประชุมผู้ถือหุ้นของบริษัทย่อยดังกล่าว</w:t>
      </w:r>
    </w:p>
    <w:p w14:paraId="79748E25" w14:textId="77777777" w:rsidR="00A356D5" w:rsidRPr="00386545" w:rsidRDefault="00A356D5" w:rsidP="00A356D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077E1C41" w14:textId="1CC03DB1" w:rsidR="00A356D5" w:rsidRPr="00386545" w:rsidRDefault="00A356D5" w:rsidP="00A356D5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386545">
        <w:rPr>
          <w:rFonts w:asciiTheme="majorBidi" w:hAnsiTheme="majorBidi"/>
          <w:i/>
          <w:iCs/>
          <w:sz w:val="30"/>
          <w:szCs w:val="30"/>
          <w:cs/>
        </w:rPr>
        <w:t>ซื้อเงินลงทุน</w:t>
      </w:r>
      <w:r w:rsidRPr="00386545">
        <w:rPr>
          <w:rFonts w:asciiTheme="majorBidi" w:hAnsiTheme="majorBidi" w:hint="cs"/>
          <w:i/>
          <w:iCs/>
          <w:sz w:val="30"/>
          <w:szCs w:val="30"/>
          <w:cs/>
        </w:rPr>
        <w:t>โดยการแปลงหนี้เป็นทุน</w:t>
      </w:r>
      <w:r w:rsidRPr="00386545">
        <w:rPr>
          <w:rFonts w:asciiTheme="majorBidi" w:hAnsiTheme="majorBidi"/>
          <w:i/>
          <w:iCs/>
          <w:sz w:val="30"/>
          <w:szCs w:val="30"/>
          <w:cs/>
        </w:rPr>
        <w:t xml:space="preserve">ใน </w:t>
      </w:r>
      <w:r w:rsidRPr="00386545">
        <w:rPr>
          <w:rFonts w:asciiTheme="majorBidi" w:hAnsiTheme="majorBidi"/>
          <w:i/>
          <w:iCs/>
          <w:sz w:val="30"/>
          <w:szCs w:val="30"/>
        </w:rPr>
        <w:t>OSOTSPA LOI HEIN COMPANY LIMITED</w:t>
      </w:r>
      <w:r w:rsidRPr="0038654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C7236B">
        <w:rPr>
          <w:rFonts w:asciiTheme="majorBidi" w:hAnsiTheme="majorBidi" w:hint="cs"/>
          <w:i/>
          <w:iCs/>
          <w:sz w:val="30"/>
          <w:szCs w:val="30"/>
          <w:cs/>
        </w:rPr>
        <w:t>โดย</w:t>
      </w:r>
      <w:r w:rsidRPr="0038654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proofErr w:type="spellStart"/>
      <w:r w:rsidRPr="00386545">
        <w:rPr>
          <w:rFonts w:asciiTheme="majorBidi" w:hAnsiTheme="majorBidi"/>
          <w:i/>
          <w:iCs/>
          <w:sz w:val="30"/>
          <w:szCs w:val="30"/>
        </w:rPr>
        <w:t>Osotspa</w:t>
      </w:r>
      <w:proofErr w:type="spellEnd"/>
      <w:r w:rsidRPr="00386545">
        <w:rPr>
          <w:rFonts w:asciiTheme="majorBidi" w:hAnsiTheme="majorBidi"/>
          <w:i/>
          <w:iCs/>
          <w:sz w:val="30"/>
          <w:szCs w:val="30"/>
        </w:rPr>
        <w:t xml:space="preserve"> Enterprises Singapore </w:t>
      </w:r>
      <w:proofErr w:type="spellStart"/>
      <w:r w:rsidRPr="00386545">
        <w:rPr>
          <w:rFonts w:asciiTheme="majorBidi" w:hAnsiTheme="majorBidi"/>
          <w:i/>
          <w:iCs/>
          <w:sz w:val="30"/>
          <w:szCs w:val="30"/>
        </w:rPr>
        <w:t>Pte.</w:t>
      </w:r>
      <w:proofErr w:type="spellEnd"/>
      <w:r w:rsidRPr="00386545">
        <w:rPr>
          <w:rFonts w:asciiTheme="majorBidi" w:hAnsiTheme="majorBidi"/>
          <w:i/>
          <w:iCs/>
          <w:sz w:val="30"/>
          <w:szCs w:val="30"/>
        </w:rPr>
        <w:t xml:space="preserve"> Ltd.</w:t>
      </w:r>
    </w:p>
    <w:p w14:paraId="0C0E9201" w14:textId="77777777" w:rsidR="00A356D5" w:rsidRPr="00C7236B" w:rsidRDefault="00A356D5" w:rsidP="00A356D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2603E02B" w14:textId="795A58A4" w:rsidR="00A356D5" w:rsidRPr="00386545" w:rsidRDefault="00A356D5" w:rsidP="0038654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386545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386545">
        <w:rPr>
          <w:rFonts w:asciiTheme="majorBidi" w:hAnsiTheme="majorBidi"/>
          <w:sz w:val="30"/>
          <w:szCs w:val="30"/>
        </w:rPr>
        <w:t xml:space="preserve">21 </w:t>
      </w:r>
      <w:r w:rsidRPr="00386545">
        <w:rPr>
          <w:rFonts w:asciiTheme="majorBidi" w:hAnsiTheme="majorBidi"/>
          <w:sz w:val="30"/>
          <w:szCs w:val="30"/>
          <w:cs/>
        </w:rPr>
        <w:t>กรกฎาคม</w:t>
      </w:r>
      <w:r w:rsidRPr="00386545">
        <w:rPr>
          <w:rFonts w:asciiTheme="majorBidi" w:hAnsiTheme="majorBidi"/>
          <w:sz w:val="30"/>
          <w:szCs w:val="30"/>
        </w:rPr>
        <w:t> 2566 </w:t>
      </w:r>
      <w:proofErr w:type="spellStart"/>
      <w:r w:rsidRPr="00386545">
        <w:rPr>
          <w:rFonts w:asciiTheme="majorBidi" w:hAnsiTheme="majorBidi"/>
          <w:sz w:val="30"/>
          <w:szCs w:val="30"/>
        </w:rPr>
        <w:t>Osotspa</w:t>
      </w:r>
      <w:proofErr w:type="spellEnd"/>
      <w:r w:rsidRPr="00386545">
        <w:rPr>
          <w:rFonts w:asciiTheme="majorBidi" w:hAnsiTheme="majorBidi"/>
          <w:sz w:val="30"/>
          <w:szCs w:val="30"/>
        </w:rPr>
        <w:t xml:space="preserve"> Enterprises Singapore </w:t>
      </w:r>
      <w:proofErr w:type="spellStart"/>
      <w:r w:rsidRPr="00386545">
        <w:rPr>
          <w:rFonts w:asciiTheme="majorBidi" w:hAnsiTheme="majorBidi"/>
          <w:sz w:val="30"/>
          <w:szCs w:val="30"/>
        </w:rPr>
        <w:t>Pte.</w:t>
      </w:r>
      <w:proofErr w:type="spellEnd"/>
      <w:r w:rsidRPr="00386545">
        <w:rPr>
          <w:rFonts w:asciiTheme="majorBidi" w:hAnsiTheme="majorBidi"/>
          <w:sz w:val="30"/>
          <w:szCs w:val="30"/>
        </w:rPr>
        <w:t xml:space="preserve"> Ltd.</w:t>
      </w:r>
      <w:r w:rsidRPr="00386545">
        <w:rPr>
          <w:rFonts w:asciiTheme="majorBidi" w:hAnsiTheme="majorBidi" w:hint="cs"/>
          <w:sz w:val="30"/>
          <w:szCs w:val="30"/>
          <w:cs/>
        </w:rPr>
        <w:t xml:space="preserve"> </w:t>
      </w:r>
      <w:r w:rsidRPr="00386545">
        <w:rPr>
          <w:rFonts w:asciiTheme="majorBidi" w:hAnsiTheme="majorBidi"/>
          <w:sz w:val="30"/>
          <w:szCs w:val="30"/>
          <w:cs/>
        </w:rPr>
        <w:t>ซึ่งเป็นบริษัทย่อยของกลุ่มบริษัท ได้เพิ่มทุน</w:t>
      </w:r>
      <w:r w:rsidRPr="00386545">
        <w:rPr>
          <w:rFonts w:asciiTheme="majorBidi" w:hAnsiTheme="majorBidi"/>
          <w:spacing w:val="-6"/>
          <w:sz w:val="30"/>
          <w:szCs w:val="30"/>
          <w:cs/>
        </w:rPr>
        <w:t xml:space="preserve">ใน </w:t>
      </w:r>
      <w:r w:rsidRPr="00386545">
        <w:rPr>
          <w:rFonts w:asciiTheme="majorBidi" w:hAnsiTheme="majorBidi"/>
          <w:spacing w:val="-6"/>
          <w:sz w:val="30"/>
          <w:szCs w:val="30"/>
        </w:rPr>
        <w:t>OSOTSPA LOI HEIN COMPANY LIMITED</w:t>
      </w:r>
      <w:r w:rsidRPr="00386545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Pr="00386545">
        <w:rPr>
          <w:rFonts w:asciiTheme="majorBidi" w:hAnsiTheme="majorBidi"/>
          <w:spacing w:val="-6"/>
          <w:sz w:val="30"/>
          <w:szCs w:val="30"/>
          <w:cs/>
        </w:rPr>
        <w:t>ซึ่งเป็นบริษัทย่อย</w:t>
      </w:r>
      <w:r w:rsidRPr="00386545">
        <w:rPr>
          <w:rFonts w:asciiTheme="majorBidi" w:hAnsiTheme="majorBidi" w:hint="cs"/>
          <w:spacing w:val="-6"/>
          <w:sz w:val="30"/>
          <w:szCs w:val="30"/>
          <w:cs/>
        </w:rPr>
        <w:t>ของกลุ่มบริษัท</w:t>
      </w:r>
      <w:r w:rsidRPr="00386545">
        <w:rPr>
          <w:rFonts w:asciiTheme="majorBidi" w:hAnsiTheme="majorBidi"/>
          <w:spacing w:val="-6"/>
          <w:sz w:val="30"/>
          <w:szCs w:val="30"/>
          <w:cs/>
        </w:rPr>
        <w:t>ในสาธารณรัฐแห่งสหภาพเมียนมาร์</w:t>
      </w:r>
      <w:r w:rsidRPr="00386545">
        <w:rPr>
          <w:rFonts w:asciiTheme="majorBidi" w:hAnsiTheme="majorBidi"/>
          <w:sz w:val="30"/>
          <w:szCs w:val="30"/>
        </w:rPr>
        <w:t xml:space="preserve"> </w:t>
      </w:r>
      <w:r w:rsidRPr="00386545">
        <w:rPr>
          <w:rFonts w:asciiTheme="majorBidi" w:hAnsiTheme="majorBidi"/>
          <w:sz w:val="30"/>
          <w:szCs w:val="30"/>
          <w:cs/>
        </w:rPr>
        <w:t xml:space="preserve">โดยการแปลงหนี้เป็นทุนเป็นจำนวนเงิน </w:t>
      </w:r>
      <w:r w:rsidRPr="00386545">
        <w:rPr>
          <w:rFonts w:asciiTheme="majorBidi" w:hAnsiTheme="majorBidi"/>
          <w:sz w:val="30"/>
          <w:szCs w:val="30"/>
        </w:rPr>
        <w:t xml:space="preserve">1.5 </w:t>
      </w:r>
      <w:r w:rsidRPr="00386545">
        <w:rPr>
          <w:rFonts w:asciiTheme="majorBidi" w:hAnsiTheme="majorBidi"/>
          <w:sz w:val="30"/>
          <w:szCs w:val="30"/>
          <w:cs/>
        </w:rPr>
        <w:t>ล้านเหรียญสหรัฐอเมริกา ทั้งนี้เป็นไปตามมติที่ประชุมผู้ถือหุ้นของบริษัทย่อยดังกล่าว</w:t>
      </w:r>
      <w:r w:rsidRPr="00386545">
        <w:rPr>
          <w:rFonts w:asciiTheme="majorBidi" w:hAnsiTheme="majorBidi" w:hint="cs"/>
          <w:sz w:val="30"/>
          <w:szCs w:val="30"/>
          <w:cs/>
        </w:rPr>
        <w:t xml:space="preserve"> </w:t>
      </w:r>
      <w:r w:rsidRPr="00386545">
        <w:rPr>
          <w:rFonts w:asciiTheme="majorBidi" w:hAnsiTheme="majorBidi"/>
          <w:sz w:val="30"/>
          <w:szCs w:val="30"/>
          <w:cs/>
        </w:rPr>
        <w:t xml:space="preserve">ส่งผลให้สัดส่วนการลงทุนของกลุ่มบริษัทเพิ่มขึ้นจากร้อยละ </w:t>
      </w:r>
      <w:r w:rsidRPr="00386545">
        <w:rPr>
          <w:rFonts w:asciiTheme="majorBidi" w:hAnsiTheme="majorBidi"/>
          <w:sz w:val="30"/>
          <w:szCs w:val="30"/>
        </w:rPr>
        <w:t xml:space="preserve">85.00 </w:t>
      </w:r>
      <w:r w:rsidRPr="00386545">
        <w:rPr>
          <w:rFonts w:asciiTheme="majorBidi" w:hAnsiTheme="majorBidi"/>
          <w:sz w:val="30"/>
          <w:szCs w:val="30"/>
          <w:cs/>
        </w:rPr>
        <w:t>เป็นร้อยละ</w:t>
      </w:r>
      <w:r w:rsidRPr="00386545">
        <w:rPr>
          <w:rFonts w:asciiTheme="majorBidi" w:hAnsiTheme="majorBidi"/>
          <w:sz w:val="30"/>
          <w:szCs w:val="30"/>
        </w:rPr>
        <w:t xml:space="preserve"> 87.78 </w:t>
      </w:r>
      <w:r w:rsidRPr="00386545">
        <w:rPr>
          <w:rFonts w:asciiTheme="majorBidi" w:hAnsiTheme="majorBidi"/>
          <w:sz w:val="30"/>
          <w:szCs w:val="30"/>
          <w:cs/>
        </w:rPr>
        <w:t>และ</w:t>
      </w:r>
      <w:r w:rsidR="00E163AA" w:rsidRPr="00386545">
        <w:rPr>
          <w:rFonts w:asciiTheme="majorBidi" w:hAnsiTheme="majorBidi"/>
          <w:sz w:val="30"/>
          <w:szCs w:val="30"/>
          <w:cs/>
        </w:rPr>
        <w:br/>
      </w:r>
      <w:r w:rsidRPr="00386545">
        <w:rPr>
          <w:rFonts w:asciiTheme="majorBidi" w:hAnsiTheme="majorBidi"/>
          <w:sz w:val="30"/>
          <w:szCs w:val="30"/>
          <w:cs/>
        </w:rPr>
        <w:t xml:space="preserve">มีส่วนเกินทุนจากการเปลี่ยนแปลงส่วนได้เสียในบริษัทย่อยจำนวน </w:t>
      </w:r>
      <w:r w:rsidRPr="00386545">
        <w:rPr>
          <w:rFonts w:asciiTheme="majorBidi" w:hAnsiTheme="majorBidi"/>
          <w:sz w:val="30"/>
          <w:szCs w:val="30"/>
        </w:rPr>
        <w:t>5.6</w:t>
      </w:r>
      <w:r w:rsidRPr="00386545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386545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7DBBA71C" w14:textId="77777777" w:rsidR="00A356D5" w:rsidRPr="00386545" w:rsidRDefault="00A356D5" w:rsidP="00A356D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35F64004" w14:textId="77777777" w:rsidR="00847FF9" w:rsidRPr="00386545" w:rsidRDefault="00847FF9">
      <w:pPr>
        <w:spacing w:line="240" w:lineRule="auto"/>
        <w:rPr>
          <w:rFonts w:asciiTheme="majorBidi" w:hAnsiTheme="majorBidi"/>
          <w:sz w:val="30"/>
          <w:szCs w:val="30"/>
          <w:cs/>
        </w:rPr>
      </w:pPr>
      <w:r w:rsidRPr="00386545">
        <w:rPr>
          <w:rFonts w:asciiTheme="majorBidi" w:hAnsiTheme="majorBidi"/>
          <w:sz w:val="30"/>
          <w:szCs w:val="30"/>
          <w:cs/>
        </w:rPr>
        <w:br w:type="page"/>
      </w:r>
    </w:p>
    <w:p w14:paraId="33B1918D" w14:textId="77777777" w:rsidR="00A356D5" w:rsidRPr="00386545" w:rsidRDefault="00A356D5" w:rsidP="00A356D5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386545">
        <w:rPr>
          <w:rFonts w:asciiTheme="majorBidi" w:hAnsiTheme="majorBidi"/>
          <w:i/>
          <w:iCs/>
          <w:sz w:val="30"/>
          <w:szCs w:val="30"/>
          <w:cs/>
        </w:rPr>
        <w:lastRenderedPageBreak/>
        <w:t>ซื้อเงินลงทุนใน</w:t>
      </w:r>
      <w:r w:rsidRPr="00386545">
        <w:rPr>
          <w:rFonts w:asciiTheme="majorBidi" w:hAnsiTheme="majorBidi"/>
          <w:i/>
          <w:iCs/>
          <w:sz w:val="30"/>
          <w:szCs w:val="30"/>
        </w:rPr>
        <w:t xml:space="preserve"> OSOTSPA VTA JOINT STOCK</w:t>
      </w:r>
      <w:r w:rsidRPr="00386545">
        <w:rPr>
          <w:rFonts w:asciiTheme="majorBidi" w:hAnsiTheme="majorBidi"/>
          <w:i/>
          <w:iCs/>
          <w:sz w:val="30"/>
          <w:szCs w:val="30"/>
          <w:cs/>
        </w:rPr>
        <w:t xml:space="preserve"> โดยบริษัทและบริษัท โอสถสภา เอ็นเตอร์ไพรซ์ จำกัด </w:t>
      </w:r>
    </w:p>
    <w:p w14:paraId="3E2991A9" w14:textId="77777777" w:rsidR="00A356D5" w:rsidRPr="00386545" w:rsidRDefault="00A356D5" w:rsidP="00A356D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cs/>
        </w:rPr>
      </w:pPr>
    </w:p>
    <w:p w14:paraId="5BC5C627" w14:textId="431E6681" w:rsidR="00A356D5" w:rsidRPr="00386545" w:rsidRDefault="00A356D5" w:rsidP="00A356D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cs/>
          <w:lang w:val="en-US"/>
        </w:rPr>
      </w:pPr>
      <w:r w:rsidRPr="00386545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386545">
        <w:rPr>
          <w:rFonts w:asciiTheme="majorBidi" w:hAnsiTheme="majorBidi"/>
          <w:sz w:val="30"/>
          <w:szCs w:val="30"/>
          <w:lang w:val="en-US"/>
        </w:rPr>
        <w:t xml:space="preserve">23 </w:t>
      </w:r>
      <w:r w:rsidRPr="00386545">
        <w:rPr>
          <w:rFonts w:asciiTheme="majorBidi" w:hAnsiTheme="majorBidi" w:hint="cs"/>
          <w:sz w:val="30"/>
          <w:szCs w:val="30"/>
          <w:cs/>
          <w:lang w:val="en-US"/>
        </w:rPr>
        <w:t xml:space="preserve">สิงหาคม </w:t>
      </w:r>
      <w:r w:rsidRPr="00386545">
        <w:rPr>
          <w:rFonts w:asciiTheme="majorBidi" w:hAnsiTheme="majorBidi"/>
          <w:sz w:val="30"/>
          <w:szCs w:val="30"/>
          <w:lang w:val="en-US"/>
        </w:rPr>
        <w:t>2566</w:t>
      </w:r>
      <w:r w:rsidRPr="00386545">
        <w:rPr>
          <w:rFonts w:asciiTheme="majorBidi" w:hAnsiTheme="majorBidi"/>
          <w:sz w:val="30"/>
          <w:szCs w:val="30"/>
          <w:cs/>
        </w:rPr>
        <w:t xml:space="preserve"> บริษัทและบริษัท โอสถสภา เอ็นเตอร์ไพรซ์ จำกัด ซึ่งเป็นบริษัทย่อยของบริษัท ได้ซื้อเงินลงทุนใน</w:t>
      </w:r>
      <w:r w:rsidRPr="00386545">
        <w:rPr>
          <w:rFonts w:asciiTheme="majorBidi" w:hAnsiTheme="majorBidi"/>
          <w:sz w:val="30"/>
          <w:szCs w:val="30"/>
        </w:rPr>
        <w:t xml:space="preserve"> OSOTSPA VTA JOINT STOCK </w:t>
      </w:r>
      <w:r w:rsidRPr="00386545">
        <w:rPr>
          <w:rFonts w:asciiTheme="majorBidi" w:hAnsiTheme="majorBidi"/>
          <w:sz w:val="30"/>
          <w:szCs w:val="30"/>
          <w:cs/>
        </w:rPr>
        <w:t>ซึ่งเป็นบริษัทย่อย</w:t>
      </w:r>
      <w:r w:rsidRPr="00386545">
        <w:rPr>
          <w:rFonts w:asciiTheme="majorBidi" w:hAnsiTheme="majorBidi" w:hint="cs"/>
          <w:sz w:val="30"/>
          <w:szCs w:val="30"/>
          <w:cs/>
        </w:rPr>
        <w:t>ของกลุ่มบริษัท</w:t>
      </w:r>
      <w:r w:rsidRPr="00386545">
        <w:rPr>
          <w:rFonts w:asciiTheme="majorBidi" w:hAnsiTheme="majorBidi"/>
          <w:sz w:val="30"/>
          <w:szCs w:val="30"/>
          <w:cs/>
        </w:rPr>
        <w:t>ในประเทศเวียดนาม</w:t>
      </w:r>
      <w:r w:rsidRPr="00386545">
        <w:rPr>
          <w:rFonts w:asciiTheme="majorBidi" w:hAnsiTheme="majorBidi" w:hint="cs"/>
          <w:sz w:val="30"/>
          <w:szCs w:val="30"/>
          <w:cs/>
        </w:rPr>
        <w:t xml:space="preserve"> </w:t>
      </w:r>
      <w:r w:rsidRPr="00386545">
        <w:rPr>
          <w:rFonts w:asciiTheme="majorBidi" w:hAnsiTheme="majorBidi"/>
          <w:sz w:val="30"/>
          <w:szCs w:val="30"/>
          <w:cs/>
        </w:rPr>
        <w:t xml:space="preserve">เพิ่มร้อยละ </w:t>
      </w:r>
      <w:r w:rsidRPr="00386545">
        <w:rPr>
          <w:rFonts w:asciiTheme="majorBidi" w:hAnsiTheme="majorBidi"/>
          <w:sz w:val="30"/>
          <w:szCs w:val="30"/>
          <w:lang w:val="en-US"/>
        </w:rPr>
        <w:t xml:space="preserve">39 </w:t>
      </w:r>
      <w:r w:rsidRPr="00386545">
        <w:rPr>
          <w:rFonts w:asciiTheme="majorBidi" w:hAnsiTheme="majorBidi" w:hint="cs"/>
          <w:sz w:val="30"/>
          <w:szCs w:val="30"/>
          <w:cs/>
          <w:lang w:val="en-US"/>
        </w:rPr>
        <w:t xml:space="preserve">และ ร้อยละ </w:t>
      </w:r>
      <w:r w:rsidRPr="00386545">
        <w:rPr>
          <w:rFonts w:asciiTheme="majorBidi" w:hAnsiTheme="majorBidi"/>
          <w:sz w:val="30"/>
          <w:szCs w:val="30"/>
          <w:lang w:val="en-US"/>
        </w:rPr>
        <w:t xml:space="preserve">1 </w:t>
      </w:r>
      <w:r w:rsidRPr="00386545">
        <w:rPr>
          <w:rFonts w:asciiTheme="majorBidi" w:hAnsiTheme="majorBidi" w:hint="cs"/>
          <w:sz w:val="30"/>
          <w:szCs w:val="30"/>
          <w:cs/>
          <w:lang w:val="en-US"/>
        </w:rPr>
        <w:t xml:space="preserve">ตามลำดับ </w:t>
      </w:r>
      <w:r w:rsidRPr="00386545">
        <w:rPr>
          <w:rFonts w:asciiTheme="majorBidi" w:hAnsiTheme="majorBidi"/>
          <w:sz w:val="30"/>
          <w:szCs w:val="30"/>
          <w:cs/>
        </w:rPr>
        <w:t xml:space="preserve">เป็นจำนวนเงิน </w:t>
      </w:r>
      <w:r w:rsidRPr="00386545">
        <w:rPr>
          <w:rFonts w:asciiTheme="majorBidi" w:hAnsiTheme="majorBidi"/>
          <w:sz w:val="30"/>
          <w:szCs w:val="30"/>
          <w:lang w:val="en-US"/>
        </w:rPr>
        <w:t xml:space="preserve">322,000 </w:t>
      </w:r>
      <w:r w:rsidRPr="00386545">
        <w:rPr>
          <w:rFonts w:asciiTheme="majorBidi" w:hAnsiTheme="majorBidi" w:hint="cs"/>
          <w:sz w:val="30"/>
          <w:szCs w:val="30"/>
          <w:cs/>
          <w:lang w:val="en-US"/>
        </w:rPr>
        <w:t>เวียดนามดอง</w:t>
      </w:r>
      <w:r w:rsidRPr="00386545">
        <w:rPr>
          <w:rFonts w:asciiTheme="majorBidi" w:hAnsiTheme="majorBidi"/>
          <w:sz w:val="30"/>
          <w:szCs w:val="30"/>
          <w:cs/>
        </w:rPr>
        <w:t xml:space="preserve"> </w:t>
      </w:r>
      <w:r w:rsidRPr="00386545">
        <w:rPr>
          <w:rFonts w:asciiTheme="majorBidi" w:hAnsiTheme="majorBidi"/>
          <w:sz w:val="30"/>
          <w:szCs w:val="30"/>
          <w:cs/>
          <w:lang w:val="en-US"/>
        </w:rPr>
        <w:t>ทั้งนี้ เป็นไปตามมติที่ประชุมคณะกรรมการ</w:t>
      </w:r>
      <w:r w:rsidR="00386545">
        <w:rPr>
          <w:rFonts w:asciiTheme="majorBidi" w:hAnsiTheme="majorBidi" w:hint="cs"/>
          <w:sz w:val="30"/>
          <w:szCs w:val="30"/>
          <w:cs/>
          <w:lang w:val="en-US"/>
        </w:rPr>
        <w:t>บริหาร</w:t>
      </w:r>
      <w:r w:rsidRPr="00386545">
        <w:rPr>
          <w:rFonts w:asciiTheme="majorBidi" w:hAnsiTheme="majorBidi"/>
          <w:sz w:val="30"/>
          <w:szCs w:val="30"/>
          <w:cs/>
          <w:lang w:val="en-US"/>
        </w:rPr>
        <w:t xml:space="preserve">ของบริษัท ส่งผลให้สัดส่วนการลงทุนของกลุ่มบริษัทเพิ่มขึ้นจากร้อยละ </w:t>
      </w:r>
      <w:r w:rsidRPr="00386545">
        <w:rPr>
          <w:rFonts w:asciiTheme="majorBidi" w:hAnsiTheme="majorBidi"/>
          <w:sz w:val="30"/>
          <w:szCs w:val="30"/>
          <w:lang w:val="en-US"/>
        </w:rPr>
        <w:t>60</w:t>
      </w:r>
      <w:r w:rsidRPr="00386545">
        <w:rPr>
          <w:rFonts w:asciiTheme="majorBidi" w:hAnsiTheme="majorBidi" w:hint="cs"/>
          <w:sz w:val="30"/>
          <w:szCs w:val="30"/>
          <w:cs/>
          <w:lang w:val="en-US"/>
        </w:rPr>
        <w:t xml:space="preserve"> เป็นร้อยละ</w:t>
      </w:r>
      <w:r w:rsidRPr="00386545">
        <w:rPr>
          <w:rFonts w:asciiTheme="majorBidi" w:hAnsiTheme="majorBidi"/>
          <w:sz w:val="30"/>
          <w:szCs w:val="30"/>
          <w:lang w:val="en-US"/>
        </w:rPr>
        <w:t xml:space="preserve">100 </w:t>
      </w:r>
      <w:r w:rsidRPr="00386545">
        <w:rPr>
          <w:rFonts w:asciiTheme="majorBidi" w:hAnsiTheme="majorBidi" w:hint="cs"/>
          <w:sz w:val="30"/>
          <w:szCs w:val="30"/>
          <w:cs/>
          <w:lang w:val="en-US"/>
        </w:rPr>
        <w:t xml:space="preserve">และมีส่วนต่ำกว่าทุนจากการเปลี่ยนแปลงส่วนได้เสียในบริษัทย่อยจำนวน </w:t>
      </w:r>
      <w:r w:rsidRPr="00386545">
        <w:rPr>
          <w:rFonts w:asciiTheme="majorBidi" w:hAnsiTheme="majorBidi"/>
          <w:sz w:val="30"/>
          <w:szCs w:val="30"/>
          <w:lang w:val="en-US"/>
        </w:rPr>
        <w:t>22.</w:t>
      </w:r>
      <w:r w:rsidR="00E410F9" w:rsidRPr="00386545">
        <w:rPr>
          <w:rFonts w:asciiTheme="majorBidi" w:hAnsiTheme="majorBidi"/>
          <w:sz w:val="30"/>
          <w:szCs w:val="30"/>
          <w:lang w:val="en-US"/>
        </w:rPr>
        <w:t>3</w:t>
      </w:r>
      <w:r w:rsidRPr="00386545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386545">
        <w:rPr>
          <w:rFonts w:asciiTheme="majorBidi" w:hAnsiTheme="majorBidi" w:hint="cs"/>
          <w:sz w:val="30"/>
          <w:szCs w:val="30"/>
          <w:cs/>
          <w:lang w:val="en-US"/>
        </w:rPr>
        <w:t>ล้านบาท</w:t>
      </w:r>
    </w:p>
    <w:p w14:paraId="4673D977" w14:textId="77777777" w:rsidR="00B65749" w:rsidRPr="00386545" w:rsidRDefault="00B65749" w:rsidP="00B65749">
      <w:pPr>
        <w:spacing w:line="240" w:lineRule="auto"/>
        <w:ind w:right="-43"/>
        <w:jc w:val="thaiDistribute"/>
        <w:rPr>
          <w:rFonts w:asciiTheme="majorBidi" w:hAnsiTheme="majorBidi"/>
          <w:sz w:val="30"/>
          <w:szCs w:val="30"/>
          <w:lang w:val="en-US"/>
        </w:rPr>
      </w:pPr>
    </w:p>
    <w:bookmarkEnd w:id="2"/>
    <w:p w14:paraId="124CE4FB" w14:textId="197EFDA4" w:rsidR="00C15961" w:rsidRPr="00386545" w:rsidRDefault="00B24FE8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86545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56ACC6E5" w14:textId="77777777" w:rsidR="0008537B" w:rsidRPr="00386545" w:rsidRDefault="0008537B" w:rsidP="0008537B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890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08537B" w:rsidRPr="00386545" w14:paraId="6C9FC3F6" w14:textId="77777777" w:rsidTr="006A6EC6">
        <w:trPr>
          <w:cantSplit/>
          <w:tblHeader/>
        </w:trPr>
        <w:tc>
          <w:tcPr>
            <w:tcW w:w="4950" w:type="dxa"/>
            <w:vAlign w:val="bottom"/>
          </w:tcPr>
          <w:p w14:paraId="00E9464D" w14:textId="2EEF1764" w:rsidR="0008537B" w:rsidRPr="00386545" w:rsidRDefault="00403725" w:rsidP="00E43B44">
            <w:pPr>
              <w:pStyle w:val="acctfourfigures"/>
              <w:tabs>
                <w:tab w:val="left" w:pos="720"/>
              </w:tabs>
              <w:spacing w:line="240" w:lineRule="auto"/>
              <w:ind w:left="99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3865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Pr="003865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Pr="003865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3865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D2357B"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170" w:type="dxa"/>
            <w:vAlign w:val="bottom"/>
          </w:tcPr>
          <w:p w14:paraId="103AA801" w14:textId="77777777" w:rsidR="0008537B" w:rsidRPr="00386545" w:rsidRDefault="0008537B" w:rsidP="006A6EC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54BF266" w14:textId="10DA00D5" w:rsidR="0008537B" w:rsidRPr="00386545" w:rsidRDefault="0008537B" w:rsidP="006A6EC6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865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3D9F15B3" w14:textId="77777777" w:rsidR="0008537B" w:rsidRPr="00386545" w:rsidRDefault="0008537B" w:rsidP="006A6EC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596757CA" w14:textId="5B04028D" w:rsidR="0008537B" w:rsidRPr="00386545" w:rsidRDefault="0008537B" w:rsidP="007D45A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38654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</w:t>
            </w:r>
            <w:r w:rsidR="007D45AD" w:rsidRPr="00386545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น</w:t>
            </w:r>
            <w:r w:rsidRPr="0038654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8537B" w:rsidRPr="00386545" w14:paraId="2BF5A434" w14:textId="77777777" w:rsidTr="0008537B">
        <w:trPr>
          <w:cantSplit/>
        </w:trPr>
        <w:tc>
          <w:tcPr>
            <w:tcW w:w="4950" w:type="dxa"/>
          </w:tcPr>
          <w:p w14:paraId="482D9D91" w14:textId="77777777" w:rsidR="0008537B" w:rsidRPr="00386545" w:rsidRDefault="0008537B" w:rsidP="00E43B44">
            <w:pPr>
              <w:spacing w:line="240" w:lineRule="auto"/>
              <w:ind w:left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9029E6B" w14:textId="77777777" w:rsidR="0008537B" w:rsidRPr="00386545" w:rsidRDefault="0008537B" w:rsidP="006A6EC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14842113" w14:textId="5DDCC89E" w:rsidR="0008537B" w:rsidRPr="00386545" w:rsidRDefault="0008537B" w:rsidP="006A6E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8654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E2F01" w:rsidRPr="00386545" w14:paraId="40D5FA04" w14:textId="77777777" w:rsidTr="006A6EC6">
        <w:trPr>
          <w:cantSplit/>
        </w:trPr>
        <w:tc>
          <w:tcPr>
            <w:tcW w:w="4950" w:type="dxa"/>
          </w:tcPr>
          <w:p w14:paraId="09A9319D" w14:textId="77777777" w:rsidR="002E2F01" w:rsidRPr="00386545" w:rsidRDefault="002E2F01" w:rsidP="002E2F01">
            <w:pPr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AE11BE4" w14:textId="77777777" w:rsidR="002E2F01" w:rsidRPr="00386545" w:rsidRDefault="002E2F01" w:rsidP="002E2F0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8F7DB15" w14:textId="40109BFD" w:rsidR="002E2F01" w:rsidRPr="00386545" w:rsidRDefault="002E2F01" w:rsidP="002E2F0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>926,173</w:t>
            </w:r>
          </w:p>
        </w:tc>
        <w:tc>
          <w:tcPr>
            <w:tcW w:w="180" w:type="dxa"/>
          </w:tcPr>
          <w:p w14:paraId="079CABFE" w14:textId="77777777" w:rsidR="002E2F01" w:rsidRPr="00386545" w:rsidRDefault="002E2F01" w:rsidP="002E2F0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07EF050" w14:textId="583D0FC0" w:rsidR="002E2F01" w:rsidRPr="00386545" w:rsidRDefault="002E2F01" w:rsidP="002E2F0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>667,089</w:t>
            </w:r>
          </w:p>
        </w:tc>
      </w:tr>
      <w:tr w:rsidR="002E2F01" w:rsidRPr="00386545" w14:paraId="61B39A70" w14:textId="77777777" w:rsidTr="006A6EC6">
        <w:trPr>
          <w:cantSplit/>
        </w:trPr>
        <w:tc>
          <w:tcPr>
            <w:tcW w:w="4950" w:type="dxa"/>
          </w:tcPr>
          <w:p w14:paraId="6BE533D5" w14:textId="77777777" w:rsidR="002E2F01" w:rsidRPr="00386545" w:rsidRDefault="002E2F01" w:rsidP="002E2F01">
            <w:pPr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53025E0D" w14:textId="77777777" w:rsidR="002E2F01" w:rsidRPr="00386545" w:rsidRDefault="002E2F01" w:rsidP="002E2F0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CDEF350" w14:textId="39922698" w:rsidR="002E2F01" w:rsidRPr="00386545" w:rsidRDefault="002E2F01" w:rsidP="002E2F0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>93,815</w:t>
            </w:r>
          </w:p>
        </w:tc>
        <w:tc>
          <w:tcPr>
            <w:tcW w:w="180" w:type="dxa"/>
          </w:tcPr>
          <w:p w14:paraId="30290EB1" w14:textId="77777777" w:rsidR="002E2F01" w:rsidRPr="00386545" w:rsidRDefault="002E2F01" w:rsidP="002E2F0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22572D8" w14:textId="36DF7A00" w:rsidR="002E2F01" w:rsidRPr="00386545" w:rsidRDefault="002E2F01" w:rsidP="002E2F0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>54,600</w:t>
            </w:r>
          </w:p>
        </w:tc>
      </w:tr>
      <w:tr w:rsidR="002E2F01" w:rsidRPr="00386545" w14:paraId="75C641BD" w14:textId="77777777" w:rsidTr="006A6EC6">
        <w:trPr>
          <w:cantSplit/>
        </w:trPr>
        <w:tc>
          <w:tcPr>
            <w:tcW w:w="4950" w:type="dxa"/>
          </w:tcPr>
          <w:p w14:paraId="4238AFF3" w14:textId="235BBC36" w:rsidR="002E2F01" w:rsidRPr="00386545" w:rsidRDefault="002E2F01" w:rsidP="002E2F01">
            <w:pPr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1170" w:type="dxa"/>
          </w:tcPr>
          <w:p w14:paraId="13C2E162" w14:textId="77777777" w:rsidR="002E2F01" w:rsidRPr="00386545" w:rsidRDefault="002E2F01" w:rsidP="002E2F0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64D39DB" w14:textId="3658113E" w:rsidR="002E2F01" w:rsidRPr="00386545" w:rsidRDefault="002E2F01" w:rsidP="002E2F01">
            <w:pPr>
              <w:pStyle w:val="BodyText"/>
              <w:spacing w:after="0"/>
              <w:ind w:left="-108" w:right="-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>(160,396)</w:t>
            </w:r>
          </w:p>
        </w:tc>
        <w:tc>
          <w:tcPr>
            <w:tcW w:w="180" w:type="dxa"/>
          </w:tcPr>
          <w:p w14:paraId="4BB14473" w14:textId="77777777" w:rsidR="002E2F01" w:rsidRPr="00386545" w:rsidRDefault="002E2F01" w:rsidP="002E2F0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A9BCAF6" w14:textId="6B9A36B0" w:rsidR="002E2F01" w:rsidRPr="00386545" w:rsidRDefault="002E2F01" w:rsidP="002E2F01">
            <w:pPr>
              <w:pStyle w:val="BodyText"/>
              <w:spacing w:after="0"/>
              <w:ind w:left="-108" w:right="-5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>(1,882)</w:t>
            </w:r>
          </w:p>
        </w:tc>
      </w:tr>
    </w:tbl>
    <w:p w14:paraId="03EB9CFE" w14:textId="36B746B8" w:rsidR="00FB1985" w:rsidRPr="00386545" w:rsidRDefault="00FB1985">
      <w:pPr>
        <w:spacing w:line="240" w:lineRule="auto"/>
        <w:rPr>
          <w:rFonts w:asciiTheme="majorBidi" w:hAnsiTheme="majorBidi"/>
          <w:b/>
          <w:bCs/>
          <w:sz w:val="30"/>
          <w:szCs w:val="30"/>
          <w:cs/>
        </w:rPr>
      </w:pPr>
    </w:p>
    <w:p w14:paraId="735DE8E5" w14:textId="32F58EFD" w:rsidR="00A47F31" w:rsidRPr="00386545" w:rsidRDefault="00554098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86545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ส่วนงานดำเนินงาน</w:t>
      </w:r>
      <w:r w:rsidR="004822C1" w:rsidRPr="00386545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และ</w:t>
      </w:r>
      <w:r w:rsidR="00985BDB" w:rsidRPr="0038654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การจำแนก</w:t>
      </w:r>
      <w:r w:rsidR="004822C1" w:rsidRPr="00386545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รายได้</w:t>
      </w:r>
    </w:p>
    <w:p w14:paraId="74BC9C8A" w14:textId="77777777" w:rsidR="00A47F31" w:rsidRPr="00386545" w:rsidRDefault="00A47F31" w:rsidP="00A47F31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7448ADB2" w14:textId="17523D4E" w:rsidR="00BE03CC" w:rsidRPr="00386545" w:rsidRDefault="00BE03CC" w:rsidP="00BE03C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86545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D149E7" w:rsidRPr="00386545">
        <w:rPr>
          <w:rFonts w:asciiTheme="majorBidi" w:hAnsiTheme="majorBidi" w:cstheme="majorBidi" w:hint="cs"/>
          <w:sz w:val="30"/>
          <w:szCs w:val="30"/>
          <w:lang w:val="en-US"/>
        </w:rPr>
        <w:t>3</w:t>
      </w:r>
      <w:r w:rsidRPr="0038654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386545">
        <w:rPr>
          <w:rFonts w:asciiTheme="majorBidi" w:hAnsiTheme="majorBidi" w:cstheme="majorBidi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1D18BFC9" w14:textId="77777777" w:rsidR="001D6913" w:rsidRPr="00386545" w:rsidRDefault="001D6913" w:rsidP="001D6913">
      <w:pPr>
        <w:pStyle w:val="ListParagraph"/>
        <w:tabs>
          <w:tab w:val="clear" w:pos="540"/>
        </w:tabs>
        <w:ind w:left="990" w:right="0" w:firstLine="0"/>
        <w:contextualSpacing/>
        <w:rPr>
          <w:rFonts w:asciiTheme="majorBidi" w:hAnsiTheme="majorBidi"/>
          <w:b w:val="0"/>
          <w:bCs w:val="0"/>
          <w:cs/>
        </w:rPr>
      </w:pPr>
    </w:p>
    <w:p w14:paraId="18C094DB" w14:textId="43B8A182" w:rsidR="007B4D41" w:rsidRPr="00386545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386545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D149E7" w:rsidRPr="00386545">
        <w:rPr>
          <w:rFonts w:asciiTheme="majorBidi" w:hAnsiTheme="majorBidi"/>
          <w:b w:val="0"/>
          <w:bCs w:val="0"/>
          <w:lang w:val="en-US"/>
        </w:rPr>
        <w:t>1</w:t>
      </w:r>
      <w:r w:rsidRPr="00386545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386545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14:paraId="2F1B53C0" w14:textId="20519DB1" w:rsidR="007B4D41" w:rsidRPr="00386545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  <w:cs/>
        </w:rPr>
      </w:pPr>
      <w:r w:rsidRPr="00386545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="004B39F7" w:rsidRPr="00386545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="00D149E7" w:rsidRPr="00386545">
        <w:rPr>
          <w:rFonts w:asciiTheme="majorBidi" w:hAnsiTheme="majorBidi" w:cstheme="majorBidi"/>
          <w:b w:val="0"/>
          <w:bCs w:val="0"/>
          <w:lang w:val="en-US"/>
        </w:rPr>
        <w:t>2</w:t>
      </w:r>
      <w:r w:rsidR="004B39F7" w:rsidRPr="00386545">
        <w:rPr>
          <w:rFonts w:asciiTheme="majorBidi" w:hAnsiTheme="majorBidi" w:cstheme="majorBidi"/>
          <w:b w:val="0"/>
          <w:bCs w:val="0"/>
          <w:lang w:val="en-US"/>
        </w:rPr>
        <w:t xml:space="preserve"> </w:t>
      </w:r>
      <w:r w:rsidR="009D0E2A" w:rsidRPr="00386545">
        <w:rPr>
          <w:rFonts w:asciiTheme="majorBidi" w:hAnsiTheme="majorBidi" w:cstheme="majorBidi" w:hint="cs"/>
          <w:b w:val="0"/>
          <w:bCs w:val="0"/>
          <w:cs/>
        </w:rPr>
        <w:t>ผลิตภัณฑ์</w:t>
      </w:r>
      <w:r w:rsidR="00324324" w:rsidRPr="00386545">
        <w:rPr>
          <w:rFonts w:asciiTheme="majorBidi" w:hAnsiTheme="majorBidi" w:cstheme="majorBidi" w:hint="cs"/>
          <w:b w:val="0"/>
          <w:bCs w:val="0"/>
          <w:cs/>
        </w:rPr>
        <w:t>ของใช้</w:t>
      </w:r>
      <w:r w:rsidR="009D0E2A" w:rsidRPr="00386545">
        <w:rPr>
          <w:rFonts w:asciiTheme="majorBidi" w:hAnsiTheme="majorBidi" w:cstheme="majorBidi" w:hint="cs"/>
          <w:b w:val="0"/>
          <w:bCs w:val="0"/>
          <w:cs/>
        </w:rPr>
        <w:t>ส่วนบุคคล</w:t>
      </w:r>
    </w:p>
    <w:p w14:paraId="4668BD73" w14:textId="1ADEFE8A" w:rsidR="007B4D41" w:rsidRPr="00386545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386545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Pr="00386545">
        <w:rPr>
          <w:rFonts w:asciiTheme="majorBidi" w:hAnsiTheme="majorBidi"/>
          <w:b w:val="0"/>
          <w:bCs w:val="0"/>
          <w:cs/>
        </w:rPr>
        <w:t xml:space="preserve"> </w:t>
      </w:r>
      <w:r w:rsidR="00D149E7" w:rsidRPr="00386545">
        <w:rPr>
          <w:rFonts w:asciiTheme="majorBidi" w:hAnsiTheme="majorBidi"/>
          <w:b w:val="0"/>
          <w:bCs w:val="0"/>
          <w:lang w:val="en-US"/>
        </w:rPr>
        <w:t>3</w:t>
      </w:r>
      <w:r w:rsidRPr="00386545">
        <w:rPr>
          <w:rFonts w:asciiTheme="majorBidi" w:hAnsiTheme="majorBidi"/>
          <w:b w:val="0"/>
          <w:bCs w:val="0"/>
          <w:cs/>
        </w:rPr>
        <w:t xml:space="preserve"> </w:t>
      </w:r>
      <w:r w:rsidR="00B95DA5" w:rsidRPr="00386545">
        <w:rPr>
          <w:rFonts w:asciiTheme="majorBidi" w:hAnsiTheme="majorBidi" w:cstheme="majorBidi"/>
          <w:b w:val="0"/>
          <w:bCs w:val="0"/>
          <w:cs/>
        </w:rPr>
        <w:t>อื่นๆ</w:t>
      </w:r>
    </w:p>
    <w:p w14:paraId="3B38B04E" w14:textId="77777777" w:rsidR="007B4D41" w:rsidRPr="00386545" w:rsidRDefault="007B4D41" w:rsidP="007B4D41">
      <w:pPr>
        <w:tabs>
          <w:tab w:val="left" w:pos="90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57F898A" w14:textId="5C128E88" w:rsidR="00BE03CC" w:rsidRPr="00386545" w:rsidRDefault="00BE03CC" w:rsidP="00BE03C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86545">
        <w:rPr>
          <w:rFonts w:asciiTheme="majorBidi" w:hAnsiTheme="majorBidi" w:cstheme="majorBidi" w:hint="cs"/>
          <w:sz w:val="30"/>
          <w:szCs w:val="30"/>
          <w:cs/>
        </w:rPr>
        <w:t>ผลการดำเนินงานของแต่ละส่วนงานวัดโดยใช้กำไรก่อน</w:t>
      </w:r>
      <w:r w:rsidRPr="00386545">
        <w:rPr>
          <w:rFonts w:asciiTheme="majorBidi" w:hAnsiTheme="majorBidi" w:hint="cs"/>
          <w:sz w:val="30"/>
          <w:szCs w:val="30"/>
          <w:cs/>
        </w:rPr>
        <w:t>รายได้และค่าใช้จ่ายที่ไม่ได้ปันส่วน</w:t>
      </w:r>
      <w:r w:rsidRPr="00386545">
        <w:rPr>
          <w:rFonts w:asciiTheme="majorBidi" w:hAnsiTheme="majorBidi" w:cstheme="majorBidi" w:hint="cs"/>
          <w:sz w:val="30"/>
          <w:szCs w:val="30"/>
          <w:cs/>
        </w:rPr>
        <w:t xml:space="preserve">ของส่วนงาน </w:t>
      </w:r>
      <w:r w:rsidR="008E037B" w:rsidRPr="00386545">
        <w:rPr>
          <w:rFonts w:asciiTheme="majorBidi" w:hAnsiTheme="majorBidi" w:cstheme="majorBidi"/>
          <w:sz w:val="30"/>
          <w:szCs w:val="30"/>
          <w:cs/>
        </w:rPr>
        <w:br/>
      </w:r>
      <w:r w:rsidRPr="00386545">
        <w:rPr>
          <w:rFonts w:asciiTheme="majorBidi" w:hAnsiTheme="majorBidi" w:cstheme="majorBidi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8E037B" w:rsidRPr="00386545">
        <w:rPr>
          <w:rFonts w:asciiTheme="majorBidi" w:hAnsiTheme="majorBidi" w:cstheme="majorBidi"/>
          <w:sz w:val="30"/>
          <w:szCs w:val="30"/>
          <w:cs/>
        </w:rPr>
        <w:br/>
      </w:r>
      <w:r w:rsidRPr="00386545">
        <w:rPr>
          <w:rFonts w:asciiTheme="majorBidi" w:hAnsiTheme="majorBidi" w:cstheme="majorBidi" w:hint="cs"/>
          <w:sz w:val="30"/>
          <w:szCs w:val="30"/>
          <w:cs/>
        </w:rPr>
        <w:t>กลุ่มบริษัท ผู้บริหารเชื่อว่าการใช้กำไรก่อน</w:t>
      </w:r>
      <w:r w:rsidRPr="00386545">
        <w:rPr>
          <w:rFonts w:asciiTheme="majorBidi" w:hAnsiTheme="majorBidi" w:hint="cs"/>
          <w:sz w:val="30"/>
          <w:szCs w:val="30"/>
          <w:cs/>
        </w:rPr>
        <w:t>รายได้และค่าใช้จ่ายที่ไม่ได้ปันส่วน</w:t>
      </w:r>
      <w:r w:rsidRPr="00386545">
        <w:rPr>
          <w:rFonts w:asciiTheme="majorBidi" w:hAnsiTheme="majorBidi" w:cstheme="majorBidi" w:hint="cs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1B1DAA10" w14:textId="77777777" w:rsidR="00103EB7" w:rsidRPr="00386545" w:rsidRDefault="00103EB7" w:rsidP="005104F1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bookmarkStart w:id="3" w:name="_Hlk104563605"/>
      <w:r w:rsidRPr="0038654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</w:t>
      </w:r>
      <w:r w:rsidRPr="0038654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</w:t>
      </w:r>
    </w:p>
    <w:p w14:paraId="5C11F164" w14:textId="77777777" w:rsidR="00103EB7" w:rsidRPr="00386545" w:rsidRDefault="00103EB7" w:rsidP="00103EB7">
      <w:pPr>
        <w:ind w:right="-45"/>
        <w:contextualSpacing/>
        <w:jc w:val="thaiDistribute"/>
        <w:rPr>
          <w:rFonts w:cs="Times New Roman"/>
          <w:b/>
          <w:bCs/>
          <w:i/>
          <w:iCs/>
          <w:sz w:val="20"/>
          <w:szCs w:val="20"/>
        </w:rPr>
      </w:pPr>
    </w:p>
    <w:p w14:paraId="37667168" w14:textId="77777777" w:rsidR="00103EB7" w:rsidRPr="00386545" w:rsidRDefault="00103EB7" w:rsidP="00103EB7">
      <w:pPr>
        <w:spacing w:line="240" w:lineRule="atLeast"/>
        <w:ind w:left="540"/>
        <w:jc w:val="center"/>
        <w:rPr>
          <w:sz w:val="30"/>
          <w:szCs w:val="30"/>
          <w:cs/>
        </w:rPr>
      </w:pPr>
      <w:r w:rsidRPr="00386545">
        <w:rPr>
          <w:rFonts w:hint="cs"/>
          <w:sz w:val="30"/>
          <w:szCs w:val="30"/>
          <w:cs/>
        </w:rPr>
        <w:t>รายได้จากการขายในงบการเงินรวม</w:t>
      </w:r>
    </w:p>
    <w:p w14:paraId="701961B8" w14:textId="6DAD0467" w:rsidR="00103EB7" w:rsidRPr="00386545" w:rsidRDefault="00103EB7" w:rsidP="00103EB7">
      <w:pPr>
        <w:spacing w:line="240" w:lineRule="atLeast"/>
        <w:ind w:left="540"/>
        <w:jc w:val="center"/>
        <w:rPr>
          <w:sz w:val="30"/>
          <w:szCs w:val="30"/>
          <w:cs/>
        </w:rPr>
      </w:pPr>
      <w:r w:rsidRPr="00386545">
        <w:rPr>
          <w:rFonts w:cs="Times New Roman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43" behindDoc="0" locked="0" layoutInCell="1" allowOverlap="1" wp14:anchorId="579A1B5B" wp14:editId="660EA184">
                <wp:simplePos x="0" y="0"/>
                <wp:positionH relativeFrom="column">
                  <wp:posOffset>1796020</wp:posOffset>
                </wp:positionH>
                <wp:positionV relativeFrom="paragraph">
                  <wp:posOffset>251855</wp:posOffset>
                </wp:positionV>
                <wp:extent cx="4222116" cy="3307080"/>
                <wp:effectExtent l="0" t="0" r="0" b="762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22116" cy="3307080"/>
                          <a:chOff x="415510" y="-621023"/>
                          <a:chExt cx="4317882" cy="3248964"/>
                        </a:xfrm>
                      </wpg:grpSpPr>
                      <wpg:grpSp>
                        <wpg:cNvPr id="35" name="Group 21"/>
                        <wpg:cNvGrpSpPr/>
                        <wpg:grpSpPr>
                          <a:xfrm>
                            <a:off x="415510" y="2317216"/>
                            <a:ext cx="310101" cy="310725"/>
                            <a:chOff x="-55297" y="-351504"/>
                            <a:chExt cx="786162" cy="739536"/>
                          </a:xfrm>
                          <a:solidFill>
                            <a:schemeClr val="tx2"/>
                          </a:solidFill>
                        </wpg:grpSpPr>
                        <pic:pic xmlns:pic="http://schemas.openxmlformats.org/drawingml/2006/picture">
                          <pic:nvPicPr>
                            <pic:cNvPr id="36" name="Picture 36" descr="Food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-55297" y="-113226"/>
                              <a:ext cx="405602" cy="501258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7" name="Picture 37" descr="Food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2418" y="-351504"/>
                              <a:ext cx="338447" cy="738051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38" name="Group 27"/>
                        <wpg:cNvGrpSpPr/>
                        <wpg:grpSpPr>
                          <a:xfrm>
                            <a:off x="2710854" y="2263210"/>
                            <a:ext cx="410771" cy="246466"/>
                            <a:chOff x="1108218" y="-497622"/>
                            <a:chExt cx="643776" cy="462287"/>
                          </a:xfrm>
                          <a:solidFill>
                            <a:schemeClr val="tx1"/>
                          </a:solidFill>
                        </wpg:grpSpPr>
                        <wpg:grpSp>
                          <wpg:cNvPr id="40" name="Group 40"/>
                          <wpg:cNvGrpSpPr/>
                          <wpg:grpSpPr>
                            <a:xfrm>
                              <a:off x="1474016" y="-343471"/>
                              <a:ext cx="277978" cy="308136"/>
                              <a:chOff x="2669558" y="-971380"/>
                              <a:chExt cx="577858" cy="696540"/>
                            </a:xfrm>
                            <a:grpFill/>
                          </wpg:grpSpPr>
                          <wps:wsp>
                            <wps:cNvPr id="41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679892" y="-971380"/>
                                <a:ext cx="565152" cy="13652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42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69558" y="-900327"/>
                                <a:ext cx="577858" cy="62548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43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901081" y="-615533"/>
                                <a:ext cx="111128" cy="11112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2" y="2"/>
                                  </a:cxn>
                                  <a:cxn ang="0">
                                    <a:pos x="16" y="4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2" y="18"/>
                                  </a:cxn>
                                  <a:cxn ang="0">
                                    <a:pos x="0" y="26"/>
                                  </a:cxn>
                                  <a:cxn ang="0">
                                    <a:pos x="0" y="34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2" y="48"/>
                                  </a:cxn>
                                  <a:cxn ang="0">
                                    <a:pos x="4" y="54"/>
                                  </a:cxn>
                                  <a:cxn ang="0">
                                    <a:pos x="10" y="60"/>
                                  </a:cxn>
                                  <a:cxn ang="0">
                                    <a:pos x="14" y="64"/>
                                  </a:cxn>
                                  <a:cxn ang="0">
                                    <a:pos x="20" y="66"/>
                                  </a:cxn>
                                  <a:cxn ang="0">
                                    <a:pos x="26" y="68"/>
                                  </a:cxn>
                                  <a:cxn ang="0">
                                    <a:pos x="34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50" y="66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6" y="50"/>
                                  </a:cxn>
                                  <a:cxn ang="0">
                                    <a:pos x="68" y="42"/>
                                  </a:cxn>
                                  <a:cxn ang="0">
                                    <a:pos x="70" y="36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68" y="22"/>
                                  </a:cxn>
                                  <a:cxn ang="0">
                                    <a:pos x="64" y="16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54" y="6"/>
                                  </a:cxn>
                                  <a:cxn ang="0">
                                    <a:pos x="48" y="2"/>
                                  </a:cxn>
                                  <a:cxn ang="0">
                                    <a:pos x="42" y="0"/>
                                  </a:cxn>
                                  <a:cxn ang="0">
                                    <a:pos x="36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</a:cxnLst>
                                <a:rect l="0" t="0" r="r" b="b"/>
                                <a:pathLst>
                                  <a:path w="70" h="70">
                                    <a:moveTo>
                                      <a:pt x="28" y="0"/>
                                    </a:moveTo>
                                    <a:lnTo>
                                      <a:pt x="28" y="0"/>
                                    </a:lnTo>
                                    <a:lnTo>
                                      <a:pt x="22" y="2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2" y="18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34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2" y="48"/>
                                    </a:lnTo>
                                    <a:lnTo>
                                      <a:pt x="4" y="54"/>
                                    </a:lnTo>
                                    <a:lnTo>
                                      <a:pt x="10" y="60"/>
                                    </a:lnTo>
                                    <a:lnTo>
                                      <a:pt x="14" y="64"/>
                                    </a:lnTo>
                                    <a:lnTo>
                                      <a:pt x="20" y="66"/>
                                    </a:lnTo>
                                    <a:lnTo>
                                      <a:pt x="26" y="68"/>
                                    </a:lnTo>
                                    <a:lnTo>
                                      <a:pt x="34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50" y="66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6" y="50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70" y="36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68" y="22"/>
                                    </a:lnTo>
                                    <a:lnTo>
                                      <a:pt x="64" y="16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54" y="6"/>
                                    </a:lnTo>
                                    <a:lnTo>
                                      <a:pt x="48" y="2"/>
                                    </a:lnTo>
                                    <a:lnTo>
                                      <a:pt x="42" y="0"/>
                                    </a:lnTo>
                                    <a:lnTo>
                                      <a:pt x="36" y="0"/>
                                    </a:lnTo>
                                    <a:lnTo>
                                      <a:pt x="28" y="0"/>
                                    </a:lnTo>
                                    <a:lnTo>
                                      <a:pt x="28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44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1108218" y="-497622"/>
                              <a:ext cx="328124" cy="4622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45" name="TextBox 1"/>
                        <wps:cNvSpPr txBox="1"/>
                        <wps:spPr>
                          <a:xfrm>
                            <a:off x="3831371" y="-621023"/>
                            <a:ext cx="902021" cy="3661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F47C66F" w14:textId="1C86D1C8" w:rsidR="001F6FB5" w:rsidRPr="00C120B5" w:rsidRDefault="001F6FB5" w:rsidP="00103EB7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 xml:space="preserve">หน่วย </w:t>
                              </w:r>
                              <w:r w:rsidRPr="007E43D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:</w:t>
                              </w:r>
                              <w:r w:rsidRPr="00C120B5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พันบาท</w:t>
                              </w:r>
                            </w:p>
                          </w:txbxContent>
                        </wps:txbx>
                        <wps:bodyPr wrap="non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9A1B5B" id="Group 34" o:spid="_x0000_s1026" style="position:absolute;left:0;text-align:left;margin-left:141.4pt;margin-top:19.85pt;width:332.45pt;height:260.4pt;z-index:251658243;mso-width-relative:margin;mso-height-relative:margin" coordorigin="4155,-6210" coordsize="43178,324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">
                <v:group id="Group 21" o:spid="_x0000_s1027" style="position:absolute;left:4155;top:23172;width:3101;height:3107" coordorigin="-552,-3515" coordsize="7861,7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6" o:spid="_x0000_s1028" type="#_x0000_t75" alt="Food2" style="position:absolute;left:-552;top:-1132;width:4055;height:501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">
                    <v:imagedata r:id="rId18" o:title="Food2" grayscale="t"/>
                  </v:shape>
                  <v:shape id="Picture 37" o:spid="_x0000_s1029" type="#_x0000_t75" alt="Food3" style="position:absolute;left:3924;top:-3515;width:3384;height:7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">
                    <v:imagedata r:id="rId19" o:title="Food3" grayscale="t"/>
                  </v:shape>
                </v:group>
                <v:group id="Group 27" o:spid="_x0000_s1030" style="position:absolute;left:27108;top:22632;width:4108;height:2464" coordorigin="11082,-4976" coordsize="6437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group id="Group 40" o:spid="_x0000_s1031" style="position:absolute;left:14740;top:-3434;width:2779;height:3081" coordorigin="26695,-9713" coordsize="5778,6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<v:shape id="Freeform 39" o:spid="_x0000_s1032" style="position:absolute;left:26798;top:-9713;width:5652;height:1365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" path="m310,86l356,10r,l352,6,348,2,342,r-4,l18,r,l14,,8,2,4,6,,10,46,86r264,xe" filled="f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33" style="position:absolute;left:26695;top:-9003;width:5779;height:6255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ed="f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  <v:shape id="Freeform 41" o:spid="_x0000_s1034" style="position:absolute;left:29010;top:-6155;width:1112;height:1111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" path="m28,r,l22,2,16,4,6,12r,l2,18,,26r,8l,40r,l2,48r2,6l10,60r4,4l20,66r6,2l34,70r6,l40,70,50,66,60,60r,l60,58r,l64,54r,l66,50r2,-8l70,36r,-8l70,28,68,22,64,16,60,10,54,6,48,2,42,,36,,28,r,xe" filled="f" stroked="f">
                      <v:path arrowok="t" o:connecttype="custom" o:connectlocs="28,0;28,0;22,2;16,4;6,12;6,12;2,18;0,26;0,34;0,40;0,40;2,48;4,54;10,60;14,64;20,66;26,68;34,70;40,70;40,70;50,66;60,60;60,60;60,58;60,58;64,54;64,54;66,50;68,42;70,36;70,28;70,28;68,22;64,16;60,10;54,6;48,2;42,0;36,0;28,0;28,0" o:connectangles="0,0,0,0,0,0,0,0,0,0,0,0,0,0,0,0,0,0,0,0,0,0,0,0,0,0,0,0,0,0,0,0,0,0,0,0,0,0,0,0,0"/>
                    </v:shape>
                  </v:group>
                  <v:shape id="Freeform 18" o:spid="_x0000_s1035" style="position:absolute;left:11082;top:-4976;width:3281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ed="f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" o:spid="_x0000_s1036" type="#_x0000_t202" style="position:absolute;left:38313;top:-6210;width:9020;height:36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" filled="f" stroked="f">
                  <v:textbox inset="4.3pt,4.3pt,4.3pt,4.3pt">
                    <w:txbxContent>
                      <w:p w14:paraId="5F47C66F" w14:textId="1C86D1C8" w:rsidR="001F6FB5" w:rsidRPr="00C120B5" w:rsidRDefault="001F6FB5" w:rsidP="00103EB7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 xml:space="preserve">หน่วย </w:t>
                        </w:r>
                        <w:r w:rsidRPr="007E43D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:</w:t>
                        </w:r>
                        <w:r w:rsidRPr="00C120B5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พันบาท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86545">
        <w:rPr>
          <w:rFonts w:hint="cs"/>
          <w:sz w:val="30"/>
          <w:szCs w:val="30"/>
          <w:cs/>
        </w:rPr>
        <w:t>สำหรับงวดสามเดือนสิ้นสุดวันที่</w:t>
      </w:r>
      <w:r w:rsidR="00FF3583" w:rsidRPr="00386545">
        <w:rPr>
          <w:rFonts w:hint="cs"/>
          <w:sz w:val="30"/>
          <w:szCs w:val="30"/>
          <w:cs/>
        </w:rPr>
        <w:t xml:space="preserve"> </w:t>
      </w:r>
      <w:r w:rsidR="00FF3583" w:rsidRPr="00386545">
        <w:rPr>
          <w:rFonts w:asciiTheme="majorBidi" w:hAnsiTheme="majorBidi" w:cstheme="majorBidi"/>
          <w:sz w:val="30"/>
          <w:szCs w:val="30"/>
        </w:rPr>
        <w:t xml:space="preserve">30 </w:t>
      </w:r>
      <w:r w:rsidR="00403725" w:rsidRPr="00386545">
        <w:rPr>
          <w:rFonts w:asciiTheme="majorBidi" w:hAnsiTheme="majorBidi" w:cstheme="majorBidi" w:hint="cs"/>
          <w:sz w:val="30"/>
          <w:szCs w:val="30"/>
          <w:cs/>
        </w:rPr>
        <w:t>กันยายน</w:t>
      </w:r>
    </w:p>
    <w:p w14:paraId="18C6BFDD" w14:textId="77777777" w:rsidR="00103EB7" w:rsidRPr="00386545" w:rsidRDefault="00103EB7" w:rsidP="00103EB7">
      <w:pPr>
        <w:tabs>
          <w:tab w:val="left" w:pos="9450"/>
        </w:tabs>
        <w:ind w:left="540" w:right="-45"/>
        <w:rPr>
          <w:rFonts w:cstheme="minorBidi"/>
          <w:sz w:val="20"/>
          <w:szCs w:val="20"/>
          <w:cs/>
          <w:lang w:val="en-US"/>
        </w:rPr>
      </w:pPr>
      <w:r w:rsidRPr="00386545">
        <w:rPr>
          <w:rFonts w:asciiTheme="majorBidi" w:hAnsiTheme="majorBidi" w:cstheme="majorBidi"/>
          <w:noProof/>
          <w:sz w:val="30"/>
          <w:szCs w:val="30"/>
          <w:lang w:val="en-US"/>
        </w:rPr>
        <mc:AlternateContent>
          <mc:Choice Requires="wpg">
            <w:drawing>
              <wp:anchor distT="0" distB="0" distL="114300" distR="114300" simplePos="0" relativeHeight="251658244" behindDoc="0" locked="0" layoutInCell="1" allowOverlap="1" wp14:anchorId="178BAC8E" wp14:editId="6CA024FA">
                <wp:simplePos x="0" y="0"/>
                <wp:positionH relativeFrom="column">
                  <wp:posOffset>4701978</wp:posOffset>
                </wp:positionH>
                <wp:positionV relativeFrom="paragraph">
                  <wp:posOffset>825500</wp:posOffset>
                </wp:positionV>
                <wp:extent cx="1280160" cy="914400"/>
                <wp:effectExtent l="0" t="0" r="15240" b="1905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47" name="Text Box 4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B5AC332" w14:textId="4C010848" w:rsidR="001F6FB5" w:rsidRPr="008540FA" w:rsidRDefault="001F6FB5" w:rsidP="00103EB7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  <w:p w14:paraId="43FF4375" w14:textId="77777777" w:rsidR="001F6FB5" w:rsidRPr="009D3874" w:rsidRDefault="001F6FB5" w:rsidP="00103EB7">
                              <w:pP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EBA1DCF" w14:textId="24CFF5EA" w:rsidR="001F6FB5" w:rsidRPr="00275164" w:rsidRDefault="001F6FB5" w:rsidP="00103EB7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D06EF9"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6</w:t>
                              </w:r>
                              <w:r w:rsidRPr="00D06EF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,277,152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50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9B8C140" w14:textId="5D538011" w:rsidR="001F6FB5" w:rsidRPr="009D3874" w:rsidRDefault="001F6FB5" w:rsidP="00103EB7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51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E955983" w14:textId="77777777" w:rsidR="001F6FB5" w:rsidRPr="00C22645" w:rsidRDefault="001F6FB5" w:rsidP="00103EB7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52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29A3ADC" w14:textId="77777777" w:rsidR="001F6FB5" w:rsidRPr="00C22645" w:rsidRDefault="001F6FB5" w:rsidP="00103EB7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0F28EC8" w14:textId="77777777" w:rsidR="001F6FB5" w:rsidRPr="00993BD1" w:rsidRDefault="001F6FB5" w:rsidP="00B721BB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6,177,701</w:t>
                              </w:r>
                            </w:p>
                            <w:p w14:paraId="67456FFF" w14:textId="56A1A996" w:rsidR="001F6FB5" w:rsidRPr="005D488C" w:rsidRDefault="001F6FB5" w:rsidP="00103EB7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8BAC8E" id="Group 46" o:spid="_x0000_s1037" style="position:absolute;left:0;text-align:left;margin-left:370.25pt;margin-top:65pt;width:100.8pt;height:1in;z-index:251658244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">
                <v:shape id="Text Box 47" o:spid="_x0000_s1038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" fillcolor="white [3201]" strokeweight=".5pt">
                  <v:textbox>
                    <w:txbxContent>
                      <w:p w14:paraId="5B5AC332" w14:textId="4C010848" w:rsidR="001F6FB5" w:rsidRPr="008540FA" w:rsidRDefault="001F6FB5" w:rsidP="00103EB7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  <w:p w14:paraId="43FF4375" w14:textId="77777777" w:rsidR="001F6FB5" w:rsidRPr="009D3874" w:rsidRDefault="001F6FB5" w:rsidP="00103EB7">
                        <w:pP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48" o:spid="_x0000_s1039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" fillcolor="white [3201]" strokeweight=".5pt">
                  <v:textbox>
                    <w:txbxContent>
                      <w:p w14:paraId="4EBA1DCF" w14:textId="24CFF5EA" w:rsidR="001F6FB5" w:rsidRPr="00275164" w:rsidRDefault="001F6FB5" w:rsidP="00103EB7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D06EF9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cs/>
                            <w:lang w:val="en-US"/>
                          </w:rPr>
                          <w:t>6</w:t>
                        </w:r>
                        <w:r w:rsidRPr="00D06EF9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,277,152</w:t>
                        </w:r>
                      </w:p>
                    </w:txbxContent>
                  </v:textbox>
                </v:shape>
                <v:shape id="Text Box 50" o:spid="_x0000_s1040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" fillcolor="white [3201]" strokeweight=".5pt">
                  <v:textbox>
                    <w:txbxContent>
                      <w:p w14:paraId="59B8C140" w14:textId="5D538011" w:rsidR="001F6FB5" w:rsidRPr="009D3874" w:rsidRDefault="001F6FB5" w:rsidP="00103EB7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  <v:shape id="Text Box 51" o:spid="_x0000_s1041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" fillcolor="#00338d" strokeweight=".5pt">
                  <v:textbox>
                    <w:txbxContent>
                      <w:p w14:paraId="1E955983" w14:textId="77777777" w:rsidR="001F6FB5" w:rsidRPr="00C22645" w:rsidRDefault="001F6FB5" w:rsidP="00103EB7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52" o:spid="_x0000_s1042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" fillcolor="#00338d" strokeweight=".5pt">
                  <v:textbox>
                    <w:txbxContent>
                      <w:p w14:paraId="729A3ADC" w14:textId="77777777" w:rsidR="001F6FB5" w:rsidRPr="00C22645" w:rsidRDefault="001F6FB5" w:rsidP="00103EB7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54" o:spid="_x0000_s1043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" fillcolor="white [3201]" strokeweight=".5pt">
                  <v:textbox>
                    <w:txbxContent>
                      <w:p w14:paraId="70F28EC8" w14:textId="77777777" w:rsidR="001F6FB5" w:rsidRPr="00993BD1" w:rsidRDefault="001F6FB5" w:rsidP="00B721BB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6,177,701</w:t>
                        </w:r>
                      </w:p>
                      <w:p w14:paraId="67456FFF" w14:textId="56A1A996" w:rsidR="001F6FB5" w:rsidRPr="005D488C" w:rsidRDefault="001F6FB5" w:rsidP="00103EB7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386545">
        <w:rPr>
          <w:rFonts w:cs="Times New Roman"/>
          <w:noProof/>
          <w:sz w:val="20"/>
          <w:szCs w:val="20"/>
          <w:lang w:val="en-US"/>
        </w:rPr>
        <w:drawing>
          <wp:inline distT="0" distB="0" distL="0" distR="0" wp14:anchorId="704F727B" wp14:editId="69018A9C">
            <wp:extent cx="5779107" cy="3589020"/>
            <wp:effectExtent l="57150" t="0" r="50800" b="106680"/>
            <wp:docPr id="188" name="Chart 18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1BBB4A0B" w14:textId="59098591" w:rsidR="00103EB7" w:rsidRPr="00386545" w:rsidRDefault="00D666F8" w:rsidP="00103EB7">
      <w:pPr>
        <w:ind w:left="540" w:right="-45"/>
        <w:rPr>
          <w:rFonts w:cs="Times New Roman"/>
          <w:sz w:val="20"/>
          <w:szCs w:val="20"/>
        </w:rPr>
      </w:pPr>
      <w:r w:rsidRPr="00386545">
        <w:rPr>
          <w:rFonts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5D55E48A" wp14:editId="6FCC2AA3">
                <wp:simplePos x="0" y="0"/>
                <wp:positionH relativeFrom="column">
                  <wp:posOffset>531307</wp:posOffset>
                </wp:positionH>
                <wp:positionV relativeFrom="paragraph">
                  <wp:posOffset>110910</wp:posOffset>
                </wp:positionV>
                <wp:extent cx="5365113" cy="1642753"/>
                <wp:effectExtent l="0" t="0" r="0" b="0"/>
                <wp:wrapNone/>
                <wp:docPr id="65" name="Gro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5113" cy="1642753"/>
                          <a:chOff x="0" y="292033"/>
                          <a:chExt cx="5365800" cy="1643325"/>
                        </a:xfrm>
                      </wpg:grpSpPr>
                      <wpg:grpSp>
                        <wpg:cNvPr id="87" name="Group 87"/>
                        <wpg:cNvGrpSpPr/>
                        <wpg:grpSpPr>
                          <a:xfrm>
                            <a:off x="2939278" y="1273133"/>
                            <a:ext cx="274302" cy="210184"/>
                            <a:chOff x="26861" y="141936"/>
                            <a:chExt cx="558319" cy="462273"/>
                          </a:xfrm>
                        </wpg:grpSpPr>
                        <wpg:grpSp>
                          <wpg:cNvPr id="132" name="Group 132"/>
                          <wpg:cNvGrpSpPr/>
                          <wpg:grpSpPr>
                            <a:xfrm>
                              <a:off x="344701" y="271744"/>
                              <a:ext cx="240479" cy="311745"/>
                              <a:chOff x="26861" y="115269"/>
                              <a:chExt cx="240479" cy="311745"/>
                            </a:xfrm>
                          </wpg:grpSpPr>
                          <wps:wsp>
                            <wps:cNvPr id="133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30167" y="115269"/>
                                <a:ext cx="235194" cy="6039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34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861" y="150317"/>
                                <a:ext cx="240479" cy="27669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135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26861" y="141936"/>
                              <a:ext cx="283866" cy="462273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136" name="Group 136"/>
                        <wpg:cNvGrpSpPr/>
                        <wpg:grpSpPr>
                          <a:xfrm>
                            <a:off x="0" y="292033"/>
                            <a:ext cx="5365800" cy="1643325"/>
                            <a:chOff x="0" y="292033"/>
                            <a:chExt cx="5365800" cy="1643325"/>
                          </a:xfrm>
                        </wpg:grpSpPr>
                        <wpg:grpSp>
                          <wpg:cNvPr id="137" name="Group 137"/>
                          <wpg:cNvGrpSpPr/>
                          <wpg:grpSpPr>
                            <a:xfrm>
                              <a:off x="1648591" y="876259"/>
                              <a:ext cx="2094328" cy="931703"/>
                              <a:chOff x="-46859" y="-41"/>
                              <a:chExt cx="2094328" cy="931703"/>
                            </a:xfrm>
                          </wpg:grpSpPr>
                          <wpg:grpSp>
                            <wpg:cNvPr id="138" name="Group 138"/>
                            <wpg:cNvGrpSpPr/>
                            <wpg:grpSpPr>
                              <a:xfrm>
                                <a:off x="313653" y="544245"/>
                                <a:ext cx="1384188" cy="12040"/>
                                <a:chOff x="27903" y="61645"/>
                                <a:chExt cx="1384188" cy="12040"/>
                              </a:xfrm>
                            </wpg:grpSpPr>
                            <wps:wsp>
                              <wps:cNvPr id="13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244913" y="61645"/>
                                  <a:ext cx="16717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0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27903" y="73685"/>
                                  <a:ext cx="251721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41" name="Group 141"/>
                            <wpg:cNvGrpSpPr/>
                            <wpg:grpSpPr>
                              <a:xfrm>
                                <a:off x="-46859" y="-41"/>
                                <a:ext cx="2094328" cy="0"/>
                                <a:chOff x="-46859" y="-41"/>
                                <a:chExt cx="2094328" cy="0"/>
                              </a:xfrm>
                            </wpg:grpSpPr>
                            <wps:wsp>
                              <wps:cNvPr id="162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469701" y="-41"/>
                                  <a:ext cx="57776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3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-46859" y="-41"/>
                                  <a:ext cx="595234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64" name="Group 164"/>
                            <wpg:cNvGrpSpPr/>
                            <wpg:grpSpPr>
                              <a:xfrm>
                                <a:off x="313891" y="931603"/>
                                <a:ext cx="1364291" cy="59"/>
                                <a:chOff x="34491" y="-71697"/>
                                <a:chExt cx="1364291" cy="59"/>
                              </a:xfrm>
                            </wpg:grpSpPr>
                            <wps:wsp>
                              <wps:cNvPr id="178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905145" y="-71638"/>
                                  <a:ext cx="493637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34491" y="-71697"/>
                                  <a:ext cx="520429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180" name="Group 180"/>
                          <wpg:cNvGrpSpPr/>
                          <wpg:grpSpPr>
                            <a:xfrm>
                              <a:off x="0" y="292033"/>
                              <a:ext cx="5365800" cy="1643325"/>
                              <a:chOff x="0" y="193630"/>
                              <a:chExt cx="5480378" cy="1643483"/>
                            </a:xfrm>
                          </wpg:grpSpPr>
                          <wps:wsp>
                            <wps:cNvPr id="181" name="TextBox 15"/>
                            <wps:cNvSpPr txBox="1"/>
                            <wps:spPr>
                              <a:xfrm>
                                <a:off x="2199750" y="1058582"/>
                                <a:ext cx="854696" cy="5791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DBC0BE0" w14:textId="77777777" w:rsidR="001F6FB5" w:rsidRPr="00D02FA5" w:rsidRDefault="001F6FB5" w:rsidP="00103EB7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ผลิตภัณฑ์ของใช้</w:t>
                                  </w:r>
                                </w:p>
                                <w:p w14:paraId="7220705B" w14:textId="77777777" w:rsidR="001F6FB5" w:rsidRPr="00D02FA5" w:rsidRDefault="001F6FB5" w:rsidP="00103EB7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ส่วนบุคคล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s:wsp>
                            <wps:cNvPr id="182" name="TextBox 14"/>
                            <wps:cNvSpPr txBox="1"/>
                            <wps:spPr>
                              <a:xfrm>
                                <a:off x="2284411" y="621472"/>
                                <a:ext cx="658125" cy="34458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4497819" w14:textId="77777777" w:rsidR="001F6FB5" w:rsidRPr="00D02FA5" w:rsidRDefault="001F6FB5" w:rsidP="00103EB7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เครื่องดื่ม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g:grpSp>
                            <wpg:cNvPr id="183" name="Group 183"/>
                            <wpg:cNvGrpSpPr/>
                            <wpg:grpSpPr>
                              <a:xfrm>
                                <a:off x="0" y="193630"/>
                                <a:ext cx="5480378" cy="325599"/>
                                <a:chOff x="0" y="193630"/>
                                <a:chExt cx="5480378" cy="325599"/>
                              </a:xfrm>
                            </wpg:grpSpPr>
                            <wps:wsp>
                              <wps:cNvPr id="184" name="TextBox 6"/>
                              <wps:cNvSpPr txBox="1"/>
                              <wps:spPr>
                                <a:xfrm>
                                  <a:off x="3466158" y="193630"/>
                                  <a:ext cx="2014220" cy="32550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16C22DD" w14:textId="31905E73" w:rsidR="001F6FB5" w:rsidRPr="00AD4C8B" w:rsidRDefault="001F6FB5" w:rsidP="00103EB7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AD4C8B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  <wps:wsp>
                              <wps:cNvPr id="186" name="TextBox 6"/>
                              <wps:cNvSpPr txBox="1"/>
                              <wps:spPr>
                                <a:xfrm>
                                  <a:off x="0" y="194109"/>
                                  <a:ext cx="2014220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682A449" w14:textId="0ED023FC" w:rsidR="001F6FB5" w:rsidRPr="00AD4C8B" w:rsidRDefault="001F6FB5" w:rsidP="00103EB7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D7250F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2566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</wpg:grpSp>
                          <wps:wsp>
                            <wps:cNvPr id="187" name="TextBox 18"/>
                            <wps:cNvSpPr txBox="1"/>
                            <wps:spPr>
                              <a:xfrm>
                                <a:off x="2603581" y="1534084"/>
                                <a:ext cx="310700" cy="30302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3A5D095" w14:textId="77777777" w:rsidR="001F6FB5" w:rsidRPr="00D02FA5" w:rsidRDefault="001F6FB5" w:rsidP="00103EB7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อื่นๆ</w:t>
                                  </w:r>
                                </w:p>
                              </w:txbxContent>
                            </wps:txbx>
                            <wps:bodyPr wrap="none" lIns="54610" tIns="54610" rIns="54610" bIns="54610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D55E48A" id="Group 65" o:spid="_x0000_s1044" style="position:absolute;left:0;text-align:left;margin-left:41.85pt;margin-top:8.75pt;width:422.45pt;height:129.35pt;z-index:251658242" coordorigin=",2920" coordsize="53658,16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">
                <v:group id="Group 87" o:spid="_x0000_s1045" style="position:absolute;left:29392;top:12731;width:2743;height:2102" coordorigin="268,1419" coordsize="5583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group id="Group 132" o:spid="_x0000_s1046" style="position:absolute;left:3447;top:2717;width:2404;height:3117" coordorigin="26861,115269" coordsize="240479,311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      <v:shape id="Freeform 39" o:spid="_x0000_s1047" style="position:absolute;left:30167;top:115269;width:235194;height:60396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" path="m310,86l356,10r,l352,6,348,2,342,r-4,l18,r,l14,,8,2,4,6,,10,46,86r264,xe" fillcolor="black [3213]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48" style="position:absolute;left:26861;top:150317;width:240479;height:276697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color="black [3213]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</v:group>
                  <v:shape id="Freeform 18" o:spid="_x0000_s1049" style="position:absolute;left:268;top:1419;width:2839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color="black [3213]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group id="Group 136" o:spid="_x0000_s1050" style="position:absolute;top:2920;width:53658;height:16433" coordorigin=",2920" coordsize="53658,16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<v:group id="Group 137" o:spid="_x0000_s1051" style="position:absolute;left:16485;top:8762;width:20944;height:9317" coordorigin="-468" coordsize="20943,9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iV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T1/h9ky4QC6vAAAA//8DAFBLAQItABQABgAIAAAAIQDb4fbL7gAAAIUBAAATAAAAAAAAAAAA&#10;AAAAAAAAAABbQ29udGVudF9UeXBlc10ueG1sUEsBAi0AFAAGAAgAAAAhAFr0LFu/AAAAFQEAAAsA&#10;AAAAAAAAAAAAAAAAHwEAAF9yZWxzLy5yZWxzUEsBAi0AFAAGAAgAAAAhAApByJXEAAAA3AAAAA8A&#10;AAAAAAAAAAAAAAAABwIAAGRycy9kb3ducmV2LnhtbFBLBQYAAAAAAwADALcAAAD4AgAAAAA=&#10;">
                    <v:group id="Group 138" o:spid="_x0000_s1052" style="position:absolute;left:3136;top:5442;width:13842;height:120" coordorigin="279,616" coordsize="13841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    <v:line id="Straight Connector 19" o:spid="_x0000_s1053" style="position:absolute;visibility:visible;mso-wrap-style:square" from="12449,616" to="14120,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" strokecolor="black [3213]">
                        <o:lock v:ext="edit" shapetype="f"/>
                      </v:line>
                      <v:line id="Straight Connector 19" o:spid="_x0000_s1054" style="position:absolute;visibility:visible;mso-wrap-style:square" from="279,736" to="2796,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" strokecolor="black [3213]">
                        <o:lock v:ext="edit" shapetype="f"/>
                      </v:line>
                    </v:group>
                    <v:group id="Group 141" o:spid="_x0000_s1055" style="position:absolute;left:-468;width:20942;height:0" coordorigin="-468" coordsize="209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        <v:line id="Straight Connector 19" o:spid="_x0000_s1056" style="position:absolute;visibility:visible;mso-wrap-style:square" from="14697,0" to="2047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" strokecolor="black [3213]">
                        <o:lock v:ext="edit" shapetype="f"/>
                      </v:line>
                      <v:line id="Straight Connector 19" o:spid="_x0000_s1057" style="position:absolute;visibility:visible;mso-wrap-style:square" from="-468,0" to="54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" strokecolor="black [3213]">
                        <o:lock v:ext="edit" shapetype="f"/>
                      </v:line>
                    </v:group>
                    <v:group id="Group 164" o:spid="_x0000_s1058" style="position:absolute;left:3138;top:9316;width:13643;height:0" coordorigin="344,-716" coordsize="136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      <v:line id="Straight Connector 19" o:spid="_x0000_s1059" style="position:absolute;visibility:visible;mso-wrap-style:square" from="9051,-716" to="13987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" strokecolor="black [3213]">
                        <o:lock v:ext="edit" shapetype="f"/>
                      </v:line>
                      <v:line id="Straight Connector 19" o:spid="_x0000_s1060" style="position:absolute;visibility:visible;mso-wrap-style:square" from="344,-716" to="5549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" strokecolor="black [3213]">
                        <o:lock v:ext="edit" shapetype="f"/>
                      </v:line>
                    </v:group>
                  </v:group>
                  <v:group id="Group 180" o:spid="_x0000_s1061" style="position:absolute;top:2920;width:53658;height:16433" coordorigin=",1936" coordsize="54803,16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    <v:shape id="TextBox 15" o:spid="_x0000_s1062" type="#_x0000_t202" style="position:absolute;left:21997;top:10585;width:8547;height:5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" filled="f" stroked="f">
                      <v:textbox inset="4.3pt,4.3pt,4.3pt,4.3pt">
                        <w:txbxContent>
                          <w:p w14:paraId="3DBC0BE0" w14:textId="77777777" w:rsidR="001F6FB5" w:rsidRPr="00D02FA5" w:rsidRDefault="001F6FB5" w:rsidP="00103EB7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ผลิตภัณฑ์ของใช้</w:t>
                            </w:r>
                          </w:p>
                          <w:p w14:paraId="7220705B" w14:textId="77777777" w:rsidR="001F6FB5" w:rsidRPr="00D02FA5" w:rsidRDefault="001F6FB5" w:rsidP="00103EB7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ส่วนบุคคล</w:t>
                            </w:r>
                          </w:p>
                        </w:txbxContent>
                      </v:textbox>
                    </v:shape>
                    <v:shape id="TextBox 14" o:spid="_x0000_s1063" type="#_x0000_t202" style="position:absolute;left:22844;top:6214;width:65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" filled="f" stroked="f">
                      <v:textbox inset="4.3pt,4.3pt,4.3pt,4.3pt">
                        <w:txbxContent>
                          <w:p w14:paraId="04497819" w14:textId="77777777" w:rsidR="001F6FB5" w:rsidRPr="00D02FA5" w:rsidRDefault="001F6FB5" w:rsidP="00103EB7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เครื่องดื่ม</w:t>
                            </w:r>
                          </w:p>
                        </w:txbxContent>
                      </v:textbox>
                    </v:shape>
                    <v:group id="Group 183" o:spid="_x0000_s1064" style="position:absolute;top:1936;width:54803;height:3256" coordorigin=",1936" coordsize="54803,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dxwgAAANw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">
                      <v:shape id="TextBox 6" o:spid="_x0000_s1065" type="#_x0000_t202" style="position:absolute;left:34661;top:1936;width:20142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" filled="f" stroked="f">
                        <v:textbox inset="4.3pt,4.3pt,4.3pt,4.3pt">
                          <w:txbxContent>
                            <w:p w14:paraId="016C22DD" w14:textId="31905E73" w:rsidR="001F6FB5" w:rsidRPr="00AD4C8B" w:rsidRDefault="001F6FB5" w:rsidP="00103EB7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D4C8B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Box 6" o:spid="_x0000_s1066" type="#_x0000_t202" style="position:absolute;top:1941;width:20142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" filled="f" stroked="f">
                        <v:textbox inset="4.3pt,4.3pt,4.3pt,4.3pt">
                          <w:txbxContent>
                            <w:p w14:paraId="1682A449" w14:textId="0ED023FC" w:rsidR="001F6FB5" w:rsidRPr="00AD4C8B" w:rsidRDefault="001F6FB5" w:rsidP="00103EB7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D7250F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2566</w:t>
                              </w:r>
                            </w:p>
                          </w:txbxContent>
                        </v:textbox>
                      </v:shape>
                    </v:group>
                    <v:shape id="TextBox 18" o:spid="_x0000_s1067" type="#_x0000_t202" style="position:absolute;left:26035;top:15340;width:3107;height:30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" filled="f" stroked="f">
                      <v:textbox inset="4.3pt,4.3pt,4.3pt,4.3pt">
                        <w:txbxContent>
                          <w:p w14:paraId="73A5D095" w14:textId="77777777" w:rsidR="001F6FB5" w:rsidRPr="00D02FA5" w:rsidRDefault="001F6FB5" w:rsidP="00103EB7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อื่นๆ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14:paraId="7B1449C8" w14:textId="0BC1ADBF" w:rsidR="00103EB7" w:rsidRPr="00386545" w:rsidRDefault="00103EB7" w:rsidP="00103EB7">
      <w:pPr>
        <w:ind w:left="540" w:right="-45"/>
        <w:rPr>
          <w:rFonts w:asciiTheme="majorBidi" w:hAnsiTheme="majorBidi" w:cstheme="majorBidi"/>
          <w:sz w:val="30"/>
          <w:szCs w:val="30"/>
        </w:rPr>
      </w:pPr>
      <w:r w:rsidRPr="00386545">
        <w:rPr>
          <w:b/>
          <w:bCs/>
          <w:i/>
          <w:iCs/>
          <w:noProof/>
          <w:sz w:val="30"/>
          <w:szCs w:val="30"/>
          <w:lang w:val="en-US"/>
        </w:rPr>
        <w:drawing>
          <wp:anchor distT="0" distB="0" distL="114300" distR="114300" simplePos="0" relativeHeight="251658240" behindDoc="1" locked="0" layoutInCell="1" allowOverlap="1" wp14:anchorId="37BB58B5" wp14:editId="0770316D">
            <wp:simplePos x="0" y="0"/>
            <wp:positionH relativeFrom="column">
              <wp:posOffset>3672490</wp:posOffset>
            </wp:positionH>
            <wp:positionV relativeFrom="paragraph">
              <wp:posOffset>130350</wp:posOffset>
            </wp:positionV>
            <wp:extent cx="2358390" cy="2623820"/>
            <wp:effectExtent l="0" t="0" r="0" b="0"/>
            <wp:wrapNone/>
            <wp:docPr id="189" name="Chart 189">
              <a:extLst xmlns:a="http://schemas.openxmlformats.org/drawingml/2006/main">
                <a:ext uri="{FF2B5EF4-FFF2-40B4-BE49-F238E27FC236}">
                  <a16:creationId xmlns:a16="http://schemas.microsoft.com/office/drawing/2014/main" id="{4844C7CC-780D-4C3C-988E-03FEF434A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86545">
        <w:rPr>
          <w:rFonts w:asciiTheme="majorBidi" w:hAnsiTheme="majorBidi" w:cstheme="majorBidi"/>
          <w:noProof/>
          <w:sz w:val="30"/>
          <w:szCs w:val="30"/>
          <w:lang w:val="en-US"/>
        </w:rPr>
        <w:drawing>
          <wp:anchor distT="0" distB="0" distL="114300" distR="114300" simplePos="0" relativeHeight="251658241" behindDoc="1" locked="0" layoutInCell="1" allowOverlap="1" wp14:anchorId="22CBB917" wp14:editId="7CDF8880">
            <wp:simplePos x="0" y="0"/>
            <wp:positionH relativeFrom="column">
              <wp:posOffset>398780</wp:posOffset>
            </wp:positionH>
            <wp:positionV relativeFrom="paragraph">
              <wp:posOffset>130175</wp:posOffset>
            </wp:positionV>
            <wp:extent cx="2411730" cy="2451100"/>
            <wp:effectExtent l="0" t="0" r="7620" b="6350"/>
            <wp:wrapNone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2531B578-9232-4BE6-ADB9-16E8B87ECD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  <wp14:sizeRelV relativeFrom="margin">
              <wp14:pctHeight>0</wp14:pctHeight>
            </wp14:sizeRelV>
          </wp:anchor>
        </w:drawing>
      </w:r>
    </w:p>
    <w:p w14:paraId="545F69ED" w14:textId="3830EBAB" w:rsidR="00103EB7" w:rsidRPr="00386545" w:rsidRDefault="005E25CE" w:rsidP="00103EB7">
      <w:pPr>
        <w:tabs>
          <w:tab w:val="left" w:pos="540"/>
        </w:tabs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  <w:r w:rsidRPr="00386545">
        <w:rPr>
          <w:rFonts w:cs="Times New Roman"/>
          <w:noProof/>
          <w:sz w:val="20"/>
          <w:szCs w:val="20"/>
        </w:rPr>
        <w:drawing>
          <wp:anchor distT="0" distB="0" distL="114300" distR="114300" simplePos="0" relativeHeight="251658262" behindDoc="0" locked="0" layoutInCell="1" allowOverlap="1" wp14:anchorId="4FDA2148" wp14:editId="3A15F0D5">
            <wp:simplePos x="0" y="0"/>
            <wp:positionH relativeFrom="column">
              <wp:posOffset>3367140</wp:posOffset>
            </wp:positionH>
            <wp:positionV relativeFrom="paragraph">
              <wp:posOffset>199390</wp:posOffset>
            </wp:positionV>
            <wp:extent cx="122038" cy="146188"/>
            <wp:effectExtent l="0" t="0" r="0" b="6350"/>
            <wp:wrapNone/>
            <wp:docPr id="16" name="Picture 16" descr="Foo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 descr="Food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2038" cy="146188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86545">
        <w:rPr>
          <w:rFonts w:cs="Times New Roman"/>
          <w:noProof/>
          <w:sz w:val="20"/>
          <w:szCs w:val="20"/>
        </w:rPr>
        <w:drawing>
          <wp:anchor distT="0" distB="0" distL="114300" distR="114300" simplePos="0" relativeHeight="251658263" behindDoc="0" locked="0" layoutInCell="1" allowOverlap="1" wp14:anchorId="509F082E" wp14:editId="0C617B6F">
            <wp:simplePos x="0" y="0"/>
            <wp:positionH relativeFrom="column">
              <wp:posOffset>3503888</wp:posOffset>
            </wp:positionH>
            <wp:positionV relativeFrom="paragraph">
              <wp:posOffset>129540</wp:posOffset>
            </wp:positionV>
            <wp:extent cx="105143" cy="214432"/>
            <wp:effectExtent l="0" t="0" r="9525" b="0"/>
            <wp:wrapNone/>
            <wp:docPr id="17" name="Picture 17" descr="Foo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Food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43" cy="214432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6F9511" w14:textId="329A6804" w:rsidR="00103EB7" w:rsidRPr="00386545" w:rsidRDefault="008634AE" w:rsidP="008634AE">
      <w:pPr>
        <w:tabs>
          <w:tab w:val="left" w:pos="540"/>
          <w:tab w:val="left" w:pos="2642"/>
        </w:tabs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  <w:r w:rsidRPr="00386545">
        <w:rPr>
          <w:rFonts w:asciiTheme="majorBidi" w:hAnsiTheme="majorBidi" w:cstheme="majorBidi"/>
          <w:sz w:val="30"/>
          <w:szCs w:val="30"/>
        </w:rPr>
        <w:tab/>
      </w:r>
    </w:p>
    <w:bookmarkEnd w:id="3"/>
    <w:p w14:paraId="4175DBD0" w14:textId="56151D10" w:rsidR="00796C9B" w:rsidRPr="00386545" w:rsidRDefault="00103EB7" w:rsidP="00EC786C">
      <w:pPr>
        <w:tabs>
          <w:tab w:val="left" w:pos="540"/>
        </w:tabs>
        <w:contextualSpacing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sectPr w:rsidR="00796C9B" w:rsidRPr="00386545" w:rsidSect="00C94864">
          <w:headerReference w:type="default" r:id="rId23"/>
          <w:footerReference w:type="default" r:id="rId24"/>
          <w:pgSz w:w="11907" w:h="16840" w:code="9"/>
          <w:pgMar w:top="691" w:right="1152" w:bottom="576" w:left="1152" w:header="720" w:footer="720" w:gutter="0"/>
          <w:paperSrc w:first="7" w:other="7"/>
          <w:pgNumType w:start="16"/>
          <w:cols w:space="720"/>
          <w:docGrid w:linePitch="326"/>
        </w:sectPr>
      </w:pPr>
      <w:r w:rsidRPr="00386545">
        <w:rPr>
          <w:rFonts w:hint="cs"/>
          <w:noProof/>
          <w:lang w:val="en-US"/>
        </w:rPr>
        <w:drawing>
          <wp:anchor distT="0" distB="0" distL="114300" distR="114300" simplePos="0" relativeHeight="251658245" behindDoc="0" locked="0" layoutInCell="1" allowOverlap="1" wp14:anchorId="1819B7A5" wp14:editId="7AEA9746">
            <wp:simplePos x="0" y="0"/>
            <wp:positionH relativeFrom="column">
              <wp:posOffset>3750310</wp:posOffset>
            </wp:positionH>
            <wp:positionV relativeFrom="paragraph">
              <wp:posOffset>1905</wp:posOffset>
            </wp:positionV>
            <wp:extent cx="2286000" cy="2286000"/>
            <wp:effectExtent l="57150" t="0" r="57150" b="114300"/>
            <wp:wrapSquare wrapText="bothSides"/>
            <wp:docPr id="190" name="Chart 19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vertAnchor="text" w:tblpY="17"/>
        <w:tblW w:w="5050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6"/>
        <w:gridCol w:w="933"/>
        <w:gridCol w:w="209"/>
        <w:gridCol w:w="942"/>
        <w:gridCol w:w="179"/>
        <w:gridCol w:w="878"/>
        <w:gridCol w:w="209"/>
        <w:gridCol w:w="902"/>
        <w:gridCol w:w="203"/>
        <w:gridCol w:w="881"/>
        <w:gridCol w:w="224"/>
        <w:gridCol w:w="902"/>
        <w:gridCol w:w="227"/>
        <w:gridCol w:w="872"/>
        <w:gridCol w:w="224"/>
        <w:gridCol w:w="902"/>
        <w:gridCol w:w="188"/>
        <w:gridCol w:w="872"/>
        <w:gridCol w:w="224"/>
        <w:gridCol w:w="896"/>
        <w:gridCol w:w="227"/>
        <w:gridCol w:w="884"/>
        <w:gridCol w:w="179"/>
        <w:gridCol w:w="748"/>
      </w:tblGrid>
      <w:tr w:rsidR="00FF69C5" w:rsidRPr="00386545" w14:paraId="00FE1EAA" w14:textId="77777777" w:rsidTr="000E397E">
        <w:trPr>
          <w:cantSplit/>
          <w:tblHeader/>
        </w:trPr>
        <w:tc>
          <w:tcPr>
            <w:tcW w:w="738" w:type="pct"/>
            <w:shd w:val="clear" w:color="auto" w:fill="auto"/>
          </w:tcPr>
          <w:p w14:paraId="48853BC4" w14:textId="6F8A64BA" w:rsidR="00EA2407" w:rsidRPr="00386545" w:rsidRDefault="00EA2407" w:rsidP="00EA2407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8654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lastRenderedPageBreak/>
              <w:t>สำหรับงวดสามเดือนสิ้นสุดวันที่</w:t>
            </w:r>
          </w:p>
        </w:tc>
        <w:tc>
          <w:tcPr>
            <w:tcW w:w="687" w:type="pct"/>
            <w:gridSpan w:val="3"/>
            <w:shd w:val="clear" w:color="auto" w:fill="auto"/>
            <w:vAlign w:val="bottom"/>
          </w:tcPr>
          <w:p w14:paraId="3A52B947" w14:textId="77777777" w:rsidR="00EA2407" w:rsidRPr="00386545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29AA1ED" w14:textId="77777777" w:rsidR="00EA2407" w:rsidRPr="00386545" w:rsidRDefault="00EA2407" w:rsidP="00EA240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7" w:type="pct"/>
            <w:gridSpan w:val="3"/>
            <w:shd w:val="clear" w:color="auto" w:fill="auto"/>
            <w:vAlign w:val="bottom"/>
          </w:tcPr>
          <w:p w14:paraId="5142BF5D" w14:textId="77777777" w:rsidR="00EA2407" w:rsidRPr="00386545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67" w:type="pct"/>
            <w:vAlign w:val="bottom"/>
          </w:tcPr>
          <w:p w14:paraId="08B42A74" w14:textId="77777777" w:rsidR="00EA2407" w:rsidRPr="00386545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3" w:type="pct"/>
            <w:gridSpan w:val="3"/>
            <w:shd w:val="clear" w:color="auto" w:fill="auto"/>
            <w:vAlign w:val="bottom"/>
          </w:tcPr>
          <w:p w14:paraId="02CD6B8D" w14:textId="77777777" w:rsidR="00EA2407" w:rsidRPr="00386545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75" w:type="pct"/>
            <w:vAlign w:val="bottom"/>
          </w:tcPr>
          <w:p w14:paraId="1DA3B7AC" w14:textId="77777777" w:rsidR="00EA2407" w:rsidRPr="00386545" w:rsidRDefault="00EA2407" w:rsidP="00EA240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0" w:type="pct"/>
            <w:gridSpan w:val="3"/>
            <w:vAlign w:val="bottom"/>
          </w:tcPr>
          <w:p w14:paraId="2CCA04D9" w14:textId="77777777" w:rsidR="00EA2407" w:rsidRPr="00386545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2" w:type="pct"/>
            <w:vAlign w:val="bottom"/>
          </w:tcPr>
          <w:p w14:paraId="5D28CEA0" w14:textId="77777777" w:rsidR="00EA2407" w:rsidRPr="00386545" w:rsidRDefault="00EA2407" w:rsidP="00EA2407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8" w:type="pct"/>
            <w:gridSpan w:val="3"/>
            <w:shd w:val="clear" w:color="auto" w:fill="auto"/>
            <w:vAlign w:val="bottom"/>
          </w:tcPr>
          <w:p w14:paraId="018BA925" w14:textId="77777777" w:rsidR="00EA2407" w:rsidRPr="00386545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รายการระหว่างกัน</w:t>
            </w:r>
          </w:p>
        </w:tc>
        <w:tc>
          <w:tcPr>
            <w:tcW w:w="75" w:type="pct"/>
            <w:vAlign w:val="bottom"/>
          </w:tcPr>
          <w:p w14:paraId="65E49BD3" w14:textId="77777777" w:rsidR="00EA2407" w:rsidRPr="00386545" w:rsidRDefault="00EA2407" w:rsidP="00EA2407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9" w:type="pct"/>
            <w:gridSpan w:val="3"/>
            <w:vAlign w:val="bottom"/>
          </w:tcPr>
          <w:p w14:paraId="0E3ACE04" w14:textId="77777777" w:rsidR="00EA2407" w:rsidRPr="00386545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D7369D" w:rsidRPr="00386545" w14:paraId="361BD8D5" w14:textId="77777777" w:rsidTr="000E397E">
        <w:trPr>
          <w:cantSplit/>
          <w:tblHeader/>
        </w:trPr>
        <w:tc>
          <w:tcPr>
            <w:tcW w:w="738" w:type="pct"/>
            <w:shd w:val="clear" w:color="auto" w:fill="auto"/>
          </w:tcPr>
          <w:p w14:paraId="2FEAFD81" w14:textId="362D9D3B" w:rsidR="00EA2407" w:rsidRPr="00386545" w:rsidRDefault="00EA2407" w:rsidP="00EA2407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8654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rtl/>
                <w:cs/>
              </w:rPr>
              <w:t xml:space="preserve">   </w:t>
            </w:r>
            <w:r w:rsidRPr="00386545"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>3</w:t>
            </w:r>
            <w:r w:rsidR="0055196E" w:rsidRPr="00386545"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>0</w:t>
            </w:r>
            <w:r w:rsidRPr="00386545"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 xml:space="preserve"> </w:t>
            </w:r>
            <w:r w:rsidR="00403725" w:rsidRPr="0038654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307" w:type="pct"/>
            <w:shd w:val="clear" w:color="auto" w:fill="auto"/>
          </w:tcPr>
          <w:p w14:paraId="650C1BF9" w14:textId="6AA71236" w:rsidR="00EA2407" w:rsidRPr="00386545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69" w:type="pct"/>
            <w:shd w:val="clear" w:color="auto" w:fill="auto"/>
          </w:tcPr>
          <w:p w14:paraId="1C9A0A32" w14:textId="77777777" w:rsidR="00EA2407" w:rsidRPr="00386545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5C85DD27" w14:textId="154117C7" w:rsidR="00EA2407" w:rsidRPr="00386545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59" w:type="pct"/>
            <w:shd w:val="clear" w:color="auto" w:fill="auto"/>
          </w:tcPr>
          <w:p w14:paraId="16821BD4" w14:textId="77777777" w:rsidR="00EA2407" w:rsidRPr="00386545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</w:tcPr>
          <w:p w14:paraId="187254C2" w14:textId="759FCDF4" w:rsidR="00EA2407" w:rsidRPr="00386545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69" w:type="pct"/>
            <w:shd w:val="clear" w:color="auto" w:fill="auto"/>
          </w:tcPr>
          <w:p w14:paraId="752A478D" w14:textId="77777777" w:rsidR="00EA2407" w:rsidRPr="00386545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</w:tcPr>
          <w:p w14:paraId="7207EB73" w14:textId="1E3482AB" w:rsidR="00EA2407" w:rsidRPr="00386545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67" w:type="pct"/>
          </w:tcPr>
          <w:p w14:paraId="34E0851A" w14:textId="77777777" w:rsidR="00EA2407" w:rsidRPr="00386545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245F06B2" w14:textId="74E50425" w:rsidR="00EA2407" w:rsidRPr="00386545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74" w:type="pct"/>
            <w:shd w:val="clear" w:color="auto" w:fill="auto"/>
          </w:tcPr>
          <w:p w14:paraId="6C90A2BE" w14:textId="77777777" w:rsidR="00EA2407" w:rsidRPr="00386545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</w:tcPr>
          <w:p w14:paraId="03C04930" w14:textId="071A87C8" w:rsidR="00EA2407" w:rsidRPr="00386545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75" w:type="pct"/>
          </w:tcPr>
          <w:p w14:paraId="02C47B27" w14:textId="77777777" w:rsidR="00EA2407" w:rsidRPr="00386545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</w:tcPr>
          <w:p w14:paraId="46B529EF" w14:textId="6FD99347" w:rsidR="00EA2407" w:rsidRPr="00386545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74" w:type="pct"/>
          </w:tcPr>
          <w:p w14:paraId="2F169A75" w14:textId="77777777" w:rsidR="00EA2407" w:rsidRPr="00386545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</w:tcPr>
          <w:p w14:paraId="113042D0" w14:textId="11ECD1B4" w:rsidR="00EA2407" w:rsidRPr="00386545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62" w:type="pct"/>
          </w:tcPr>
          <w:p w14:paraId="037FE3E8" w14:textId="77777777" w:rsidR="00EA2407" w:rsidRPr="00386545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</w:tcPr>
          <w:p w14:paraId="5C56F38D" w14:textId="0906D67C" w:rsidR="00EA2407" w:rsidRPr="00386545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74" w:type="pct"/>
            <w:shd w:val="clear" w:color="auto" w:fill="auto"/>
          </w:tcPr>
          <w:p w14:paraId="0ECA51E0" w14:textId="77777777" w:rsidR="00EA2407" w:rsidRPr="00386545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02B3B633" w14:textId="661FB922" w:rsidR="00EA2407" w:rsidRPr="00386545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75" w:type="pct"/>
          </w:tcPr>
          <w:p w14:paraId="4361825E" w14:textId="77777777" w:rsidR="00EA2407" w:rsidRPr="00386545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</w:tcPr>
          <w:p w14:paraId="0ED320B4" w14:textId="390E9267" w:rsidR="00EA2407" w:rsidRPr="00386545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59" w:type="pct"/>
            <w:shd w:val="clear" w:color="auto" w:fill="auto"/>
          </w:tcPr>
          <w:p w14:paraId="549A479F" w14:textId="77777777" w:rsidR="00EA2407" w:rsidRPr="00386545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8" w:type="pct"/>
            <w:shd w:val="clear" w:color="auto" w:fill="auto"/>
          </w:tcPr>
          <w:p w14:paraId="3DBA7B60" w14:textId="243FB336" w:rsidR="00EA2407" w:rsidRPr="00386545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</w:tr>
      <w:tr w:rsidR="00C35F97" w:rsidRPr="00386545" w14:paraId="5195DB14" w14:textId="77777777" w:rsidTr="00403725">
        <w:trPr>
          <w:cantSplit/>
          <w:tblHeader/>
        </w:trPr>
        <w:tc>
          <w:tcPr>
            <w:tcW w:w="738" w:type="pct"/>
            <w:shd w:val="clear" w:color="auto" w:fill="auto"/>
          </w:tcPr>
          <w:p w14:paraId="655A3DBE" w14:textId="77777777" w:rsidR="00C35F97" w:rsidRPr="00386545" w:rsidRDefault="00C35F97" w:rsidP="00C35F97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rtl/>
                <w:cs/>
              </w:rPr>
            </w:pPr>
          </w:p>
        </w:tc>
        <w:tc>
          <w:tcPr>
            <w:tcW w:w="4262" w:type="pct"/>
            <w:gridSpan w:val="23"/>
            <w:shd w:val="clear" w:color="auto" w:fill="auto"/>
          </w:tcPr>
          <w:p w14:paraId="51FF7E1C" w14:textId="77777777" w:rsidR="00C35F97" w:rsidRPr="00386545" w:rsidRDefault="00C35F97" w:rsidP="00C35F9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</w:tr>
      <w:tr w:rsidR="008C35DB" w:rsidRPr="00386545" w14:paraId="391C535B" w14:textId="77777777" w:rsidTr="000E397E">
        <w:trPr>
          <w:cantSplit/>
        </w:trPr>
        <w:tc>
          <w:tcPr>
            <w:tcW w:w="738" w:type="pct"/>
            <w:shd w:val="clear" w:color="auto" w:fill="auto"/>
          </w:tcPr>
          <w:p w14:paraId="7D025F1C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307" w:type="pct"/>
            <w:shd w:val="clear" w:color="auto" w:fill="auto"/>
          </w:tcPr>
          <w:p w14:paraId="5F07B4FF" w14:textId="61CA85DF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5,070,693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45B79658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2F0F838A" w14:textId="46C2BE9A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lang w:val="en-US" w:bidi="th-TH"/>
              </w:rPr>
              <w:t>4,854,477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136093F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110D6DA3" w14:textId="1A372BEB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647,168</w:t>
            </w:r>
          </w:p>
        </w:tc>
        <w:tc>
          <w:tcPr>
            <w:tcW w:w="69" w:type="pct"/>
            <w:shd w:val="clear" w:color="auto" w:fill="auto"/>
          </w:tcPr>
          <w:p w14:paraId="4B33BF16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1B368F2A" w14:textId="3DC110F6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lang w:val="en-US" w:bidi="th-TH"/>
              </w:rPr>
              <w:t>604,657</w:t>
            </w:r>
          </w:p>
        </w:tc>
        <w:tc>
          <w:tcPr>
            <w:tcW w:w="67" w:type="pct"/>
            <w:shd w:val="clear" w:color="auto" w:fill="auto"/>
          </w:tcPr>
          <w:p w14:paraId="171F0A17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1CD2C0F1" w14:textId="5E8B0928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559,291</w:t>
            </w:r>
          </w:p>
        </w:tc>
        <w:tc>
          <w:tcPr>
            <w:tcW w:w="74" w:type="pct"/>
            <w:shd w:val="clear" w:color="auto" w:fill="auto"/>
          </w:tcPr>
          <w:p w14:paraId="5C4093F3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3478A62C" w14:textId="7C781320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lang w:val="en-US" w:bidi="th-TH"/>
              </w:rPr>
              <w:t>718,567</w:t>
            </w:r>
          </w:p>
        </w:tc>
        <w:tc>
          <w:tcPr>
            <w:tcW w:w="75" w:type="pct"/>
            <w:shd w:val="clear" w:color="auto" w:fill="auto"/>
          </w:tcPr>
          <w:p w14:paraId="138BB81C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7222C0A4" w14:textId="444EFED9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6,277,152</w:t>
            </w:r>
          </w:p>
        </w:tc>
        <w:tc>
          <w:tcPr>
            <w:tcW w:w="74" w:type="pct"/>
            <w:shd w:val="clear" w:color="auto" w:fill="auto"/>
          </w:tcPr>
          <w:p w14:paraId="3A4555CE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10F98DFD" w14:textId="42540944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lang w:val="en-US" w:bidi="th-TH"/>
              </w:rPr>
              <w:t xml:space="preserve">6,177,701 </w:t>
            </w:r>
          </w:p>
        </w:tc>
        <w:tc>
          <w:tcPr>
            <w:tcW w:w="62" w:type="pct"/>
            <w:shd w:val="clear" w:color="auto" w:fill="auto"/>
          </w:tcPr>
          <w:p w14:paraId="50C8E7B2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466D67C3" w14:textId="631D2D56" w:rsidR="008C35DB" w:rsidRPr="00386545" w:rsidRDefault="008C35DB" w:rsidP="008C35DB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38654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4" w:type="pct"/>
            <w:shd w:val="clear" w:color="auto" w:fill="auto"/>
          </w:tcPr>
          <w:p w14:paraId="6E328458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</w:tcPr>
          <w:p w14:paraId="230C2260" w14:textId="7C4C8AD3" w:rsidR="008C35DB" w:rsidRPr="00386545" w:rsidRDefault="008C35DB" w:rsidP="008C35DB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38F80D6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534E61EA" w14:textId="569E63EA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6,277,152</w:t>
            </w:r>
          </w:p>
        </w:tc>
        <w:tc>
          <w:tcPr>
            <w:tcW w:w="59" w:type="pct"/>
            <w:shd w:val="clear" w:color="auto" w:fill="auto"/>
          </w:tcPr>
          <w:p w14:paraId="010F357D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</w:tcPr>
          <w:p w14:paraId="3F83A9F8" w14:textId="4FC3B140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lang w:val="en-US" w:bidi="th-TH"/>
              </w:rPr>
              <w:t>6,177,701</w:t>
            </w:r>
          </w:p>
        </w:tc>
      </w:tr>
      <w:tr w:rsidR="008C35DB" w:rsidRPr="00386545" w14:paraId="3A65872B" w14:textId="77777777" w:rsidTr="000E397E">
        <w:trPr>
          <w:cantSplit/>
        </w:trPr>
        <w:tc>
          <w:tcPr>
            <w:tcW w:w="738" w:type="pct"/>
            <w:shd w:val="clear" w:color="auto" w:fill="auto"/>
          </w:tcPr>
          <w:p w14:paraId="0EB69B36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</w:tcPr>
          <w:p w14:paraId="0E6D0F3B" w14:textId="42DBD5D5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65,861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08EE0F26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2FC7C793" w14:textId="3816E21A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lang w:val="en-US" w:bidi="th-TH"/>
              </w:rPr>
              <w:t>54,968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E4010AC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1ACC47CA" w14:textId="05471C26" w:rsidR="008C35DB" w:rsidRPr="00386545" w:rsidRDefault="008C35DB" w:rsidP="008C35DB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lang w:val="en-US"/>
              </w:rPr>
              <w:t>-</w:t>
            </w:r>
          </w:p>
        </w:tc>
        <w:tc>
          <w:tcPr>
            <w:tcW w:w="69" w:type="pct"/>
            <w:shd w:val="clear" w:color="auto" w:fill="auto"/>
          </w:tcPr>
          <w:p w14:paraId="29EAD7CB" w14:textId="77777777" w:rsidR="008C35DB" w:rsidRPr="00386545" w:rsidRDefault="008C35DB" w:rsidP="008C35DB">
            <w:pPr>
              <w:pStyle w:val="BodyText"/>
              <w:tabs>
                <w:tab w:val="decimal" w:pos="55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</w:tcPr>
          <w:p w14:paraId="31653E32" w14:textId="32B48B84" w:rsidR="008C35DB" w:rsidRPr="00386545" w:rsidRDefault="008C35DB" w:rsidP="008C35DB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lang w:val="en-US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140FC787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3C6644D5" w14:textId="16EB1AE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lang w:val="en-US"/>
              </w:rPr>
              <w:t xml:space="preserve"> 46,262</w:t>
            </w:r>
          </w:p>
        </w:tc>
        <w:tc>
          <w:tcPr>
            <w:tcW w:w="74" w:type="pct"/>
            <w:shd w:val="clear" w:color="auto" w:fill="auto"/>
          </w:tcPr>
          <w:p w14:paraId="3A6B8176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</w:tcPr>
          <w:p w14:paraId="49525CCA" w14:textId="25829CE0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lang w:val="en-US" w:bidi="th-TH"/>
              </w:rPr>
              <w:t>31,210</w:t>
            </w:r>
          </w:p>
        </w:tc>
        <w:tc>
          <w:tcPr>
            <w:tcW w:w="75" w:type="pct"/>
            <w:shd w:val="clear" w:color="auto" w:fill="auto"/>
          </w:tcPr>
          <w:p w14:paraId="77BE91D0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64ECCFFF" w14:textId="4CFDE1FC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112,123</w:t>
            </w:r>
          </w:p>
        </w:tc>
        <w:tc>
          <w:tcPr>
            <w:tcW w:w="74" w:type="pct"/>
            <w:shd w:val="clear" w:color="auto" w:fill="auto"/>
          </w:tcPr>
          <w:p w14:paraId="6BF45827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</w:tcPr>
          <w:p w14:paraId="17E6CD4D" w14:textId="2CF440DC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lang w:val="en-US" w:bidi="th-TH"/>
              </w:rPr>
              <w:t>86,178</w:t>
            </w:r>
          </w:p>
        </w:tc>
        <w:tc>
          <w:tcPr>
            <w:tcW w:w="62" w:type="pct"/>
            <w:shd w:val="clear" w:color="auto" w:fill="auto"/>
          </w:tcPr>
          <w:p w14:paraId="0C5EC3A4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2A8414B1" w14:textId="5B003CB4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(112,123)</w:t>
            </w:r>
          </w:p>
        </w:tc>
        <w:tc>
          <w:tcPr>
            <w:tcW w:w="74" w:type="pct"/>
            <w:shd w:val="clear" w:color="auto" w:fill="auto"/>
          </w:tcPr>
          <w:p w14:paraId="281A80ED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1BD0C789" w14:textId="1F76BE3C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lang w:val="en-US" w:bidi="th-TH"/>
              </w:rPr>
              <w:t>(86,178)</w:t>
            </w:r>
          </w:p>
        </w:tc>
        <w:tc>
          <w:tcPr>
            <w:tcW w:w="75" w:type="pct"/>
            <w:shd w:val="clear" w:color="auto" w:fill="auto"/>
          </w:tcPr>
          <w:p w14:paraId="33839887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14:paraId="5A7F5100" w14:textId="156BDCE8" w:rsidR="008C35DB" w:rsidRPr="00386545" w:rsidRDefault="008C35DB" w:rsidP="008C35DB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38654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615364A9" w14:textId="77777777" w:rsidR="008C35DB" w:rsidRPr="00386545" w:rsidRDefault="008C35DB" w:rsidP="008C656B"/>
        </w:tc>
        <w:tc>
          <w:tcPr>
            <w:tcW w:w="248" w:type="pct"/>
            <w:tcBorders>
              <w:bottom w:val="single" w:sz="4" w:space="0" w:color="auto"/>
            </w:tcBorders>
            <w:shd w:val="clear" w:color="auto" w:fill="auto"/>
          </w:tcPr>
          <w:p w14:paraId="5749844E" w14:textId="2173BDCB" w:rsidR="008C35DB" w:rsidRPr="00386545" w:rsidRDefault="008C35DB" w:rsidP="008C656B">
            <w:pPr>
              <w:pStyle w:val="BodyText"/>
              <w:tabs>
                <w:tab w:val="decimal" w:pos="409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386545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C35DB" w:rsidRPr="00386545" w14:paraId="5D16798A" w14:textId="77777777" w:rsidTr="000E397E">
        <w:trPr>
          <w:cantSplit/>
        </w:trPr>
        <w:tc>
          <w:tcPr>
            <w:tcW w:w="738" w:type="pct"/>
            <w:shd w:val="clear" w:color="auto" w:fill="auto"/>
          </w:tcPr>
          <w:p w14:paraId="63FF4680" w14:textId="77777777" w:rsidR="008C35DB" w:rsidRPr="00386545" w:rsidRDefault="008C35DB" w:rsidP="008C35DB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386545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307" w:type="pct"/>
            <w:tcBorders>
              <w:top w:val="single" w:sz="4" w:space="0" w:color="auto"/>
            </w:tcBorders>
            <w:shd w:val="clear" w:color="auto" w:fill="auto"/>
          </w:tcPr>
          <w:p w14:paraId="53407A16" w14:textId="7A7AC760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5,136,554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6B9872CF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</w:tcPr>
          <w:p w14:paraId="527960B7" w14:textId="60ECD636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4,909,445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5802D84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</w:tcPr>
          <w:p w14:paraId="715EDD0B" w14:textId="635B226D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647,168</w:t>
            </w:r>
          </w:p>
        </w:tc>
        <w:tc>
          <w:tcPr>
            <w:tcW w:w="69" w:type="pct"/>
            <w:shd w:val="clear" w:color="auto" w:fill="auto"/>
          </w:tcPr>
          <w:p w14:paraId="5F52E2C2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</w:tcBorders>
            <w:shd w:val="clear" w:color="auto" w:fill="auto"/>
          </w:tcPr>
          <w:p w14:paraId="09D21EBF" w14:textId="5359168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 xml:space="preserve"> 604,657 </w:t>
            </w:r>
          </w:p>
        </w:tc>
        <w:tc>
          <w:tcPr>
            <w:tcW w:w="67" w:type="pct"/>
            <w:shd w:val="clear" w:color="auto" w:fill="auto"/>
          </w:tcPr>
          <w:p w14:paraId="5CF238F0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537F27D4" w14:textId="5473BB73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605,553</w:t>
            </w:r>
          </w:p>
        </w:tc>
        <w:tc>
          <w:tcPr>
            <w:tcW w:w="74" w:type="pct"/>
            <w:shd w:val="clear" w:color="auto" w:fill="auto"/>
          </w:tcPr>
          <w:p w14:paraId="5027C549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</w:tcBorders>
            <w:shd w:val="clear" w:color="auto" w:fill="auto"/>
          </w:tcPr>
          <w:p w14:paraId="20C8501F" w14:textId="1EC906BB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749,777</w:t>
            </w:r>
          </w:p>
        </w:tc>
        <w:tc>
          <w:tcPr>
            <w:tcW w:w="75" w:type="pct"/>
            <w:shd w:val="clear" w:color="auto" w:fill="auto"/>
          </w:tcPr>
          <w:p w14:paraId="3FB67D7E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</w:tcBorders>
            <w:shd w:val="clear" w:color="auto" w:fill="auto"/>
          </w:tcPr>
          <w:p w14:paraId="56F92882" w14:textId="2AF108B2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6,389,275</w:t>
            </w:r>
          </w:p>
        </w:tc>
        <w:tc>
          <w:tcPr>
            <w:tcW w:w="74" w:type="pct"/>
            <w:shd w:val="clear" w:color="auto" w:fill="auto"/>
          </w:tcPr>
          <w:p w14:paraId="2F93E5FC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</w:tcBorders>
            <w:shd w:val="clear" w:color="auto" w:fill="auto"/>
          </w:tcPr>
          <w:p w14:paraId="57EAB775" w14:textId="3168F284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6,263,879</w:t>
            </w:r>
          </w:p>
        </w:tc>
        <w:tc>
          <w:tcPr>
            <w:tcW w:w="62" w:type="pct"/>
            <w:shd w:val="clear" w:color="auto" w:fill="auto"/>
          </w:tcPr>
          <w:p w14:paraId="628CE535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</w:tcBorders>
            <w:shd w:val="clear" w:color="auto" w:fill="auto"/>
          </w:tcPr>
          <w:p w14:paraId="52421D10" w14:textId="3FB7CFCD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(112,123)</w:t>
            </w:r>
          </w:p>
        </w:tc>
        <w:tc>
          <w:tcPr>
            <w:tcW w:w="74" w:type="pct"/>
            <w:shd w:val="clear" w:color="auto" w:fill="auto"/>
          </w:tcPr>
          <w:p w14:paraId="4D61BD7D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39AF339C" w14:textId="296CC7C2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(86,178)</w:t>
            </w:r>
          </w:p>
        </w:tc>
        <w:tc>
          <w:tcPr>
            <w:tcW w:w="75" w:type="pct"/>
            <w:shd w:val="clear" w:color="auto" w:fill="auto"/>
          </w:tcPr>
          <w:p w14:paraId="115BC14A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</w:tcPr>
          <w:p w14:paraId="0812F0A7" w14:textId="4FD3CA60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6,277,152</w:t>
            </w:r>
          </w:p>
        </w:tc>
        <w:tc>
          <w:tcPr>
            <w:tcW w:w="59" w:type="pct"/>
            <w:shd w:val="clear" w:color="auto" w:fill="auto"/>
          </w:tcPr>
          <w:p w14:paraId="59A6F60E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48" w:type="pct"/>
            <w:tcBorders>
              <w:top w:val="single" w:sz="4" w:space="0" w:color="auto"/>
            </w:tcBorders>
            <w:shd w:val="clear" w:color="auto" w:fill="auto"/>
          </w:tcPr>
          <w:p w14:paraId="753A6A8C" w14:textId="7044CA8B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6,177,701</w:t>
            </w:r>
          </w:p>
        </w:tc>
      </w:tr>
      <w:tr w:rsidR="008C35DB" w:rsidRPr="00386545" w14:paraId="4FABAB1B" w14:textId="77777777" w:rsidTr="000E397E">
        <w:trPr>
          <w:cantSplit/>
        </w:trPr>
        <w:tc>
          <w:tcPr>
            <w:tcW w:w="738" w:type="pct"/>
            <w:shd w:val="clear" w:color="auto" w:fill="auto"/>
          </w:tcPr>
          <w:p w14:paraId="42418690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Cs w:val="22"/>
              </w:rPr>
            </w:pPr>
            <w:r w:rsidRPr="0038654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307" w:type="pct"/>
            <w:shd w:val="clear" w:color="auto" w:fill="auto"/>
          </w:tcPr>
          <w:p w14:paraId="66D41D93" w14:textId="421D3FE9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364962" w:rsidRPr="00386545">
              <w:rPr>
                <w:rFonts w:asciiTheme="majorBidi" w:hAnsiTheme="majorBidi" w:cstheme="majorBidi"/>
                <w:szCs w:val="22"/>
                <w:lang w:val="en-US" w:bidi="th-TH"/>
              </w:rPr>
              <w:t>312,258</w:t>
            </w: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27F7361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1E7A4E6B" w14:textId="78E2BC7E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lang w:val="en-US" w:bidi="th-TH"/>
              </w:rPr>
              <w:t>(265,463)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51F3437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2922F78D" w14:textId="1F40AB96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(20,1</w:t>
            </w:r>
            <w:r w:rsidR="003056C2" w:rsidRPr="00386545">
              <w:rPr>
                <w:rFonts w:asciiTheme="majorBidi" w:hAnsiTheme="majorBidi" w:cstheme="majorBidi"/>
                <w:szCs w:val="22"/>
                <w:lang w:val="en-US" w:bidi="th-TH"/>
              </w:rPr>
              <w:t>0</w:t>
            </w: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4)</w:t>
            </w:r>
          </w:p>
        </w:tc>
        <w:tc>
          <w:tcPr>
            <w:tcW w:w="69" w:type="pct"/>
            <w:shd w:val="clear" w:color="auto" w:fill="auto"/>
          </w:tcPr>
          <w:p w14:paraId="3D7FA055" w14:textId="77777777" w:rsidR="008C35DB" w:rsidRPr="00386545" w:rsidRDefault="008C35DB" w:rsidP="008C35DB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6436BAFD" w14:textId="1BC20F23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lang w:val="en-US" w:bidi="th-TH"/>
              </w:rPr>
              <w:t xml:space="preserve"> (17,714)</w:t>
            </w:r>
          </w:p>
        </w:tc>
        <w:tc>
          <w:tcPr>
            <w:tcW w:w="67" w:type="pct"/>
            <w:shd w:val="clear" w:color="auto" w:fill="auto"/>
          </w:tcPr>
          <w:p w14:paraId="22B05B25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62A56F1C" w14:textId="51381460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(52,4</w:t>
            </w:r>
            <w:r w:rsidR="00364962" w:rsidRPr="00386545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4" w:type="pct"/>
            <w:shd w:val="clear" w:color="auto" w:fill="auto"/>
          </w:tcPr>
          <w:p w14:paraId="7FA468BF" w14:textId="77777777" w:rsidR="008C35DB" w:rsidRPr="00386545" w:rsidRDefault="008C35DB" w:rsidP="008C35DB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615376F3" w14:textId="2114071B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lang w:val="en-US" w:bidi="th-TH"/>
              </w:rPr>
              <w:t xml:space="preserve"> (97,379)</w:t>
            </w:r>
          </w:p>
        </w:tc>
        <w:tc>
          <w:tcPr>
            <w:tcW w:w="75" w:type="pct"/>
            <w:shd w:val="clear" w:color="auto" w:fill="auto"/>
          </w:tcPr>
          <w:p w14:paraId="5A072304" w14:textId="77777777" w:rsidR="008C35DB" w:rsidRPr="00386545" w:rsidRDefault="008C35DB" w:rsidP="008C35DB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5ED72904" w14:textId="41CD2515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364962" w:rsidRPr="00386545">
              <w:rPr>
                <w:rFonts w:asciiTheme="majorBidi" w:hAnsiTheme="majorBidi" w:cstheme="majorBidi"/>
                <w:szCs w:val="22"/>
                <w:lang w:val="en-US" w:bidi="th-TH"/>
              </w:rPr>
              <w:t>384,773</w:t>
            </w: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4" w:type="pct"/>
            <w:shd w:val="clear" w:color="auto" w:fill="auto"/>
          </w:tcPr>
          <w:p w14:paraId="7F4D731D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5946189E" w14:textId="222C8D71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lang w:val="en-US" w:bidi="th-TH"/>
              </w:rPr>
              <w:t>(380,556)</w:t>
            </w:r>
          </w:p>
        </w:tc>
        <w:tc>
          <w:tcPr>
            <w:tcW w:w="62" w:type="pct"/>
            <w:shd w:val="clear" w:color="auto" w:fill="auto"/>
          </w:tcPr>
          <w:p w14:paraId="712B539E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2633B5A8" w14:textId="09ABBF2C" w:rsidR="008C35DB" w:rsidRPr="00386545" w:rsidRDefault="008C35DB" w:rsidP="008C35DB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38654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4" w:type="pct"/>
            <w:shd w:val="clear" w:color="auto" w:fill="auto"/>
          </w:tcPr>
          <w:p w14:paraId="28CCBF2E" w14:textId="77777777" w:rsidR="008C35DB" w:rsidRPr="00386545" w:rsidRDefault="008C35DB" w:rsidP="008C35DB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</w:tcPr>
          <w:p w14:paraId="51CF16AF" w14:textId="4D382DA6" w:rsidR="008C35DB" w:rsidRPr="00386545" w:rsidRDefault="008C35DB" w:rsidP="008C35DB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10A622A6" w14:textId="77777777" w:rsidR="008C35DB" w:rsidRPr="00386545" w:rsidRDefault="008C35DB" w:rsidP="008C35DB">
            <w:pPr>
              <w:pStyle w:val="acctfourfigures"/>
              <w:tabs>
                <w:tab w:val="decimal" w:pos="524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508C036F" w14:textId="6AA741EA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364962" w:rsidRPr="00386545">
              <w:rPr>
                <w:rFonts w:asciiTheme="majorBidi" w:hAnsiTheme="majorBidi" w:cstheme="majorBidi"/>
                <w:szCs w:val="22"/>
                <w:lang w:val="en-US" w:bidi="th-TH"/>
              </w:rPr>
              <w:t>384,773</w:t>
            </w: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266C9DF4" w14:textId="77777777" w:rsidR="008C35DB" w:rsidRPr="00386545" w:rsidRDefault="008C35DB" w:rsidP="008C35DB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</w:tcPr>
          <w:p w14:paraId="2FF4714F" w14:textId="1A1B205F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lang w:val="en-US" w:bidi="th-TH"/>
              </w:rPr>
              <w:t>(380,556)</w:t>
            </w:r>
          </w:p>
        </w:tc>
      </w:tr>
      <w:tr w:rsidR="008C35DB" w:rsidRPr="00386545" w14:paraId="40800B91" w14:textId="77777777" w:rsidTr="000E397E">
        <w:trPr>
          <w:cantSplit/>
        </w:trPr>
        <w:tc>
          <w:tcPr>
            <w:tcW w:w="738" w:type="pct"/>
            <w:shd w:val="clear" w:color="auto" w:fill="auto"/>
          </w:tcPr>
          <w:p w14:paraId="07D0089F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</w:tcPr>
          <w:p w14:paraId="52E77F1F" w14:textId="6AD171BC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649,517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1604AD6B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bottom w:val="double" w:sz="4" w:space="0" w:color="auto"/>
            </w:tcBorders>
            <w:shd w:val="clear" w:color="auto" w:fill="auto"/>
          </w:tcPr>
          <w:p w14:paraId="4C7D9D97" w14:textId="2D6616AD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268,192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A137AC8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bottom w:val="double" w:sz="4" w:space="0" w:color="auto"/>
            </w:tcBorders>
            <w:shd w:val="clear" w:color="auto" w:fill="auto"/>
          </w:tcPr>
          <w:p w14:paraId="285A04BA" w14:textId="5668BCE5" w:rsidR="008C35DB" w:rsidRPr="00386545" w:rsidRDefault="00657886" w:rsidP="00511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24,741</w:t>
            </w:r>
          </w:p>
        </w:tc>
        <w:tc>
          <w:tcPr>
            <w:tcW w:w="69" w:type="pct"/>
            <w:shd w:val="clear" w:color="auto" w:fill="auto"/>
          </w:tcPr>
          <w:p w14:paraId="207424A5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double" w:sz="4" w:space="0" w:color="auto"/>
            </w:tcBorders>
            <w:shd w:val="clear" w:color="auto" w:fill="auto"/>
          </w:tcPr>
          <w:p w14:paraId="22AE95F3" w14:textId="7ECB803C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44,752</w:t>
            </w:r>
          </w:p>
        </w:tc>
        <w:tc>
          <w:tcPr>
            <w:tcW w:w="67" w:type="pct"/>
            <w:shd w:val="clear" w:color="auto" w:fill="auto"/>
          </w:tcPr>
          <w:p w14:paraId="1EBB541C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13967EEE" w14:textId="342DAFC4" w:rsidR="008C35DB" w:rsidRPr="00386545" w:rsidRDefault="008C35DB" w:rsidP="00511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15,093</w:t>
            </w:r>
          </w:p>
        </w:tc>
        <w:tc>
          <w:tcPr>
            <w:tcW w:w="74" w:type="pct"/>
            <w:shd w:val="clear" w:color="auto" w:fill="auto"/>
          </w:tcPr>
          <w:p w14:paraId="0F903240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double" w:sz="4" w:space="0" w:color="auto"/>
            </w:tcBorders>
            <w:shd w:val="clear" w:color="auto" w:fill="auto"/>
          </w:tcPr>
          <w:p w14:paraId="29E48729" w14:textId="1861621D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(3,891)</w:t>
            </w:r>
          </w:p>
        </w:tc>
        <w:tc>
          <w:tcPr>
            <w:tcW w:w="75" w:type="pct"/>
            <w:shd w:val="clear" w:color="auto" w:fill="auto"/>
          </w:tcPr>
          <w:p w14:paraId="3F21F56E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  <w:shd w:val="clear" w:color="auto" w:fill="auto"/>
          </w:tcPr>
          <w:p w14:paraId="14D14605" w14:textId="4ACE303B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689,351</w:t>
            </w:r>
          </w:p>
        </w:tc>
        <w:tc>
          <w:tcPr>
            <w:tcW w:w="74" w:type="pct"/>
            <w:shd w:val="clear" w:color="auto" w:fill="auto"/>
          </w:tcPr>
          <w:p w14:paraId="3B77E51D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double" w:sz="4" w:space="0" w:color="auto"/>
            </w:tcBorders>
            <w:shd w:val="clear" w:color="auto" w:fill="auto"/>
          </w:tcPr>
          <w:p w14:paraId="019D6554" w14:textId="140F9C13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 xml:space="preserve">309,053 </w:t>
            </w:r>
          </w:p>
        </w:tc>
        <w:tc>
          <w:tcPr>
            <w:tcW w:w="62" w:type="pct"/>
            <w:shd w:val="clear" w:color="auto" w:fill="auto"/>
          </w:tcPr>
          <w:p w14:paraId="0E44E830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  <w:shd w:val="clear" w:color="auto" w:fill="auto"/>
          </w:tcPr>
          <w:p w14:paraId="048C3469" w14:textId="732EDC8D" w:rsidR="008C35DB" w:rsidRPr="00386545" w:rsidRDefault="00364962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1,578</w:t>
            </w:r>
          </w:p>
        </w:tc>
        <w:tc>
          <w:tcPr>
            <w:tcW w:w="74" w:type="pct"/>
            <w:shd w:val="clear" w:color="auto" w:fill="auto"/>
          </w:tcPr>
          <w:p w14:paraId="11C35D40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0EDD2BD2" w14:textId="7F3C20C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17,956</w:t>
            </w:r>
          </w:p>
        </w:tc>
        <w:tc>
          <w:tcPr>
            <w:tcW w:w="75" w:type="pct"/>
            <w:shd w:val="clear" w:color="auto" w:fill="auto"/>
          </w:tcPr>
          <w:p w14:paraId="55E6BEAA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102D57C4" w14:textId="72DD01DF" w:rsidR="008C35DB" w:rsidRPr="00386545" w:rsidRDefault="00364962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690,929</w:t>
            </w:r>
          </w:p>
        </w:tc>
        <w:tc>
          <w:tcPr>
            <w:tcW w:w="59" w:type="pct"/>
            <w:shd w:val="clear" w:color="auto" w:fill="auto"/>
          </w:tcPr>
          <w:p w14:paraId="368CA776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</w:tcPr>
          <w:p w14:paraId="4D01289E" w14:textId="1DB5A951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327,009</w:t>
            </w:r>
          </w:p>
        </w:tc>
      </w:tr>
      <w:tr w:rsidR="008C35DB" w:rsidRPr="00386545" w14:paraId="68EF9A91" w14:textId="77777777" w:rsidTr="000E397E">
        <w:trPr>
          <w:cantSplit/>
        </w:trPr>
        <w:tc>
          <w:tcPr>
            <w:tcW w:w="738" w:type="pct"/>
            <w:shd w:val="clear" w:color="auto" w:fill="auto"/>
          </w:tcPr>
          <w:p w14:paraId="0B488F2C" w14:textId="77777777" w:rsidR="008C35DB" w:rsidRPr="00386545" w:rsidRDefault="008C35DB" w:rsidP="008C35DB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30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A9481F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E40D5DA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59117E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C00EE03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B79765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037E146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C9FD45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205F471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7F6B9E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8505AB3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B457BF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A97289C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FDA3A3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47BA28C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1791C6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31404C9F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C834A0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D978ED4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4F3766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C0D42D5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3C9CC1B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FA802C5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4B7F2D09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8C35DB" w:rsidRPr="00386545" w14:paraId="76F9C52F" w14:textId="77777777" w:rsidTr="000E397E">
        <w:trPr>
          <w:cantSplit/>
        </w:trPr>
        <w:tc>
          <w:tcPr>
            <w:tcW w:w="1046" w:type="pct"/>
            <w:gridSpan w:val="2"/>
            <w:shd w:val="clear" w:color="auto" w:fill="auto"/>
          </w:tcPr>
          <w:p w14:paraId="4B09A6E2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รายได้</w:t>
            </w: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และค่าใช้จ่ายที่ไม่ได้ปันส่วน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4C540FC1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4FED4F48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E0753C6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A25ABDE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23F54CA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2A4ADDE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2AEC118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53265FB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97EF164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5FF9024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84976CB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55F08B1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9DD1198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0F8BCE7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0173A4BE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C83B0B0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31E3B75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9DBF5E8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675AF9B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BDE9D7B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64C5F2A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3AEB7BD1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8C35DB" w:rsidRPr="00386545" w14:paraId="0E40BF56" w14:textId="77777777" w:rsidTr="000E397E">
        <w:trPr>
          <w:cantSplit/>
        </w:trPr>
        <w:tc>
          <w:tcPr>
            <w:tcW w:w="738" w:type="pct"/>
            <w:shd w:val="clear" w:color="auto" w:fill="auto"/>
            <w:vAlign w:val="center"/>
          </w:tcPr>
          <w:p w14:paraId="670E881E" w14:textId="089E2C21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ดอกเบี้ยรับ</w:t>
            </w:r>
          </w:p>
        </w:tc>
        <w:tc>
          <w:tcPr>
            <w:tcW w:w="307" w:type="pct"/>
            <w:shd w:val="clear" w:color="auto" w:fill="auto"/>
            <w:vAlign w:val="bottom"/>
          </w:tcPr>
          <w:p w14:paraId="3388E468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5AF26C6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4B6F4E39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818C7D0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39B627A4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C1B9772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98DB439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C47D74E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B1BBB0D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1E3DB55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D621E3A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82E6272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683A547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36863FF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6D0E0E2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46504798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0D7780D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525386E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FF2A628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ADD3056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2942AFC" w14:textId="06AA5F26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bidi="th-TH"/>
              </w:rPr>
              <w:t>7,041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941D3EC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5D6BDE6C" w14:textId="03625C2A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3</w:t>
            </w:r>
            <w:r w:rsidRPr="00386545">
              <w:rPr>
                <w:rFonts w:asciiTheme="majorBidi" w:hAnsiTheme="majorBidi" w:cstheme="majorBidi" w:hint="cs"/>
                <w:szCs w:val="22"/>
                <w:lang w:val="en-US"/>
              </w:rPr>
              <w:t>,</w:t>
            </w:r>
            <w:r w:rsidRPr="00386545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794</w:t>
            </w:r>
          </w:p>
        </w:tc>
      </w:tr>
      <w:tr w:rsidR="008C35DB" w:rsidRPr="00386545" w14:paraId="4CEC3429" w14:textId="77777777" w:rsidTr="000E397E">
        <w:trPr>
          <w:cantSplit/>
          <w:trHeight w:val="56"/>
        </w:trPr>
        <w:tc>
          <w:tcPr>
            <w:tcW w:w="1775" w:type="pct"/>
            <w:gridSpan w:val="6"/>
            <w:shd w:val="clear" w:color="auto" w:fill="auto"/>
          </w:tcPr>
          <w:p w14:paraId="2C69CC1B" w14:textId="5F67AEB8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386545">
              <w:rPr>
                <w:rFonts w:ascii="Angsana New" w:hAnsi="Angsana New" w:cs="Angsana New" w:hint="cs"/>
                <w:szCs w:val="22"/>
                <w:cs/>
                <w:lang w:bidi="th-TH"/>
              </w:rPr>
              <w:t>กำไร</w:t>
            </w:r>
            <w:r w:rsidRPr="00386545">
              <w:rPr>
                <w:rFonts w:ascii="Angsana New" w:hAnsi="Angsana New" w:cs="Angsana New" w:hint="cs"/>
                <w:szCs w:val="22"/>
                <w:cs/>
              </w:rPr>
              <w:t>จากการจำหน่ายและตัดจำหน่ายที่ดิน</w:t>
            </w:r>
            <w:r w:rsidRPr="00386545">
              <w:rPr>
                <w:rFonts w:asciiTheme="majorBidi" w:hAnsiTheme="majorBidi" w:hint="cs"/>
                <w:szCs w:val="22"/>
                <w:cs/>
              </w:rPr>
              <w:t xml:space="preserve"> </w:t>
            </w:r>
            <w:r w:rsidRPr="00386545">
              <w:rPr>
                <w:rFonts w:ascii="Angsana New" w:hAnsi="Angsana New" w:cs="Angsana New" w:hint="cs"/>
                <w:szCs w:val="22"/>
                <w:cs/>
              </w:rPr>
              <w:t>อาคารและอุปกรณ์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1C7E087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BFD8824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85C9289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26E7A38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3539821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8FFDF09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B1C4D2F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7C9FA03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A891B55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8EA6857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33B1B0FE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2DFBC84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C4FEF4B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19BD3D5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21A6614" w14:textId="77777777" w:rsidR="008C35DB" w:rsidRPr="00386545" w:rsidRDefault="008C35DB" w:rsidP="008C35DB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9CABC9F" w14:textId="2134EC39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bidi="th-TH"/>
              </w:rPr>
              <w:t>86,550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1B2F1D0" w14:textId="77777777" w:rsidR="008C35DB" w:rsidRPr="00386545" w:rsidRDefault="008C35DB" w:rsidP="008C35DB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18F36812" w14:textId="3B83B5B9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3</w:t>
            </w:r>
            <w:r w:rsidRPr="00386545">
              <w:rPr>
                <w:rFonts w:asciiTheme="majorBidi" w:hAnsiTheme="majorBidi" w:cstheme="majorBidi" w:hint="cs"/>
                <w:szCs w:val="22"/>
                <w:lang w:val="en-US" w:bidi="th-TH"/>
              </w:rPr>
              <w:t>,</w:t>
            </w:r>
            <w:r w:rsidRPr="0038654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439</w:t>
            </w:r>
          </w:p>
        </w:tc>
      </w:tr>
      <w:tr w:rsidR="000E397E" w:rsidRPr="00386545" w14:paraId="58B3E349" w14:textId="77777777" w:rsidTr="000E397E">
        <w:trPr>
          <w:cantSplit/>
        </w:trPr>
        <w:tc>
          <w:tcPr>
            <w:tcW w:w="1046" w:type="pct"/>
            <w:gridSpan w:val="2"/>
            <w:shd w:val="clear" w:color="auto" w:fill="auto"/>
            <w:vAlign w:val="center"/>
          </w:tcPr>
          <w:p w14:paraId="14F8EE49" w14:textId="61B0ABE0" w:rsidR="000E397E" w:rsidRPr="00386545" w:rsidRDefault="000E397E" w:rsidP="000E397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86545">
              <w:rPr>
                <w:rFonts w:ascii="Angsana New" w:hAnsi="Angsana New" w:cs="Angsana New"/>
                <w:szCs w:val="22"/>
                <w:cs/>
                <w:lang w:val="en-US" w:bidi="th-TH"/>
              </w:rPr>
              <w:t>ขาดทุนจากการด้อยค่าของที่ดิน อาคารและอุปกรณ์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CDA3499" w14:textId="77777777" w:rsidR="000E397E" w:rsidRPr="00386545" w:rsidRDefault="000E397E" w:rsidP="000E397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4A208F66" w14:textId="77777777" w:rsidR="000E397E" w:rsidRPr="00386545" w:rsidRDefault="000E397E" w:rsidP="000E397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E2A1046" w14:textId="77777777" w:rsidR="000E397E" w:rsidRPr="00386545" w:rsidRDefault="000E397E" w:rsidP="000E397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EBF2D91" w14:textId="77777777" w:rsidR="000E397E" w:rsidRPr="00386545" w:rsidRDefault="000E397E" w:rsidP="000E397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743C8E0" w14:textId="77777777" w:rsidR="000E397E" w:rsidRPr="00386545" w:rsidRDefault="000E397E" w:rsidP="000E397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E7E11DD" w14:textId="77777777" w:rsidR="000E397E" w:rsidRPr="00386545" w:rsidRDefault="000E397E" w:rsidP="000E397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58038FB" w14:textId="77777777" w:rsidR="000E397E" w:rsidRPr="00386545" w:rsidRDefault="000E397E" w:rsidP="000E397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316CC07" w14:textId="77777777" w:rsidR="000E397E" w:rsidRPr="00386545" w:rsidRDefault="000E397E" w:rsidP="000E397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C9DF006" w14:textId="77777777" w:rsidR="000E397E" w:rsidRPr="00386545" w:rsidRDefault="000E397E" w:rsidP="000E397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20DFAF6" w14:textId="77777777" w:rsidR="000E397E" w:rsidRPr="00386545" w:rsidRDefault="000E397E" w:rsidP="000E397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5D616E9B" w14:textId="77777777" w:rsidR="000E397E" w:rsidRPr="00386545" w:rsidRDefault="000E397E" w:rsidP="000E397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DDD15D5" w14:textId="77777777" w:rsidR="000E397E" w:rsidRPr="00386545" w:rsidRDefault="000E397E" w:rsidP="000E397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59B914E" w14:textId="77777777" w:rsidR="000E397E" w:rsidRPr="00386545" w:rsidRDefault="000E397E" w:rsidP="000E397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C2219CD" w14:textId="77777777" w:rsidR="000E397E" w:rsidRPr="00386545" w:rsidRDefault="000E397E" w:rsidP="000E397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2344BDB8" w14:textId="77777777" w:rsidR="000E397E" w:rsidRPr="00386545" w:rsidRDefault="000E397E" w:rsidP="000E397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F2EF311" w14:textId="77777777" w:rsidR="000E397E" w:rsidRPr="00386545" w:rsidRDefault="000E397E" w:rsidP="000E397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72FA7FE" w14:textId="77777777" w:rsidR="000E397E" w:rsidRPr="00386545" w:rsidRDefault="000E397E" w:rsidP="000E397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A4CACCB" w14:textId="77777777" w:rsidR="000E397E" w:rsidRPr="00386545" w:rsidRDefault="000E397E" w:rsidP="000E397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5A8DA257" w14:textId="77777777" w:rsidR="000E397E" w:rsidRPr="00386545" w:rsidRDefault="000E397E" w:rsidP="000E397E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699BF19" w14:textId="36E6CAE6" w:rsidR="000E397E" w:rsidRPr="00386545" w:rsidRDefault="000E397E" w:rsidP="000E397E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(237)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344CD3D" w14:textId="77777777" w:rsidR="000E397E" w:rsidRPr="00386545" w:rsidRDefault="000E397E" w:rsidP="000E397E">
            <w:pPr>
              <w:pStyle w:val="acctfourfigures"/>
              <w:tabs>
                <w:tab w:val="clear" w:pos="765"/>
              </w:tabs>
              <w:spacing w:line="280" w:lineRule="exact"/>
              <w:ind w:left="-72" w:right="-58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48" w:type="pct"/>
            <w:shd w:val="clear" w:color="auto" w:fill="auto"/>
          </w:tcPr>
          <w:p w14:paraId="11828EFB" w14:textId="675246DE" w:rsidR="000E397E" w:rsidRPr="00386545" w:rsidRDefault="000E397E" w:rsidP="008C656B">
            <w:pPr>
              <w:pStyle w:val="BodyText"/>
              <w:tabs>
                <w:tab w:val="decimal" w:pos="409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386545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64962" w:rsidRPr="00386545" w14:paraId="3C1CD052" w14:textId="77777777" w:rsidTr="000E397E">
        <w:trPr>
          <w:cantSplit/>
        </w:trPr>
        <w:tc>
          <w:tcPr>
            <w:tcW w:w="1046" w:type="pct"/>
            <w:gridSpan w:val="2"/>
            <w:shd w:val="clear" w:color="auto" w:fill="auto"/>
            <w:vAlign w:val="center"/>
          </w:tcPr>
          <w:p w14:paraId="598D290C" w14:textId="32424E09" w:rsidR="00364962" w:rsidRPr="00386545" w:rsidRDefault="00364962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ขาดทุนจากการด้อยค่าของ</w:t>
            </w:r>
            <w:r w:rsidRPr="0038654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สินทรัพย์ไม่มีตัวตนอื่น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176CA92C" w14:textId="77777777" w:rsidR="00364962" w:rsidRPr="00386545" w:rsidRDefault="00364962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3EA2C178" w14:textId="77777777" w:rsidR="00364962" w:rsidRPr="00386545" w:rsidRDefault="00364962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4E4F330" w14:textId="77777777" w:rsidR="00364962" w:rsidRPr="00386545" w:rsidRDefault="00364962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E521CB4" w14:textId="77777777" w:rsidR="00364962" w:rsidRPr="00386545" w:rsidRDefault="00364962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F23FBF0" w14:textId="77777777" w:rsidR="00364962" w:rsidRPr="00386545" w:rsidRDefault="00364962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284D1CB" w14:textId="77777777" w:rsidR="00364962" w:rsidRPr="00386545" w:rsidRDefault="00364962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C714E02" w14:textId="77777777" w:rsidR="00364962" w:rsidRPr="00386545" w:rsidRDefault="00364962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1CA86E8" w14:textId="77777777" w:rsidR="00364962" w:rsidRPr="00386545" w:rsidRDefault="00364962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1A64693" w14:textId="77777777" w:rsidR="00364962" w:rsidRPr="00386545" w:rsidRDefault="00364962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2EE5C81" w14:textId="77777777" w:rsidR="00364962" w:rsidRPr="00386545" w:rsidRDefault="00364962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D5F984E" w14:textId="77777777" w:rsidR="00364962" w:rsidRPr="00386545" w:rsidRDefault="00364962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762C133" w14:textId="77777777" w:rsidR="00364962" w:rsidRPr="00386545" w:rsidRDefault="00364962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29AABB3" w14:textId="77777777" w:rsidR="00364962" w:rsidRPr="00386545" w:rsidRDefault="00364962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2B9DAA1" w14:textId="77777777" w:rsidR="00364962" w:rsidRPr="00386545" w:rsidRDefault="00364962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7F051BD7" w14:textId="77777777" w:rsidR="00364962" w:rsidRPr="00386545" w:rsidRDefault="00364962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20A00A5" w14:textId="77777777" w:rsidR="00364962" w:rsidRPr="00386545" w:rsidRDefault="00364962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4C75F08" w14:textId="77777777" w:rsidR="00364962" w:rsidRPr="00386545" w:rsidRDefault="00364962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F958C5F" w14:textId="77777777" w:rsidR="00364962" w:rsidRPr="00386545" w:rsidRDefault="00364962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73720E2" w14:textId="77777777" w:rsidR="00364962" w:rsidRPr="00386545" w:rsidRDefault="00364962" w:rsidP="008C35DB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8F5480F" w14:textId="67907D4F" w:rsidR="00364962" w:rsidRPr="00386545" w:rsidRDefault="00364962" w:rsidP="001F6FB5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(837)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4DA25A4" w14:textId="77777777" w:rsidR="00364962" w:rsidRPr="00386545" w:rsidRDefault="00364962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58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7FE2D546" w14:textId="7FAC04F5" w:rsidR="00364962" w:rsidRPr="00386545" w:rsidRDefault="00364962" w:rsidP="008C656B">
            <w:pPr>
              <w:pStyle w:val="BodyText"/>
              <w:tabs>
                <w:tab w:val="decimal" w:pos="409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386545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C35DB" w:rsidRPr="00386545" w14:paraId="7065C35F" w14:textId="77777777" w:rsidTr="000E397E">
        <w:trPr>
          <w:cantSplit/>
        </w:trPr>
        <w:tc>
          <w:tcPr>
            <w:tcW w:w="1046" w:type="pct"/>
            <w:gridSpan w:val="2"/>
            <w:shd w:val="clear" w:color="auto" w:fill="auto"/>
            <w:vAlign w:val="center"/>
          </w:tcPr>
          <w:p w14:paraId="27B60F24" w14:textId="7E834AC9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386545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ขาดทุน</w:t>
            </w:r>
            <w:r w:rsidRPr="00386545">
              <w:rPr>
                <w:rFonts w:ascii="Angsana New" w:hAnsi="Angsana New" w:cs="Angsana New" w:hint="cs"/>
                <w:szCs w:val="22"/>
                <w:cs/>
                <w:lang w:val="en-US"/>
              </w:rPr>
              <w:t>จากอัตราแลกเปลี่ยน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0E6FA063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B68B44E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AD9F2F9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64AFDD2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5F82015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AF38159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AB60442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3CE120D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397276F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8D09555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4FDA6B5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1F15CDF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384BF29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6A67451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5AC91AE5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019AA5D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3A9B68F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0CD60B2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20350DA" w14:textId="77777777" w:rsidR="008C35DB" w:rsidRPr="00386545" w:rsidRDefault="008C35DB" w:rsidP="008C35DB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44179E8" w14:textId="7E7EFC71" w:rsidR="008C35DB" w:rsidRPr="00386545" w:rsidRDefault="008C35DB" w:rsidP="001F6FB5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(31,46</w:t>
            </w:r>
            <w:r w:rsidR="007B32F5" w:rsidRPr="00386545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EEEBAC3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58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777F7984" w14:textId="3BF22D5E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 w:hint="cs"/>
                <w:szCs w:val="22"/>
              </w:rPr>
              <w:t>(63,182)</w:t>
            </w:r>
          </w:p>
        </w:tc>
      </w:tr>
      <w:tr w:rsidR="008C35DB" w:rsidRPr="00386545" w14:paraId="759FE3EF" w14:textId="77777777" w:rsidTr="000E397E">
        <w:trPr>
          <w:cantSplit/>
        </w:trPr>
        <w:tc>
          <w:tcPr>
            <w:tcW w:w="1775" w:type="pct"/>
            <w:gridSpan w:val="6"/>
            <w:shd w:val="clear" w:color="auto" w:fill="auto"/>
            <w:vAlign w:val="center"/>
          </w:tcPr>
          <w:p w14:paraId="26541ECA" w14:textId="5216F959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86545">
              <w:rPr>
                <w:rFonts w:asciiTheme="majorBidi" w:hAnsiTheme="majorBidi" w:cs="Angsana New" w:hint="cs"/>
                <w:szCs w:val="22"/>
                <w:cs/>
                <w:lang w:bidi="th-TH"/>
              </w:rPr>
              <w:t>ขาดทุน</w:t>
            </w:r>
            <w:r w:rsidRPr="00386545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042DFDBC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36BBA4F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6D75E91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F538984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2CF4035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3DEEE06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A5E1B93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7547D24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F51A465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A1C9A1F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16517287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DA361A9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FE66837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538B4F7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B8316F0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F13B94C" w14:textId="01BF9984" w:rsidR="008C35DB" w:rsidRPr="00386545" w:rsidRDefault="008C35DB" w:rsidP="001F6FB5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(10,317)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2B876B9" w14:textId="77777777" w:rsidR="008C35DB" w:rsidRPr="00386545" w:rsidRDefault="008C35DB" w:rsidP="000E326E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</w:tcPr>
          <w:p w14:paraId="19AF5015" w14:textId="71758D5B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szCs w:val="22"/>
              </w:rPr>
              <w:t>(2,090)</w:t>
            </w:r>
          </w:p>
        </w:tc>
      </w:tr>
      <w:tr w:rsidR="008C35DB" w:rsidRPr="00386545" w14:paraId="07BCF7CE" w14:textId="77777777" w:rsidTr="000E397E">
        <w:trPr>
          <w:cantSplit/>
        </w:trPr>
        <w:tc>
          <w:tcPr>
            <w:tcW w:w="1775" w:type="pct"/>
            <w:gridSpan w:val="6"/>
            <w:shd w:val="clear" w:color="auto" w:fill="auto"/>
            <w:vAlign w:val="center"/>
          </w:tcPr>
          <w:p w14:paraId="1099B960" w14:textId="5DC4BF00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รายได้อื่น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46945BA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5A4F712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4A722D1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AEF6506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D035A65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4AF858B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CA30FD1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6A2BB76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BFE857E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E5414A2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1AA84706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4B95F30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6857C26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9F86AC4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A249414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851A9EC" w14:textId="7C165F98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22,11</w:t>
            </w:r>
            <w:r w:rsidR="007B32F5" w:rsidRPr="00386545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FF0705E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16139161" w14:textId="3AD20710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</w:rPr>
              <w:t>42,</w:t>
            </w:r>
            <w:r w:rsidRPr="00386545">
              <w:rPr>
                <w:rFonts w:asciiTheme="majorBidi" w:hAnsiTheme="majorBidi" w:cstheme="majorBidi" w:hint="cs"/>
                <w:szCs w:val="22"/>
                <w:cs/>
              </w:rPr>
              <w:t>290</w:t>
            </w:r>
          </w:p>
        </w:tc>
      </w:tr>
      <w:tr w:rsidR="008C35DB" w:rsidRPr="00386545" w14:paraId="6A2F75E2" w14:textId="77777777" w:rsidTr="000E397E">
        <w:trPr>
          <w:cantSplit/>
        </w:trPr>
        <w:tc>
          <w:tcPr>
            <w:tcW w:w="738" w:type="pct"/>
            <w:shd w:val="clear" w:color="auto" w:fill="auto"/>
            <w:vAlign w:val="center"/>
          </w:tcPr>
          <w:p w14:paraId="0B050E9F" w14:textId="3A879EE3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307" w:type="pct"/>
            <w:shd w:val="clear" w:color="auto" w:fill="auto"/>
            <w:vAlign w:val="bottom"/>
          </w:tcPr>
          <w:p w14:paraId="5C0EAE05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A36E1DD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683B246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55B2336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7462AB27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84CDD86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7DB15F4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AE5F4EC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2F20648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9E7DE6E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F4D1FD7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5CCB5AF0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06C8F3E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FC00022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3D2048C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0B055F41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82405C5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8FE4982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E56CC21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2E1E7E7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F8A618E" w14:textId="0D057442" w:rsidR="008C35DB" w:rsidRPr="00386545" w:rsidRDefault="008C35DB" w:rsidP="001F6FB5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(26,327)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ACD8038" w14:textId="77777777" w:rsidR="008C35DB" w:rsidRPr="00386545" w:rsidRDefault="008C35DB" w:rsidP="000E326E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28BCB318" w14:textId="35218CC3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lang w:bidi="th-TH"/>
              </w:rPr>
              <w:t>(23,025)</w:t>
            </w:r>
          </w:p>
        </w:tc>
      </w:tr>
      <w:tr w:rsidR="008C35DB" w:rsidRPr="00386545" w14:paraId="50922DEA" w14:textId="77777777" w:rsidTr="000E397E">
        <w:trPr>
          <w:cantSplit/>
        </w:trPr>
        <w:tc>
          <w:tcPr>
            <w:tcW w:w="738" w:type="pct"/>
            <w:shd w:val="clear" w:color="auto" w:fill="auto"/>
            <w:vAlign w:val="center"/>
          </w:tcPr>
          <w:p w14:paraId="62634EE2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307" w:type="pct"/>
            <w:shd w:val="clear" w:color="auto" w:fill="auto"/>
            <w:vAlign w:val="bottom"/>
          </w:tcPr>
          <w:p w14:paraId="16D61B0E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ED8B198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4A21CEF6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E0D9CCB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3B44E107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C7995BE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F728FD0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903E6B8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5B6F79D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746028D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3DC9DC2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19D00B5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F30E270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16BD5DB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0F7F89D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740998DE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F3A63FA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E1A33E0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E451234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AD86295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AB431" w14:textId="789BF0B0" w:rsidR="008C35DB" w:rsidRPr="00386545" w:rsidRDefault="008C35DB" w:rsidP="001F6FB5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(95,844)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EEF68E8" w14:textId="77777777" w:rsidR="008C35DB" w:rsidRPr="00386545" w:rsidRDefault="008C35DB" w:rsidP="000E326E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87376" w14:textId="6321D580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 w:hint="cs"/>
                <w:szCs w:val="22"/>
              </w:rPr>
              <w:t>(69,837)</w:t>
            </w:r>
          </w:p>
        </w:tc>
      </w:tr>
      <w:tr w:rsidR="008C35DB" w:rsidRPr="00386545" w14:paraId="32B99185" w14:textId="77777777" w:rsidTr="000E397E">
        <w:trPr>
          <w:cantSplit/>
        </w:trPr>
        <w:tc>
          <w:tcPr>
            <w:tcW w:w="738" w:type="pct"/>
            <w:shd w:val="clear" w:color="auto" w:fill="auto"/>
            <w:vAlign w:val="center"/>
          </w:tcPr>
          <w:p w14:paraId="12F83EC2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กำไรสุทธิจากการดำเนินงาน</w:t>
            </w:r>
          </w:p>
        </w:tc>
        <w:tc>
          <w:tcPr>
            <w:tcW w:w="307" w:type="pct"/>
            <w:shd w:val="clear" w:color="auto" w:fill="auto"/>
            <w:vAlign w:val="bottom"/>
          </w:tcPr>
          <w:p w14:paraId="588C41C3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7C3B2E7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49B31252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5D2BBC9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307B12B8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C89EAB1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1FD7DF0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4D540ED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4286452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C9D5550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ADEA864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AEEE55D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9E1DCE1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8E37123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8783DE8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27EBC03B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A3A4DD6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9C8B946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478848D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E81F210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00550" w14:textId="671BBECB" w:rsidR="008C35DB" w:rsidRPr="00386545" w:rsidRDefault="008C35DB" w:rsidP="008C35D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641,60</w:t>
            </w:r>
            <w:r w:rsidR="00E72C60"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F489C11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7EF05" w14:textId="24088657" w:rsidR="008C35DB" w:rsidRPr="00386545" w:rsidRDefault="008C35DB" w:rsidP="008C35D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218,398</w:t>
            </w:r>
          </w:p>
        </w:tc>
      </w:tr>
      <w:tr w:rsidR="008C35DB" w:rsidRPr="00386545" w14:paraId="082876DD" w14:textId="2392239D" w:rsidTr="000E397E">
        <w:trPr>
          <w:cantSplit/>
        </w:trPr>
        <w:tc>
          <w:tcPr>
            <w:tcW w:w="1426" w:type="pct"/>
            <w:gridSpan w:val="4"/>
            <w:shd w:val="clear" w:color="auto" w:fill="auto"/>
          </w:tcPr>
          <w:p w14:paraId="14107B27" w14:textId="04C8B21F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กำไร</w:t>
            </w:r>
            <w:r w:rsidRPr="00386545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75146DB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4182888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DD7D59B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C2A59E0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FC6B38C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4E30582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4572B9D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F30E248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1659922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1B070F0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8E97AE3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01C05D3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4E181B56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DDD881D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6BB888C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3720553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8433046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FAF38" w14:textId="5F3DE397" w:rsidR="008C35DB" w:rsidRPr="00386545" w:rsidRDefault="007B32F5" w:rsidP="000E32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526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D11BD40" w14:textId="77777777" w:rsidR="008C35DB" w:rsidRPr="00386545" w:rsidRDefault="008C35DB" w:rsidP="000E326E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62C25" w14:textId="24D33D56" w:rsidR="008C35DB" w:rsidRPr="00386545" w:rsidRDefault="008C35DB" w:rsidP="008C35D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 w:hint="cs"/>
                <w:szCs w:val="22"/>
              </w:rPr>
              <w:t>25,448</w:t>
            </w:r>
          </w:p>
        </w:tc>
      </w:tr>
      <w:tr w:rsidR="008C35DB" w:rsidRPr="00386545" w14:paraId="7881E675" w14:textId="77777777" w:rsidTr="000E397E">
        <w:trPr>
          <w:cantSplit/>
        </w:trPr>
        <w:tc>
          <w:tcPr>
            <w:tcW w:w="738" w:type="pct"/>
            <w:shd w:val="clear" w:color="auto" w:fill="auto"/>
          </w:tcPr>
          <w:p w14:paraId="1364B396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307" w:type="pct"/>
            <w:shd w:val="clear" w:color="auto" w:fill="auto"/>
            <w:vAlign w:val="bottom"/>
          </w:tcPr>
          <w:p w14:paraId="194A36EB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F299C67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0A61FCC1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C2A29B7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88F34C3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8E7EA3E" w14:textId="77777777" w:rsidR="008C35DB" w:rsidRPr="00386545" w:rsidRDefault="008C35DB" w:rsidP="008C35DB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412185B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53D07A5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15AFB56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A690D7F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B37B99F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3D8E59A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2ECFA73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850B56A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B4C80B9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30F30230" w14:textId="77777777" w:rsidR="008C35DB" w:rsidRPr="00386545" w:rsidRDefault="008C35DB" w:rsidP="008C35D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5A7C220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FCF4BE6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E9F7D37" w14:textId="77777777" w:rsidR="008C35DB" w:rsidRPr="00386545" w:rsidRDefault="008C35DB" w:rsidP="008C35D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7936579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A8992B" w14:textId="7F1AF6C1" w:rsidR="008C35DB" w:rsidRPr="00386545" w:rsidRDefault="008C35DB" w:rsidP="008C35D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</w:rPr>
              <w:t>64</w:t>
            </w:r>
            <w:r w:rsidR="007B32F5" w:rsidRPr="0038654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2,12</w:t>
            </w:r>
            <w:r w:rsidR="00E72C60" w:rsidRPr="0038654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B08C1AA" w14:textId="77777777" w:rsidR="008C35DB" w:rsidRPr="00386545" w:rsidRDefault="008C35DB" w:rsidP="008C35D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FA75B1" w14:textId="5E603760" w:rsidR="008C35DB" w:rsidRPr="00386545" w:rsidRDefault="008C35DB" w:rsidP="008C35D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</w:rPr>
              <w:t>243,846</w:t>
            </w:r>
          </w:p>
        </w:tc>
      </w:tr>
    </w:tbl>
    <w:p w14:paraId="1AF2F63C" w14:textId="77777777" w:rsidR="00A1588D" w:rsidRPr="00386545" w:rsidRDefault="00A1588D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5DD1A0F" w14:textId="77777777" w:rsidR="00A1588D" w:rsidRPr="00386545" w:rsidRDefault="00A1588D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3E52850" w14:textId="34A5A4B3" w:rsidR="00AB52E7" w:rsidRPr="00386545" w:rsidRDefault="00B659E9" w:rsidP="00EC786C">
      <w:pPr>
        <w:ind w:right="-45"/>
        <w:contextualSpacing/>
        <w:jc w:val="thaiDistribute"/>
        <w:rPr>
          <w:sz w:val="2"/>
          <w:szCs w:val="2"/>
          <w:cs/>
          <w:lang w:val="en-US"/>
        </w:rPr>
        <w:sectPr w:rsidR="00AB52E7" w:rsidRPr="00386545" w:rsidSect="00AB52E7">
          <w:headerReference w:type="default" r:id="rId26"/>
          <w:footerReference w:type="default" r:id="rId27"/>
          <w:pgSz w:w="16834" w:h="11909" w:orient="landscape" w:code="9"/>
          <w:pgMar w:top="692" w:right="692" w:bottom="1151" w:left="1151" w:header="720" w:footer="720" w:gutter="0"/>
          <w:cols w:space="737"/>
          <w:docGrid w:linePitch="360"/>
        </w:sectPr>
      </w:pPr>
      <w:r w:rsidRPr="00386545">
        <w:rPr>
          <w:sz w:val="2"/>
          <w:szCs w:val="2"/>
        </w:rPr>
        <w:t xml:space="preserve"> </w:t>
      </w:r>
    </w:p>
    <w:p w14:paraId="5127C9AE" w14:textId="77777777" w:rsidR="009D3A55" w:rsidRPr="00386545" w:rsidRDefault="009D3A55" w:rsidP="009D3A55">
      <w:pPr>
        <w:spacing w:line="240" w:lineRule="atLeast"/>
        <w:ind w:left="540"/>
        <w:jc w:val="center"/>
        <w:rPr>
          <w:sz w:val="30"/>
          <w:szCs w:val="30"/>
        </w:rPr>
      </w:pPr>
      <w:r w:rsidRPr="00386545">
        <w:rPr>
          <w:rFonts w:hint="cs"/>
          <w:sz w:val="30"/>
          <w:szCs w:val="30"/>
          <w:cs/>
        </w:rPr>
        <w:lastRenderedPageBreak/>
        <w:t>รายได้จากการขายในงบการเงินรวม</w:t>
      </w:r>
    </w:p>
    <w:p w14:paraId="7E71012F" w14:textId="3433778E" w:rsidR="009D3A55" w:rsidRPr="00386545" w:rsidRDefault="009D3A55" w:rsidP="009D3A55">
      <w:pPr>
        <w:spacing w:line="240" w:lineRule="atLeast"/>
        <w:ind w:left="540"/>
        <w:jc w:val="center"/>
        <w:rPr>
          <w:sz w:val="30"/>
          <w:szCs w:val="30"/>
          <w:cs/>
        </w:rPr>
      </w:pPr>
      <w:r w:rsidRPr="00386545">
        <w:rPr>
          <w:rFonts w:cs="Times New Roman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67" behindDoc="0" locked="0" layoutInCell="1" allowOverlap="1" wp14:anchorId="69C47DF0" wp14:editId="322049C3">
                <wp:simplePos x="0" y="0"/>
                <wp:positionH relativeFrom="column">
                  <wp:posOffset>1796020</wp:posOffset>
                </wp:positionH>
                <wp:positionV relativeFrom="paragraph">
                  <wp:posOffset>251855</wp:posOffset>
                </wp:positionV>
                <wp:extent cx="4222116" cy="3307080"/>
                <wp:effectExtent l="0" t="0" r="0" b="762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22116" cy="3307080"/>
                          <a:chOff x="415510" y="-621023"/>
                          <a:chExt cx="4317882" cy="3248964"/>
                        </a:xfrm>
                      </wpg:grpSpPr>
                      <wpg:grpSp>
                        <wpg:cNvPr id="10" name="Group 21"/>
                        <wpg:cNvGrpSpPr/>
                        <wpg:grpSpPr>
                          <a:xfrm>
                            <a:off x="415510" y="2317216"/>
                            <a:ext cx="310101" cy="310725"/>
                            <a:chOff x="-55297" y="-351504"/>
                            <a:chExt cx="786162" cy="739536"/>
                          </a:xfrm>
                          <a:solidFill>
                            <a:schemeClr val="tx2"/>
                          </a:solidFill>
                        </wpg:grpSpPr>
                        <pic:pic xmlns:pic="http://schemas.openxmlformats.org/drawingml/2006/picture">
                          <pic:nvPicPr>
                            <pic:cNvPr id="11" name="Picture 11" descr="Food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-55297" y="-113226"/>
                              <a:ext cx="405602" cy="501258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2" name="Picture 12" descr="Food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2418" y="-351504"/>
                              <a:ext cx="338447" cy="738051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13" name="Group 27"/>
                        <wpg:cNvGrpSpPr/>
                        <wpg:grpSpPr>
                          <a:xfrm>
                            <a:off x="2710854" y="2263210"/>
                            <a:ext cx="410771" cy="246466"/>
                            <a:chOff x="1108218" y="-497622"/>
                            <a:chExt cx="643776" cy="462287"/>
                          </a:xfrm>
                          <a:solidFill>
                            <a:schemeClr val="tx1"/>
                          </a:solidFill>
                        </wpg:grpSpPr>
                        <wpg:grpSp>
                          <wpg:cNvPr id="14" name="Group 14"/>
                          <wpg:cNvGrpSpPr/>
                          <wpg:grpSpPr>
                            <a:xfrm>
                              <a:off x="1474016" y="-343471"/>
                              <a:ext cx="277978" cy="308136"/>
                              <a:chOff x="2669558" y="-971380"/>
                              <a:chExt cx="577858" cy="696540"/>
                            </a:xfrm>
                            <a:grpFill/>
                          </wpg:grpSpPr>
                          <wps:wsp>
                            <wps:cNvPr id="15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679892" y="-971380"/>
                                <a:ext cx="565152" cy="13652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8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69558" y="-900327"/>
                                <a:ext cx="577858" cy="62548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9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901081" y="-615533"/>
                                <a:ext cx="111128" cy="11112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2" y="2"/>
                                  </a:cxn>
                                  <a:cxn ang="0">
                                    <a:pos x="16" y="4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2" y="18"/>
                                  </a:cxn>
                                  <a:cxn ang="0">
                                    <a:pos x="0" y="26"/>
                                  </a:cxn>
                                  <a:cxn ang="0">
                                    <a:pos x="0" y="34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2" y="48"/>
                                  </a:cxn>
                                  <a:cxn ang="0">
                                    <a:pos x="4" y="54"/>
                                  </a:cxn>
                                  <a:cxn ang="0">
                                    <a:pos x="10" y="60"/>
                                  </a:cxn>
                                  <a:cxn ang="0">
                                    <a:pos x="14" y="64"/>
                                  </a:cxn>
                                  <a:cxn ang="0">
                                    <a:pos x="20" y="66"/>
                                  </a:cxn>
                                  <a:cxn ang="0">
                                    <a:pos x="26" y="68"/>
                                  </a:cxn>
                                  <a:cxn ang="0">
                                    <a:pos x="34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50" y="66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6" y="50"/>
                                  </a:cxn>
                                  <a:cxn ang="0">
                                    <a:pos x="68" y="42"/>
                                  </a:cxn>
                                  <a:cxn ang="0">
                                    <a:pos x="70" y="36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68" y="22"/>
                                  </a:cxn>
                                  <a:cxn ang="0">
                                    <a:pos x="64" y="16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54" y="6"/>
                                  </a:cxn>
                                  <a:cxn ang="0">
                                    <a:pos x="48" y="2"/>
                                  </a:cxn>
                                  <a:cxn ang="0">
                                    <a:pos x="42" y="0"/>
                                  </a:cxn>
                                  <a:cxn ang="0">
                                    <a:pos x="36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</a:cxnLst>
                                <a:rect l="0" t="0" r="r" b="b"/>
                                <a:pathLst>
                                  <a:path w="70" h="70">
                                    <a:moveTo>
                                      <a:pt x="28" y="0"/>
                                    </a:moveTo>
                                    <a:lnTo>
                                      <a:pt x="28" y="0"/>
                                    </a:lnTo>
                                    <a:lnTo>
                                      <a:pt x="22" y="2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2" y="18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34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2" y="48"/>
                                    </a:lnTo>
                                    <a:lnTo>
                                      <a:pt x="4" y="54"/>
                                    </a:lnTo>
                                    <a:lnTo>
                                      <a:pt x="10" y="60"/>
                                    </a:lnTo>
                                    <a:lnTo>
                                      <a:pt x="14" y="64"/>
                                    </a:lnTo>
                                    <a:lnTo>
                                      <a:pt x="20" y="66"/>
                                    </a:lnTo>
                                    <a:lnTo>
                                      <a:pt x="26" y="68"/>
                                    </a:lnTo>
                                    <a:lnTo>
                                      <a:pt x="34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50" y="66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6" y="50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70" y="36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68" y="22"/>
                                    </a:lnTo>
                                    <a:lnTo>
                                      <a:pt x="64" y="16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54" y="6"/>
                                    </a:lnTo>
                                    <a:lnTo>
                                      <a:pt x="48" y="2"/>
                                    </a:lnTo>
                                    <a:lnTo>
                                      <a:pt x="42" y="0"/>
                                    </a:lnTo>
                                    <a:lnTo>
                                      <a:pt x="36" y="0"/>
                                    </a:lnTo>
                                    <a:lnTo>
                                      <a:pt x="28" y="0"/>
                                    </a:lnTo>
                                    <a:lnTo>
                                      <a:pt x="28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20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1108218" y="-497622"/>
                              <a:ext cx="328124" cy="4622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21" name="TextBox 1"/>
                        <wps:cNvSpPr txBox="1"/>
                        <wps:spPr>
                          <a:xfrm>
                            <a:off x="3831371" y="-621023"/>
                            <a:ext cx="902021" cy="3661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E24B57D" w14:textId="77777777" w:rsidR="001F6FB5" w:rsidRPr="00C120B5" w:rsidRDefault="001F6FB5" w:rsidP="009D3A55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 xml:space="preserve">หน่วย </w:t>
                              </w:r>
                              <w:r w:rsidRPr="007E43D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:</w:t>
                              </w:r>
                              <w:r w:rsidRPr="00C120B5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พันบาท</w:t>
                              </w:r>
                            </w:p>
                          </w:txbxContent>
                        </wps:txbx>
                        <wps:bodyPr wrap="non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C47DF0" id="Group 9" o:spid="_x0000_s1068" style="position:absolute;left:0;text-align:left;margin-left:141.4pt;margin-top:19.85pt;width:332.45pt;height:260.4pt;z-index:251658267;mso-width-relative:margin;mso-height-relative:margin" coordorigin="4155,-6210" coordsize="43178,324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">
                <v:group id="Group 21" o:spid="_x0000_s1069" style="position:absolute;left:4155;top:23172;width:3101;height:3107" coordorigin="-552,-3515" coordsize="7861,7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Picture 11" o:spid="_x0000_s1070" type="#_x0000_t75" alt="Food2" style="position:absolute;left:-552;top:-1132;width:4055;height:501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">
                    <v:imagedata r:id="rId18" o:title="Food2" grayscale="t"/>
                  </v:shape>
                  <v:shape id="Picture 12" o:spid="_x0000_s1071" type="#_x0000_t75" alt="Food3" style="position:absolute;left:3924;top:-3515;width:3384;height:7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">
                    <v:imagedata r:id="rId19" o:title="Food3" grayscale="t"/>
                  </v:shape>
                </v:group>
                <v:group id="Group 27" o:spid="_x0000_s1072" style="position:absolute;left:27108;top:22632;width:4108;height:2464" coordorigin="11082,-4976" coordsize="6437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14" o:spid="_x0000_s1073" style="position:absolute;left:14740;top:-3434;width:2779;height:3081" coordorigin="26695,-9713" coordsize="5778,6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 id="Freeform 39" o:spid="_x0000_s1074" style="position:absolute;left:26798;top:-9713;width:5652;height:1365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" path="m310,86l356,10r,l352,6,348,2,342,r-4,l18,r,l14,,8,2,4,6,,10,46,86r264,xe" filled="f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75" style="position:absolute;left:26695;top:-9003;width:5779;height:6255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ed="f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  <v:shape id="Freeform 41" o:spid="_x0000_s1076" style="position:absolute;left:29010;top:-6155;width:1112;height:1111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" path="m28,r,l22,2,16,4,6,12r,l2,18,,26r,8l,40r,l2,48r2,6l10,60r4,4l20,66r6,2l34,70r6,l40,70,50,66,60,60r,l60,58r,l64,54r,l66,50r2,-8l70,36r,-8l70,28,68,22,64,16,60,10,54,6,48,2,42,,36,,28,r,xe" filled="f" stroked="f">
                      <v:path arrowok="t" o:connecttype="custom" o:connectlocs="28,0;28,0;22,2;16,4;6,12;6,12;2,18;0,26;0,34;0,40;0,40;2,48;4,54;10,60;14,64;20,66;26,68;34,70;40,70;40,70;50,66;60,60;60,60;60,58;60,58;64,54;64,54;66,50;68,42;70,36;70,28;70,28;68,22;64,16;60,10;54,6;48,2;42,0;36,0;28,0;28,0" o:connectangles="0,0,0,0,0,0,0,0,0,0,0,0,0,0,0,0,0,0,0,0,0,0,0,0,0,0,0,0,0,0,0,0,0,0,0,0,0,0,0,0,0"/>
                    </v:shape>
                  </v:group>
                  <v:shape id="Freeform 18" o:spid="_x0000_s1077" style="position:absolute;left:11082;top:-4976;width:3281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ed="f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shape id="TextBox 1" o:spid="_x0000_s1078" type="#_x0000_t202" style="position:absolute;left:38313;top:-6210;width:9020;height:36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" filled="f" stroked="f">
                  <v:textbox inset="4.3pt,4.3pt,4.3pt,4.3pt">
                    <w:txbxContent>
                      <w:p w14:paraId="6E24B57D" w14:textId="77777777" w:rsidR="001F6FB5" w:rsidRPr="00C120B5" w:rsidRDefault="001F6FB5" w:rsidP="009D3A55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 xml:space="preserve">หน่วย </w:t>
                        </w:r>
                        <w:r w:rsidRPr="007E43D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:</w:t>
                        </w:r>
                        <w:r w:rsidRPr="00C120B5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พันบาท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86545">
        <w:rPr>
          <w:rFonts w:hint="cs"/>
          <w:sz w:val="30"/>
          <w:szCs w:val="30"/>
          <w:cs/>
        </w:rPr>
        <w:t>สำหรับงวด</w:t>
      </w:r>
      <w:r w:rsidR="00DE645D" w:rsidRPr="00386545">
        <w:rPr>
          <w:rFonts w:hint="cs"/>
          <w:sz w:val="30"/>
          <w:szCs w:val="30"/>
          <w:cs/>
        </w:rPr>
        <w:t>เก้า</w:t>
      </w:r>
      <w:r w:rsidRPr="00386545">
        <w:rPr>
          <w:rFonts w:hint="cs"/>
          <w:sz w:val="30"/>
          <w:szCs w:val="30"/>
          <w:cs/>
        </w:rPr>
        <w:t xml:space="preserve">เดือนสิ้นสุดวันที่ </w:t>
      </w:r>
      <w:r w:rsidRPr="00386545">
        <w:rPr>
          <w:rFonts w:asciiTheme="majorBidi" w:hAnsiTheme="majorBidi" w:cstheme="majorBidi"/>
          <w:sz w:val="30"/>
          <w:szCs w:val="30"/>
        </w:rPr>
        <w:t xml:space="preserve">30 </w:t>
      </w:r>
      <w:r w:rsidR="00DE645D" w:rsidRPr="00386545">
        <w:rPr>
          <w:rFonts w:asciiTheme="majorBidi" w:hAnsiTheme="majorBidi" w:cstheme="majorBidi" w:hint="cs"/>
          <w:sz w:val="30"/>
          <w:szCs w:val="30"/>
          <w:cs/>
        </w:rPr>
        <w:t>กันยายน</w:t>
      </w:r>
    </w:p>
    <w:p w14:paraId="50475445" w14:textId="77777777" w:rsidR="009D3A55" w:rsidRPr="00386545" w:rsidRDefault="009D3A55" w:rsidP="009D3A55">
      <w:pPr>
        <w:tabs>
          <w:tab w:val="left" w:pos="9450"/>
        </w:tabs>
        <w:ind w:left="540" w:right="-45"/>
        <w:rPr>
          <w:rFonts w:cstheme="minorBidi"/>
          <w:sz w:val="20"/>
          <w:szCs w:val="20"/>
          <w:lang w:val="en-US"/>
        </w:rPr>
      </w:pPr>
      <w:r w:rsidRPr="00386545">
        <w:rPr>
          <w:rFonts w:asciiTheme="majorBidi" w:hAnsiTheme="majorBidi" w:cstheme="majorBidi"/>
          <w:noProof/>
          <w:sz w:val="30"/>
          <w:szCs w:val="30"/>
          <w:lang w:val="en-US"/>
        </w:rPr>
        <mc:AlternateContent>
          <mc:Choice Requires="wpg">
            <w:drawing>
              <wp:anchor distT="0" distB="0" distL="114300" distR="114300" simplePos="0" relativeHeight="251658268" behindDoc="0" locked="0" layoutInCell="1" allowOverlap="1" wp14:anchorId="1BBA950F" wp14:editId="5FF52468">
                <wp:simplePos x="0" y="0"/>
                <wp:positionH relativeFrom="column">
                  <wp:posOffset>4701978</wp:posOffset>
                </wp:positionH>
                <wp:positionV relativeFrom="paragraph">
                  <wp:posOffset>825500</wp:posOffset>
                </wp:positionV>
                <wp:extent cx="1280160" cy="914400"/>
                <wp:effectExtent l="0" t="0" r="15240" b="19050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23" name="Text Box 23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A5F0AAD" w14:textId="77777777" w:rsidR="001F6FB5" w:rsidRPr="009D3874" w:rsidRDefault="001F6FB5" w:rsidP="009D3A55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  <w:p w14:paraId="3B296FCE" w14:textId="77777777" w:rsidR="001F6FB5" w:rsidRPr="009D3874" w:rsidRDefault="001F6FB5" w:rsidP="009D3A55">
                              <w:pP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312FAAC" w14:textId="62AA2347" w:rsidR="001F6FB5" w:rsidRPr="00275164" w:rsidRDefault="001F6FB5" w:rsidP="009D3A55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D06EF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19,531,871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9F18270" w14:textId="77777777" w:rsidR="001F6FB5" w:rsidRPr="009D3874" w:rsidRDefault="001F6FB5" w:rsidP="009D3A55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810902E" w14:textId="77777777" w:rsidR="001F6FB5" w:rsidRPr="00C22645" w:rsidRDefault="001F6FB5" w:rsidP="009D3A55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 Box 27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159CBCC" w14:textId="77777777" w:rsidR="001F6FB5" w:rsidRPr="00C22645" w:rsidRDefault="001F6FB5" w:rsidP="009D3A55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ED8E7CB" w14:textId="77777777" w:rsidR="001F6FB5" w:rsidRPr="00993BD1" w:rsidRDefault="001F6FB5" w:rsidP="00E802CC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20,833,496</w:t>
                              </w:r>
                            </w:p>
                            <w:p w14:paraId="31B034D6" w14:textId="77777777" w:rsidR="001F6FB5" w:rsidRPr="005D488C" w:rsidRDefault="001F6FB5" w:rsidP="009D3A55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BA950F" id="Group 22" o:spid="_x0000_s1079" style="position:absolute;left:0;text-align:left;margin-left:370.25pt;margin-top:65pt;width:100.8pt;height:1in;z-index:251658268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">
                <v:shape id="Text Box 23" o:spid="_x0000_s1080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T+owgAAANsAAAAPAAAAZHJzL2Rvd25yZXYueG1sRI9BawIx&#10;FITvhf6H8ArearYK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BZ6T+owgAAANsAAAAPAAAA&#10;AAAAAAAAAAAAAAcCAABkcnMvZG93bnJldi54bWxQSwUGAAAAAAMAAwC3AAAA9gIAAAAA&#10;" fillcolor="white [3201]" strokeweight=".5pt">
                  <v:textbox>
                    <w:txbxContent>
                      <w:p w14:paraId="4A5F0AAD" w14:textId="77777777" w:rsidR="001F6FB5" w:rsidRPr="009D3874" w:rsidRDefault="001F6FB5" w:rsidP="009D3A55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  <w:p w14:paraId="3B296FCE" w14:textId="77777777" w:rsidR="001F6FB5" w:rsidRPr="009D3874" w:rsidRDefault="001F6FB5" w:rsidP="009D3A55">
                        <w:pP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24" o:spid="_x0000_s1081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KfcwgAAANsAAAAPAAAAZHJzL2Rvd25yZXYueG1sRI9BawIx&#10;FITvhf6H8ArearYi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DWAKfcwgAAANsAAAAPAAAA&#10;AAAAAAAAAAAAAAcCAABkcnMvZG93bnJldi54bWxQSwUGAAAAAAMAAwC3AAAA9gIAAAAA&#10;" fillcolor="white [3201]" strokeweight=".5pt">
                  <v:textbox>
                    <w:txbxContent>
                      <w:p w14:paraId="5312FAAC" w14:textId="62AA2347" w:rsidR="001F6FB5" w:rsidRPr="00275164" w:rsidRDefault="001F6FB5" w:rsidP="009D3A55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D06EF9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19,531,871</w:t>
                        </w:r>
                      </w:p>
                    </w:txbxContent>
                  </v:textbox>
                </v:shape>
                <v:shape id="Text Box 25" o:spid="_x0000_s1082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AJHwgAAANsAAAAPAAAAZHJzL2Rvd25yZXYueG1sRI9BawIx&#10;FITvhf6H8ArearaC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C5TAJHwgAAANsAAAAPAAAA&#10;AAAAAAAAAAAAAAcCAABkcnMvZG93bnJldi54bWxQSwUGAAAAAAMAAwC3AAAA9gIAAAAA&#10;" fillcolor="white [3201]" strokeweight=".5pt">
                  <v:textbox>
                    <w:txbxContent>
                      <w:p w14:paraId="79F18270" w14:textId="77777777" w:rsidR="001F6FB5" w:rsidRPr="009D3874" w:rsidRDefault="001F6FB5" w:rsidP="009D3A55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  <v:shape id="Text Box 26" o:spid="_x0000_s1083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" fillcolor="#00338d" strokeweight=".5pt">
                  <v:textbox>
                    <w:txbxContent>
                      <w:p w14:paraId="6810902E" w14:textId="77777777" w:rsidR="001F6FB5" w:rsidRPr="00C22645" w:rsidRDefault="001F6FB5" w:rsidP="009D3A55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27" o:spid="_x0000_s1084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" fillcolor="#00338d" strokeweight=".5pt">
                  <v:textbox>
                    <w:txbxContent>
                      <w:p w14:paraId="4159CBCC" w14:textId="77777777" w:rsidR="001F6FB5" w:rsidRPr="00C22645" w:rsidRDefault="001F6FB5" w:rsidP="009D3A55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28" o:spid="_x0000_s1085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" fillcolor="white [3201]" strokeweight=".5pt">
                  <v:textbox>
                    <w:txbxContent>
                      <w:p w14:paraId="3ED8E7CB" w14:textId="77777777" w:rsidR="001F6FB5" w:rsidRPr="00993BD1" w:rsidRDefault="001F6FB5" w:rsidP="00E802CC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20,833,496</w:t>
                        </w:r>
                      </w:p>
                      <w:p w14:paraId="31B034D6" w14:textId="77777777" w:rsidR="001F6FB5" w:rsidRPr="005D488C" w:rsidRDefault="001F6FB5" w:rsidP="009D3A55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386545">
        <w:rPr>
          <w:rFonts w:cs="Times New Roman"/>
          <w:noProof/>
          <w:sz w:val="20"/>
          <w:szCs w:val="20"/>
          <w:lang w:val="en-US"/>
        </w:rPr>
        <w:drawing>
          <wp:inline distT="0" distB="0" distL="0" distR="0" wp14:anchorId="5A82A051" wp14:editId="21D5C415">
            <wp:extent cx="5779107" cy="3589020"/>
            <wp:effectExtent l="57150" t="0" r="50800" b="106680"/>
            <wp:docPr id="72" name="Chart 7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14:paraId="5B78BFFE" w14:textId="77777777" w:rsidR="009D3A55" w:rsidRPr="00386545" w:rsidRDefault="009D3A55" w:rsidP="009D3A55">
      <w:pPr>
        <w:ind w:left="540" w:right="-45"/>
        <w:rPr>
          <w:rFonts w:cs="Times New Roman"/>
          <w:sz w:val="20"/>
          <w:szCs w:val="20"/>
        </w:rPr>
      </w:pPr>
      <w:r w:rsidRPr="00386545">
        <w:rPr>
          <w:rFonts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66" behindDoc="0" locked="0" layoutInCell="1" allowOverlap="1" wp14:anchorId="0B73B3D7" wp14:editId="70C7035D">
                <wp:simplePos x="0" y="0"/>
                <wp:positionH relativeFrom="column">
                  <wp:posOffset>531307</wp:posOffset>
                </wp:positionH>
                <wp:positionV relativeFrom="paragraph">
                  <wp:posOffset>110910</wp:posOffset>
                </wp:positionV>
                <wp:extent cx="5365113" cy="1642753"/>
                <wp:effectExtent l="0" t="0" r="0" b="0"/>
                <wp:wrapNone/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5113" cy="1642753"/>
                          <a:chOff x="0" y="292033"/>
                          <a:chExt cx="5365800" cy="1643325"/>
                        </a:xfrm>
                      </wpg:grpSpPr>
                      <wpg:grpSp>
                        <wpg:cNvPr id="30" name="Group 30"/>
                        <wpg:cNvGrpSpPr/>
                        <wpg:grpSpPr>
                          <a:xfrm>
                            <a:off x="2939278" y="1273133"/>
                            <a:ext cx="274302" cy="210184"/>
                            <a:chOff x="26861" y="141936"/>
                            <a:chExt cx="558319" cy="462273"/>
                          </a:xfrm>
                        </wpg:grpSpPr>
                        <wpg:grpSp>
                          <wpg:cNvPr id="31" name="Group 31"/>
                          <wpg:cNvGrpSpPr/>
                          <wpg:grpSpPr>
                            <a:xfrm>
                              <a:off x="344701" y="271744"/>
                              <a:ext cx="240479" cy="311745"/>
                              <a:chOff x="26861" y="115269"/>
                              <a:chExt cx="240479" cy="311745"/>
                            </a:xfrm>
                          </wpg:grpSpPr>
                          <wps:wsp>
                            <wps:cNvPr id="3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30167" y="115269"/>
                                <a:ext cx="235194" cy="6039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33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861" y="150317"/>
                                <a:ext cx="240479" cy="27669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39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26861" y="141936"/>
                              <a:ext cx="283866" cy="462273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49" name="Group 49"/>
                        <wpg:cNvGrpSpPr/>
                        <wpg:grpSpPr>
                          <a:xfrm>
                            <a:off x="0" y="292033"/>
                            <a:ext cx="5365800" cy="1643325"/>
                            <a:chOff x="0" y="292033"/>
                            <a:chExt cx="5365800" cy="1643325"/>
                          </a:xfrm>
                        </wpg:grpSpPr>
                        <wpg:grpSp>
                          <wpg:cNvPr id="53" name="Group 53"/>
                          <wpg:cNvGrpSpPr/>
                          <wpg:grpSpPr>
                            <a:xfrm>
                              <a:off x="1648591" y="876259"/>
                              <a:ext cx="2094328" cy="931703"/>
                              <a:chOff x="-46859" y="-41"/>
                              <a:chExt cx="2094328" cy="931703"/>
                            </a:xfrm>
                          </wpg:grpSpPr>
                          <wpg:grpSp>
                            <wpg:cNvPr id="55" name="Group 55"/>
                            <wpg:cNvGrpSpPr/>
                            <wpg:grpSpPr>
                              <a:xfrm>
                                <a:off x="313653" y="544245"/>
                                <a:ext cx="1384188" cy="12040"/>
                                <a:chOff x="27903" y="61645"/>
                                <a:chExt cx="1384188" cy="12040"/>
                              </a:xfrm>
                            </wpg:grpSpPr>
                            <wps:wsp>
                              <wps:cNvPr id="56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244913" y="61645"/>
                                  <a:ext cx="16717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27903" y="73685"/>
                                  <a:ext cx="251721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58" name="Group 58"/>
                            <wpg:cNvGrpSpPr/>
                            <wpg:grpSpPr>
                              <a:xfrm>
                                <a:off x="-46859" y="-41"/>
                                <a:ext cx="2094328" cy="0"/>
                                <a:chOff x="-46859" y="-41"/>
                                <a:chExt cx="2094328" cy="0"/>
                              </a:xfrm>
                            </wpg:grpSpPr>
                            <wps:wsp>
                              <wps:cNvPr id="5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469701" y="-41"/>
                                  <a:ext cx="57776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-46859" y="-41"/>
                                  <a:ext cx="595234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61" name="Group 61"/>
                            <wpg:cNvGrpSpPr/>
                            <wpg:grpSpPr>
                              <a:xfrm>
                                <a:off x="313891" y="931603"/>
                                <a:ext cx="1364291" cy="59"/>
                                <a:chOff x="34491" y="-71697"/>
                                <a:chExt cx="1364291" cy="59"/>
                              </a:xfrm>
                            </wpg:grpSpPr>
                            <wps:wsp>
                              <wps:cNvPr id="62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905145" y="-71638"/>
                                  <a:ext cx="493637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34491" y="-71697"/>
                                  <a:ext cx="520429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64" name="Group 64"/>
                          <wpg:cNvGrpSpPr/>
                          <wpg:grpSpPr>
                            <a:xfrm>
                              <a:off x="0" y="292033"/>
                              <a:ext cx="5365800" cy="1643325"/>
                              <a:chOff x="0" y="193630"/>
                              <a:chExt cx="5480378" cy="1643483"/>
                            </a:xfrm>
                          </wpg:grpSpPr>
                          <wps:wsp>
                            <wps:cNvPr id="66" name="TextBox 15"/>
                            <wps:cNvSpPr txBox="1"/>
                            <wps:spPr>
                              <a:xfrm>
                                <a:off x="2199750" y="1058582"/>
                                <a:ext cx="854696" cy="5791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9DCE6C6" w14:textId="77777777" w:rsidR="001F6FB5" w:rsidRPr="00D02FA5" w:rsidRDefault="001F6FB5" w:rsidP="009D3A55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ผลิตภัณฑ์ของใช้</w:t>
                                  </w:r>
                                </w:p>
                                <w:p w14:paraId="7A8DDDAB" w14:textId="77777777" w:rsidR="001F6FB5" w:rsidRPr="00D02FA5" w:rsidRDefault="001F6FB5" w:rsidP="009D3A55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ส่วนบุคคล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s:wsp>
                            <wps:cNvPr id="67" name="TextBox 14"/>
                            <wps:cNvSpPr txBox="1"/>
                            <wps:spPr>
                              <a:xfrm>
                                <a:off x="2284411" y="621472"/>
                                <a:ext cx="658125" cy="34458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A5EDE7F" w14:textId="77777777" w:rsidR="001F6FB5" w:rsidRPr="00D02FA5" w:rsidRDefault="001F6FB5" w:rsidP="009D3A55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เครื่องดื่ม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g:grpSp>
                            <wpg:cNvPr id="68" name="Group 68"/>
                            <wpg:cNvGrpSpPr/>
                            <wpg:grpSpPr>
                              <a:xfrm>
                                <a:off x="0" y="193630"/>
                                <a:ext cx="5480378" cy="325599"/>
                                <a:chOff x="0" y="193630"/>
                                <a:chExt cx="5480378" cy="325599"/>
                              </a:xfrm>
                            </wpg:grpSpPr>
                            <wps:wsp>
                              <wps:cNvPr id="69" name="TextBox 6"/>
                              <wps:cNvSpPr txBox="1"/>
                              <wps:spPr>
                                <a:xfrm>
                                  <a:off x="3466158" y="193630"/>
                                  <a:ext cx="2014220" cy="32550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9C74D1D" w14:textId="77777777" w:rsidR="001F6FB5" w:rsidRPr="00AD4C8B" w:rsidRDefault="001F6FB5" w:rsidP="009D3A55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AD4C8B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  <wps:wsp>
                              <wps:cNvPr id="70" name="TextBox 6"/>
                              <wps:cNvSpPr txBox="1"/>
                              <wps:spPr>
                                <a:xfrm>
                                  <a:off x="0" y="194109"/>
                                  <a:ext cx="2014220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498F6EA" w14:textId="77777777" w:rsidR="001F6FB5" w:rsidRPr="00B82DB4" w:rsidRDefault="001F6FB5" w:rsidP="009D3A55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 w:rsidRPr="00B82DB4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2566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</wpg:grpSp>
                          <wps:wsp>
                            <wps:cNvPr id="71" name="TextBox 18"/>
                            <wps:cNvSpPr txBox="1"/>
                            <wps:spPr>
                              <a:xfrm>
                                <a:off x="2603581" y="1534084"/>
                                <a:ext cx="310700" cy="30302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825EB40" w14:textId="77777777" w:rsidR="001F6FB5" w:rsidRPr="00D02FA5" w:rsidRDefault="001F6FB5" w:rsidP="009D3A55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อื่นๆ</w:t>
                                  </w:r>
                                </w:p>
                              </w:txbxContent>
                            </wps:txbx>
                            <wps:bodyPr wrap="none" lIns="54610" tIns="54610" rIns="54610" bIns="54610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B73B3D7" id="Group 29" o:spid="_x0000_s1086" style="position:absolute;left:0;text-align:left;margin-left:41.85pt;margin-top:8.75pt;width:422.45pt;height:129.35pt;z-index:251658266" coordorigin=",2920" coordsize="53658,16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">
                <v:group id="Group 30" o:spid="_x0000_s1087" style="position:absolute;left:29392;top:12731;width:2743;height:2102" coordorigin="268,1419" coordsize="5583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group id="Group 31" o:spid="_x0000_s1088" style="position:absolute;left:3447;top:2717;width:2404;height:3117" coordorigin="26861,115269" coordsize="240479,311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shape id="Freeform 39" o:spid="_x0000_s1089" style="position:absolute;left:30167;top:115269;width:235194;height:60396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" path="m310,86l356,10r,l352,6,348,2,342,r-4,l18,r,l14,,8,2,4,6,,10,46,86r264,xe" fillcolor="black [3213]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90" style="position:absolute;left:26861;top:150317;width:240479;height:276697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color="black [3213]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</v:group>
                  <v:shape id="Freeform 18" o:spid="_x0000_s1091" style="position:absolute;left:268;top:1419;width:2839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color="black [3213]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group id="Group 49" o:spid="_x0000_s1092" style="position:absolute;top:2920;width:53658;height:16433" coordorigin=",2920" coordsize="53658,16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group id="Group 53" o:spid="_x0000_s1093" style="position:absolute;left:16485;top:8762;width:20944;height:9317" coordorigin="-468" coordsize="20943,9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<v:group id="Group 55" o:spid="_x0000_s1094" style="position:absolute;left:3136;top:5442;width:13842;height:120" coordorigin="279,616" coordsize="13841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<v:line id="Straight Connector 19" o:spid="_x0000_s1095" style="position:absolute;visibility:visible;mso-wrap-style:square" from="12449,616" to="14120,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" strokecolor="black [3213]">
                        <o:lock v:ext="edit" shapetype="f"/>
                      </v:line>
                      <v:line id="Straight Connector 19" o:spid="_x0000_s1096" style="position:absolute;visibility:visible;mso-wrap-style:square" from="279,736" to="2796,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" strokecolor="black [3213]">
                        <o:lock v:ext="edit" shapetype="f"/>
                      </v:line>
                    </v:group>
                    <v:group id="Group 58" o:spid="_x0000_s1097" style="position:absolute;left:-468;width:20942;height:0" coordorigin="-468" coordsize="209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    <v:line id="Straight Connector 19" o:spid="_x0000_s1098" style="position:absolute;visibility:visible;mso-wrap-style:square" from="14697,0" to="2047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" strokecolor="black [3213]">
                        <o:lock v:ext="edit" shapetype="f"/>
                      </v:line>
                      <v:line id="Straight Connector 19" o:spid="_x0000_s1099" style="position:absolute;visibility:visible;mso-wrap-style:square" from="-468,0" to="54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" strokecolor="black [3213]">
                        <o:lock v:ext="edit" shapetype="f"/>
                      </v:line>
                    </v:group>
                    <v:group id="Group 61" o:spid="_x0000_s1100" style="position:absolute;left:3138;top:9316;width:13643;height:0" coordorigin="344,-716" coordsize="136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    <v:line id="Straight Connector 19" o:spid="_x0000_s1101" style="position:absolute;visibility:visible;mso-wrap-style:square" from="9051,-716" to="13987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" strokecolor="black [3213]">
                        <o:lock v:ext="edit" shapetype="f"/>
                      </v:line>
                      <v:line id="Straight Connector 19" o:spid="_x0000_s1102" style="position:absolute;visibility:visible;mso-wrap-style:square" from="344,-716" to="5549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" strokecolor="black [3213]">
                        <o:lock v:ext="edit" shapetype="f"/>
                      </v:line>
                    </v:group>
                  </v:group>
                  <v:group id="Group 64" o:spid="_x0000_s1103" style="position:absolute;top:2920;width:53658;height:16433" coordorigin=",1936" coordsize="54803,16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  <v:shape id="TextBox 15" o:spid="_x0000_s1104" type="#_x0000_t202" style="position:absolute;left:21997;top:10585;width:8547;height:5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" filled="f" stroked="f">
                      <v:textbox inset="4.3pt,4.3pt,4.3pt,4.3pt">
                        <w:txbxContent>
                          <w:p w14:paraId="09DCE6C6" w14:textId="77777777" w:rsidR="001F6FB5" w:rsidRPr="00D02FA5" w:rsidRDefault="001F6FB5" w:rsidP="009D3A55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ผลิตภัณฑ์ของใช้</w:t>
                            </w:r>
                          </w:p>
                          <w:p w14:paraId="7A8DDDAB" w14:textId="77777777" w:rsidR="001F6FB5" w:rsidRPr="00D02FA5" w:rsidRDefault="001F6FB5" w:rsidP="009D3A55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ส่วนบุคคล</w:t>
                            </w:r>
                          </w:p>
                        </w:txbxContent>
                      </v:textbox>
                    </v:shape>
                    <v:shape id="TextBox 14" o:spid="_x0000_s1105" type="#_x0000_t202" style="position:absolute;left:22844;top:6214;width:65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" filled="f" stroked="f">
                      <v:textbox inset="4.3pt,4.3pt,4.3pt,4.3pt">
                        <w:txbxContent>
                          <w:p w14:paraId="0A5EDE7F" w14:textId="77777777" w:rsidR="001F6FB5" w:rsidRPr="00D02FA5" w:rsidRDefault="001F6FB5" w:rsidP="009D3A55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เครื่องดื่ม</w:t>
                            </w:r>
                          </w:p>
                        </w:txbxContent>
                      </v:textbox>
                    </v:shape>
                    <v:group id="Group 68" o:spid="_x0000_s1106" style="position:absolute;top:1936;width:54803;height:3256" coordorigin=",1936" coordsize="54803,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    <v:shape id="TextBox 6" o:spid="_x0000_s1107" type="#_x0000_t202" style="position:absolute;left:34661;top:1936;width:20142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" filled="f" stroked="f">
                        <v:textbox inset="4.3pt,4.3pt,4.3pt,4.3pt">
                          <w:txbxContent>
                            <w:p w14:paraId="79C74D1D" w14:textId="77777777" w:rsidR="001F6FB5" w:rsidRPr="00AD4C8B" w:rsidRDefault="001F6FB5" w:rsidP="009D3A55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D4C8B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Box 6" o:spid="_x0000_s1108" type="#_x0000_t202" style="position:absolute;top:1941;width:20142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" filled="f" stroked="f">
                        <v:textbox inset="4.3pt,4.3pt,4.3pt,4.3pt">
                          <w:txbxContent>
                            <w:p w14:paraId="3498F6EA" w14:textId="77777777" w:rsidR="001F6FB5" w:rsidRPr="00B82DB4" w:rsidRDefault="001F6FB5" w:rsidP="009D3A55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B82DB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2566</w:t>
                              </w:r>
                            </w:p>
                          </w:txbxContent>
                        </v:textbox>
                      </v:shape>
                    </v:group>
                    <v:shape id="TextBox 18" o:spid="_x0000_s1109" type="#_x0000_t202" style="position:absolute;left:26035;top:15340;width:3107;height:30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" filled="f" stroked="f">
                      <v:textbox inset="4.3pt,4.3pt,4.3pt,4.3pt">
                        <w:txbxContent>
                          <w:p w14:paraId="5825EB40" w14:textId="77777777" w:rsidR="001F6FB5" w:rsidRPr="00D02FA5" w:rsidRDefault="001F6FB5" w:rsidP="009D3A55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อื่นๆ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14:paraId="426A66D0" w14:textId="77777777" w:rsidR="009D3A55" w:rsidRPr="00386545" w:rsidRDefault="009D3A55" w:rsidP="009D3A55">
      <w:pPr>
        <w:ind w:left="540" w:right="-45"/>
        <w:rPr>
          <w:rFonts w:asciiTheme="majorBidi" w:hAnsiTheme="majorBidi" w:cstheme="majorBidi"/>
          <w:sz w:val="30"/>
          <w:szCs w:val="30"/>
        </w:rPr>
      </w:pPr>
      <w:r w:rsidRPr="00386545">
        <w:rPr>
          <w:b/>
          <w:bCs/>
          <w:i/>
          <w:iCs/>
          <w:noProof/>
          <w:sz w:val="30"/>
          <w:szCs w:val="30"/>
          <w:lang w:val="en-US"/>
        </w:rPr>
        <w:drawing>
          <wp:anchor distT="0" distB="0" distL="114300" distR="114300" simplePos="0" relativeHeight="251658264" behindDoc="1" locked="0" layoutInCell="1" allowOverlap="1" wp14:anchorId="1DD8F2D6" wp14:editId="0230BF60">
            <wp:simplePos x="0" y="0"/>
            <wp:positionH relativeFrom="column">
              <wp:posOffset>3672490</wp:posOffset>
            </wp:positionH>
            <wp:positionV relativeFrom="paragraph">
              <wp:posOffset>130350</wp:posOffset>
            </wp:positionV>
            <wp:extent cx="2358390" cy="2623820"/>
            <wp:effectExtent l="0" t="0" r="0" b="0"/>
            <wp:wrapNone/>
            <wp:docPr id="73" name="Chart 73">
              <a:extLst xmlns:a="http://schemas.openxmlformats.org/drawingml/2006/main">
                <a:ext uri="{FF2B5EF4-FFF2-40B4-BE49-F238E27FC236}">
                  <a16:creationId xmlns:a16="http://schemas.microsoft.com/office/drawing/2014/main" id="{4844C7CC-780D-4C3C-988E-03FEF434A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86545">
        <w:rPr>
          <w:rFonts w:asciiTheme="majorBidi" w:hAnsiTheme="majorBidi" w:cstheme="majorBidi"/>
          <w:noProof/>
          <w:sz w:val="30"/>
          <w:szCs w:val="30"/>
          <w:lang w:val="en-US"/>
        </w:rPr>
        <w:drawing>
          <wp:anchor distT="0" distB="0" distL="114300" distR="114300" simplePos="0" relativeHeight="251658265" behindDoc="1" locked="0" layoutInCell="1" allowOverlap="1" wp14:anchorId="472F4DAC" wp14:editId="6111C7F4">
            <wp:simplePos x="0" y="0"/>
            <wp:positionH relativeFrom="column">
              <wp:posOffset>398780</wp:posOffset>
            </wp:positionH>
            <wp:positionV relativeFrom="paragraph">
              <wp:posOffset>130175</wp:posOffset>
            </wp:positionV>
            <wp:extent cx="2411730" cy="2451100"/>
            <wp:effectExtent l="0" t="0" r="7620" b="6350"/>
            <wp:wrapNone/>
            <wp:docPr id="74" name="Chart 74">
              <a:extLst xmlns:a="http://schemas.openxmlformats.org/drawingml/2006/main">
                <a:ext uri="{FF2B5EF4-FFF2-40B4-BE49-F238E27FC236}">
                  <a16:creationId xmlns:a16="http://schemas.microsoft.com/office/drawing/2014/main" id="{2531B578-9232-4BE6-ADB9-16E8B87ECD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  <wp14:sizeRelV relativeFrom="margin">
              <wp14:pctHeight>0</wp14:pctHeight>
            </wp14:sizeRelV>
          </wp:anchor>
        </w:drawing>
      </w:r>
    </w:p>
    <w:p w14:paraId="04A5DAB8" w14:textId="4F29216D" w:rsidR="009D3A55" w:rsidRPr="00386545" w:rsidRDefault="009D3A55" w:rsidP="00263E9D">
      <w:pPr>
        <w:tabs>
          <w:tab w:val="left" w:pos="540"/>
        </w:tabs>
        <w:ind w:left="540" w:right="-45"/>
        <w:jc w:val="both"/>
        <w:rPr>
          <w:rFonts w:asciiTheme="majorBidi" w:hAnsiTheme="majorBidi" w:cstheme="majorBidi"/>
          <w:sz w:val="30"/>
          <w:szCs w:val="30"/>
          <w:cs/>
        </w:rPr>
        <w:sectPr w:rsidR="009D3A55" w:rsidRPr="00386545" w:rsidSect="00F9779C">
          <w:footerReference w:type="default" r:id="rId31"/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  <w:r w:rsidRPr="00386545">
        <w:rPr>
          <w:rFonts w:cs="Times New Roman"/>
          <w:noProof/>
          <w:sz w:val="20"/>
          <w:szCs w:val="20"/>
        </w:rPr>
        <w:drawing>
          <wp:anchor distT="0" distB="0" distL="114300" distR="114300" simplePos="0" relativeHeight="251658270" behindDoc="0" locked="0" layoutInCell="1" allowOverlap="1" wp14:anchorId="76092064" wp14:editId="572C9A22">
            <wp:simplePos x="0" y="0"/>
            <wp:positionH relativeFrom="column">
              <wp:posOffset>3367140</wp:posOffset>
            </wp:positionH>
            <wp:positionV relativeFrom="paragraph">
              <wp:posOffset>199390</wp:posOffset>
            </wp:positionV>
            <wp:extent cx="122038" cy="146188"/>
            <wp:effectExtent l="0" t="0" r="0" b="6350"/>
            <wp:wrapNone/>
            <wp:docPr id="75" name="Picture 75" descr="Foo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 descr="Food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2038" cy="146188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86545">
        <w:rPr>
          <w:rFonts w:cs="Times New Roman"/>
          <w:noProof/>
          <w:sz w:val="20"/>
          <w:szCs w:val="20"/>
        </w:rPr>
        <w:drawing>
          <wp:anchor distT="0" distB="0" distL="114300" distR="114300" simplePos="0" relativeHeight="251658271" behindDoc="0" locked="0" layoutInCell="1" allowOverlap="1" wp14:anchorId="6521E34A" wp14:editId="60197F06">
            <wp:simplePos x="0" y="0"/>
            <wp:positionH relativeFrom="column">
              <wp:posOffset>3503888</wp:posOffset>
            </wp:positionH>
            <wp:positionV relativeFrom="paragraph">
              <wp:posOffset>129540</wp:posOffset>
            </wp:positionV>
            <wp:extent cx="105143" cy="214432"/>
            <wp:effectExtent l="0" t="0" r="9525" b="0"/>
            <wp:wrapNone/>
            <wp:docPr id="76" name="Picture 76" descr="Foo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Food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43" cy="214432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86545">
        <w:rPr>
          <w:rFonts w:hint="cs"/>
          <w:noProof/>
          <w:lang w:val="en-US"/>
        </w:rPr>
        <w:drawing>
          <wp:anchor distT="0" distB="0" distL="114300" distR="114300" simplePos="0" relativeHeight="251658269" behindDoc="0" locked="0" layoutInCell="1" allowOverlap="1" wp14:anchorId="4D2AEDA8" wp14:editId="02EC3621">
            <wp:simplePos x="0" y="0"/>
            <wp:positionH relativeFrom="column">
              <wp:posOffset>3750310</wp:posOffset>
            </wp:positionH>
            <wp:positionV relativeFrom="paragraph">
              <wp:posOffset>1905</wp:posOffset>
            </wp:positionV>
            <wp:extent cx="2286000" cy="2286000"/>
            <wp:effectExtent l="57150" t="0" r="57150" b="114300"/>
            <wp:wrapSquare wrapText="bothSides"/>
            <wp:docPr id="77" name="Chart 7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vertAnchor="text" w:tblpY="17"/>
        <w:tblW w:w="5049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8"/>
        <w:gridCol w:w="880"/>
        <w:gridCol w:w="209"/>
        <w:gridCol w:w="940"/>
        <w:gridCol w:w="181"/>
        <w:gridCol w:w="877"/>
        <w:gridCol w:w="209"/>
        <w:gridCol w:w="901"/>
        <w:gridCol w:w="203"/>
        <w:gridCol w:w="880"/>
        <w:gridCol w:w="224"/>
        <w:gridCol w:w="901"/>
        <w:gridCol w:w="227"/>
        <w:gridCol w:w="871"/>
        <w:gridCol w:w="224"/>
        <w:gridCol w:w="901"/>
        <w:gridCol w:w="187"/>
        <w:gridCol w:w="871"/>
        <w:gridCol w:w="224"/>
        <w:gridCol w:w="895"/>
        <w:gridCol w:w="227"/>
        <w:gridCol w:w="883"/>
        <w:gridCol w:w="178"/>
        <w:gridCol w:w="789"/>
      </w:tblGrid>
      <w:tr w:rsidR="00B17B63" w:rsidRPr="00386545" w14:paraId="7D546971" w14:textId="77777777" w:rsidTr="002D490A">
        <w:trPr>
          <w:cantSplit/>
          <w:tblHeader/>
        </w:trPr>
        <w:tc>
          <w:tcPr>
            <w:tcW w:w="740" w:type="pct"/>
            <w:shd w:val="clear" w:color="auto" w:fill="auto"/>
          </w:tcPr>
          <w:p w14:paraId="77F42A8F" w14:textId="22186056" w:rsidR="00B17B63" w:rsidRPr="00386545" w:rsidRDefault="00B17B63" w:rsidP="00B17B63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8654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lastRenderedPageBreak/>
              <w:t>สำหรับงวดเก้าเดือนสิ้นสุดวันที่</w:t>
            </w:r>
          </w:p>
        </w:tc>
        <w:tc>
          <w:tcPr>
            <w:tcW w:w="671" w:type="pct"/>
            <w:gridSpan w:val="3"/>
            <w:shd w:val="clear" w:color="auto" w:fill="auto"/>
            <w:vAlign w:val="bottom"/>
          </w:tcPr>
          <w:p w14:paraId="6D11B997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5C09C99E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7" w:type="pct"/>
            <w:gridSpan w:val="3"/>
            <w:shd w:val="clear" w:color="auto" w:fill="auto"/>
            <w:vAlign w:val="bottom"/>
          </w:tcPr>
          <w:p w14:paraId="7E88A4A9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67" w:type="pct"/>
            <w:vAlign w:val="bottom"/>
          </w:tcPr>
          <w:p w14:paraId="5B21E7AC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3" w:type="pct"/>
            <w:gridSpan w:val="3"/>
            <w:shd w:val="clear" w:color="auto" w:fill="auto"/>
            <w:vAlign w:val="bottom"/>
          </w:tcPr>
          <w:p w14:paraId="3EC18A20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75" w:type="pct"/>
            <w:vAlign w:val="bottom"/>
          </w:tcPr>
          <w:p w14:paraId="21DCC2E5" w14:textId="77777777" w:rsidR="00B17B63" w:rsidRPr="00386545" w:rsidRDefault="00B17B63" w:rsidP="00B17B6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0" w:type="pct"/>
            <w:gridSpan w:val="3"/>
            <w:vAlign w:val="bottom"/>
          </w:tcPr>
          <w:p w14:paraId="2D2D99CB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2" w:type="pct"/>
            <w:vAlign w:val="bottom"/>
          </w:tcPr>
          <w:p w14:paraId="4971C8FA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8" w:type="pct"/>
            <w:gridSpan w:val="3"/>
            <w:shd w:val="clear" w:color="auto" w:fill="auto"/>
            <w:vAlign w:val="bottom"/>
          </w:tcPr>
          <w:p w14:paraId="2D37FC8F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รายการระหว่างกัน</w:t>
            </w:r>
          </w:p>
        </w:tc>
        <w:tc>
          <w:tcPr>
            <w:tcW w:w="75" w:type="pct"/>
            <w:vAlign w:val="bottom"/>
          </w:tcPr>
          <w:p w14:paraId="57E0B657" w14:textId="77777777" w:rsidR="00B17B63" w:rsidRPr="00386545" w:rsidRDefault="00B17B63" w:rsidP="00B17B63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2" w:type="pct"/>
            <w:gridSpan w:val="3"/>
            <w:vAlign w:val="bottom"/>
          </w:tcPr>
          <w:p w14:paraId="62C010E1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B17B63" w:rsidRPr="00386545" w14:paraId="32489AA6" w14:textId="77777777" w:rsidTr="002D490A">
        <w:trPr>
          <w:cantSplit/>
          <w:tblHeader/>
        </w:trPr>
        <w:tc>
          <w:tcPr>
            <w:tcW w:w="740" w:type="pct"/>
            <w:shd w:val="clear" w:color="auto" w:fill="auto"/>
          </w:tcPr>
          <w:p w14:paraId="2A5E0EDC" w14:textId="274799A7" w:rsidR="00B17B63" w:rsidRPr="00386545" w:rsidRDefault="00B17B63" w:rsidP="00B17B63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86545">
              <w:rPr>
                <w:rFonts w:ascii="Angsana New" w:hAnsi="Angsana New" w:hint="cs"/>
                <w:b/>
                <w:bCs/>
                <w:i/>
                <w:iCs/>
                <w:color w:val="000000"/>
                <w:szCs w:val="22"/>
                <w:rtl/>
              </w:rPr>
              <w:t xml:space="preserve">   </w:t>
            </w:r>
            <w:r w:rsidRPr="0038654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lang w:val="en-US" w:bidi="th-TH"/>
              </w:rPr>
              <w:t>3</w:t>
            </w:r>
            <w:r w:rsidRPr="0038654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lang w:bidi="th-TH"/>
              </w:rPr>
              <w:t>0</w:t>
            </w:r>
            <w:r w:rsidRPr="0038654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lang w:val="en-US" w:bidi="th-TH"/>
              </w:rPr>
              <w:t xml:space="preserve"> </w:t>
            </w:r>
            <w:r w:rsidRPr="0038654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91" w:type="pct"/>
            <w:shd w:val="clear" w:color="auto" w:fill="auto"/>
          </w:tcPr>
          <w:p w14:paraId="756CDCAB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69" w:type="pct"/>
            <w:shd w:val="clear" w:color="auto" w:fill="auto"/>
          </w:tcPr>
          <w:p w14:paraId="6C5A88A6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6839444F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60" w:type="pct"/>
            <w:shd w:val="clear" w:color="auto" w:fill="auto"/>
          </w:tcPr>
          <w:p w14:paraId="77FE7C36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</w:tcPr>
          <w:p w14:paraId="78F02AEF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69" w:type="pct"/>
            <w:shd w:val="clear" w:color="auto" w:fill="auto"/>
          </w:tcPr>
          <w:p w14:paraId="30AC14D3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</w:tcPr>
          <w:p w14:paraId="54A7C22F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67" w:type="pct"/>
          </w:tcPr>
          <w:p w14:paraId="42D1759E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789A017E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74" w:type="pct"/>
            <w:shd w:val="clear" w:color="auto" w:fill="auto"/>
          </w:tcPr>
          <w:p w14:paraId="47382979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</w:tcPr>
          <w:p w14:paraId="509BD39C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75" w:type="pct"/>
          </w:tcPr>
          <w:p w14:paraId="0511DA8C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</w:tcPr>
          <w:p w14:paraId="18F9DC4B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74" w:type="pct"/>
          </w:tcPr>
          <w:p w14:paraId="4484DBE6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</w:tcPr>
          <w:p w14:paraId="37F4D84D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62" w:type="pct"/>
          </w:tcPr>
          <w:p w14:paraId="471AE255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</w:tcPr>
          <w:p w14:paraId="6D69A0FB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74" w:type="pct"/>
            <w:shd w:val="clear" w:color="auto" w:fill="auto"/>
          </w:tcPr>
          <w:p w14:paraId="0851AFAE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40CD484E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75" w:type="pct"/>
          </w:tcPr>
          <w:p w14:paraId="1E5BA49E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</w:tcPr>
          <w:p w14:paraId="3CC6F16E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59" w:type="pct"/>
            <w:shd w:val="clear" w:color="auto" w:fill="auto"/>
          </w:tcPr>
          <w:p w14:paraId="3728CCFF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shd w:val="clear" w:color="auto" w:fill="auto"/>
          </w:tcPr>
          <w:p w14:paraId="334D29C8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</w:tr>
      <w:tr w:rsidR="00263E9D" w:rsidRPr="00386545" w14:paraId="5CDC6B04" w14:textId="77777777" w:rsidTr="00263E9D">
        <w:trPr>
          <w:cantSplit/>
          <w:tblHeader/>
        </w:trPr>
        <w:tc>
          <w:tcPr>
            <w:tcW w:w="740" w:type="pct"/>
            <w:shd w:val="clear" w:color="auto" w:fill="auto"/>
          </w:tcPr>
          <w:p w14:paraId="2661A69A" w14:textId="77777777" w:rsidR="00263E9D" w:rsidRPr="00386545" w:rsidRDefault="00263E9D" w:rsidP="008625FE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rtl/>
                <w:cs/>
              </w:rPr>
            </w:pPr>
          </w:p>
        </w:tc>
        <w:tc>
          <w:tcPr>
            <w:tcW w:w="4260" w:type="pct"/>
            <w:gridSpan w:val="23"/>
            <w:shd w:val="clear" w:color="auto" w:fill="auto"/>
          </w:tcPr>
          <w:p w14:paraId="0B4122B0" w14:textId="77777777" w:rsidR="00263E9D" w:rsidRPr="00386545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</w:tr>
      <w:tr w:rsidR="00B17B63" w:rsidRPr="00386545" w14:paraId="2DBCD7F3" w14:textId="77777777" w:rsidTr="008625FE">
        <w:trPr>
          <w:cantSplit/>
        </w:trPr>
        <w:tc>
          <w:tcPr>
            <w:tcW w:w="740" w:type="pct"/>
            <w:shd w:val="clear" w:color="auto" w:fill="auto"/>
          </w:tcPr>
          <w:p w14:paraId="0F025152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91" w:type="pct"/>
            <w:shd w:val="clear" w:color="auto" w:fill="auto"/>
          </w:tcPr>
          <w:p w14:paraId="66F67A99" w14:textId="352773B9" w:rsidR="00B17B63" w:rsidRPr="00386545" w:rsidRDefault="00725985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15,836,992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18CA282F" w14:textId="77777777" w:rsidR="00B17B63" w:rsidRPr="00386545" w:rsidRDefault="00B17B63" w:rsidP="00B17B6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1E745C6E" w14:textId="7BDAFACF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lang w:val="en-US" w:bidi="th-TH"/>
              </w:rPr>
              <w:t>17,066,713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10ABB21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43B9D2A8" w14:textId="571C74B0" w:rsidR="00B17B63" w:rsidRPr="00386545" w:rsidRDefault="00725985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1,768,554</w:t>
            </w:r>
          </w:p>
        </w:tc>
        <w:tc>
          <w:tcPr>
            <w:tcW w:w="69" w:type="pct"/>
            <w:shd w:val="clear" w:color="auto" w:fill="auto"/>
          </w:tcPr>
          <w:p w14:paraId="4AD33FA3" w14:textId="77777777" w:rsidR="00B17B63" w:rsidRPr="00386545" w:rsidRDefault="00B17B63" w:rsidP="00B17B6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253D2A6E" w14:textId="3E4E0C9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lang w:val="en-US" w:bidi="th-TH"/>
              </w:rPr>
              <w:t>1,745,689</w:t>
            </w:r>
          </w:p>
        </w:tc>
        <w:tc>
          <w:tcPr>
            <w:tcW w:w="67" w:type="pct"/>
            <w:shd w:val="clear" w:color="auto" w:fill="auto"/>
          </w:tcPr>
          <w:p w14:paraId="36918C1D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08B8F953" w14:textId="4C164F4C" w:rsidR="00B17B63" w:rsidRPr="00386545" w:rsidRDefault="00725985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1,926,325</w:t>
            </w:r>
          </w:p>
        </w:tc>
        <w:tc>
          <w:tcPr>
            <w:tcW w:w="74" w:type="pct"/>
            <w:shd w:val="clear" w:color="auto" w:fill="auto"/>
          </w:tcPr>
          <w:p w14:paraId="3B418EE3" w14:textId="77777777" w:rsidR="00B17B63" w:rsidRPr="00386545" w:rsidRDefault="00B17B63" w:rsidP="00B17B6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5D137AF9" w14:textId="4DB37029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lang w:val="en-US" w:bidi="th-TH"/>
              </w:rPr>
              <w:t>2,021,094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4F617A7F" w14:textId="77777777" w:rsidR="00B17B63" w:rsidRPr="00386545" w:rsidRDefault="00B17B63" w:rsidP="00B17B6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69A54462" w14:textId="3D6E6C7E" w:rsidR="00B17B63" w:rsidRPr="00386545" w:rsidRDefault="00725985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19,531,871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043D532C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3FAC8438" w14:textId="0ED8C074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lang w:val="en-US" w:bidi="th-TH"/>
              </w:rPr>
              <w:t>20,833,496</w:t>
            </w:r>
          </w:p>
        </w:tc>
        <w:tc>
          <w:tcPr>
            <w:tcW w:w="62" w:type="pct"/>
            <w:shd w:val="clear" w:color="auto" w:fill="auto"/>
          </w:tcPr>
          <w:p w14:paraId="58592BE3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6FF5919B" w14:textId="6B59C704" w:rsidR="00B17B63" w:rsidRPr="00386545" w:rsidRDefault="00725985" w:rsidP="00B17B63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38654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4" w:type="pct"/>
            <w:shd w:val="clear" w:color="auto" w:fill="auto"/>
          </w:tcPr>
          <w:p w14:paraId="3ADFE7F6" w14:textId="77777777" w:rsidR="00B17B63" w:rsidRPr="00386545" w:rsidRDefault="00B17B63" w:rsidP="00B17B6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</w:tcPr>
          <w:p w14:paraId="3AD29D90" w14:textId="263588D6" w:rsidR="00B17B63" w:rsidRPr="00386545" w:rsidRDefault="00B17B63" w:rsidP="00B17B63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3CF364F2" w14:textId="77777777" w:rsidR="00B17B63" w:rsidRPr="00386545" w:rsidRDefault="00B17B63" w:rsidP="00B17B6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60746444" w14:textId="77E166F8" w:rsidR="00B17B63" w:rsidRPr="00386545" w:rsidRDefault="00725985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19,531,871</w:t>
            </w:r>
          </w:p>
        </w:tc>
        <w:tc>
          <w:tcPr>
            <w:tcW w:w="59" w:type="pct"/>
            <w:shd w:val="clear" w:color="auto" w:fill="auto"/>
          </w:tcPr>
          <w:p w14:paraId="6C376210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</w:tcPr>
          <w:p w14:paraId="23B9E617" w14:textId="59B3A0C1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lang w:val="en-US" w:bidi="th-TH"/>
              </w:rPr>
              <w:t>20,833,496</w:t>
            </w:r>
          </w:p>
        </w:tc>
      </w:tr>
      <w:tr w:rsidR="00B17B63" w:rsidRPr="00386545" w14:paraId="594B9F75" w14:textId="77777777" w:rsidTr="008625FE">
        <w:trPr>
          <w:cantSplit/>
        </w:trPr>
        <w:tc>
          <w:tcPr>
            <w:tcW w:w="740" w:type="pct"/>
            <w:shd w:val="clear" w:color="auto" w:fill="auto"/>
          </w:tcPr>
          <w:p w14:paraId="40B545B7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05405F6A" w14:textId="6F400622" w:rsidR="00B17B63" w:rsidRPr="00386545" w:rsidRDefault="00725985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178,031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1199287F" w14:textId="77777777" w:rsidR="00B17B63" w:rsidRPr="00386545" w:rsidRDefault="00B17B63" w:rsidP="00B17B6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3BB35273" w14:textId="1AD4C8DE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lang w:val="en-US" w:bidi="th-TH"/>
              </w:rPr>
              <w:t>187,820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96ED619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5C18727E" w14:textId="79B56411" w:rsidR="00B17B63" w:rsidRPr="00386545" w:rsidRDefault="00725985" w:rsidP="00B17B63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38654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9" w:type="pct"/>
            <w:shd w:val="clear" w:color="auto" w:fill="auto"/>
          </w:tcPr>
          <w:p w14:paraId="30ED3DD1" w14:textId="77777777" w:rsidR="00B17B63" w:rsidRPr="00386545" w:rsidRDefault="00B17B63" w:rsidP="00B17B63">
            <w:pPr>
              <w:pStyle w:val="BodyText"/>
              <w:tabs>
                <w:tab w:val="decimal" w:pos="55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</w:tcPr>
          <w:p w14:paraId="18693FF0" w14:textId="5345E395" w:rsidR="00B17B63" w:rsidRPr="00386545" w:rsidRDefault="00B17B63" w:rsidP="00B17B63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lang w:val="en-US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18C698D5" w14:textId="77777777" w:rsidR="00B17B63" w:rsidRPr="00386545" w:rsidRDefault="00B17B63" w:rsidP="00B17B6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15E1D12A" w14:textId="7EEED951" w:rsidR="00B17B63" w:rsidRPr="00386545" w:rsidRDefault="00725985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122,675</w:t>
            </w:r>
          </w:p>
        </w:tc>
        <w:tc>
          <w:tcPr>
            <w:tcW w:w="74" w:type="pct"/>
            <w:shd w:val="clear" w:color="auto" w:fill="auto"/>
          </w:tcPr>
          <w:p w14:paraId="1321EB10" w14:textId="77777777" w:rsidR="00B17B63" w:rsidRPr="00386545" w:rsidRDefault="00B17B63" w:rsidP="00B17B6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</w:tcPr>
          <w:p w14:paraId="17437E23" w14:textId="77E2A3A4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lang w:val="en-US" w:bidi="th-TH"/>
              </w:rPr>
              <w:t>106,120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134AB678" w14:textId="77777777" w:rsidR="00B17B63" w:rsidRPr="00386545" w:rsidRDefault="00B17B63" w:rsidP="00B17B6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3446E473" w14:textId="7975464C" w:rsidR="00B17B63" w:rsidRPr="00386545" w:rsidRDefault="00725985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300,706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1EB6D4DD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</w:tcPr>
          <w:p w14:paraId="6710E7E4" w14:textId="2C5BD0F9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lang w:val="en-US" w:bidi="th-TH"/>
              </w:rPr>
              <w:t>293,940</w:t>
            </w:r>
          </w:p>
        </w:tc>
        <w:tc>
          <w:tcPr>
            <w:tcW w:w="62" w:type="pct"/>
            <w:shd w:val="clear" w:color="auto" w:fill="auto"/>
          </w:tcPr>
          <w:p w14:paraId="0E9D0C38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39EA7385" w14:textId="0B6647E4" w:rsidR="00B17B63" w:rsidRPr="00386545" w:rsidRDefault="00725985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(300,706)</w:t>
            </w:r>
          </w:p>
        </w:tc>
        <w:tc>
          <w:tcPr>
            <w:tcW w:w="74" w:type="pct"/>
            <w:shd w:val="clear" w:color="auto" w:fill="auto"/>
          </w:tcPr>
          <w:p w14:paraId="725E917A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30FFDF32" w14:textId="6ECF4BA3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lang w:val="en-US" w:bidi="th-TH"/>
              </w:rPr>
              <w:t>(293,940)</w:t>
            </w:r>
          </w:p>
        </w:tc>
        <w:tc>
          <w:tcPr>
            <w:tcW w:w="75" w:type="pct"/>
            <w:shd w:val="clear" w:color="auto" w:fill="auto"/>
          </w:tcPr>
          <w:p w14:paraId="63224DF7" w14:textId="77777777" w:rsidR="00B17B63" w:rsidRPr="00386545" w:rsidRDefault="00B17B63" w:rsidP="00B17B6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14:paraId="3615DD8A" w14:textId="1D383886" w:rsidR="00B17B63" w:rsidRPr="00386545" w:rsidRDefault="00725985" w:rsidP="00B17B63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38654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7FE0C4AE" w14:textId="77777777" w:rsidR="00B17B63" w:rsidRPr="00386545" w:rsidRDefault="00B17B63" w:rsidP="00B17B6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</w:tcPr>
          <w:p w14:paraId="6CE64756" w14:textId="5B2AF922" w:rsidR="00B17B63" w:rsidRPr="00386545" w:rsidRDefault="00B17B63" w:rsidP="00B17B63">
            <w:pPr>
              <w:pStyle w:val="BodyText"/>
              <w:tabs>
                <w:tab w:val="decimal" w:pos="44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lang w:val="en-US"/>
              </w:rPr>
              <w:t>-</w:t>
            </w:r>
          </w:p>
        </w:tc>
      </w:tr>
      <w:tr w:rsidR="00B17B63" w:rsidRPr="00386545" w14:paraId="552B2F37" w14:textId="77777777" w:rsidTr="00C633AC">
        <w:trPr>
          <w:cantSplit/>
        </w:trPr>
        <w:tc>
          <w:tcPr>
            <w:tcW w:w="740" w:type="pct"/>
            <w:shd w:val="clear" w:color="auto" w:fill="auto"/>
          </w:tcPr>
          <w:p w14:paraId="45313707" w14:textId="77777777" w:rsidR="00B17B63" w:rsidRPr="00386545" w:rsidRDefault="00B17B63" w:rsidP="00B17B63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386545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0C18D420" w14:textId="0AD3B1A4" w:rsidR="00B17B63" w:rsidRPr="00386545" w:rsidRDefault="00725985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16,015,023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F8E752A" w14:textId="77777777" w:rsidR="00B17B63" w:rsidRPr="00386545" w:rsidRDefault="00B17B63" w:rsidP="00B17B6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</w:tcPr>
          <w:p w14:paraId="0731A62D" w14:textId="702AB540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17,254,533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6C0BEA1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DD564" w14:textId="5166B8A0" w:rsidR="00B17B63" w:rsidRPr="00386545" w:rsidRDefault="00725985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1,768,554</w:t>
            </w:r>
          </w:p>
        </w:tc>
        <w:tc>
          <w:tcPr>
            <w:tcW w:w="69" w:type="pct"/>
            <w:shd w:val="clear" w:color="auto" w:fill="auto"/>
          </w:tcPr>
          <w:p w14:paraId="59D0524A" w14:textId="77777777" w:rsidR="00B17B63" w:rsidRPr="00386545" w:rsidRDefault="00B17B63" w:rsidP="00B17B63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</w:tcBorders>
            <w:shd w:val="clear" w:color="auto" w:fill="auto"/>
          </w:tcPr>
          <w:p w14:paraId="27F1CF8E" w14:textId="3B38A618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1,745,689</w:t>
            </w:r>
          </w:p>
        </w:tc>
        <w:tc>
          <w:tcPr>
            <w:tcW w:w="67" w:type="pct"/>
            <w:shd w:val="clear" w:color="auto" w:fill="auto"/>
          </w:tcPr>
          <w:p w14:paraId="02B438EE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56F8BABB" w14:textId="7CD38FA7" w:rsidR="00B17B63" w:rsidRPr="00386545" w:rsidRDefault="00725985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2,049,000</w:t>
            </w:r>
          </w:p>
        </w:tc>
        <w:tc>
          <w:tcPr>
            <w:tcW w:w="74" w:type="pct"/>
            <w:shd w:val="clear" w:color="auto" w:fill="auto"/>
          </w:tcPr>
          <w:p w14:paraId="1F208196" w14:textId="77777777" w:rsidR="00B17B63" w:rsidRPr="00386545" w:rsidRDefault="00B17B63" w:rsidP="00B17B6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</w:tcBorders>
            <w:shd w:val="clear" w:color="auto" w:fill="auto"/>
          </w:tcPr>
          <w:p w14:paraId="3D182651" w14:textId="4CACC71C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2,127,214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6282CE8F" w14:textId="77777777" w:rsidR="00B17B63" w:rsidRPr="00386545" w:rsidRDefault="00B17B63" w:rsidP="00B17B6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</w:tcBorders>
            <w:shd w:val="clear" w:color="auto" w:fill="auto"/>
          </w:tcPr>
          <w:p w14:paraId="4F3B3BAF" w14:textId="61E41BA6" w:rsidR="00B17B63" w:rsidRPr="00386545" w:rsidRDefault="00725985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19,832,577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2E6D8C74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</w:tcBorders>
            <w:shd w:val="clear" w:color="auto" w:fill="auto"/>
          </w:tcPr>
          <w:p w14:paraId="3BB21CDA" w14:textId="596CA816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21,127,436</w:t>
            </w:r>
          </w:p>
        </w:tc>
        <w:tc>
          <w:tcPr>
            <w:tcW w:w="62" w:type="pct"/>
            <w:shd w:val="clear" w:color="auto" w:fill="auto"/>
          </w:tcPr>
          <w:p w14:paraId="3B09A173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</w:tcBorders>
            <w:shd w:val="clear" w:color="auto" w:fill="auto"/>
          </w:tcPr>
          <w:p w14:paraId="7B8392D6" w14:textId="443D5478" w:rsidR="00B17B63" w:rsidRPr="00386545" w:rsidRDefault="00725985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(300,706)</w:t>
            </w:r>
          </w:p>
        </w:tc>
        <w:tc>
          <w:tcPr>
            <w:tcW w:w="74" w:type="pct"/>
            <w:shd w:val="clear" w:color="auto" w:fill="auto"/>
          </w:tcPr>
          <w:p w14:paraId="01A528B0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38168EAD" w14:textId="21959A83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(293,940)</w:t>
            </w:r>
          </w:p>
        </w:tc>
        <w:tc>
          <w:tcPr>
            <w:tcW w:w="75" w:type="pct"/>
            <w:shd w:val="clear" w:color="auto" w:fill="auto"/>
          </w:tcPr>
          <w:p w14:paraId="546C592A" w14:textId="77777777" w:rsidR="00B17B63" w:rsidRPr="00386545" w:rsidRDefault="00B17B63" w:rsidP="00B17B6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</w:tcPr>
          <w:p w14:paraId="5BA58F26" w14:textId="349429FB" w:rsidR="00B17B63" w:rsidRPr="00386545" w:rsidRDefault="00725985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19,531,871</w:t>
            </w:r>
          </w:p>
        </w:tc>
        <w:tc>
          <w:tcPr>
            <w:tcW w:w="59" w:type="pct"/>
            <w:shd w:val="clear" w:color="auto" w:fill="auto"/>
          </w:tcPr>
          <w:p w14:paraId="79719E69" w14:textId="77777777" w:rsidR="00B17B63" w:rsidRPr="00386545" w:rsidRDefault="00B17B63" w:rsidP="00B17B6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</w:tcPr>
          <w:p w14:paraId="16D71AC8" w14:textId="1AA47235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20,833,496</w:t>
            </w:r>
          </w:p>
        </w:tc>
      </w:tr>
      <w:tr w:rsidR="00B17B63" w:rsidRPr="00386545" w14:paraId="1D901245" w14:textId="77777777" w:rsidTr="001432CD">
        <w:trPr>
          <w:cantSplit/>
        </w:trPr>
        <w:tc>
          <w:tcPr>
            <w:tcW w:w="740" w:type="pct"/>
            <w:shd w:val="clear" w:color="auto" w:fill="auto"/>
          </w:tcPr>
          <w:p w14:paraId="74BF3289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Cs w:val="22"/>
              </w:rPr>
            </w:pPr>
            <w:r w:rsidRPr="0038654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91" w:type="pct"/>
            <w:shd w:val="clear" w:color="auto" w:fill="auto"/>
          </w:tcPr>
          <w:p w14:paraId="66029EA3" w14:textId="33388824" w:rsidR="00B17B63" w:rsidRPr="00386545" w:rsidRDefault="00725985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4D1CCA" w:rsidRPr="00386545">
              <w:rPr>
                <w:rFonts w:asciiTheme="majorBidi" w:hAnsiTheme="majorBidi" w:cstheme="majorBidi"/>
                <w:szCs w:val="22"/>
                <w:lang w:val="en-US" w:bidi="th-TH"/>
              </w:rPr>
              <w:t>901,518</w:t>
            </w: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0D8CD093" w14:textId="77777777" w:rsidR="00B17B63" w:rsidRPr="00386545" w:rsidRDefault="00B17B63" w:rsidP="00B17B6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6E2A4674" w14:textId="317858D4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lang w:val="en-US" w:bidi="th-TH"/>
              </w:rPr>
              <w:t>(907,677)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6DDD30A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6F60D0F" w14:textId="7A9880CA" w:rsidR="00B17B63" w:rsidRPr="00386545" w:rsidRDefault="00725985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(57,605)</w:t>
            </w:r>
          </w:p>
        </w:tc>
        <w:tc>
          <w:tcPr>
            <w:tcW w:w="69" w:type="pct"/>
            <w:shd w:val="clear" w:color="auto" w:fill="auto"/>
          </w:tcPr>
          <w:p w14:paraId="085FDDE8" w14:textId="77777777" w:rsidR="00B17B63" w:rsidRPr="00386545" w:rsidRDefault="00B17B63" w:rsidP="00B17B63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60D0BE82" w14:textId="0748ADD4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lang w:val="en-US" w:bidi="th-TH"/>
              </w:rPr>
              <w:t>(52,598)</w:t>
            </w:r>
          </w:p>
        </w:tc>
        <w:tc>
          <w:tcPr>
            <w:tcW w:w="67" w:type="pct"/>
            <w:shd w:val="clear" w:color="auto" w:fill="auto"/>
          </w:tcPr>
          <w:p w14:paraId="43296807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2688B67A" w14:textId="25936050" w:rsidR="00B17B63" w:rsidRPr="00386545" w:rsidRDefault="00725985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(208,09</w:t>
            </w:r>
            <w:r w:rsidR="004D1CCA" w:rsidRPr="00386545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4" w:type="pct"/>
            <w:shd w:val="clear" w:color="auto" w:fill="auto"/>
          </w:tcPr>
          <w:p w14:paraId="65CD294E" w14:textId="77777777" w:rsidR="00B17B63" w:rsidRPr="00386545" w:rsidRDefault="00B17B63" w:rsidP="00B17B63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0AB67E04" w14:textId="1B5F52D1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lang w:val="en-US" w:bidi="th-TH"/>
              </w:rPr>
              <w:t>(230,923)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160D096A" w14:textId="77777777" w:rsidR="00B17B63" w:rsidRPr="00386545" w:rsidRDefault="00B17B63" w:rsidP="00B17B63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0D2EF690" w14:textId="36720AA1" w:rsidR="00B17B63" w:rsidRPr="00386545" w:rsidRDefault="0002404A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lang w:val="en-US" w:bidi="th-TH"/>
              </w:rPr>
              <w:t>(1,1</w:t>
            </w: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67,222</w:t>
            </w:r>
            <w:r w:rsidR="00725985" w:rsidRPr="00386545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5DB597A0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1A86C080" w14:textId="72C270D8" w:rsidR="00B17B63" w:rsidRPr="00386545" w:rsidRDefault="0002404A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lang w:val="en-US" w:bidi="th-TH"/>
              </w:rPr>
              <w:t>(1,191,198)</w:t>
            </w:r>
          </w:p>
        </w:tc>
        <w:tc>
          <w:tcPr>
            <w:tcW w:w="62" w:type="pct"/>
            <w:shd w:val="clear" w:color="auto" w:fill="auto"/>
          </w:tcPr>
          <w:p w14:paraId="3E93AD24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42661239" w14:textId="1469714F" w:rsidR="00B17B63" w:rsidRPr="00386545" w:rsidRDefault="00725985" w:rsidP="00B17B63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38654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4" w:type="pct"/>
            <w:shd w:val="clear" w:color="auto" w:fill="auto"/>
          </w:tcPr>
          <w:p w14:paraId="60D5EDDF" w14:textId="77777777" w:rsidR="00B17B63" w:rsidRPr="00386545" w:rsidRDefault="00B17B63" w:rsidP="00B17B63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</w:tcPr>
          <w:p w14:paraId="0A1363B3" w14:textId="03555575" w:rsidR="00B17B63" w:rsidRPr="00386545" w:rsidRDefault="00B17B63" w:rsidP="00B17B63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4E47BC8" w14:textId="77777777" w:rsidR="00B17B63" w:rsidRPr="00386545" w:rsidRDefault="00B17B63" w:rsidP="00B17B63">
            <w:pPr>
              <w:pStyle w:val="acctfourfigures"/>
              <w:tabs>
                <w:tab w:val="decimal" w:pos="524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6C6D7282" w14:textId="2E38C75D" w:rsidR="00B17B63" w:rsidRPr="00386545" w:rsidRDefault="00725985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4D1CCA" w:rsidRPr="00386545">
              <w:rPr>
                <w:rFonts w:asciiTheme="majorBidi" w:hAnsiTheme="majorBidi" w:cstheme="majorBidi"/>
                <w:szCs w:val="22"/>
                <w:lang w:val="en-US" w:bidi="th-TH"/>
              </w:rPr>
              <w:t>1,167,222</w:t>
            </w: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3DCED0AD" w14:textId="77777777" w:rsidR="00B17B63" w:rsidRPr="00386545" w:rsidRDefault="00B17B63" w:rsidP="00B17B63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</w:tcPr>
          <w:p w14:paraId="4228429B" w14:textId="31BE21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lang w:val="en-US" w:bidi="th-TH"/>
              </w:rPr>
              <w:t>(1,191,198)</w:t>
            </w:r>
          </w:p>
        </w:tc>
      </w:tr>
      <w:tr w:rsidR="00B17B63" w:rsidRPr="00386545" w14:paraId="52D662FD" w14:textId="77777777" w:rsidTr="00C633AC">
        <w:trPr>
          <w:cantSplit/>
        </w:trPr>
        <w:tc>
          <w:tcPr>
            <w:tcW w:w="740" w:type="pct"/>
            <w:shd w:val="clear" w:color="auto" w:fill="auto"/>
          </w:tcPr>
          <w:p w14:paraId="3B19B25D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63DC76B2" w14:textId="425C9F74" w:rsidR="00B17B63" w:rsidRPr="00386545" w:rsidRDefault="00725985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1,934,419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1BC26D7F" w14:textId="77777777" w:rsidR="00B17B63" w:rsidRPr="00386545" w:rsidRDefault="00B17B63" w:rsidP="00B17B6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bottom w:val="double" w:sz="4" w:space="0" w:color="auto"/>
            </w:tcBorders>
            <w:shd w:val="clear" w:color="auto" w:fill="auto"/>
          </w:tcPr>
          <w:p w14:paraId="0CEF6B05" w14:textId="70F48B2A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1,940,693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57E9560A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969274" w14:textId="54592CA0" w:rsidR="00B17B63" w:rsidRPr="00386545" w:rsidRDefault="00725985" w:rsidP="00A97CD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23,496</w:t>
            </w:r>
          </w:p>
        </w:tc>
        <w:tc>
          <w:tcPr>
            <w:tcW w:w="69" w:type="pct"/>
            <w:shd w:val="clear" w:color="auto" w:fill="auto"/>
          </w:tcPr>
          <w:p w14:paraId="047D374C" w14:textId="77777777" w:rsidR="00B17B63" w:rsidRPr="00386545" w:rsidRDefault="00B17B63" w:rsidP="00B17B6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double" w:sz="4" w:space="0" w:color="auto"/>
            </w:tcBorders>
            <w:shd w:val="clear" w:color="auto" w:fill="auto"/>
          </w:tcPr>
          <w:p w14:paraId="52BF1934" w14:textId="0A415FF5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71,356</w:t>
            </w:r>
          </w:p>
        </w:tc>
        <w:tc>
          <w:tcPr>
            <w:tcW w:w="67" w:type="pct"/>
            <w:shd w:val="clear" w:color="auto" w:fill="auto"/>
          </w:tcPr>
          <w:p w14:paraId="0836BB62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36BF49C3" w14:textId="0048B775" w:rsidR="00B17B63" w:rsidRPr="00386545" w:rsidRDefault="00725985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263,267</w:t>
            </w:r>
          </w:p>
        </w:tc>
        <w:tc>
          <w:tcPr>
            <w:tcW w:w="74" w:type="pct"/>
            <w:shd w:val="clear" w:color="auto" w:fill="auto"/>
          </w:tcPr>
          <w:p w14:paraId="637D894A" w14:textId="77777777" w:rsidR="00B17B63" w:rsidRPr="00386545" w:rsidRDefault="00B17B63" w:rsidP="00B17B6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double" w:sz="4" w:space="0" w:color="auto"/>
            </w:tcBorders>
            <w:shd w:val="clear" w:color="auto" w:fill="auto"/>
          </w:tcPr>
          <w:p w14:paraId="6208D8B6" w14:textId="32F8E701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(51,770)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086EAF7D" w14:textId="77777777" w:rsidR="00B17B63" w:rsidRPr="00386545" w:rsidRDefault="00B17B63" w:rsidP="00B17B6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  <w:shd w:val="clear" w:color="auto" w:fill="auto"/>
          </w:tcPr>
          <w:p w14:paraId="194EFB12" w14:textId="51CE1DCB" w:rsidR="00B17B63" w:rsidRPr="00386545" w:rsidRDefault="00725985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2,221,182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06029EE9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double" w:sz="4" w:space="0" w:color="auto"/>
            </w:tcBorders>
            <w:shd w:val="clear" w:color="auto" w:fill="auto"/>
          </w:tcPr>
          <w:p w14:paraId="2D96FB0E" w14:textId="1F9A6B1E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1,960,279</w:t>
            </w:r>
          </w:p>
        </w:tc>
        <w:tc>
          <w:tcPr>
            <w:tcW w:w="62" w:type="pct"/>
            <w:shd w:val="clear" w:color="auto" w:fill="auto"/>
          </w:tcPr>
          <w:p w14:paraId="142A1A96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  <w:shd w:val="clear" w:color="auto" w:fill="auto"/>
          </w:tcPr>
          <w:p w14:paraId="2E4A9F72" w14:textId="5F6AC1BA" w:rsidR="00B17B63" w:rsidRPr="00386545" w:rsidRDefault="004D1CCA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28,678</w:t>
            </w:r>
          </w:p>
        </w:tc>
        <w:tc>
          <w:tcPr>
            <w:tcW w:w="74" w:type="pct"/>
            <w:shd w:val="clear" w:color="auto" w:fill="auto"/>
          </w:tcPr>
          <w:p w14:paraId="7FD39FAB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74A1595B" w14:textId="7BBC1004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43,466</w:t>
            </w:r>
          </w:p>
        </w:tc>
        <w:tc>
          <w:tcPr>
            <w:tcW w:w="75" w:type="pct"/>
            <w:shd w:val="clear" w:color="auto" w:fill="auto"/>
          </w:tcPr>
          <w:p w14:paraId="6CEDEA2C" w14:textId="77777777" w:rsidR="00B17B63" w:rsidRPr="00386545" w:rsidRDefault="00B17B63" w:rsidP="00B17B6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7E3D8C65" w14:textId="6157314F" w:rsidR="00B17B63" w:rsidRPr="00386545" w:rsidRDefault="004D1CCA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2,249,860</w:t>
            </w:r>
          </w:p>
        </w:tc>
        <w:tc>
          <w:tcPr>
            <w:tcW w:w="59" w:type="pct"/>
            <w:shd w:val="clear" w:color="auto" w:fill="auto"/>
          </w:tcPr>
          <w:p w14:paraId="1A400CFC" w14:textId="77777777" w:rsidR="00B17B63" w:rsidRPr="00386545" w:rsidRDefault="00B17B63" w:rsidP="00B17B6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</w:tcPr>
          <w:p w14:paraId="263ED0A0" w14:textId="66168D46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2,003,745</w:t>
            </w:r>
          </w:p>
        </w:tc>
      </w:tr>
      <w:tr w:rsidR="00D7369D" w:rsidRPr="00386545" w14:paraId="3EF05AB7" w14:textId="77777777" w:rsidTr="002D490A">
        <w:trPr>
          <w:cantSplit/>
        </w:trPr>
        <w:tc>
          <w:tcPr>
            <w:tcW w:w="740" w:type="pct"/>
            <w:shd w:val="clear" w:color="auto" w:fill="auto"/>
          </w:tcPr>
          <w:p w14:paraId="05A06E16" w14:textId="77777777" w:rsidR="00D7369D" w:rsidRPr="00386545" w:rsidRDefault="00D7369D" w:rsidP="00D7369D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AC043A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02B14CA" w14:textId="77777777" w:rsidR="00D7369D" w:rsidRPr="0038654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C95CA1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AF35EC2" w14:textId="77777777" w:rsidR="00D7369D" w:rsidRPr="0038654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87233F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C6021F3" w14:textId="77777777" w:rsidR="00D7369D" w:rsidRPr="0038654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0316A1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48816E7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E34B6C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1D14E39" w14:textId="77777777" w:rsidR="00D7369D" w:rsidRPr="0038654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B287F8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D1715D4" w14:textId="77777777" w:rsidR="00D7369D" w:rsidRPr="0038654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AD439A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7073FC4" w14:textId="77777777" w:rsidR="00D7369D" w:rsidRPr="0038654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260D5A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5ADB3D04" w14:textId="77777777" w:rsidR="00D7369D" w:rsidRPr="0038654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C09E18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37DB7D1" w14:textId="77777777" w:rsidR="00D7369D" w:rsidRPr="0038654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019023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C0365EF" w14:textId="77777777" w:rsidR="00D7369D" w:rsidRPr="0038654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96A45C8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D040032" w14:textId="77777777" w:rsidR="00D7369D" w:rsidRPr="0038654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D883F48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D7369D" w:rsidRPr="00386545" w14:paraId="36D52F74" w14:textId="77777777" w:rsidTr="002D490A">
        <w:trPr>
          <w:cantSplit/>
        </w:trPr>
        <w:tc>
          <w:tcPr>
            <w:tcW w:w="1031" w:type="pct"/>
            <w:gridSpan w:val="2"/>
            <w:shd w:val="clear" w:color="auto" w:fill="auto"/>
          </w:tcPr>
          <w:p w14:paraId="25D4E2BE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รายได้</w:t>
            </w:r>
            <w:r w:rsidRPr="0038654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และค่าใช้จ่ายที่ไม่ได้ปันส่วน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30B58B4" w14:textId="77777777" w:rsidR="00D7369D" w:rsidRPr="0038654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1556EEC0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311EAE1" w14:textId="77777777" w:rsidR="00D7369D" w:rsidRPr="0038654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16C9D3F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ED935C1" w14:textId="77777777" w:rsidR="00D7369D" w:rsidRPr="0038654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DF00BF9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D0827A7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CE5DD21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960FBF3" w14:textId="77777777" w:rsidR="00D7369D" w:rsidRPr="0038654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8AE85A0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A4917A0" w14:textId="77777777" w:rsidR="00D7369D" w:rsidRPr="0038654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11C406D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3E04D46" w14:textId="77777777" w:rsidR="00D7369D" w:rsidRPr="0038654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F012855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7A751DAA" w14:textId="77777777" w:rsidR="00D7369D" w:rsidRPr="0038654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A000C53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EE5B8DF" w14:textId="77777777" w:rsidR="00D7369D" w:rsidRPr="0038654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DF2326D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F8583B2" w14:textId="77777777" w:rsidR="00D7369D" w:rsidRPr="0038654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01A267E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643A005" w14:textId="77777777" w:rsidR="00D7369D" w:rsidRPr="0038654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B5E970A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D7369D" w:rsidRPr="00386545" w14:paraId="3A3DF7EB" w14:textId="77777777" w:rsidTr="002D490A">
        <w:trPr>
          <w:cantSplit/>
        </w:trPr>
        <w:tc>
          <w:tcPr>
            <w:tcW w:w="740" w:type="pct"/>
            <w:shd w:val="clear" w:color="auto" w:fill="auto"/>
            <w:vAlign w:val="center"/>
          </w:tcPr>
          <w:p w14:paraId="2B8A404C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ดอกเบี้ยรับ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71D15E33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817CC62" w14:textId="77777777" w:rsidR="00D7369D" w:rsidRPr="0038654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140876D7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3C3C22A" w14:textId="77777777" w:rsidR="00D7369D" w:rsidRPr="0038654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7FC979B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050E0B0" w14:textId="77777777" w:rsidR="00D7369D" w:rsidRPr="0038654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9C88F6F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E338ACF" w14:textId="77777777" w:rsidR="00D7369D" w:rsidRPr="00386545" w:rsidRDefault="00D7369D" w:rsidP="00D7369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A612036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B1D7895" w14:textId="77777777" w:rsidR="00D7369D" w:rsidRPr="0038654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4A7B21C" w14:textId="77777777" w:rsidR="00D7369D" w:rsidRPr="00386545" w:rsidRDefault="00D7369D" w:rsidP="00D7369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068CF0A" w14:textId="77777777" w:rsidR="00D7369D" w:rsidRPr="0038654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FDB7792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186D3B5" w14:textId="77777777" w:rsidR="00D7369D" w:rsidRPr="0038654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C74C562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06C5198C" w14:textId="77777777" w:rsidR="00D7369D" w:rsidRPr="0038654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271B446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F1DC5E8" w14:textId="77777777" w:rsidR="00D7369D" w:rsidRPr="0038654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43E455F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3F84386" w14:textId="77777777" w:rsidR="00D7369D" w:rsidRPr="0038654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64348BE" w14:textId="07CC7BA7" w:rsidR="00D7369D" w:rsidRPr="00386545" w:rsidRDefault="00725985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bidi="th-TH"/>
              </w:rPr>
              <w:t>18,536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E4A6B6C" w14:textId="77777777" w:rsidR="00D7369D" w:rsidRPr="0038654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8081C9A" w14:textId="0B9B2D92" w:rsidR="00D7369D" w:rsidRPr="00386545" w:rsidRDefault="00B17B63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</w:rPr>
              <w:t>14,215</w:t>
            </w:r>
          </w:p>
        </w:tc>
      </w:tr>
      <w:tr w:rsidR="00B17B63" w:rsidRPr="00386545" w14:paraId="40547027" w14:textId="77777777" w:rsidTr="00B17B63">
        <w:trPr>
          <w:cantSplit/>
          <w:trHeight w:val="56"/>
        </w:trPr>
        <w:tc>
          <w:tcPr>
            <w:tcW w:w="1471" w:type="pct"/>
            <w:gridSpan w:val="5"/>
            <w:shd w:val="clear" w:color="auto" w:fill="auto"/>
          </w:tcPr>
          <w:p w14:paraId="5F443A1C" w14:textId="3A155B96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="Angsana New" w:hAnsi="Angsana New" w:cs="Angsana New"/>
                <w:szCs w:val="22"/>
                <w:lang w:val="en-US"/>
              </w:rPr>
            </w:pPr>
            <w:r w:rsidRPr="00386545">
              <w:rPr>
                <w:rFonts w:ascii="Angsana New" w:hAnsi="Angsana New" w:cs="Angsana New" w:hint="cs"/>
                <w:szCs w:val="22"/>
                <w:cs/>
                <w:lang w:val="en-US"/>
              </w:rPr>
              <w:t>กำไรจากการจำหน่ายและตัดจำหน่ายที่ดิน อาคารและอุปกรณ์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577628F3" w14:textId="77777777" w:rsidR="00B17B63" w:rsidRPr="00386545" w:rsidRDefault="00B17B63" w:rsidP="00D7369D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B0DD7E1" w14:textId="77777777" w:rsidR="00B17B63" w:rsidRPr="00386545" w:rsidRDefault="00B17B63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D1FB845" w14:textId="77777777" w:rsidR="00B17B63" w:rsidRPr="00386545" w:rsidRDefault="00B17B63" w:rsidP="00D7369D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4ECE757" w14:textId="77777777" w:rsidR="00B17B63" w:rsidRPr="00386545" w:rsidRDefault="00B17B63" w:rsidP="00D7369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F73B7E4" w14:textId="77777777" w:rsidR="00B17B63" w:rsidRPr="00386545" w:rsidRDefault="00B17B63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5628403" w14:textId="77777777" w:rsidR="00B17B63" w:rsidRPr="00386545" w:rsidRDefault="00B17B63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F6F4D4A" w14:textId="77777777" w:rsidR="00B17B63" w:rsidRPr="00386545" w:rsidRDefault="00B17B63" w:rsidP="00D7369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BF506CB" w14:textId="77777777" w:rsidR="00B17B63" w:rsidRPr="00386545" w:rsidRDefault="00B17B63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2127DB4" w14:textId="77777777" w:rsidR="00B17B63" w:rsidRPr="00386545" w:rsidRDefault="00B17B63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A6D21B4" w14:textId="77777777" w:rsidR="00B17B63" w:rsidRPr="00386545" w:rsidRDefault="00B17B63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7B2E2E2" w14:textId="77777777" w:rsidR="00B17B63" w:rsidRPr="00386545" w:rsidRDefault="00B17B63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24B6F8E8" w14:textId="77777777" w:rsidR="00B17B63" w:rsidRPr="00386545" w:rsidRDefault="00B17B63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A77990D" w14:textId="77777777" w:rsidR="00B17B63" w:rsidRPr="00386545" w:rsidRDefault="00B17B63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937471C" w14:textId="77777777" w:rsidR="00B17B63" w:rsidRPr="00386545" w:rsidRDefault="00B17B63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8AFF0A3" w14:textId="77777777" w:rsidR="00B17B63" w:rsidRPr="00386545" w:rsidRDefault="00B17B63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0AF739B" w14:textId="77777777" w:rsidR="00B17B63" w:rsidRPr="00386545" w:rsidRDefault="00B17B63" w:rsidP="00D7369D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5F2EBB6" w14:textId="3267D9A9" w:rsidR="00B17B63" w:rsidRPr="00386545" w:rsidRDefault="003056C2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bidi="th-TH"/>
              </w:rPr>
              <w:t>90,744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34955E6" w14:textId="77777777" w:rsidR="00B17B63" w:rsidRPr="00386545" w:rsidRDefault="00B17B63" w:rsidP="00D7369D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F71158C" w14:textId="59BAA1DD" w:rsidR="00B17B63" w:rsidRPr="00386545" w:rsidRDefault="00B17B63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</w:rPr>
              <w:t>11,</w:t>
            </w:r>
            <w:r w:rsidRPr="00386545">
              <w:rPr>
                <w:rFonts w:asciiTheme="majorBidi" w:hAnsiTheme="majorBidi" w:cstheme="majorBidi" w:hint="cs"/>
                <w:szCs w:val="22"/>
                <w:cs/>
              </w:rPr>
              <w:t>358</w:t>
            </w:r>
          </w:p>
        </w:tc>
      </w:tr>
      <w:tr w:rsidR="00B17B63" w:rsidRPr="00386545" w14:paraId="6A480ADC" w14:textId="77777777" w:rsidTr="002D490A">
        <w:trPr>
          <w:cantSplit/>
          <w:trHeight w:val="56"/>
        </w:trPr>
        <w:tc>
          <w:tcPr>
            <w:tcW w:w="1411" w:type="pct"/>
            <w:gridSpan w:val="4"/>
            <w:shd w:val="clear" w:color="auto" w:fill="auto"/>
          </w:tcPr>
          <w:p w14:paraId="025F6F46" w14:textId="52DAD8D9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8654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ขาดทุนจากการด้อยค่าของที่ดิน อาคารและอุปกรณ์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223C8183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6413119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E054089" w14:textId="77777777" w:rsidR="00B17B63" w:rsidRPr="00386545" w:rsidRDefault="00B17B63" w:rsidP="00B17B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A8980F0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82467BC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7AC442D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6C06AFC" w14:textId="77777777" w:rsidR="00B17B63" w:rsidRPr="00386545" w:rsidRDefault="00B17B63" w:rsidP="00B17B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ED50A1B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DF18F5E" w14:textId="77777777" w:rsidR="00B17B63" w:rsidRPr="00386545" w:rsidRDefault="00B17B63" w:rsidP="00B17B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715CFA9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ACC36F2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764D6BA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328E7E4E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F903CEC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B7DE141" w14:textId="77777777" w:rsidR="00B17B63" w:rsidRPr="00386545" w:rsidRDefault="00B17B63" w:rsidP="00B17B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7376B4F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41C705F" w14:textId="77777777" w:rsidR="00B17B63" w:rsidRPr="00386545" w:rsidRDefault="00B17B63" w:rsidP="003056C2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20FA89B" w14:textId="667622FC" w:rsidR="00B17B63" w:rsidRPr="00386545" w:rsidRDefault="003056C2" w:rsidP="001F6FB5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7216F5" w:rsidRPr="00386545">
              <w:rPr>
                <w:rFonts w:asciiTheme="majorBidi" w:hAnsiTheme="majorBidi" w:cstheme="majorBidi"/>
                <w:szCs w:val="22"/>
                <w:lang w:val="en-US" w:bidi="th-TH"/>
              </w:rPr>
              <w:t>24,</w:t>
            </w:r>
            <w:r w:rsidR="00146A07" w:rsidRPr="00386545">
              <w:rPr>
                <w:rFonts w:asciiTheme="majorBidi" w:hAnsiTheme="majorBidi" w:cstheme="majorBidi"/>
                <w:szCs w:val="22"/>
                <w:lang w:val="en-US" w:bidi="th-TH"/>
              </w:rPr>
              <w:t>137</w:t>
            </w: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DC40FB6" w14:textId="77777777" w:rsidR="00B17B63" w:rsidRPr="00386545" w:rsidRDefault="00B17B63" w:rsidP="007B32F5">
            <w:pPr>
              <w:pStyle w:val="acctfourfigures"/>
              <w:spacing w:line="280" w:lineRule="exact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759B84F1" w14:textId="2FE6A32F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</w:rPr>
              <w:t>(2)</w:t>
            </w:r>
          </w:p>
        </w:tc>
      </w:tr>
      <w:tr w:rsidR="00AD2E9D" w:rsidRPr="00386545" w14:paraId="65967174" w14:textId="77777777" w:rsidTr="002835CE">
        <w:trPr>
          <w:cantSplit/>
          <w:trHeight w:val="56"/>
        </w:trPr>
        <w:tc>
          <w:tcPr>
            <w:tcW w:w="1411" w:type="pct"/>
            <w:gridSpan w:val="4"/>
            <w:shd w:val="clear" w:color="auto" w:fill="auto"/>
          </w:tcPr>
          <w:p w14:paraId="27207140" w14:textId="718EA5B1" w:rsidR="00AD2E9D" w:rsidRPr="00386545" w:rsidRDefault="00AD2E9D" w:rsidP="00AD2E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8654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ขาดทุนจากการด้อยค่าของ</w:t>
            </w:r>
            <w:r w:rsidRPr="0038654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สินทรัพย์ไม่มีตัวตนอื่น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22A56238" w14:textId="77777777" w:rsidR="00AD2E9D" w:rsidRPr="00386545" w:rsidRDefault="00AD2E9D" w:rsidP="00AD2E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3DB5BA23" w14:textId="77777777" w:rsidR="00AD2E9D" w:rsidRPr="00386545" w:rsidRDefault="00AD2E9D" w:rsidP="00AD2E9D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FB2A89A" w14:textId="77777777" w:rsidR="00AD2E9D" w:rsidRPr="00386545" w:rsidRDefault="00AD2E9D" w:rsidP="00AD2E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3FB1EA0" w14:textId="77777777" w:rsidR="00AD2E9D" w:rsidRPr="00386545" w:rsidRDefault="00AD2E9D" w:rsidP="00AD2E9D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3D28B35" w14:textId="77777777" w:rsidR="00AD2E9D" w:rsidRPr="00386545" w:rsidRDefault="00AD2E9D" w:rsidP="00AD2E9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F335B1A" w14:textId="77777777" w:rsidR="00AD2E9D" w:rsidRPr="00386545" w:rsidRDefault="00AD2E9D" w:rsidP="00AD2E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03ACF0A" w14:textId="77777777" w:rsidR="00AD2E9D" w:rsidRPr="00386545" w:rsidRDefault="00AD2E9D" w:rsidP="00AD2E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B2556E5" w14:textId="77777777" w:rsidR="00AD2E9D" w:rsidRPr="00386545" w:rsidRDefault="00AD2E9D" w:rsidP="00AD2E9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2838C1A" w14:textId="77777777" w:rsidR="00AD2E9D" w:rsidRPr="00386545" w:rsidRDefault="00AD2E9D" w:rsidP="00AD2E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BA27B83" w14:textId="77777777" w:rsidR="00AD2E9D" w:rsidRPr="00386545" w:rsidRDefault="00AD2E9D" w:rsidP="00AD2E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3694808" w14:textId="77777777" w:rsidR="00AD2E9D" w:rsidRPr="00386545" w:rsidRDefault="00AD2E9D" w:rsidP="00AD2E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8FCFC8C" w14:textId="77777777" w:rsidR="00AD2E9D" w:rsidRPr="00386545" w:rsidRDefault="00AD2E9D" w:rsidP="00AD2E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1C71760E" w14:textId="77777777" w:rsidR="00AD2E9D" w:rsidRPr="00386545" w:rsidRDefault="00AD2E9D" w:rsidP="00AD2E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7CABFD7" w14:textId="77777777" w:rsidR="00AD2E9D" w:rsidRPr="00386545" w:rsidRDefault="00AD2E9D" w:rsidP="00AD2E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82E8341" w14:textId="77777777" w:rsidR="00AD2E9D" w:rsidRPr="00386545" w:rsidRDefault="00AD2E9D" w:rsidP="00AD2E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B6E40E3" w14:textId="77777777" w:rsidR="00AD2E9D" w:rsidRPr="00386545" w:rsidRDefault="00AD2E9D" w:rsidP="00AD2E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FBC0A00" w14:textId="77777777" w:rsidR="00AD2E9D" w:rsidRPr="00386545" w:rsidRDefault="00AD2E9D" w:rsidP="00AD2E9D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BD86B0E" w14:textId="3E419AD0" w:rsidR="00AD2E9D" w:rsidRPr="00386545" w:rsidRDefault="00AD2E9D" w:rsidP="00AD2E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(837)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88FD5BE" w14:textId="77777777" w:rsidR="00AD2E9D" w:rsidRPr="00386545" w:rsidRDefault="00AD2E9D" w:rsidP="00AD2E9D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</w:tcPr>
          <w:p w14:paraId="4107DC2D" w14:textId="5D1D2871" w:rsidR="00AD2E9D" w:rsidRPr="00386545" w:rsidRDefault="00AD2E9D" w:rsidP="00A97CD6">
            <w:pPr>
              <w:pStyle w:val="BodyText"/>
              <w:tabs>
                <w:tab w:val="decimal" w:pos="440"/>
              </w:tabs>
              <w:spacing w:after="0" w:line="280" w:lineRule="exact"/>
              <w:ind w:left="-115"/>
              <w:jc w:val="both"/>
            </w:pPr>
            <w:r w:rsidRPr="00386545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17B63" w:rsidRPr="00386545" w14:paraId="755FE1C0" w14:textId="77777777" w:rsidTr="008625FE">
        <w:trPr>
          <w:cantSplit/>
          <w:trHeight w:val="56"/>
        </w:trPr>
        <w:tc>
          <w:tcPr>
            <w:tcW w:w="1411" w:type="pct"/>
            <w:gridSpan w:val="4"/>
            <w:shd w:val="clear" w:color="auto" w:fill="auto"/>
          </w:tcPr>
          <w:p w14:paraId="68D576C2" w14:textId="30BDE249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86545">
              <w:rPr>
                <w:rFonts w:asciiTheme="majorBidi" w:hAnsiTheme="majorBidi" w:cstheme="majorBidi"/>
                <w:szCs w:val="22"/>
                <w:cs/>
                <w:lang w:bidi="th-TH"/>
              </w:rPr>
              <w:t>ขาดทุนจากการตัดจำหน่ายสินทรัพย์ไม่มีตัวตนอื่น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039CC56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460F39C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66E5E85" w14:textId="77777777" w:rsidR="00B17B63" w:rsidRPr="00386545" w:rsidRDefault="00B17B63" w:rsidP="00B17B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32CECA8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D7FC8CB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A46CC78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91EDE54" w14:textId="77777777" w:rsidR="00B17B63" w:rsidRPr="00386545" w:rsidRDefault="00B17B63" w:rsidP="00B17B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04401FA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C0C95E8" w14:textId="77777777" w:rsidR="00B17B63" w:rsidRPr="00386545" w:rsidRDefault="00B17B63" w:rsidP="00B17B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9DFC710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8E48C4C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2E7377E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0B48CE98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32A4D54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8E53429" w14:textId="77777777" w:rsidR="00B17B63" w:rsidRPr="00386545" w:rsidRDefault="00B17B63" w:rsidP="00B17B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C0EB58E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B57DCF2" w14:textId="77777777" w:rsidR="00B17B63" w:rsidRPr="00386545" w:rsidRDefault="00B17B63" w:rsidP="00B17B63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4C40EB3" w14:textId="1F136853" w:rsidR="00B17B63" w:rsidRPr="00386545" w:rsidRDefault="000F3809" w:rsidP="001F6FB5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(499)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074BA3F" w14:textId="77777777" w:rsidR="00B17B63" w:rsidRPr="00386545" w:rsidRDefault="00B17B63" w:rsidP="00764BF1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7919FF31" w14:textId="3E0F0510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</w:rPr>
              <w:t>(51,407)</w:t>
            </w:r>
          </w:p>
        </w:tc>
      </w:tr>
      <w:tr w:rsidR="00D7369D" w:rsidRPr="00386545" w14:paraId="5BC8B5E6" w14:textId="77777777" w:rsidTr="002D490A">
        <w:trPr>
          <w:cantSplit/>
        </w:trPr>
        <w:tc>
          <w:tcPr>
            <w:tcW w:w="1031" w:type="pct"/>
            <w:gridSpan w:val="2"/>
            <w:shd w:val="clear" w:color="auto" w:fill="auto"/>
            <w:vAlign w:val="center"/>
          </w:tcPr>
          <w:p w14:paraId="7A6472C4" w14:textId="0F687A64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38654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ขาดทุนจากอัตราแลกเปลี่ยน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A93B852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10130A04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5740868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F73462A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4577E91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B9F5B31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B7A2A75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8BBCB88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77BF227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905A287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838DF27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8D580EF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1C01949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196AB6F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4C3B97B8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53848E2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B50D42C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6E8A686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6495D57" w14:textId="77777777" w:rsidR="00D7369D" w:rsidRPr="00386545" w:rsidRDefault="00D7369D" w:rsidP="00D7369D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78E9358" w14:textId="74B91BE9" w:rsidR="00D7369D" w:rsidRPr="00386545" w:rsidRDefault="000F3809" w:rsidP="001F6FB5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(110,88</w:t>
            </w:r>
            <w:r w:rsidR="007B32F5" w:rsidRPr="00386545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3B76E69" w14:textId="77777777" w:rsidR="00D7369D" w:rsidRPr="00386545" w:rsidRDefault="00D7369D" w:rsidP="00764BF1">
            <w:pPr>
              <w:pStyle w:val="acctfourfigures"/>
              <w:tabs>
                <w:tab w:val="clear" w:pos="765"/>
              </w:tabs>
              <w:spacing w:line="280" w:lineRule="exact"/>
              <w:ind w:left="-72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6F138B02" w14:textId="56D3F2FD" w:rsidR="00D7369D" w:rsidRPr="00386545" w:rsidRDefault="00B17B63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 w:hint="cs"/>
                <w:szCs w:val="22"/>
              </w:rPr>
              <w:t>(100,102)</w:t>
            </w:r>
          </w:p>
        </w:tc>
      </w:tr>
      <w:tr w:rsidR="00D7369D" w:rsidRPr="00386545" w14:paraId="0A610C80" w14:textId="77777777" w:rsidTr="002D490A">
        <w:trPr>
          <w:cantSplit/>
        </w:trPr>
        <w:tc>
          <w:tcPr>
            <w:tcW w:w="1761" w:type="pct"/>
            <w:gridSpan w:val="6"/>
            <w:shd w:val="clear" w:color="auto" w:fill="auto"/>
            <w:vAlign w:val="center"/>
          </w:tcPr>
          <w:p w14:paraId="3DF7213B" w14:textId="382940CF" w:rsidR="00D7369D" w:rsidRPr="00386545" w:rsidRDefault="000F3809" w:rsidP="000F3809">
            <w:pPr>
              <w:pStyle w:val="acctfourfigures"/>
              <w:tabs>
                <w:tab w:val="clear" w:pos="765"/>
              </w:tabs>
              <w:spacing w:line="280" w:lineRule="exact"/>
              <w:ind w:right="9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ขาดทุน</w:t>
            </w:r>
            <w:r w:rsidR="00D7369D" w:rsidRPr="0038654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4CC2A4C2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2377586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4A487B9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6F78938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157E7FC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46B82B1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B819978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5E949EA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1C56E1F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E1E8C7B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35000FD8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E6C9E0B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7F7FE44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FE22A41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27BD841" w14:textId="77777777" w:rsidR="00D7369D" w:rsidRPr="0038654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4240AE1" w14:textId="6CB91A8C" w:rsidR="00D7369D" w:rsidRPr="00386545" w:rsidRDefault="000F3809" w:rsidP="001F6FB5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(1,987)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5C24EB5" w14:textId="77777777" w:rsidR="00D7369D" w:rsidRPr="00386545" w:rsidRDefault="00D7369D" w:rsidP="00D7369D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1" w:type="pct"/>
            <w:shd w:val="clear" w:color="auto" w:fill="auto"/>
          </w:tcPr>
          <w:p w14:paraId="0A5217A0" w14:textId="34E75D16" w:rsidR="00D7369D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szCs w:val="22"/>
              </w:rPr>
              <w:t>(2,090)</w:t>
            </w:r>
          </w:p>
        </w:tc>
      </w:tr>
      <w:tr w:rsidR="00D7369D" w:rsidRPr="00386545" w14:paraId="30190769" w14:textId="77777777" w:rsidTr="002D490A">
        <w:trPr>
          <w:cantSplit/>
        </w:trPr>
        <w:tc>
          <w:tcPr>
            <w:tcW w:w="1761" w:type="pct"/>
            <w:gridSpan w:val="6"/>
            <w:shd w:val="clear" w:color="auto" w:fill="auto"/>
            <w:vAlign w:val="center"/>
          </w:tcPr>
          <w:p w14:paraId="482946E4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38654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รายได้อื่น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291821A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3390127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CEE099D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2F39AB5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6830751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BBC880A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ABBCAC3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15E8098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1781451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6B0641B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47FD433D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A09566C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3455037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52325CD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06DD874" w14:textId="77777777" w:rsidR="00D7369D" w:rsidRPr="0038654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115AFB7" w14:textId="07385DF7" w:rsidR="00D7369D" w:rsidRPr="00386545" w:rsidRDefault="000F3809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bidi="th-TH"/>
              </w:rPr>
              <w:t>103,36</w:t>
            </w:r>
            <w:r w:rsidR="007B32F5" w:rsidRPr="00386545"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8029D3A" w14:textId="77777777" w:rsidR="00D7369D" w:rsidRPr="00386545" w:rsidRDefault="00D7369D" w:rsidP="00D7369D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5756982E" w14:textId="40DEE231" w:rsidR="00D7369D" w:rsidRPr="00386545" w:rsidRDefault="00B17B63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</w:rPr>
              <w:t>119,</w:t>
            </w:r>
            <w:r w:rsidRPr="00386545">
              <w:rPr>
                <w:rFonts w:asciiTheme="majorBidi" w:hAnsiTheme="majorBidi" w:cstheme="majorBidi" w:hint="cs"/>
                <w:szCs w:val="22"/>
                <w:cs/>
              </w:rPr>
              <w:t>679</w:t>
            </w:r>
          </w:p>
        </w:tc>
      </w:tr>
      <w:tr w:rsidR="00B17B63" w:rsidRPr="00386545" w14:paraId="177C8F4C" w14:textId="77777777" w:rsidTr="002D490A">
        <w:trPr>
          <w:cantSplit/>
        </w:trPr>
        <w:tc>
          <w:tcPr>
            <w:tcW w:w="740" w:type="pct"/>
            <w:shd w:val="clear" w:color="auto" w:fill="auto"/>
            <w:vAlign w:val="center"/>
          </w:tcPr>
          <w:p w14:paraId="4B3E13CC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278A4BFB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F91B1F9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13659CD7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C3E8F7D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47138EC5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458E5AB" w14:textId="77777777" w:rsidR="00B17B63" w:rsidRPr="00386545" w:rsidRDefault="00B17B63" w:rsidP="00B17B63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16FC39C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7B0267D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BC17C1F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8C3B4FC" w14:textId="77777777" w:rsidR="00B17B63" w:rsidRPr="00386545" w:rsidRDefault="00B17B63" w:rsidP="00B17B6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7030DFA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B3BEEFD" w14:textId="77777777" w:rsidR="00B17B63" w:rsidRPr="00386545" w:rsidRDefault="00B17B63" w:rsidP="00B17B6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54C181B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345A67E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210EBB8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2E2FB14F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6B1F7C4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47B12C4" w14:textId="77777777" w:rsidR="00B17B63" w:rsidRPr="00386545" w:rsidRDefault="00B17B63" w:rsidP="00B17B6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08BA6B9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887BF8E" w14:textId="77777777" w:rsidR="00B17B63" w:rsidRPr="00386545" w:rsidRDefault="00B17B63" w:rsidP="00B17B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ACC74D6" w14:textId="060B11A8" w:rsidR="00B17B63" w:rsidRPr="00386545" w:rsidRDefault="000F3809" w:rsidP="001F6FB5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(73,963)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0AB362C" w14:textId="77777777" w:rsidR="00B17B63" w:rsidRPr="00386545" w:rsidRDefault="00B17B63" w:rsidP="00764BF1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349F65A" w14:textId="0BF408B4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</w:rPr>
              <w:t>(64,831)</w:t>
            </w:r>
          </w:p>
        </w:tc>
      </w:tr>
      <w:tr w:rsidR="00B17B63" w:rsidRPr="00386545" w14:paraId="05B59E7E" w14:textId="77777777" w:rsidTr="002D490A">
        <w:trPr>
          <w:cantSplit/>
        </w:trPr>
        <w:tc>
          <w:tcPr>
            <w:tcW w:w="740" w:type="pct"/>
            <w:shd w:val="clear" w:color="auto" w:fill="auto"/>
            <w:vAlign w:val="center"/>
          </w:tcPr>
          <w:p w14:paraId="20921DB8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208ADDC8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A6B1581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4924B328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FF9CF57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4D93ECDC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EF28CDD" w14:textId="77777777" w:rsidR="00B17B63" w:rsidRPr="00386545" w:rsidRDefault="00B17B63" w:rsidP="00B17B63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A12C50F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3D1EDB4B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3CF960C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DBC4757" w14:textId="77777777" w:rsidR="00B17B63" w:rsidRPr="00386545" w:rsidRDefault="00B17B63" w:rsidP="00B17B6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B09AD8C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D539EA4" w14:textId="77777777" w:rsidR="00B17B63" w:rsidRPr="00386545" w:rsidRDefault="00B17B63" w:rsidP="00B17B6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BF9B7B1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608F165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0217F58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701F09AA" w14:textId="77777777" w:rsidR="00B17B63" w:rsidRPr="00386545" w:rsidRDefault="00B17B63" w:rsidP="00B17B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1C2AF86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4D48FC1" w14:textId="77777777" w:rsidR="00B17B63" w:rsidRPr="00386545" w:rsidRDefault="00B17B63" w:rsidP="00B17B6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99BC47D" w14:textId="77777777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7CDE665" w14:textId="77777777" w:rsidR="00B17B63" w:rsidRPr="00386545" w:rsidRDefault="00B17B63" w:rsidP="00B17B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C9B9D" w14:textId="13ECB817" w:rsidR="00B17B63" w:rsidRPr="00386545" w:rsidRDefault="000F3809" w:rsidP="001F6FB5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(259,477)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BBAB798" w14:textId="77777777" w:rsidR="00B17B63" w:rsidRPr="00386545" w:rsidRDefault="00B17B63" w:rsidP="00764BF1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208BB" w14:textId="2BFEA294" w:rsidR="00B17B63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 w:hint="cs"/>
                <w:szCs w:val="22"/>
              </w:rPr>
              <w:t>(354,045)</w:t>
            </w:r>
          </w:p>
        </w:tc>
      </w:tr>
      <w:tr w:rsidR="00D7369D" w:rsidRPr="00386545" w14:paraId="70A6B8D1" w14:textId="77777777" w:rsidTr="002D490A">
        <w:trPr>
          <w:cantSplit/>
        </w:trPr>
        <w:tc>
          <w:tcPr>
            <w:tcW w:w="740" w:type="pct"/>
            <w:shd w:val="clear" w:color="auto" w:fill="auto"/>
            <w:vAlign w:val="center"/>
          </w:tcPr>
          <w:p w14:paraId="238DEFDD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กำไรสุทธิจากการดำเนินงาน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1737AB95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DBE32BE" w14:textId="77777777" w:rsidR="00D7369D" w:rsidRPr="0038654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14AD8508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FD54DDC" w14:textId="77777777" w:rsidR="00D7369D" w:rsidRPr="0038654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518D57B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4C27A04" w14:textId="77777777" w:rsidR="00D7369D" w:rsidRPr="0038654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3CFDD58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386B5668" w14:textId="77777777" w:rsidR="00D7369D" w:rsidRPr="00386545" w:rsidRDefault="00D7369D" w:rsidP="00D7369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8DE9AAB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EE03F27" w14:textId="77777777" w:rsidR="00D7369D" w:rsidRPr="0038654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BE39B60" w14:textId="77777777" w:rsidR="00D7369D" w:rsidRPr="00386545" w:rsidRDefault="00D7369D" w:rsidP="00D7369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5CC9468" w14:textId="77777777" w:rsidR="00D7369D" w:rsidRPr="0038654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4662E26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F0555DF" w14:textId="77777777" w:rsidR="00D7369D" w:rsidRPr="0038654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ABC45B2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63CA96E7" w14:textId="77777777" w:rsidR="00D7369D" w:rsidRPr="0038654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E0C0291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DCB6F08" w14:textId="77777777" w:rsidR="00D7369D" w:rsidRPr="0038654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06F7792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F4B0AEF" w14:textId="77777777" w:rsidR="00D7369D" w:rsidRPr="0038654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F4611" w14:textId="0907399E" w:rsidR="00D7369D" w:rsidRPr="00386545" w:rsidRDefault="000F3809" w:rsidP="00D7369D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1,990,72</w:t>
            </w:r>
            <w:r w:rsidR="007B32F5"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25FF2D0" w14:textId="77777777" w:rsidR="00D7369D" w:rsidRPr="0038654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2DA20" w14:textId="74961BD0" w:rsidR="00D7369D" w:rsidRPr="00386545" w:rsidRDefault="00B17B63" w:rsidP="00D7369D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lang w:val="en-US"/>
              </w:rPr>
              <w:t>1,576,520</w:t>
            </w:r>
          </w:p>
        </w:tc>
      </w:tr>
      <w:tr w:rsidR="00D7369D" w:rsidRPr="00386545" w14:paraId="25652CF4" w14:textId="77777777" w:rsidTr="002D490A">
        <w:trPr>
          <w:cantSplit/>
        </w:trPr>
        <w:tc>
          <w:tcPr>
            <w:tcW w:w="1411" w:type="pct"/>
            <w:gridSpan w:val="4"/>
            <w:shd w:val="clear" w:color="auto" w:fill="auto"/>
          </w:tcPr>
          <w:p w14:paraId="470D16CC" w14:textId="7C45312B" w:rsidR="00D7369D" w:rsidRPr="00386545" w:rsidRDefault="0088592B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(กำไร) </w:t>
            </w:r>
            <w:r w:rsidR="00B17B63" w:rsidRPr="00386545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5C30671A" w14:textId="77777777" w:rsidR="00D7369D" w:rsidRPr="0038654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47F025DD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2E96BD2" w14:textId="77777777" w:rsidR="00D7369D" w:rsidRPr="0038654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FDA3DA4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27B9B10" w14:textId="77777777" w:rsidR="00D7369D" w:rsidRPr="00386545" w:rsidRDefault="00D7369D" w:rsidP="00D7369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AF89086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CCD4B1B" w14:textId="77777777" w:rsidR="00D7369D" w:rsidRPr="0038654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AC73044" w14:textId="77777777" w:rsidR="00D7369D" w:rsidRPr="00386545" w:rsidRDefault="00D7369D" w:rsidP="00D7369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6935214" w14:textId="77777777" w:rsidR="00D7369D" w:rsidRPr="0038654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CC0BE01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946060D" w14:textId="77777777" w:rsidR="00D7369D" w:rsidRPr="0038654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E630AD3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58A2FBEB" w14:textId="77777777" w:rsidR="00D7369D" w:rsidRPr="0038654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FA75A35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23C9C6A" w14:textId="77777777" w:rsidR="00D7369D" w:rsidRPr="0038654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A495D67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B9142E2" w14:textId="77777777" w:rsidR="00D7369D" w:rsidRPr="0038654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FCBB7" w14:textId="34CD7D47" w:rsidR="00D7369D" w:rsidRPr="00386545" w:rsidRDefault="000F3809" w:rsidP="001F6FB5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(21,</w:t>
            </w:r>
            <w:r w:rsidR="007B32F5" w:rsidRPr="00386545">
              <w:rPr>
                <w:rFonts w:asciiTheme="majorBidi" w:hAnsiTheme="majorBidi" w:cstheme="majorBidi"/>
                <w:szCs w:val="22"/>
                <w:lang w:val="en-US" w:bidi="th-TH"/>
              </w:rPr>
              <w:t>313</w:t>
            </w: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EF70FCF" w14:textId="77777777" w:rsidR="00D7369D" w:rsidRPr="0038654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65A5B" w14:textId="422A68F8" w:rsidR="00D7369D" w:rsidRPr="00386545" w:rsidRDefault="00B17B63" w:rsidP="00B17B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 w:hint="cs"/>
                <w:szCs w:val="22"/>
              </w:rPr>
              <w:t>20,691</w:t>
            </w:r>
          </w:p>
        </w:tc>
      </w:tr>
      <w:tr w:rsidR="00D7369D" w:rsidRPr="00386545" w14:paraId="651BEE42" w14:textId="77777777" w:rsidTr="002D490A">
        <w:trPr>
          <w:cantSplit/>
        </w:trPr>
        <w:tc>
          <w:tcPr>
            <w:tcW w:w="740" w:type="pct"/>
            <w:shd w:val="clear" w:color="auto" w:fill="auto"/>
          </w:tcPr>
          <w:p w14:paraId="357A4297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2E596C4E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79CB0D2" w14:textId="77777777" w:rsidR="00D7369D" w:rsidRPr="0038654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113842E1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66A7C5E" w14:textId="77777777" w:rsidR="00D7369D" w:rsidRPr="0038654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E31F8B1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E1E7046" w14:textId="77777777" w:rsidR="00D7369D" w:rsidRPr="0038654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0C5FC55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66E069F" w14:textId="77777777" w:rsidR="00D7369D" w:rsidRPr="00386545" w:rsidRDefault="00D7369D" w:rsidP="00D7369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600CF05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81295CE" w14:textId="77777777" w:rsidR="00D7369D" w:rsidRPr="0038654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C09F95F" w14:textId="77777777" w:rsidR="00D7369D" w:rsidRPr="00386545" w:rsidRDefault="00D7369D" w:rsidP="00D7369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5B07CD1" w14:textId="77777777" w:rsidR="00D7369D" w:rsidRPr="0038654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EB12675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D1D29BF" w14:textId="77777777" w:rsidR="00D7369D" w:rsidRPr="0038654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2D77D05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5FE41396" w14:textId="77777777" w:rsidR="00D7369D" w:rsidRPr="0038654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BD05B7A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3522613" w14:textId="77777777" w:rsidR="00D7369D" w:rsidRPr="0038654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18B56B5" w14:textId="77777777" w:rsidR="00D7369D" w:rsidRPr="0038654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98A333F" w14:textId="77777777" w:rsidR="00D7369D" w:rsidRPr="0038654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DCDB63" w14:textId="13040171" w:rsidR="00D7369D" w:rsidRPr="00386545" w:rsidRDefault="000F3809" w:rsidP="00D7369D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</w:rPr>
              <w:t>1,96</w:t>
            </w:r>
            <w:r w:rsidR="007B32F5" w:rsidRPr="00386545">
              <w:rPr>
                <w:rFonts w:asciiTheme="majorBidi" w:hAnsiTheme="majorBidi" w:cstheme="majorBidi"/>
                <w:b/>
                <w:bCs/>
                <w:szCs w:val="22"/>
              </w:rPr>
              <w:t>9</w:t>
            </w:r>
            <w:r w:rsidRPr="00386545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7B32F5" w:rsidRPr="00386545">
              <w:rPr>
                <w:rFonts w:asciiTheme="majorBidi" w:hAnsiTheme="majorBidi" w:cstheme="majorBidi"/>
                <w:b/>
                <w:bCs/>
                <w:szCs w:val="22"/>
              </w:rPr>
              <w:t>409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4D96D8F" w14:textId="77777777" w:rsidR="00D7369D" w:rsidRPr="0038654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4CE5E3" w14:textId="71CFD958" w:rsidR="00D7369D" w:rsidRPr="00386545" w:rsidRDefault="00B17B63" w:rsidP="00D7369D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Cs w:val="22"/>
              </w:rPr>
              <w:t>1,597,211</w:t>
            </w:r>
          </w:p>
        </w:tc>
      </w:tr>
    </w:tbl>
    <w:p w14:paraId="3D580EB5" w14:textId="74FE3CDE" w:rsidR="00263E9D" w:rsidRPr="00386545" w:rsidRDefault="00263E9D" w:rsidP="00263E9D">
      <w:pPr>
        <w:ind w:right="447"/>
        <w:jc w:val="thaiDistribute"/>
        <w:rPr>
          <w:b/>
          <w:bCs/>
          <w:i/>
          <w:iCs/>
          <w:sz w:val="30"/>
          <w:szCs w:val="30"/>
        </w:rPr>
      </w:pPr>
    </w:p>
    <w:p w14:paraId="12C302EC" w14:textId="77777777" w:rsidR="00263E9D" w:rsidRPr="00386545" w:rsidRDefault="00263E9D" w:rsidP="00B15F5C">
      <w:pPr>
        <w:ind w:left="540" w:right="447"/>
        <w:jc w:val="thaiDistribute"/>
        <w:rPr>
          <w:b/>
          <w:bCs/>
          <w:i/>
          <w:iCs/>
          <w:sz w:val="30"/>
          <w:szCs w:val="30"/>
        </w:rPr>
      </w:pPr>
    </w:p>
    <w:p w14:paraId="077F5BBB" w14:textId="3E6AFDC3" w:rsidR="00263E9D" w:rsidRPr="00386545" w:rsidRDefault="00263E9D" w:rsidP="00B15F5C">
      <w:pPr>
        <w:ind w:left="540" w:right="447"/>
        <w:jc w:val="thaiDistribute"/>
        <w:rPr>
          <w:b/>
          <w:bCs/>
          <w:i/>
          <w:iCs/>
          <w:sz w:val="30"/>
          <w:szCs w:val="30"/>
          <w:lang w:val="en-US"/>
        </w:rPr>
      </w:pPr>
    </w:p>
    <w:p w14:paraId="2995E4C1" w14:textId="76757B74" w:rsidR="00263E9D" w:rsidRPr="00386545" w:rsidRDefault="00263E9D" w:rsidP="00B15F5C">
      <w:pPr>
        <w:ind w:left="540" w:right="447"/>
        <w:jc w:val="thaiDistribute"/>
        <w:rPr>
          <w:b/>
          <w:bCs/>
          <w:i/>
          <w:iCs/>
          <w:sz w:val="30"/>
          <w:szCs w:val="30"/>
        </w:rPr>
      </w:pPr>
    </w:p>
    <w:p w14:paraId="79ED3806" w14:textId="77777777" w:rsidR="00263E9D" w:rsidRPr="00386545" w:rsidRDefault="00263E9D" w:rsidP="00263E9D">
      <w:pPr>
        <w:ind w:right="447"/>
        <w:jc w:val="thaiDistribute"/>
        <w:rPr>
          <w:b/>
          <w:bCs/>
          <w:i/>
          <w:iCs/>
          <w:sz w:val="30"/>
          <w:szCs w:val="30"/>
        </w:rPr>
        <w:sectPr w:rsidR="00263E9D" w:rsidRPr="00386545" w:rsidSect="00263E9D">
          <w:headerReference w:type="default" r:id="rId33"/>
          <w:footerReference w:type="default" r:id="rId34"/>
          <w:pgSz w:w="16834" w:h="11909" w:orient="landscape" w:code="9"/>
          <w:pgMar w:top="1210" w:right="691" w:bottom="1152" w:left="1170" w:header="720" w:footer="720" w:gutter="0"/>
          <w:paperSrc w:first="7" w:other="7"/>
          <w:cols w:space="737"/>
          <w:docGrid w:linePitch="360"/>
        </w:sectPr>
      </w:pPr>
    </w:p>
    <w:p w14:paraId="75357D6A" w14:textId="763918F5" w:rsidR="00B15F5C" w:rsidRPr="00386545" w:rsidRDefault="00B15F5C" w:rsidP="00263E9D">
      <w:pPr>
        <w:tabs>
          <w:tab w:val="left" w:pos="540"/>
        </w:tabs>
        <w:spacing w:line="240" w:lineRule="auto"/>
        <w:ind w:left="539" w:right="-45"/>
        <w:jc w:val="thaiDistribute"/>
        <w:rPr>
          <w:b/>
          <w:bCs/>
          <w:i/>
          <w:iCs/>
          <w:sz w:val="30"/>
          <w:szCs w:val="30"/>
          <w:lang w:val="en-US"/>
        </w:rPr>
      </w:pPr>
      <w:r w:rsidRPr="00386545">
        <w:rPr>
          <w:b/>
          <w:bCs/>
          <w:i/>
          <w:iCs/>
          <w:sz w:val="30"/>
          <w:szCs w:val="30"/>
          <w:cs/>
        </w:rPr>
        <w:lastRenderedPageBreak/>
        <w:t>การ</w:t>
      </w:r>
      <w:r w:rsidRPr="0038654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จำแนก</w:t>
      </w:r>
      <w:r w:rsidRPr="00386545">
        <w:rPr>
          <w:b/>
          <w:bCs/>
          <w:i/>
          <w:iCs/>
          <w:sz w:val="30"/>
          <w:szCs w:val="30"/>
          <w:cs/>
        </w:rPr>
        <w:t>รายได้</w:t>
      </w:r>
    </w:p>
    <w:p w14:paraId="2019530E" w14:textId="77777777" w:rsidR="00B15F5C" w:rsidRPr="00386545" w:rsidRDefault="00B15F5C" w:rsidP="00B15F5C">
      <w:pPr>
        <w:pStyle w:val="NoSpacing"/>
        <w:rPr>
          <w:b/>
          <w:bCs/>
          <w:i/>
          <w:iCs/>
          <w:sz w:val="30"/>
          <w:szCs w:val="30"/>
          <w:lang w:val="en-US"/>
        </w:rPr>
      </w:pPr>
    </w:p>
    <w:p w14:paraId="06940A32" w14:textId="77777777" w:rsidR="00B15F5C" w:rsidRPr="00386545" w:rsidRDefault="00B15F5C" w:rsidP="00B15F5C">
      <w:pPr>
        <w:tabs>
          <w:tab w:val="left" w:pos="540"/>
        </w:tabs>
        <w:spacing w:line="240" w:lineRule="auto"/>
        <w:ind w:left="539" w:right="-45"/>
        <w:jc w:val="thaiDistribute"/>
        <w:rPr>
          <w:sz w:val="30"/>
          <w:szCs w:val="30"/>
        </w:rPr>
      </w:pPr>
      <w:r w:rsidRPr="00386545">
        <w:rPr>
          <w:rFonts w:asciiTheme="majorBidi" w:hAnsiTheme="majorBidi" w:cstheme="majorBidi" w:hint="cs"/>
          <w:sz w:val="30"/>
          <w:szCs w:val="30"/>
          <w:cs/>
        </w:rPr>
        <w:t>การดำเนินงานและ</w:t>
      </w:r>
      <w:r w:rsidRPr="00386545">
        <w:rPr>
          <w:rFonts w:asciiTheme="majorBidi" w:hAnsiTheme="majorBidi" w:cstheme="majorBidi"/>
          <w:sz w:val="30"/>
          <w:szCs w:val="30"/>
          <w:cs/>
        </w:rPr>
        <w:t>ร</w:t>
      </w:r>
      <w:r w:rsidRPr="00386545">
        <w:rPr>
          <w:sz w:val="30"/>
          <w:szCs w:val="30"/>
          <w:cs/>
        </w:rPr>
        <w:t>ายได้หลักของกลุ่มบริษัท</w:t>
      </w:r>
      <w:r w:rsidRPr="00386545">
        <w:rPr>
          <w:rFonts w:hint="cs"/>
          <w:sz w:val="30"/>
          <w:szCs w:val="30"/>
          <w:cs/>
        </w:rPr>
        <w:t>และ</w:t>
      </w:r>
      <w:r w:rsidRPr="00386545">
        <w:rPr>
          <w:sz w:val="30"/>
          <w:szCs w:val="30"/>
          <w:cs/>
        </w:rPr>
        <w:t>บริษัทได้มาจากสัญญาที่ทำกับลูกค้า</w:t>
      </w:r>
    </w:p>
    <w:p w14:paraId="7857C5ED" w14:textId="77777777" w:rsidR="00B15F5C" w:rsidRPr="00386545" w:rsidRDefault="00B15F5C" w:rsidP="00B15F5C">
      <w:pPr>
        <w:tabs>
          <w:tab w:val="left" w:pos="540"/>
        </w:tabs>
        <w:spacing w:line="240" w:lineRule="auto"/>
        <w:ind w:right="-45"/>
        <w:jc w:val="thaiDistribute"/>
        <w:rPr>
          <w:sz w:val="30"/>
          <w:szCs w:val="30"/>
        </w:rPr>
      </w:pPr>
    </w:p>
    <w:p w14:paraId="5A5103EA" w14:textId="77777777" w:rsidR="00B15F5C" w:rsidRPr="00386545" w:rsidRDefault="00B15F5C" w:rsidP="00B15F5C">
      <w:pPr>
        <w:ind w:left="540" w:right="18"/>
        <w:jc w:val="center"/>
        <w:rPr>
          <w:spacing w:val="8"/>
          <w:sz w:val="30"/>
          <w:szCs w:val="30"/>
          <w:lang w:val="en-US"/>
        </w:rPr>
      </w:pPr>
      <w:r w:rsidRPr="00386545">
        <w:rPr>
          <w:rFonts w:hint="cs"/>
          <w:spacing w:val="8"/>
          <w:sz w:val="30"/>
          <w:szCs w:val="30"/>
          <w:cs/>
          <w:lang w:val="en-US"/>
        </w:rPr>
        <w:t>รายได้จากการขายจำแนกตามส่วนงานภูมิศาสตร์ในงบการเงินรวม</w:t>
      </w:r>
    </w:p>
    <w:p w14:paraId="71101AB8" w14:textId="4174B3F9" w:rsidR="00B15F5C" w:rsidRPr="00386545" w:rsidRDefault="00B15F5C" w:rsidP="00B15F5C">
      <w:pPr>
        <w:tabs>
          <w:tab w:val="left" w:pos="540"/>
        </w:tabs>
        <w:spacing w:line="240" w:lineRule="auto"/>
        <w:ind w:left="539" w:right="-45"/>
        <w:jc w:val="center"/>
        <w:rPr>
          <w:spacing w:val="8"/>
          <w:sz w:val="30"/>
          <w:szCs w:val="30"/>
          <w:cs/>
          <w:lang w:val="en-US"/>
        </w:rPr>
      </w:pPr>
      <w:r w:rsidRPr="00386545">
        <w:rPr>
          <w:rFonts w:hint="cs"/>
          <w:noProof/>
          <w:spacing w:val="8"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11FB2D28" wp14:editId="6C0016B2">
                <wp:simplePos x="0" y="0"/>
                <wp:positionH relativeFrom="column">
                  <wp:posOffset>4927919</wp:posOffset>
                </wp:positionH>
                <wp:positionV relativeFrom="paragraph">
                  <wp:posOffset>255941</wp:posOffset>
                </wp:positionV>
                <wp:extent cx="834927" cy="373989"/>
                <wp:effectExtent l="0" t="0" r="0" b="0"/>
                <wp:wrapNone/>
                <wp:docPr id="143" name="Text Box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927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645C040" w14:textId="545EA89E" w:rsidR="001F6FB5" w:rsidRPr="007E43D2" w:rsidRDefault="001F6FB5" w:rsidP="00B15F5C">
                            <w:pPr>
                              <w:spacing w:after="120"/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 xml:space="preserve">: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FB2D28" id="Text Box 143" o:spid="_x0000_s1110" type="#_x0000_t202" style="position:absolute;left:0;text-align:left;margin-left:388.05pt;margin-top:20.15pt;width:65.75pt;height:29.45pt;z-index:251658247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" filled="f" stroked="f">
                <v:textbox inset="4.3pt,4.3pt,4.3pt,4.3pt">
                  <w:txbxContent>
                    <w:p w14:paraId="2645C040" w14:textId="545EA89E" w:rsidR="001F6FB5" w:rsidRPr="007E43D2" w:rsidRDefault="001F6FB5" w:rsidP="00B15F5C">
                      <w:pPr>
                        <w:spacing w:after="120"/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</w:pP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 xml:space="preserve">: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Pr="00386545">
        <w:rPr>
          <w:rFonts w:hint="cs"/>
          <w:spacing w:val="8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 w:rsidR="001C612D" w:rsidRPr="00386545">
        <w:rPr>
          <w:rFonts w:asciiTheme="majorBidi" w:hAnsiTheme="majorBidi" w:cstheme="majorBidi"/>
          <w:spacing w:val="8"/>
          <w:sz w:val="30"/>
          <w:szCs w:val="30"/>
          <w:lang w:val="en-US"/>
        </w:rPr>
        <w:t>3</w:t>
      </w:r>
      <w:r w:rsidR="00EF69C8" w:rsidRPr="00386545">
        <w:rPr>
          <w:rFonts w:asciiTheme="majorBidi" w:hAnsiTheme="majorBidi" w:cstheme="majorBidi"/>
          <w:spacing w:val="8"/>
          <w:sz w:val="30"/>
          <w:szCs w:val="30"/>
          <w:lang w:val="en-US"/>
        </w:rPr>
        <w:t>0</w:t>
      </w:r>
      <w:r w:rsidR="001C612D" w:rsidRPr="00386545">
        <w:rPr>
          <w:rFonts w:hint="cs"/>
          <w:spacing w:val="8"/>
          <w:sz w:val="30"/>
          <w:szCs w:val="30"/>
          <w:cs/>
          <w:lang w:val="en-US"/>
        </w:rPr>
        <w:t xml:space="preserve"> </w:t>
      </w:r>
      <w:r w:rsidR="00FF1332" w:rsidRPr="00386545">
        <w:rPr>
          <w:rFonts w:hint="cs"/>
          <w:spacing w:val="8"/>
          <w:sz w:val="30"/>
          <w:szCs w:val="30"/>
          <w:cs/>
          <w:lang w:val="en-US"/>
        </w:rPr>
        <w:t>กันยายน</w:t>
      </w:r>
    </w:p>
    <w:p w14:paraId="11DE0892" w14:textId="5972E63E" w:rsidR="00B15F5C" w:rsidRPr="00386545" w:rsidRDefault="00032C38" w:rsidP="00C23BBC">
      <w:pPr>
        <w:pStyle w:val="ListParagraph"/>
        <w:tabs>
          <w:tab w:val="left" w:pos="9090"/>
        </w:tabs>
        <w:ind w:left="540" w:right="65"/>
        <w:rPr>
          <w:szCs w:val="22"/>
          <w:lang w:val="en-US"/>
        </w:rPr>
      </w:pPr>
      <w:r w:rsidRPr="00386545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27F3A204" wp14:editId="1CB16430">
                <wp:simplePos x="0" y="0"/>
                <wp:positionH relativeFrom="column">
                  <wp:posOffset>2317750</wp:posOffset>
                </wp:positionH>
                <wp:positionV relativeFrom="paragraph">
                  <wp:posOffset>2777490</wp:posOffset>
                </wp:positionV>
                <wp:extent cx="206734" cy="343574"/>
                <wp:effectExtent l="0" t="0" r="22225" b="18415"/>
                <wp:wrapNone/>
                <wp:docPr id="149" name="Freeform: 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c="http://schemas.openxmlformats.org/drawingml/2006/chart" xmlns:a16="http://schemas.microsoft.com/office/drawing/2014/main" xmlns:arto="http://schemas.microsoft.com/office/word/2006/arto" xmlns:w16du="http://schemas.microsoft.com/office/word/2023/wordml/word16du">
            <w:pict w14:anchorId="3F2FDA8E">
              <v:shape id="Freeform 357" style="position:absolute;margin-left:182.5pt;margin-top:218.7pt;width:16.3pt;height:27.0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spid="_x0000_s1026" fillcolor="black [3213]" strokecolor="white [3212]" strokeweight="3e-5mm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" w14:anchorId="14BFB955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="00B15F5C" w:rsidRPr="00386545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51" behindDoc="0" locked="0" layoutInCell="1" allowOverlap="1" wp14:anchorId="5A738939" wp14:editId="19CE5C26">
                <wp:simplePos x="0" y="0"/>
                <wp:positionH relativeFrom="column">
                  <wp:posOffset>4452840</wp:posOffset>
                </wp:positionH>
                <wp:positionV relativeFrom="paragraph">
                  <wp:posOffset>806450</wp:posOffset>
                </wp:positionV>
                <wp:extent cx="1280160" cy="914400"/>
                <wp:effectExtent l="0" t="0" r="15240" b="19050"/>
                <wp:wrapNone/>
                <wp:docPr id="97" name="Group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07" name="Text Box 10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CED2506" w14:textId="62913F60" w:rsidR="001F6FB5" w:rsidRPr="001518AE" w:rsidRDefault="001F6FB5" w:rsidP="00B15F5C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 Box 10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0B245DA" w14:textId="003F3123" w:rsidR="001F6FB5" w:rsidRPr="007E43D2" w:rsidRDefault="001F6FB5" w:rsidP="00B15F5C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61557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6,277,152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 Box 109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22E7A8A" w14:textId="2381D31D" w:rsidR="001F6FB5" w:rsidRPr="00061F79" w:rsidRDefault="001F6FB5" w:rsidP="00B15F5C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Text Box 110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C1FB867" w14:textId="77777777" w:rsidR="001F6FB5" w:rsidRPr="005C4C7D" w:rsidRDefault="001F6FB5" w:rsidP="00B15F5C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Text Box 125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7F23112" w14:textId="77777777" w:rsidR="001F6FB5" w:rsidRPr="005C4C7D" w:rsidRDefault="001F6FB5" w:rsidP="00B15F5C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Text Box 131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6607CE9" w14:textId="77777777" w:rsidR="001F6FB5" w:rsidRPr="007E43D2" w:rsidRDefault="001F6FB5" w:rsidP="001A2286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6,177,701</w:t>
                              </w:r>
                            </w:p>
                            <w:p w14:paraId="45BCF4D4" w14:textId="4D5F5680" w:rsidR="001F6FB5" w:rsidRPr="007E43D2" w:rsidRDefault="001F6FB5" w:rsidP="009353FF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  <w:p w14:paraId="41513783" w14:textId="6BC6D3EC" w:rsidR="001F6FB5" w:rsidRPr="00FA531A" w:rsidRDefault="001F6FB5" w:rsidP="00B15F5C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738939" id="Group 97" o:spid="_x0000_s1111" style="position:absolute;left:0;text-align:left;margin-left:350.6pt;margin-top:63.5pt;width:100.8pt;height:1in;z-index:251658251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">
                <v:shape id="Text Box 107" o:spid="_x0000_s1112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" fillcolor="white [3201]" strokeweight=".5pt">
                  <v:textbox>
                    <w:txbxContent>
                      <w:p w14:paraId="5CED2506" w14:textId="62913F60" w:rsidR="001F6FB5" w:rsidRPr="001518AE" w:rsidRDefault="001F6FB5" w:rsidP="00B15F5C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</w:t>
                        </w:r>
                      </w:p>
                    </w:txbxContent>
                  </v:textbox>
                </v:shape>
                <v:shape id="Text Box 108" o:spid="_x0000_s1113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YNXwgAAANw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" fillcolor="white [3201]" strokeweight=".5pt">
                  <v:textbox>
                    <w:txbxContent>
                      <w:p w14:paraId="10B245DA" w14:textId="003F3123" w:rsidR="001F6FB5" w:rsidRPr="007E43D2" w:rsidRDefault="001F6FB5" w:rsidP="00B15F5C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615575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6,277,152</w:t>
                        </w:r>
                      </w:p>
                    </w:txbxContent>
                  </v:textbox>
                </v:shape>
                <v:shape id="Text Box 109" o:spid="_x0000_s1114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" fillcolor="white [3201]" strokeweight=".5pt">
                  <v:textbox>
                    <w:txbxContent>
                      <w:p w14:paraId="222E7A8A" w14:textId="2381D31D" w:rsidR="001F6FB5" w:rsidRPr="00061F79" w:rsidRDefault="001F6FB5" w:rsidP="00B15F5C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  <v:shape id="Text Box 110" o:spid="_x0000_s1115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" fillcolor="#00338d" strokeweight=".5pt">
                  <v:textbox>
                    <w:txbxContent>
                      <w:p w14:paraId="6C1FB867" w14:textId="77777777" w:rsidR="001F6FB5" w:rsidRPr="005C4C7D" w:rsidRDefault="001F6FB5" w:rsidP="00B15F5C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25" o:spid="_x0000_s1116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" fillcolor="#00338d" strokeweight=".5pt">
                  <v:textbox>
                    <w:txbxContent>
                      <w:p w14:paraId="17F23112" w14:textId="77777777" w:rsidR="001F6FB5" w:rsidRPr="005C4C7D" w:rsidRDefault="001F6FB5" w:rsidP="00B15F5C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31" o:spid="_x0000_s1117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" fillcolor="white [3201]" strokeweight=".5pt">
                  <v:textbox>
                    <w:txbxContent>
                      <w:p w14:paraId="46607CE9" w14:textId="77777777" w:rsidR="001F6FB5" w:rsidRPr="007E43D2" w:rsidRDefault="001F6FB5" w:rsidP="001A2286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6,177,701</w:t>
                        </w:r>
                      </w:p>
                      <w:p w14:paraId="45BCF4D4" w14:textId="4D5F5680" w:rsidR="001F6FB5" w:rsidRPr="007E43D2" w:rsidRDefault="001F6FB5" w:rsidP="009353FF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  <w:p w14:paraId="41513783" w14:textId="6BC6D3EC" w:rsidR="001F6FB5" w:rsidRPr="00FA531A" w:rsidRDefault="001F6FB5" w:rsidP="00B15F5C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15F5C" w:rsidRPr="00386545">
        <w:rPr>
          <w:rFonts w:hint="cs"/>
          <w:noProof/>
          <w:lang w:val="en-US"/>
        </w:rPr>
        <w:drawing>
          <wp:inline distT="0" distB="0" distL="0" distR="0" wp14:anchorId="03C103AC" wp14:editId="6CDEED6E">
            <wp:extent cx="5698490" cy="3589020"/>
            <wp:effectExtent l="57150" t="0" r="54610" b="106680"/>
            <wp:docPr id="159" name="Chart 15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14:paraId="0DFB891B" w14:textId="77777777" w:rsidR="00B15F5C" w:rsidRPr="00386545" w:rsidRDefault="00B15F5C" w:rsidP="00B15F5C">
      <w:pPr>
        <w:pStyle w:val="ListParagraph"/>
        <w:ind w:left="540" w:right="65"/>
        <w:rPr>
          <w:szCs w:val="22"/>
          <w:lang w:val="en-AU"/>
        </w:rPr>
      </w:pPr>
      <w:r w:rsidRPr="00386545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52" behindDoc="0" locked="0" layoutInCell="1" allowOverlap="1" wp14:anchorId="5AB09863" wp14:editId="43D2E974">
                <wp:simplePos x="0" y="0"/>
                <wp:positionH relativeFrom="column">
                  <wp:posOffset>237490</wp:posOffset>
                </wp:positionH>
                <wp:positionV relativeFrom="paragraph">
                  <wp:posOffset>30480</wp:posOffset>
                </wp:positionV>
                <wp:extent cx="5488305" cy="1698625"/>
                <wp:effectExtent l="0" t="0" r="0" b="0"/>
                <wp:wrapNone/>
                <wp:docPr id="296" name="Group 2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305" cy="1698625"/>
                          <a:chOff x="-352458" y="-352"/>
                          <a:chExt cx="5489446" cy="1700405"/>
                        </a:xfrm>
                      </wpg:grpSpPr>
                      <wps:wsp>
                        <wps:cNvPr id="297" name="TextBox 7"/>
                        <wps:cNvSpPr txBox="1"/>
                        <wps:spPr>
                          <a:xfrm>
                            <a:off x="1971633" y="734043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3CB6A5D" w14:textId="77777777" w:rsidR="001F6FB5" w:rsidRPr="005A17B1" w:rsidRDefault="001F6FB5" w:rsidP="00B15F5C">
                              <w:pPr>
                                <w:spacing w:after="120"/>
                                <w:jc w:val="center"/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</w:pPr>
                              <w:r w:rsidRPr="005A17B1"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98" name="TextBox 7"/>
                        <wps:cNvSpPr txBox="1"/>
                        <wps:spPr>
                          <a:xfrm>
                            <a:off x="1897006" y="137429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BC6075" w14:textId="77777777" w:rsidR="001F6FB5" w:rsidRPr="005A17B1" w:rsidRDefault="001F6FB5" w:rsidP="00B15F5C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5A17B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99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ECD26D9" w14:textId="0176B2E7" w:rsidR="001F6FB5" w:rsidRPr="0088592B" w:rsidRDefault="001F6FB5" w:rsidP="00B15F5C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88592B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2566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300" name="TextBox 6"/>
                        <wps:cNvSpPr txBox="1"/>
                        <wps:spPr>
                          <a:xfrm>
                            <a:off x="3044010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F580B1A" w14:textId="15F9CE5C" w:rsidR="001F6FB5" w:rsidRPr="000826A4" w:rsidRDefault="001F6FB5" w:rsidP="00B15F5C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826A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B09863" id="Group 296" o:spid="_x0000_s1118" style="position:absolute;left:0;text-align:left;margin-left:18.7pt;margin-top:2.4pt;width:432.15pt;height:133.75pt;z-index:251658252;mso-width-relative:margin;mso-height-relative:margin" coordorigin="-3524,-3" coordsize="54894,1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">
                <v:shape id="TextBox 7" o:spid="_x0000_s1119" type="#_x0000_t202" style="position:absolute;left:19716;top:7340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" filled="f" stroked="f">
                  <v:textbox inset="4.3pt,4.3pt,4.3pt,4.3pt">
                    <w:txbxContent>
                      <w:p w14:paraId="63CB6A5D" w14:textId="77777777" w:rsidR="001F6FB5" w:rsidRPr="005A17B1" w:rsidRDefault="001F6FB5" w:rsidP="00B15F5C">
                        <w:pPr>
                          <w:spacing w:after="120"/>
                          <w:jc w:val="center"/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</w:pPr>
                        <w:r w:rsidRPr="005A17B1"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120" type="#_x0000_t202" style="position:absolute;left:18970;top:13742;width:7059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" filled="f" stroked="f">
                  <v:textbox inset="4.3pt,4.3pt,4.3pt,4.3pt">
                    <w:txbxContent>
                      <w:p w14:paraId="0DBC6075" w14:textId="77777777" w:rsidR="001F6FB5" w:rsidRPr="005A17B1" w:rsidRDefault="001F6FB5" w:rsidP="00B15F5C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5A17B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21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" filled="f" stroked="f">
                  <v:textbox inset="4.3pt,4.3pt,4.3pt,4.3pt">
                    <w:txbxContent>
                      <w:p w14:paraId="0ECD26D9" w14:textId="0176B2E7" w:rsidR="001F6FB5" w:rsidRPr="0088592B" w:rsidRDefault="001F6FB5" w:rsidP="00B15F5C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 w:rsidRPr="0088592B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2566</w:t>
                        </w:r>
                      </w:p>
                    </w:txbxContent>
                  </v:textbox>
                </v:shape>
                <v:shape id="TextBox 6" o:spid="_x0000_s1122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" filled="f" stroked="f">
                  <v:textbox inset="4.3pt,4.3pt,4.3pt,4.3pt">
                    <w:txbxContent>
                      <w:p w14:paraId="6F580B1A" w14:textId="15F9CE5C" w:rsidR="001F6FB5" w:rsidRPr="000826A4" w:rsidRDefault="001F6FB5" w:rsidP="00B15F5C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826A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86545">
        <w:rPr>
          <w:rFonts w:hint="cs"/>
          <w:noProof/>
          <w:lang w:val="en-US"/>
        </w:rPr>
        <w:drawing>
          <wp:anchor distT="0" distB="0" distL="114300" distR="114300" simplePos="0" relativeHeight="251658253" behindDoc="1" locked="0" layoutInCell="1" allowOverlap="1" wp14:anchorId="0D52D8AB" wp14:editId="6AD93856">
            <wp:simplePos x="0" y="0"/>
            <wp:positionH relativeFrom="column">
              <wp:posOffset>3530900</wp:posOffset>
            </wp:positionH>
            <wp:positionV relativeFrom="paragraph">
              <wp:posOffset>270510</wp:posOffset>
            </wp:positionV>
            <wp:extent cx="2286000" cy="2286000"/>
            <wp:effectExtent l="57150" t="0" r="57150" b="114300"/>
            <wp:wrapNone/>
            <wp:docPr id="161" name="Chart 16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anchor>
        </w:drawing>
      </w:r>
    </w:p>
    <w:p w14:paraId="05C78FE7" w14:textId="77777777" w:rsidR="00B15F5C" w:rsidRPr="00386545" w:rsidRDefault="00B15F5C" w:rsidP="00B15F5C">
      <w:pPr>
        <w:pStyle w:val="ListParagraph"/>
        <w:ind w:left="540" w:right="65"/>
        <w:rPr>
          <w:szCs w:val="22"/>
          <w:cs/>
          <w:lang w:val="en-AU"/>
        </w:rPr>
      </w:pPr>
      <w:r w:rsidRPr="00386545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48" behindDoc="0" locked="0" layoutInCell="1" allowOverlap="1" wp14:anchorId="6DBD9715" wp14:editId="1D59F1FF">
                <wp:simplePos x="0" y="0"/>
                <wp:positionH relativeFrom="column">
                  <wp:posOffset>2166347</wp:posOffset>
                </wp:positionH>
                <wp:positionV relativeFrom="paragraph">
                  <wp:posOffset>644123</wp:posOffset>
                </wp:positionV>
                <wp:extent cx="1621155" cy="677545"/>
                <wp:effectExtent l="0" t="0" r="17145" b="27305"/>
                <wp:wrapNone/>
                <wp:docPr id="150" name="Group 1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1155" cy="677545"/>
                          <a:chOff x="-272382" y="-76200"/>
                          <a:chExt cx="1457281" cy="679433"/>
                        </a:xfrm>
                      </wpg:grpSpPr>
                      <wpg:grpSp>
                        <wpg:cNvPr id="151" name="Group 151"/>
                        <wpg:cNvGrpSpPr/>
                        <wpg:grpSpPr>
                          <a:xfrm>
                            <a:off x="-272382" y="-76200"/>
                            <a:ext cx="1457281" cy="67"/>
                            <a:chOff x="-272382" y="-76200"/>
                            <a:chExt cx="1457281" cy="67"/>
                          </a:xfrm>
                        </wpg:grpSpPr>
                        <wps:wsp>
                          <wps:cNvPr id="152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76133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Straight Connector 19"/>
                          <wps:cNvCnPr>
                            <a:cxnSpLocks/>
                          </wps:cNvCnPr>
                          <wps:spPr>
                            <a:xfrm>
                              <a:off x="-272382" y="-76200"/>
                              <a:ext cx="5138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4" name="Group 154"/>
                        <wpg:cNvGrpSpPr/>
                        <wpg:grpSpPr>
                          <a:xfrm>
                            <a:off x="-173402" y="598981"/>
                            <a:ext cx="1273035" cy="4252"/>
                            <a:chOff x="-173402" y="-251809"/>
                            <a:chExt cx="1273035" cy="4252"/>
                          </a:xfrm>
                        </wpg:grpSpPr>
                        <wps:wsp>
                          <wps:cNvPr id="155" name="Straight Connector 19"/>
                          <wps:cNvCnPr>
                            <a:cxnSpLocks/>
                          </wps:cNvCnPr>
                          <wps:spPr>
                            <a:xfrm>
                              <a:off x="823575" y="-251809"/>
                              <a:ext cx="27605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" name="Straight Connector 19"/>
                          <wps:cNvCnPr>
                            <a:cxnSpLocks/>
                          </wps:cNvCnPr>
                          <wps:spPr>
                            <a:xfrm>
                              <a:off x="-173402" y="-247557"/>
                              <a:ext cx="205677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c="http://schemas.openxmlformats.org/drawingml/2006/chart" xmlns:a16="http://schemas.microsoft.com/office/drawing/2014/main" xmlns:arto="http://schemas.microsoft.com/office/word/2006/arto" xmlns:w16du="http://schemas.microsoft.com/office/word/2023/wordml/word16du">
            <w:pict w14:anchorId="25B75B74">
              <v:group id="Group 150" style="position:absolute;margin-left:170.6pt;margin-top:50.7pt;width:127.65pt;height:53.35pt;z-index:251725824;mso-width-relative:margin;mso-height-relative:margin" coordsize="14572,6794" coordorigin="-2723,-762" o:spid="_x0000_s1026" w14:anchorId="51F4EC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">
                <v:group id="Group 151" style="position:absolute;left:-2723;top:-762;width:14571;height:1" coordsize="14572,0" coordorigin="-2723,-762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    <v:line id="Straight Connector 19" style="position:absolute;visibility:visible;mso-wrap-style:square" o:spid="_x0000_s1028" strokecolor="black [3213]" o:connectortype="straight" from="7088,-761" to="11848,-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">
                    <o:lock v:ext="edit" shapetype="f"/>
                  </v:line>
                  <v:line id="Straight Connector 19" style="position:absolute;visibility:visible;mso-wrap-style:square" o:spid="_x0000_s1029" strokecolor="black [3213]" o:connectortype="straight" from="-2723,-762" to="2414,-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">
                    <o:lock v:ext="edit" shapetype="f"/>
                  </v:line>
                </v:group>
                <v:group id="Group 154" style="position:absolute;left:-1734;top:5989;width:12730;height:43" coordsize="12730,42" coordorigin="-1734,-2518" o:spid="_x0000_s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    <v:line id="Straight Connector 19" style="position:absolute;visibility:visible;mso-wrap-style:square" o:spid="_x0000_s1031" strokecolor="black [3213]" o:connectortype="straight" from="8235,-2518" to="10996,-2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">
                    <o:lock v:ext="edit" shapetype="f"/>
                  </v:line>
                  <v:line id="Straight Connector 19" style="position:absolute;visibility:visible;mso-wrap-style:square" o:spid="_x0000_s1032" strokecolor="black [3213]" o:connectortype="straight" from="-1734,-2475" to="322,-2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">
                    <o:lock v:ext="edit" shapetype="f"/>
                  </v:line>
                </v:group>
              </v:group>
            </w:pict>
          </mc:Fallback>
        </mc:AlternateContent>
      </w:r>
      <w:r w:rsidRPr="00386545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1EA596BC" wp14:editId="203C9A2B">
                <wp:simplePos x="0" y="0"/>
                <wp:positionH relativeFrom="column">
                  <wp:posOffset>3134995</wp:posOffset>
                </wp:positionH>
                <wp:positionV relativeFrom="paragraph">
                  <wp:posOffset>1184910</wp:posOffset>
                </wp:positionV>
                <wp:extent cx="214630" cy="203835"/>
                <wp:effectExtent l="0" t="0" r="0" b="5715"/>
                <wp:wrapNone/>
                <wp:docPr id="158" name="Freeform: 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30" cy="203835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c="http://schemas.openxmlformats.org/drawingml/2006/chart" xmlns:a16="http://schemas.microsoft.com/office/drawing/2014/main" xmlns:arto="http://schemas.microsoft.com/office/word/2006/arto" xmlns:w16du="http://schemas.microsoft.com/office/word/2023/wordml/word16du">
            <w:pict w14:anchorId="45EC8754">
              <v:shape id="Freeform 25" style="position:absolute;margin-left:246.85pt;margin-top:93.3pt;width:16.9pt;height:16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spid="_x0000_s1026" fillcolor="black [3213]" stroked="f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" w14:anchorId="01566241">
                <v:path arrowok="t" o:connecttype="custom" o:connectlocs="193403,56230;203623,46390;158810,13355;151735,29521;136797,24601;122646,6326;94343,1406;56606,18275;48744,25304;69185,16869;73116,16869;67612,30224;75474,38658;86481,46390;92770,37955;101419,28115;117142,32332;122646,42876;126577,49904;131294,55527;111639,48499;112425,52716;113998,57636;98274,66071;85695,80831;78619,89266;59750,88563;56606,106838;69971,102620;77833,118787;77047,122301;61323,112461;40882,101215;25158,84346;22800,59745;12579,55527;1572,120192;55033,189075;94343,180640;76260,153228;80978,134250;98274,127221;128935,138467;134439,146199;154880,155336;139156,176423;120287,189777;104563,199618;169031,191183;214630,130033;207554,113866;191044,115975;187113,82237;191044,63962;121860,55527;166672,23195;165100,20384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386545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46650981" wp14:editId="010CFED5">
                <wp:simplePos x="0" y="0"/>
                <wp:positionH relativeFrom="column">
                  <wp:posOffset>2959771</wp:posOffset>
                </wp:positionH>
                <wp:positionV relativeFrom="paragraph">
                  <wp:posOffset>445135</wp:posOffset>
                </wp:positionV>
                <wp:extent cx="287655" cy="365760"/>
                <wp:effectExtent l="0" t="0" r="17145" b="15240"/>
                <wp:wrapNone/>
                <wp:docPr id="157" name="Freeform: 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c="http://schemas.openxmlformats.org/drawingml/2006/chart" xmlns:a16="http://schemas.microsoft.com/office/drawing/2014/main" xmlns:arto="http://schemas.microsoft.com/office/word/2006/arto" xmlns:w16du="http://schemas.microsoft.com/office/word/2023/wordml/word16du">
            <w:pict w14:anchorId="41080EF8">
              <v:shape id="Freeform 357" style="position:absolute;margin-left:233.05pt;margin-top:35.05pt;width:22.65pt;height:28.8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spid="_x0000_s1026" fillcolor="black [3213]" strokecolor="white [3212]" strokeweight="3e-5mm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" w14:anchorId="6BA5F8EE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386545">
        <w:rPr>
          <w:rFonts w:hint="cs"/>
          <w:noProof/>
          <w:lang w:val="en-US"/>
        </w:rPr>
        <w:drawing>
          <wp:inline distT="0" distB="0" distL="0" distR="0" wp14:anchorId="4F9A3E17" wp14:editId="4B1E7772">
            <wp:extent cx="2286000" cy="2286000"/>
            <wp:effectExtent l="57150" t="0" r="57150" b="114300"/>
            <wp:docPr id="160" name="Chart 16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  <w:r w:rsidRPr="00386545">
        <w:rPr>
          <w:szCs w:val="22"/>
          <w:lang w:val="en-AU"/>
        </w:rPr>
        <w:tab/>
      </w:r>
      <w:r w:rsidRPr="00386545">
        <w:rPr>
          <w:szCs w:val="22"/>
          <w:lang w:val="en-AU"/>
        </w:rPr>
        <w:tab/>
        <w:t xml:space="preserve">       </w:t>
      </w:r>
      <w:r w:rsidRPr="00386545">
        <w:rPr>
          <w:szCs w:val="22"/>
          <w:lang w:val="en-AU"/>
        </w:rPr>
        <w:tab/>
      </w:r>
      <w:r w:rsidRPr="00386545">
        <w:rPr>
          <w:szCs w:val="22"/>
          <w:lang w:val="en-AU"/>
        </w:rPr>
        <w:tab/>
      </w:r>
    </w:p>
    <w:p w14:paraId="4B365D2A" w14:textId="4F7416DC" w:rsidR="00917B6C" w:rsidRPr="00386545" w:rsidRDefault="00B15F5C" w:rsidP="008B6FE6">
      <w:pPr>
        <w:spacing w:line="240" w:lineRule="auto"/>
        <w:jc w:val="center"/>
        <w:rPr>
          <w:lang w:val="en-AU"/>
        </w:rPr>
      </w:pPr>
      <w:r w:rsidRPr="00386545">
        <w:rPr>
          <w:spacing w:val="8"/>
          <w:sz w:val="30"/>
          <w:szCs w:val="30"/>
          <w:cs/>
          <w:lang w:val="en-US"/>
        </w:rPr>
        <w:br w:type="page"/>
      </w:r>
    </w:p>
    <w:p w14:paraId="4F979124" w14:textId="77777777" w:rsidR="008B6FE6" w:rsidRPr="00386545" w:rsidRDefault="008B6FE6" w:rsidP="008B6FE6">
      <w:pPr>
        <w:spacing w:line="240" w:lineRule="auto"/>
        <w:jc w:val="center"/>
        <w:rPr>
          <w:sz w:val="30"/>
          <w:szCs w:val="30"/>
        </w:rPr>
      </w:pPr>
      <w:r w:rsidRPr="00386545">
        <w:rPr>
          <w:rFonts w:hint="cs"/>
          <w:spacing w:val="8"/>
          <w:sz w:val="30"/>
          <w:szCs w:val="30"/>
          <w:cs/>
          <w:lang w:val="en-US"/>
        </w:rPr>
        <w:lastRenderedPageBreak/>
        <w:t>รายได้จากการขายจำแนกตามส่วนงานภูมิศาสตร์ในงบการเงินเฉพาะกิจการ</w:t>
      </w:r>
    </w:p>
    <w:p w14:paraId="04A804CC" w14:textId="65F5B2CC" w:rsidR="008B6FE6" w:rsidRPr="00386545" w:rsidRDefault="008B6FE6" w:rsidP="008B6FE6">
      <w:pPr>
        <w:pStyle w:val="ListParagraph"/>
        <w:ind w:left="540" w:right="65"/>
        <w:jc w:val="center"/>
        <w:rPr>
          <w:b w:val="0"/>
          <w:bCs w:val="0"/>
          <w:i w:val="0"/>
          <w:iCs w:val="0"/>
          <w:spacing w:val="8"/>
          <w:cs/>
          <w:lang w:val="en-US"/>
        </w:rPr>
      </w:pPr>
      <w:r w:rsidRPr="00386545">
        <w:rPr>
          <w:rFonts w:hint="cs"/>
          <w:b w:val="0"/>
          <w:bCs w:val="0"/>
          <w:i w:val="0"/>
          <w:iCs w:val="0"/>
          <w:noProof/>
          <w:spacing w:val="8"/>
          <w:lang w:val="en-US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10CEC510" wp14:editId="1507A4BC">
                <wp:simplePos x="0" y="0"/>
                <wp:positionH relativeFrom="column">
                  <wp:posOffset>4788866</wp:posOffset>
                </wp:positionH>
                <wp:positionV relativeFrom="paragraph">
                  <wp:posOffset>236855</wp:posOffset>
                </wp:positionV>
                <wp:extent cx="1008972" cy="373989"/>
                <wp:effectExtent l="0" t="0" r="0" b="0"/>
                <wp:wrapNone/>
                <wp:docPr id="100" name="Text Box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972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39DD515" w14:textId="309CCCD9" w:rsidR="001F6FB5" w:rsidRPr="005A17B1" w:rsidRDefault="001F6FB5" w:rsidP="00CF7D52">
                            <w:pPr>
                              <w:spacing w:after="120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</w:pP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หน่วย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:</w:t>
                            </w:r>
                            <w:r w:rsidRPr="005A17B1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CEC510" id="Text Box 100" o:spid="_x0000_s1123" type="#_x0000_t202" style="position:absolute;left:0;text-align:left;margin-left:377.1pt;margin-top:18.65pt;width:79.45pt;height:29.45pt;z-index:251658259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" filled="f" stroked="f">
                <v:textbox inset="4.3pt,4.3pt,4.3pt,4.3pt">
                  <w:txbxContent>
                    <w:p w14:paraId="339DD515" w14:textId="309CCCD9" w:rsidR="001F6FB5" w:rsidRPr="005A17B1" w:rsidRDefault="001F6FB5" w:rsidP="00CF7D52">
                      <w:pPr>
                        <w:spacing w:after="120"/>
                        <w:rPr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</w:pP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 xml:space="preserve">หน่วย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:</w:t>
                      </w:r>
                      <w:r w:rsidRPr="005A17B1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Pr="00386545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สำหรับ</w:t>
      </w:r>
      <w:r w:rsidR="00981043" w:rsidRPr="00386545">
        <w:rPr>
          <w:b w:val="0"/>
          <w:bCs w:val="0"/>
          <w:i w:val="0"/>
          <w:iCs w:val="0"/>
          <w:spacing w:val="8"/>
          <w:cs/>
          <w:lang w:val="en-US"/>
        </w:rPr>
        <w:t>งวด</w:t>
      </w:r>
      <w:r w:rsidR="00DB7ED7" w:rsidRPr="00386545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สาม</w:t>
      </w:r>
      <w:r w:rsidR="00981043" w:rsidRPr="00386545">
        <w:rPr>
          <w:b w:val="0"/>
          <w:bCs w:val="0"/>
          <w:i w:val="0"/>
          <w:iCs w:val="0"/>
          <w:spacing w:val="8"/>
          <w:cs/>
          <w:lang w:val="en-US"/>
        </w:rPr>
        <w:t xml:space="preserve">เดือนสิ้นสุดวันที่ </w:t>
      </w:r>
      <w:r w:rsidR="00573C79" w:rsidRPr="00386545">
        <w:rPr>
          <w:b w:val="0"/>
          <w:bCs w:val="0"/>
          <w:i w:val="0"/>
          <w:iCs w:val="0"/>
          <w:spacing w:val="8"/>
          <w:lang w:val="en-US"/>
        </w:rPr>
        <w:t>30</w:t>
      </w:r>
      <w:r w:rsidR="00981043" w:rsidRPr="00386545">
        <w:rPr>
          <w:b w:val="0"/>
          <w:bCs w:val="0"/>
          <w:i w:val="0"/>
          <w:iCs w:val="0"/>
          <w:spacing w:val="8"/>
          <w:cs/>
          <w:lang w:val="en-US"/>
        </w:rPr>
        <w:t xml:space="preserve"> </w:t>
      </w:r>
      <w:r w:rsidR="00FF1332" w:rsidRPr="00386545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กันยายน</w:t>
      </w:r>
    </w:p>
    <w:p w14:paraId="3CCCBD1B" w14:textId="36D7F877" w:rsidR="008B6FE6" w:rsidRPr="00386545" w:rsidRDefault="00032C38" w:rsidP="00CF7D52">
      <w:pPr>
        <w:pStyle w:val="ListParagraph"/>
        <w:tabs>
          <w:tab w:val="left" w:pos="8910"/>
        </w:tabs>
        <w:ind w:left="540" w:right="65"/>
        <w:rPr>
          <w:szCs w:val="22"/>
          <w:lang w:val="en-US"/>
        </w:rPr>
      </w:pPr>
      <w:r w:rsidRPr="00386545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1CE17019" wp14:editId="34B87E91">
                <wp:simplePos x="0" y="0"/>
                <wp:positionH relativeFrom="column">
                  <wp:posOffset>2279650</wp:posOffset>
                </wp:positionH>
                <wp:positionV relativeFrom="paragraph">
                  <wp:posOffset>2755900</wp:posOffset>
                </wp:positionV>
                <wp:extent cx="206375" cy="343535"/>
                <wp:effectExtent l="0" t="0" r="22225" b="18415"/>
                <wp:wrapNone/>
                <wp:docPr id="8" name="Freeform: Shape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DDEF1A87-C35B-499E-B9F7-9B79CB588AFC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375" cy="34353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c="http://schemas.openxmlformats.org/drawingml/2006/chart" xmlns:a16="http://schemas.microsoft.com/office/drawing/2014/main" xmlns:arto="http://schemas.microsoft.com/office/word/2006/arto" xmlns:w16du="http://schemas.microsoft.com/office/word/2023/wordml/word16du">
            <w:pict w14:anchorId="5EF1A3FC">
              <v:shape id="Freeform 357" style="position:absolute;margin-left:179.5pt;margin-top:217pt;width:16.25pt;height:27.0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spid="_x0000_s1026" fillcolor="black [3213]" strokecolor="white [3212]" strokeweight="3e-5mm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" w14:anchorId="173D19F8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="008B6FE6" w:rsidRPr="00386545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58" behindDoc="0" locked="0" layoutInCell="1" allowOverlap="1" wp14:anchorId="03E8357B" wp14:editId="326D3AC6">
                <wp:simplePos x="0" y="0"/>
                <wp:positionH relativeFrom="column">
                  <wp:posOffset>174625</wp:posOffset>
                </wp:positionH>
                <wp:positionV relativeFrom="paragraph">
                  <wp:posOffset>3696018</wp:posOffset>
                </wp:positionV>
                <wp:extent cx="5454015" cy="1946678"/>
                <wp:effectExtent l="0" t="0" r="0" b="0"/>
                <wp:wrapNone/>
                <wp:docPr id="130" name="Group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4015" cy="1946678"/>
                          <a:chOff x="-406025" y="0"/>
                          <a:chExt cx="5454705" cy="1948083"/>
                        </a:xfrm>
                      </wpg:grpSpPr>
                      <wps:wsp>
                        <wps:cNvPr id="115" name="TextBox 7"/>
                        <wps:cNvSpPr txBox="1"/>
                        <wps:spPr>
                          <a:xfrm>
                            <a:off x="1880264" y="719382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045454" w14:textId="77777777" w:rsidR="001F6FB5" w:rsidRPr="000B17AC" w:rsidRDefault="001F6FB5" w:rsidP="008B6FE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0B17A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  <w:p w14:paraId="46240237" w14:textId="77777777" w:rsidR="001F6FB5" w:rsidRPr="000B17AC" w:rsidRDefault="001F6FB5" w:rsidP="008B6FE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16" name="TextBox 7"/>
                        <wps:cNvSpPr txBox="1"/>
                        <wps:spPr>
                          <a:xfrm>
                            <a:off x="1899281" y="162232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E75E0CD" w14:textId="77777777" w:rsidR="001F6FB5" w:rsidRPr="0034178E" w:rsidRDefault="001F6FB5" w:rsidP="008B6FE6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3" name="TextBox 6"/>
                        <wps:cNvSpPr txBox="1"/>
                        <wps:spPr>
                          <a:xfrm>
                            <a:off x="-406025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B3E1D19" w14:textId="6EB75BCF" w:rsidR="001F6FB5" w:rsidRPr="0034178E" w:rsidRDefault="001F6FB5" w:rsidP="008B6FE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88592B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 w:rsidRPr="0088592B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4" name="TextBox 6"/>
                        <wps:cNvSpPr txBox="1"/>
                        <wps:spPr>
                          <a:xfrm>
                            <a:off x="2955702" y="0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EF0F0A" w14:textId="721E65B1" w:rsidR="001F6FB5" w:rsidRPr="0034178E" w:rsidRDefault="001F6FB5" w:rsidP="008B6FE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E8357B" id="Group 130" o:spid="_x0000_s1124" style="position:absolute;left:0;text-align:left;margin-left:13.75pt;margin-top:291.05pt;width:429.45pt;height:153.3pt;z-index:251658258;mso-width-relative:margin;mso-height-relative:margin" coordorigin="-4060" coordsize="54547,19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">
                <v:shape id="TextBox 7" o:spid="_x0000_s1125" type="#_x0000_t202" style="position:absolute;left:18802;top:7193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" filled="f" stroked="f">
                  <v:textbox inset="4.3pt,4.3pt,4.3pt,4.3pt">
                    <w:txbxContent>
                      <w:p w14:paraId="49045454" w14:textId="77777777" w:rsidR="001F6FB5" w:rsidRPr="000B17AC" w:rsidRDefault="001F6FB5" w:rsidP="008B6FE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0B17AC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  <w:p w14:paraId="46240237" w14:textId="77777777" w:rsidR="001F6FB5" w:rsidRPr="000B17AC" w:rsidRDefault="001F6FB5" w:rsidP="008B6FE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Box 7" o:spid="_x0000_s1126" type="#_x0000_t202" style="position:absolute;left:18992;top:16223;width:7060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" filled="f" stroked="f">
                  <v:textbox inset="4.3pt,4.3pt,4.3pt,4.3pt">
                    <w:txbxContent>
                      <w:p w14:paraId="6E75E0CD" w14:textId="77777777" w:rsidR="001F6FB5" w:rsidRPr="0034178E" w:rsidRDefault="001F6FB5" w:rsidP="008B6FE6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27" type="#_x0000_t202" style="position:absolute;left:-4060;width:20925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" filled="f" stroked="f">
                  <v:textbox inset="4.3pt,4.3pt,4.3pt,4.3pt">
                    <w:txbxContent>
                      <w:p w14:paraId="3B3E1D19" w14:textId="6EB75BCF" w:rsidR="001F6FB5" w:rsidRPr="0034178E" w:rsidRDefault="001F6FB5" w:rsidP="008B6FE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88592B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 w:rsidRPr="0088592B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  <v:shape id="TextBox 6" o:spid="_x0000_s1128" type="#_x0000_t202" style="position:absolute;left:29557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" filled="f" stroked="f">
                  <v:textbox inset="4.3pt,4.3pt,4.3pt,4.3pt">
                    <w:txbxContent>
                      <w:p w14:paraId="58EF0F0A" w14:textId="721E65B1" w:rsidR="001F6FB5" w:rsidRPr="0034178E" w:rsidRDefault="001F6FB5" w:rsidP="008B6FE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B6FE6" w:rsidRPr="00386545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60" behindDoc="0" locked="0" layoutInCell="1" allowOverlap="1" wp14:anchorId="11956D23" wp14:editId="120F891A">
                <wp:simplePos x="0" y="0"/>
                <wp:positionH relativeFrom="column">
                  <wp:posOffset>4345492</wp:posOffset>
                </wp:positionH>
                <wp:positionV relativeFrom="paragraph">
                  <wp:posOffset>784860</wp:posOffset>
                </wp:positionV>
                <wp:extent cx="1280160" cy="914400"/>
                <wp:effectExtent l="0" t="0" r="15240" b="19050"/>
                <wp:wrapNone/>
                <wp:docPr id="172" name="Group 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73" name="Text Box 173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620CCFF" w14:textId="323DD3B4" w:rsidR="001F6FB5" w:rsidRPr="00235F02" w:rsidRDefault="001F6FB5" w:rsidP="008B6FE6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Text Box 174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3652EBA" w14:textId="7CB52876" w:rsidR="001F6FB5" w:rsidRPr="00F6464C" w:rsidRDefault="001F6FB5" w:rsidP="008B6FE6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61557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4,649,858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Text Box 175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BBE521D" w14:textId="657D5330" w:rsidR="001F6FB5" w:rsidRPr="00D02FA5" w:rsidRDefault="001F6FB5" w:rsidP="008B6FE6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Text Box 176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F60F362" w14:textId="77777777" w:rsidR="001F6FB5" w:rsidRPr="005C4C7D" w:rsidRDefault="001F6FB5" w:rsidP="008B6FE6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Text Box 177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565D012" w14:textId="77777777" w:rsidR="001F6FB5" w:rsidRPr="005C4C7D" w:rsidRDefault="001F6FB5" w:rsidP="008B6FE6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Text Box 185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9D6CDA0" w14:textId="77777777" w:rsidR="001F6FB5" w:rsidRPr="00F6464C" w:rsidRDefault="001F6FB5" w:rsidP="009D2A08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4,441,006</w:t>
                              </w:r>
                            </w:p>
                            <w:p w14:paraId="59335833" w14:textId="5D1A4FDF" w:rsidR="001F6FB5" w:rsidRPr="00D02FA5" w:rsidRDefault="001F6FB5" w:rsidP="00FA520F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  <w:p w14:paraId="2DEBF15F" w14:textId="3C015F6C" w:rsidR="001F6FB5" w:rsidRPr="006D206D" w:rsidRDefault="001F6FB5" w:rsidP="008B6FE6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956D23" id="Group 172" o:spid="_x0000_s1129" style="position:absolute;left:0;text-align:left;margin-left:342.15pt;margin-top:61.8pt;width:100.8pt;height:1in;z-index:251658260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">
                <v:shape id="Text Box 173" o:spid="_x0000_s1130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2JbwQAAANwAAAAPAAAAZHJzL2Rvd25yZXYueG1sRE9NSwMx&#10;EL0L/ocwgjeb1UJ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LfTYlvBAAAA3AAAAA8AAAAA&#10;AAAAAAAAAAAABwIAAGRycy9kb3ducmV2LnhtbFBLBQYAAAAAAwADALcAAAD1AgAAAAA=&#10;" fillcolor="white [3201]" strokeweight=".5pt">
                  <v:textbox>
                    <w:txbxContent>
                      <w:p w14:paraId="6620CCFF" w14:textId="323DD3B4" w:rsidR="001F6FB5" w:rsidRPr="00235F02" w:rsidRDefault="001F6FB5" w:rsidP="008B6FE6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</w:t>
                        </w:r>
                      </w:p>
                    </w:txbxContent>
                  </v:textbox>
                </v:shape>
                <v:shape id="Text Box 174" o:spid="_x0000_s1131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vovwQAAANwAAAAPAAAAZHJzL2Rvd25yZXYueG1sRE9NSwMx&#10;EL0L/ocwgjebVUp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Dg6+i/BAAAA3AAAAA8AAAAA&#10;AAAAAAAAAAAABwIAAGRycy9kb3ducmV2LnhtbFBLBQYAAAAAAwADALcAAAD1AgAAAAA=&#10;" fillcolor="white [3201]" strokeweight=".5pt">
                  <v:textbox>
                    <w:txbxContent>
                      <w:p w14:paraId="13652EBA" w14:textId="7CB52876" w:rsidR="001F6FB5" w:rsidRPr="00F6464C" w:rsidRDefault="001F6FB5" w:rsidP="008B6FE6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615575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4,649,858</w:t>
                        </w:r>
                      </w:p>
                    </w:txbxContent>
                  </v:textbox>
                </v:shape>
                <v:shape id="Text Box 175" o:spid="_x0000_s1132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l+0wQAAANwAAAAPAAAAZHJzL2Rvd25yZXYueG1sRE9NSwMx&#10;EL0L/ocwgjebVWh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Fd2X7TBAAAA3AAAAA8AAAAA&#10;AAAAAAAAAAAABwIAAGRycy9kb3ducmV2LnhtbFBLBQYAAAAAAwADALcAAAD1AgAAAAA=&#10;" fillcolor="white [3201]" strokeweight=".5pt">
                  <v:textbox>
                    <w:txbxContent>
                      <w:p w14:paraId="2BBE521D" w14:textId="657D5330" w:rsidR="001F6FB5" w:rsidRPr="00D02FA5" w:rsidRDefault="001F6FB5" w:rsidP="008B6FE6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  <v:shape id="Text Box 176" o:spid="_x0000_s1133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" fillcolor="#00338d" strokeweight=".5pt">
                  <v:textbox>
                    <w:txbxContent>
                      <w:p w14:paraId="3F60F362" w14:textId="77777777" w:rsidR="001F6FB5" w:rsidRPr="005C4C7D" w:rsidRDefault="001F6FB5" w:rsidP="008B6FE6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77" o:spid="_x0000_s1134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" fillcolor="#00338d" strokeweight=".5pt">
                  <v:textbox>
                    <w:txbxContent>
                      <w:p w14:paraId="0565D012" w14:textId="77777777" w:rsidR="001F6FB5" w:rsidRPr="005C4C7D" w:rsidRDefault="001F6FB5" w:rsidP="008B6FE6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85" o:spid="_x0000_s1135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" fillcolor="white [3201]" strokeweight=".5pt">
                  <v:textbox>
                    <w:txbxContent>
                      <w:p w14:paraId="09D6CDA0" w14:textId="77777777" w:rsidR="001F6FB5" w:rsidRPr="00F6464C" w:rsidRDefault="001F6FB5" w:rsidP="009D2A08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4,441,006</w:t>
                        </w:r>
                      </w:p>
                      <w:p w14:paraId="59335833" w14:textId="5D1A4FDF" w:rsidR="001F6FB5" w:rsidRPr="00D02FA5" w:rsidRDefault="001F6FB5" w:rsidP="00FA520F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  <w:p w14:paraId="2DEBF15F" w14:textId="3C015F6C" w:rsidR="001F6FB5" w:rsidRPr="006D206D" w:rsidRDefault="001F6FB5" w:rsidP="008B6FE6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8B6FE6" w:rsidRPr="00386545">
        <w:rPr>
          <w:rFonts w:hint="cs"/>
          <w:noProof/>
          <w:lang w:val="en-US"/>
        </w:rPr>
        <w:drawing>
          <wp:inline distT="0" distB="0" distL="0" distR="0" wp14:anchorId="0D846626" wp14:editId="30BA00E7">
            <wp:extent cx="5675741" cy="3589020"/>
            <wp:effectExtent l="57150" t="0" r="58420" b="106680"/>
            <wp:docPr id="99" name="Chart 9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14:paraId="157F9B17" w14:textId="77777777" w:rsidR="008B6FE6" w:rsidRPr="00386545" w:rsidRDefault="008B6FE6" w:rsidP="008B6FE6">
      <w:pPr>
        <w:pStyle w:val="ListParagraph"/>
        <w:ind w:left="540" w:right="65"/>
        <w:rPr>
          <w:szCs w:val="22"/>
          <w:lang w:val="en-AU"/>
        </w:rPr>
      </w:pPr>
      <w:r w:rsidRPr="00386545">
        <w:rPr>
          <w:rFonts w:hint="cs"/>
          <w:noProof/>
          <w:lang w:val="en-US"/>
        </w:rPr>
        <w:drawing>
          <wp:anchor distT="0" distB="0" distL="114300" distR="114300" simplePos="0" relativeHeight="251658261" behindDoc="1" locked="0" layoutInCell="1" allowOverlap="1" wp14:anchorId="2256DF36" wp14:editId="4640719B">
            <wp:simplePos x="0" y="0"/>
            <wp:positionH relativeFrom="column">
              <wp:posOffset>3485674</wp:posOffset>
            </wp:positionH>
            <wp:positionV relativeFrom="paragraph">
              <wp:posOffset>271780</wp:posOffset>
            </wp:positionV>
            <wp:extent cx="2286000" cy="2286000"/>
            <wp:effectExtent l="57150" t="0" r="57150" b="114300"/>
            <wp:wrapNone/>
            <wp:docPr id="106" name="Chart 10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anchor>
        </w:drawing>
      </w:r>
    </w:p>
    <w:p w14:paraId="04BF8B17" w14:textId="51EF83F4" w:rsidR="00B15F5C" w:rsidRPr="00386545" w:rsidRDefault="008B6FE6" w:rsidP="001B4141">
      <w:pPr>
        <w:pStyle w:val="ListParagraph"/>
        <w:ind w:left="540" w:right="65"/>
        <w:rPr>
          <w:b w:val="0"/>
          <w:bCs w:val="0"/>
          <w:i w:val="0"/>
          <w:iCs w:val="0"/>
          <w:szCs w:val="22"/>
          <w:lang w:val="en-US"/>
        </w:rPr>
      </w:pPr>
      <w:r w:rsidRPr="00386545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55" behindDoc="0" locked="0" layoutInCell="1" allowOverlap="1" wp14:anchorId="017B81B0" wp14:editId="7A2AF2CF">
                <wp:simplePos x="0" y="0"/>
                <wp:positionH relativeFrom="column">
                  <wp:posOffset>2151985</wp:posOffset>
                </wp:positionH>
                <wp:positionV relativeFrom="paragraph">
                  <wp:posOffset>622476</wp:posOffset>
                </wp:positionV>
                <wp:extent cx="1592580" cy="913765"/>
                <wp:effectExtent l="0" t="0" r="26670" b="19685"/>
                <wp:wrapNone/>
                <wp:docPr id="129" name="Group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92580" cy="913765"/>
                          <a:chOff x="-2888" y="-63645"/>
                          <a:chExt cx="1288875" cy="914435"/>
                        </a:xfrm>
                      </wpg:grpSpPr>
                      <wpg:grpSp>
                        <wpg:cNvPr id="128" name="Group 128"/>
                        <wpg:cNvGrpSpPr/>
                        <wpg:grpSpPr>
                          <a:xfrm>
                            <a:off x="-2888" y="-63645"/>
                            <a:ext cx="1288875" cy="5"/>
                            <a:chOff x="-2888" y="-63645"/>
                            <a:chExt cx="1288875" cy="5"/>
                          </a:xfrm>
                        </wpg:grpSpPr>
                        <wps:wsp>
                          <wps:cNvPr id="111" name="Straight Connector 19"/>
                          <wps:cNvCnPr>
                            <a:cxnSpLocks/>
                          </wps:cNvCnPr>
                          <wps:spPr>
                            <a:xfrm>
                              <a:off x="805432" y="-63640"/>
                              <a:ext cx="48055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2" name="Straight Connector 19"/>
                          <wps:cNvCnPr>
                            <a:cxnSpLocks/>
                          </wps:cNvCnPr>
                          <wps:spPr>
                            <a:xfrm>
                              <a:off x="-2888" y="-63645"/>
                              <a:ext cx="3988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7" name="Group 127"/>
                        <wpg:cNvGrpSpPr/>
                        <wpg:grpSpPr>
                          <a:xfrm>
                            <a:off x="51354" y="850685"/>
                            <a:ext cx="1194143" cy="105"/>
                            <a:chOff x="51354" y="-105"/>
                            <a:chExt cx="1194143" cy="105"/>
                          </a:xfrm>
                        </wpg:grpSpPr>
                        <wps:wsp>
                          <wps:cNvPr id="113" name="Straight Connector 19"/>
                          <wps:cNvCnPr>
                            <a:cxnSpLocks/>
                          </wps:cNvCnPr>
                          <wps:spPr>
                            <a:xfrm>
                              <a:off x="1027722" y="0"/>
                              <a:ext cx="21777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Straight Connector 19"/>
                          <wps:cNvCnPr>
                            <a:cxnSpLocks/>
                          </wps:cNvCnPr>
                          <wps:spPr>
                            <a:xfrm>
                              <a:off x="51354" y="-105"/>
                              <a:ext cx="222719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c="http://schemas.openxmlformats.org/drawingml/2006/chart" xmlns:a16="http://schemas.microsoft.com/office/drawing/2014/main" xmlns:arto="http://schemas.microsoft.com/office/word/2006/arto" xmlns:w16du="http://schemas.microsoft.com/office/word/2023/wordml/word16du">
            <w:pict w14:anchorId="54BBD401">
              <v:group id="Group 129" style="position:absolute;margin-left:169.45pt;margin-top:49pt;width:125.4pt;height:71.95pt;z-index:251758592;mso-width-relative:margin;mso-height-relative:margin" coordsize="12888,9144" coordorigin="-28,-636" o:spid="_x0000_s1026" w14:anchorId="05BB0AF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">
                <v:group id="Group 128" style="position:absolute;left:-28;top:-636;width:12887;height:0" coordsize="12888,0" coordorigin="-28,-636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line id="Straight Connector 19" style="position:absolute;visibility:visible;mso-wrap-style:square" o:spid="_x0000_s1028" strokecolor="black [3213]" o:connectortype="straight" from="8054,-636" to="12859,-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">
                    <o:lock v:ext="edit" shapetype="f"/>
                  </v:line>
                  <v:line id="Straight Connector 19" style="position:absolute;visibility:visible;mso-wrap-style:square" o:spid="_x0000_s1029" strokecolor="black [3213]" o:connectortype="straight" from="-28,-636" to="3959,-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">
                    <o:lock v:ext="edit" shapetype="f"/>
                  </v:line>
                </v:group>
                <v:group id="Group 127" style="position:absolute;left:513;top:8506;width:11941;height:1" coordsize="11941,1" coordorigin="513,-1" o:spid="_x0000_s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line id="Straight Connector 19" style="position:absolute;visibility:visible;mso-wrap-style:square" o:spid="_x0000_s1031" strokecolor="black [3213]" o:connectortype="straight" from="10277,0" to="124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">
                    <o:lock v:ext="edit" shapetype="f"/>
                  </v:line>
                  <v:line id="Straight Connector 19" style="position:absolute;visibility:visible;mso-wrap-style:square" o:spid="_x0000_s1032" strokecolor="black [3213]" o:connectortype="straight" from="513,-1" to="2740,-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">
                    <o:lock v:ext="edit" shapetype="f"/>
                  </v:line>
                </v:group>
              </v:group>
            </w:pict>
          </mc:Fallback>
        </mc:AlternateContent>
      </w:r>
      <w:r w:rsidRPr="00386545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5CB1E00A" wp14:editId="3C1193D4">
                <wp:simplePos x="0" y="0"/>
                <wp:positionH relativeFrom="column">
                  <wp:posOffset>2896596</wp:posOffset>
                </wp:positionH>
                <wp:positionV relativeFrom="paragraph">
                  <wp:posOffset>412080</wp:posOffset>
                </wp:positionV>
                <wp:extent cx="287655" cy="365760"/>
                <wp:effectExtent l="0" t="0" r="17145" b="15240"/>
                <wp:wrapNone/>
                <wp:docPr id="117" name="Freeform: 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c="http://schemas.openxmlformats.org/drawingml/2006/chart" xmlns:a16="http://schemas.microsoft.com/office/drawing/2014/main" xmlns:arto="http://schemas.microsoft.com/office/word/2006/arto" xmlns:w16du="http://schemas.microsoft.com/office/word/2023/wordml/word16du">
            <w:pict w14:anchorId="6935C9DB">
              <v:shape id="Freeform 357" style="position:absolute;margin-left:228.1pt;margin-top:32.45pt;width:22.65pt;height:28.8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spid="_x0000_s1026" fillcolor="black [3213]" strokecolor="white [3212]" strokeweight="3e-5mm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" w14:anchorId="6E0A047F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386545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4F79703E" wp14:editId="15341978">
                <wp:simplePos x="0" y="0"/>
                <wp:positionH relativeFrom="column">
                  <wp:posOffset>3120019</wp:posOffset>
                </wp:positionH>
                <wp:positionV relativeFrom="paragraph">
                  <wp:posOffset>1437640</wp:posOffset>
                </wp:positionV>
                <wp:extent cx="240030" cy="228600"/>
                <wp:effectExtent l="0" t="0" r="7620" b="0"/>
                <wp:wrapNone/>
                <wp:docPr id="118" name="Freeform: 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40030" cy="228600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c="http://schemas.openxmlformats.org/drawingml/2006/chart" xmlns:a16="http://schemas.microsoft.com/office/drawing/2014/main" xmlns:arto="http://schemas.microsoft.com/office/word/2006/arto" xmlns:w16du="http://schemas.microsoft.com/office/word/2023/wordml/word16du">
            <w:pict w14:anchorId="2B1F7B7A">
              <v:shape id="Freeform 25" style="position:absolute;margin-left:245.65pt;margin-top:113.2pt;width:18.9pt;height:18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6,580" o:spid="_x0000_s1026" fillcolor="black [3213]" stroked="f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" w14:anchorId="60536141">
                <v:path arrowok="t" o:connecttype="custom" o:connectlocs="216291,63062;227721,52026;177605,14977;169692,33108;152986,27590;137160,7094;105508,1577;63305,20495;54512,28378;77372,18919;81768,18919;75614,33896;84406,43355;96715,52026;103749,42567;113421,31531;131005,36261;137160,48085;141556,55968;146832,62274;124851,54391;125730,59121;127488,64639;109904,74098;95836,90652;87923,100111;66822,99323;63305,119818;78252,115088;87044,133219;86165,137160;68580,126124;45720,113512;28135,94593;25498,67003;14068,62274;1758,134795;61546,212046;105508,202587;85285,171844;90561,150561;109904,142678;144194,155290;150348,163961;173208,174209;155624,197857;134522,212834;116938,223870;189035,214411;240030,145831;232117,127701;213653,130066;209257,92228;213653,71733;136281,62274;186397,26013;184638,22860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386545">
        <w:rPr>
          <w:rFonts w:hint="cs"/>
          <w:noProof/>
          <w:lang w:val="en-US"/>
        </w:rPr>
        <w:drawing>
          <wp:inline distT="0" distB="0" distL="0" distR="0" wp14:anchorId="5A66FB5E" wp14:editId="07169526">
            <wp:extent cx="2286000" cy="2286000"/>
            <wp:effectExtent l="57150" t="0" r="57150" b="114300"/>
            <wp:docPr id="105" name="Chart 10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  <w:r w:rsidRPr="00386545">
        <w:rPr>
          <w:szCs w:val="22"/>
          <w:lang w:val="en-AU"/>
        </w:rPr>
        <w:tab/>
      </w:r>
      <w:r w:rsidRPr="00386545">
        <w:rPr>
          <w:szCs w:val="22"/>
          <w:lang w:val="en-AU"/>
        </w:rPr>
        <w:tab/>
        <w:t xml:space="preserve">       </w:t>
      </w:r>
      <w:r w:rsidRPr="00386545">
        <w:rPr>
          <w:szCs w:val="22"/>
          <w:lang w:val="en-AU"/>
        </w:rPr>
        <w:tab/>
      </w:r>
      <w:r w:rsidRPr="00386545">
        <w:rPr>
          <w:szCs w:val="22"/>
          <w:lang w:val="en-AU"/>
        </w:rPr>
        <w:tab/>
      </w:r>
    </w:p>
    <w:p w14:paraId="3A2B9218" w14:textId="01AFFBEC" w:rsidR="00B15F5C" w:rsidRPr="00386545" w:rsidRDefault="00F07657" w:rsidP="00F07657">
      <w:pPr>
        <w:spacing w:line="240" w:lineRule="auto"/>
        <w:rPr>
          <w:spacing w:val="-2"/>
          <w:sz w:val="30"/>
          <w:szCs w:val="30"/>
          <w:cs/>
          <w:lang w:val="en-AU"/>
        </w:rPr>
      </w:pPr>
      <w:r w:rsidRPr="00386545">
        <w:rPr>
          <w:spacing w:val="-2"/>
          <w:sz w:val="30"/>
          <w:szCs w:val="30"/>
          <w:cs/>
          <w:lang w:val="en-AU"/>
        </w:rPr>
        <w:br w:type="page"/>
      </w:r>
    </w:p>
    <w:p w14:paraId="013C72AF" w14:textId="77777777" w:rsidR="00F07657" w:rsidRPr="00386545" w:rsidRDefault="00F07657" w:rsidP="00F07657">
      <w:pPr>
        <w:ind w:left="540" w:right="18"/>
        <w:jc w:val="center"/>
        <w:rPr>
          <w:spacing w:val="8"/>
          <w:sz w:val="30"/>
          <w:szCs w:val="30"/>
          <w:lang w:val="en-US"/>
        </w:rPr>
      </w:pPr>
      <w:r w:rsidRPr="00386545">
        <w:rPr>
          <w:rFonts w:hint="cs"/>
          <w:spacing w:val="8"/>
          <w:sz w:val="30"/>
          <w:szCs w:val="30"/>
          <w:cs/>
          <w:lang w:val="en-US"/>
        </w:rPr>
        <w:lastRenderedPageBreak/>
        <w:t>รายได้จากการขายจำแนกตามส่วนงานภูมิศาสตร์ในงบการเงินรวม</w:t>
      </w:r>
    </w:p>
    <w:p w14:paraId="07084C7D" w14:textId="5D961E1D" w:rsidR="00F07657" w:rsidRPr="00386545" w:rsidRDefault="00F07657" w:rsidP="00F07657">
      <w:pPr>
        <w:tabs>
          <w:tab w:val="left" w:pos="540"/>
        </w:tabs>
        <w:spacing w:line="240" w:lineRule="auto"/>
        <w:ind w:left="539" w:right="-45"/>
        <w:jc w:val="center"/>
        <w:rPr>
          <w:spacing w:val="8"/>
          <w:sz w:val="30"/>
          <w:szCs w:val="30"/>
          <w:cs/>
          <w:lang w:val="en-US"/>
        </w:rPr>
      </w:pPr>
      <w:r w:rsidRPr="00386545">
        <w:rPr>
          <w:rFonts w:hint="cs"/>
          <w:noProof/>
          <w:spacing w:val="8"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58273" behindDoc="0" locked="0" layoutInCell="1" allowOverlap="1" wp14:anchorId="3CE83C6A" wp14:editId="346283DA">
                <wp:simplePos x="0" y="0"/>
                <wp:positionH relativeFrom="column">
                  <wp:posOffset>4927919</wp:posOffset>
                </wp:positionH>
                <wp:positionV relativeFrom="paragraph">
                  <wp:posOffset>255941</wp:posOffset>
                </wp:positionV>
                <wp:extent cx="834927" cy="373989"/>
                <wp:effectExtent l="0" t="0" r="0" b="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927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7376B7C" w14:textId="77777777" w:rsidR="001F6FB5" w:rsidRPr="007E43D2" w:rsidRDefault="001F6FB5" w:rsidP="00F07657">
                            <w:pPr>
                              <w:spacing w:after="120"/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 xml:space="preserve">: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E83C6A" id="Text Box 78" o:spid="_x0000_s1136" type="#_x0000_t202" style="position:absolute;left:0;text-align:left;margin-left:388.05pt;margin-top:20.15pt;width:65.75pt;height:29.45pt;z-index:25165827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" filled="f" stroked="f">
                <v:textbox inset="4.3pt,4.3pt,4.3pt,4.3pt">
                  <w:txbxContent>
                    <w:p w14:paraId="37376B7C" w14:textId="77777777" w:rsidR="001F6FB5" w:rsidRPr="007E43D2" w:rsidRDefault="001F6FB5" w:rsidP="00F07657">
                      <w:pPr>
                        <w:spacing w:after="120"/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</w:pP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 xml:space="preserve">: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Pr="00386545">
        <w:rPr>
          <w:rFonts w:hint="cs"/>
          <w:spacing w:val="8"/>
          <w:sz w:val="30"/>
          <w:szCs w:val="30"/>
          <w:cs/>
          <w:lang w:val="en-US"/>
        </w:rPr>
        <w:t>สำหรับงวด</w:t>
      </w:r>
      <w:r w:rsidR="00FF1332" w:rsidRPr="00386545">
        <w:rPr>
          <w:rFonts w:hint="cs"/>
          <w:spacing w:val="8"/>
          <w:sz w:val="30"/>
          <w:szCs w:val="30"/>
          <w:cs/>
          <w:lang w:val="en-US"/>
        </w:rPr>
        <w:t>เก้า</w:t>
      </w:r>
      <w:r w:rsidRPr="00386545">
        <w:rPr>
          <w:rFonts w:hint="cs"/>
          <w:spacing w:val="8"/>
          <w:sz w:val="30"/>
          <w:szCs w:val="30"/>
          <w:cs/>
          <w:lang w:val="en-US"/>
        </w:rPr>
        <w:t xml:space="preserve">เดือนสิ้นสุดวันที่ </w:t>
      </w:r>
      <w:r w:rsidRPr="00386545">
        <w:rPr>
          <w:rFonts w:asciiTheme="majorBidi" w:hAnsiTheme="majorBidi" w:cstheme="majorBidi"/>
          <w:spacing w:val="8"/>
          <w:sz w:val="30"/>
          <w:szCs w:val="30"/>
          <w:lang w:val="en-US"/>
        </w:rPr>
        <w:t>30</w:t>
      </w:r>
      <w:r w:rsidRPr="00386545">
        <w:rPr>
          <w:rFonts w:hint="cs"/>
          <w:spacing w:val="8"/>
          <w:sz w:val="30"/>
          <w:szCs w:val="30"/>
          <w:cs/>
          <w:lang w:val="en-US"/>
        </w:rPr>
        <w:t xml:space="preserve"> </w:t>
      </w:r>
      <w:r w:rsidR="00FF1332" w:rsidRPr="00386545">
        <w:rPr>
          <w:rFonts w:hint="cs"/>
          <w:spacing w:val="8"/>
          <w:sz w:val="30"/>
          <w:szCs w:val="30"/>
          <w:cs/>
          <w:lang w:val="en-US"/>
        </w:rPr>
        <w:t>กันยายน</w:t>
      </w:r>
    </w:p>
    <w:p w14:paraId="646B11A1" w14:textId="77777777" w:rsidR="00F07657" w:rsidRPr="00386545" w:rsidRDefault="00F07657" w:rsidP="00F07657">
      <w:pPr>
        <w:pStyle w:val="ListParagraph"/>
        <w:tabs>
          <w:tab w:val="left" w:pos="9090"/>
        </w:tabs>
        <w:ind w:left="540" w:right="65"/>
        <w:rPr>
          <w:szCs w:val="22"/>
          <w:lang w:val="en-US"/>
        </w:rPr>
      </w:pPr>
      <w:r w:rsidRPr="00386545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72" behindDoc="0" locked="0" layoutInCell="1" allowOverlap="1" wp14:anchorId="426917C3" wp14:editId="54C17E50">
                <wp:simplePos x="0" y="0"/>
                <wp:positionH relativeFrom="column">
                  <wp:posOffset>2317750</wp:posOffset>
                </wp:positionH>
                <wp:positionV relativeFrom="paragraph">
                  <wp:posOffset>2777490</wp:posOffset>
                </wp:positionV>
                <wp:extent cx="206734" cy="343574"/>
                <wp:effectExtent l="0" t="0" r="22225" b="18415"/>
                <wp:wrapNone/>
                <wp:docPr id="79" name="Freeform: 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c="http://schemas.openxmlformats.org/drawingml/2006/chart" xmlns:a16="http://schemas.microsoft.com/office/drawing/2014/main" xmlns:arto="http://schemas.microsoft.com/office/word/2006/arto" xmlns:w16du="http://schemas.microsoft.com/office/word/2023/wordml/word16du">
            <w:pict w14:anchorId="31747EEB">
              <v:shape id="Freeform 357" style="position:absolute;margin-left:182.5pt;margin-top:218.7pt;width:16.3pt;height:27.0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spid="_x0000_s1026" fillcolor="black [3213]" strokecolor="white [3212]" strokeweight="3e-5mm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3IjeggAAPooAAAOAAAAZHJzL2Uyb0RvYy54bWysWk2P2zYQvRfofxB8byzq20Z2c0iaokCa&#10;FkiKnrWyHBu1JVXSrjf99R2S80hbSkVu0cs+e+d5yBmSw+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" w14:anchorId="2B002EE0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386545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77" behindDoc="0" locked="0" layoutInCell="1" allowOverlap="1" wp14:anchorId="1E17A12D" wp14:editId="0B8EF439">
                <wp:simplePos x="0" y="0"/>
                <wp:positionH relativeFrom="column">
                  <wp:posOffset>4452840</wp:posOffset>
                </wp:positionH>
                <wp:positionV relativeFrom="paragraph">
                  <wp:posOffset>806450</wp:posOffset>
                </wp:positionV>
                <wp:extent cx="1280160" cy="914400"/>
                <wp:effectExtent l="0" t="0" r="15240" b="19050"/>
                <wp:wrapNone/>
                <wp:docPr id="80" name="Gro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81" name="Text Box 81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941D135" w14:textId="77777777" w:rsidR="001F6FB5" w:rsidRPr="001518AE" w:rsidRDefault="001F6FB5" w:rsidP="00F07657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Text Box 82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10B15CB" w14:textId="0D0ACC24" w:rsidR="001F6FB5" w:rsidRPr="007E43D2" w:rsidRDefault="001F6FB5" w:rsidP="00F07657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61557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19,531,871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Text Box 83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C2395A9" w14:textId="77777777" w:rsidR="001F6FB5" w:rsidRPr="00061F79" w:rsidRDefault="001F6FB5" w:rsidP="00F07657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Text Box 84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31D0B69" w14:textId="77777777" w:rsidR="001F6FB5" w:rsidRPr="005C4C7D" w:rsidRDefault="001F6FB5" w:rsidP="00F07657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Text Box 85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41F0419" w14:textId="77777777" w:rsidR="001F6FB5" w:rsidRPr="005C4C7D" w:rsidRDefault="001F6FB5" w:rsidP="00F07657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Text Box 86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67C7075" w14:textId="77777777" w:rsidR="001F6FB5" w:rsidRPr="007E43D2" w:rsidRDefault="001F6FB5" w:rsidP="00C56567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bookmarkStart w:id="4" w:name="_Hlk146501291"/>
                              <w:bookmarkStart w:id="5" w:name="_Hlk146501292"/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20,833,496</w:t>
                              </w:r>
                              <w:bookmarkEnd w:id="4"/>
                              <w:bookmarkEnd w:id="5"/>
                            </w:p>
                            <w:p w14:paraId="22B339C9" w14:textId="77777777" w:rsidR="001F6FB5" w:rsidRPr="007E43D2" w:rsidRDefault="001F6FB5" w:rsidP="00F07657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  <w:p w14:paraId="50BC9F79" w14:textId="77777777" w:rsidR="001F6FB5" w:rsidRPr="00FA531A" w:rsidRDefault="001F6FB5" w:rsidP="00F07657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17A12D" id="Group 80" o:spid="_x0000_s1137" style="position:absolute;left:0;text-align:left;margin-left:350.6pt;margin-top:63.5pt;width:100.8pt;height:1in;z-index:251658277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">
                <v:shape id="Text Box 81" o:spid="_x0000_s1138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" fillcolor="white [3201]" strokeweight=".5pt">
                  <v:textbox>
                    <w:txbxContent>
                      <w:p w14:paraId="3941D135" w14:textId="77777777" w:rsidR="001F6FB5" w:rsidRPr="001518AE" w:rsidRDefault="001F6FB5" w:rsidP="00F07657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</w:t>
                        </w:r>
                      </w:p>
                    </w:txbxContent>
                  </v:textbox>
                </v:shape>
                <v:shape id="Text Box 82" o:spid="_x0000_s1139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" fillcolor="white [3201]" strokeweight=".5pt">
                  <v:textbox>
                    <w:txbxContent>
                      <w:p w14:paraId="010B15CB" w14:textId="0D0ACC24" w:rsidR="001F6FB5" w:rsidRPr="007E43D2" w:rsidRDefault="001F6FB5" w:rsidP="00F07657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615575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19,531,871</w:t>
                        </w:r>
                      </w:p>
                    </w:txbxContent>
                  </v:textbox>
                </v:shape>
                <v:shape id="Text Box 83" o:spid="_x0000_s1140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" fillcolor="white [3201]" strokeweight=".5pt">
                  <v:textbox>
                    <w:txbxContent>
                      <w:p w14:paraId="0C2395A9" w14:textId="77777777" w:rsidR="001F6FB5" w:rsidRPr="00061F79" w:rsidRDefault="001F6FB5" w:rsidP="00F07657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  <v:shape id="Text Box 84" o:spid="_x0000_s1141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" fillcolor="#00338d" strokeweight=".5pt">
                  <v:textbox>
                    <w:txbxContent>
                      <w:p w14:paraId="131D0B69" w14:textId="77777777" w:rsidR="001F6FB5" w:rsidRPr="005C4C7D" w:rsidRDefault="001F6FB5" w:rsidP="00F07657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85" o:spid="_x0000_s1142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" fillcolor="#00338d" strokeweight=".5pt">
                  <v:textbox>
                    <w:txbxContent>
                      <w:p w14:paraId="541F0419" w14:textId="77777777" w:rsidR="001F6FB5" w:rsidRPr="005C4C7D" w:rsidRDefault="001F6FB5" w:rsidP="00F07657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86" o:spid="_x0000_s1143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" fillcolor="white [3201]" strokeweight=".5pt">
                  <v:textbox>
                    <w:txbxContent>
                      <w:p w14:paraId="167C7075" w14:textId="77777777" w:rsidR="001F6FB5" w:rsidRPr="007E43D2" w:rsidRDefault="001F6FB5" w:rsidP="00C56567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bookmarkStart w:id="7" w:name="_Hlk146501291"/>
                        <w:bookmarkStart w:id="8" w:name="_Hlk146501292"/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20,833,496</w:t>
                        </w:r>
                        <w:bookmarkEnd w:id="7"/>
                        <w:bookmarkEnd w:id="8"/>
                      </w:p>
                      <w:p w14:paraId="22B339C9" w14:textId="77777777" w:rsidR="001F6FB5" w:rsidRPr="007E43D2" w:rsidRDefault="001F6FB5" w:rsidP="00F07657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  <w:p w14:paraId="50BC9F79" w14:textId="77777777" w:rsidR="001F6FB5" w:rsidRPr="00FA531A" w:rsidRDefault="001F6FB5" w:rsidP="00F07657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386545">
        <w:rPr>
          <w:rFonts w:hint="cs"/>
          <w:noProof/>
          <w:lang w:val="en-US"/>
        </w:rPr>
        <w:drawing>
          <wp:inline distT="0" distB="0" distL="0" distR="0" wp14:anchorId="063BDD04" wp14:editId="2D3B57ED">
            <wp:extent cx="5698490" cy="3589020"/>
            <wp:effectExtent l="57150" t="0" r="54610" b="106680"/>
            <wp:docPr id="260" name="Chart 26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14:paraId="7A9037FF" w14:textId="77777777" w:rsidR="00F07657" w:rsidRPr="00386545" w:rsidRDefault="00F07657" w:rsidP="00F07657">
      <w:pPr>
        <w:pStyle w:val="ListParagraph"/>
        <w:ind w:left="540" w:right="65"/>
        <w:rPr>
          <w:szCs w:val="22"/>
          <w:lang w:val="en-AU"/>
        </w:rPr>
      </w:pPr>
      <w:r w:rsidRPr="00386545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78" behindDoc="0" locked="0" layoutInCell="1" allowOverlap="1" wp14:anchorId="63EC4C52" wp14:editId="7B38C086">
                <wp:simplePos x="0" y="0"/>
                <wp:positionH relativeFrom="column">
                  <wp:posOffset>237490</wp:posOffset>
                </wp:positionH>
                <wp:positionV relativeFrom="paragraph">
                  <wp:posOffset>30480</wp:posOffset>
                </wp:positionV>
                <wp:extent cx="5488305" cy="1698625"/>
                <wp:effectExtent l="0" t="0" r="0" b="0"/>
                <wp:wrapNone/>
                <wp:docPr id="88" name="Gro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305" cy="1698625"/>
                          <a:chOff x="-352458" y="-352"/>
                          <a:chExt cx="5489446" cy="1700405"/>
                        </a:xfrm>
                      </wpg:grpSpPr>
                      <wps:wsp>
                        <wps:cNvPr id="89" name="TextBox 7"/>
                        <wps:cNvSpPr txBox="1"/>
                        <wps:spPr>
                          <a:xfrm>
                            <a:off x="1971633" y="734043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A90F9A" w14:textId="77777777" w:rsidR="001F6FB5" w:rsidRPr="005A17B1" w:rsidRDefault="001F6FB5" w:rsidP="00F07657">
                              <w:pPr>
                                <w:spacing w:after="120"/>
                                <w:jc w:val="center"/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</w:pPr>
                              <w:r w:rsidRPr="005A17B1"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90" name="TextBox 7"/>
                        <wps:cNvSpPr txBox="1"/>
                        <wps:spPr>
                          <a:xfrm>
                            <a:off x="1897006" y="137429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331C55" w14:textId="77777777" w:rsidR="001F6FB5" w:rsidRPr="005A17B1" w:rsidRDefault="001F6FB5" w:rsidP="00F07657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5A17B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91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8AF547" w14:textId="77777777" w:rsidR="001F6FB5" w:rsidRPr="000826A4" w:rsidRDefault="001F6FB5" w:rsidP="00F07657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88592B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2566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92" name="TextBox 6"/>
                        <wps:cNvSpPr txBox="1"/>
                        <wps:spPr>
                          <a:xfrm>
                            <a:off x="3044010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F9BA581" w14:textId="77777777" w:rsidR="001F6FB5" w:rsidRPr="000826A4" w:rsidRDefault="001F6FB5" w:rsidP="00F07657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826A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EC4C52" id="Group 88" o:spid="_x0000_s1144" style="position:absolute;left:0;text-align:left;margin-left:18.7pt;margin-top:2.4pt;width:432.15pt;height:133.75pt;z-index:251658278;mso-width-relative:margin;mso-height-relative:margin" coordorigin="-3524,-3" coordsize="54894,1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">
                <v:shape id="TextBox 7" o:spid="_x0000_s1145" type="#_x0000_t202" style="position:absolute;left:19716;top:7340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" filled="f" stroked="f">
                  <v:textbox inset="4.3pt,4.3pt,4.3pt,4.3pt">
                    <w:txbxContent>
                      <w:p w14:paraId="54A90F9A" w14:textId="77777777" w:rsidR="001F6FB5" w:rsidRPr="005A17B1" w:rsidRDefault="001F6FB5" w:rsidP="00F07657">
                        <w:pPr>
                          <w:spacing w:after="120"/>
                          <w:jc w:val="center"/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</w:pPr>
                        <w:r w:rsidRPr="005A17B1"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146" type="#_x0000_t202" style="position:absolute;left:18970;top:13742;width:7059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" filled="f" stroked="f">
                  <v:textbox inset="4.3pt,4.3pt,4.3pt,4.3pt">
                    <w:txbxContent>
                      <w:p w14:paraId="45331C55" w14:textId="77777777" w:rsidR="001F6FB5" w:rsidRPr="005A17B1" w:rsidRDefault="001F6FB5" w:rsidP="00F07657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5A17B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47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" filled="f" stroked="f">
                  <v:textbox inset="4.3pt,4.3pt,4.3pt,4.3pt">
                    <w:txbxContent>
                      <w:p w14:paraId="328AF547" w14:textId="77777777" w:rsidR="001F6FB5" w:rsidRPr="000826A4" w:rsidRDefault="001F6FB5" w:rsidP="00F07657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88592B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2566</w:t>
                        </w:r>
                      </w:p>
                    </w:txbxContent>
                  </v:textbox>
                </v:shape>
                <v:shape id="TextBox 6" o:spid="_x0000_s1148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" filled="f" stroked="f">
                  <v:textbox inset="4.3pt,4.3pt,4.3pt,4.3pt">
                    <w:txbxContent>
                      <w:p w14:paraId="7F9BA581" w14:textId="77777777" w:rsidR="001F6FB5" w:rsidRPr="000826A4" w:rsidRDefault="001F6FB5" w:rsidP="00F07657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826A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86545">
        <w:rPr>
          <w:rFonts w:hint="cs"/>
          <w:noProof/>
          <w:lang w:val="en-US"/>
        </w:rPr>
        <w:drawing>
          <wp:anchor distT="0" distB="0" distL="114300" distR="114300" simplePos="0" relativeHeight="251658279" behindDoc="1" locked="0" layoutInCell="1" allowOverlap="1" wp14:anchorId="4B3ED39C" wp14:editId="38D28BC5">
            <wp:simplePos x="0" y="0"/>
            <wp:positionH relativeFrom="column">
              <wp:posOffset>3530900</wp:posOffset>
            </wp:positionH>
            <wp:positionV relativeFrom="paragraph">
              <wp:posOffset>270510</wp:posOffset>
            </wp:positionV>
            <wp:extent cx="2286000" cy="2286000"/>
            <wp:effectExtent l="57150" t="0" r="57150" b="114300"/>
            <wp:wrapNone/>
            <wp:docPr id="261" name="Chart 26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anchor>
        </w:drawing>
      </w:r>
    </w:p>
    <w:p w14:paraId="09C12661" w14:textId="77777777" w:rsidR="00F07657" w:rsidRPr="00386545" w:rsidRDefault="00F07657" w:rsidP="00F07657">
      <w:pPr>
        <w:pStyle w:val="ListParagraph"/>
        <w:ind w:left="540" w:right="65"/>
        <w:rPr>
          <w:szCs w:val="22"/>
          <w:cs/>
          <w:lang w:val="en-AU"/>
        </w:rPr>
      </w:pPr>
      <w:r w:rsidRPr="00386545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74" behindDoc="0" locked="0" layoutInCell="1" allowOverlap="1" wp14:anchorId="394B43EC" wp14:editId="1779745A">
                <wp:simplePos x="0" y="0"/>
                <wp:positionH relativeFrom="column">
                  <wp:posOffset>2166347</wp:posOffset>
                </wp:positionH>
                <wp:positionV relativeFrom="paragraph">
                  <wp:posOffset>644123</wp:posOffset>
                </wp:positionV>
                <wp:extent cx="1621155" cy="677545"/>
                <wp:effectExtent l="0" t="0" r="17145" b="27305"/>
                <wp:wrapNone/>
                <wp:docPr id="93" name="Group 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1155" cy="677545"/>
                          <a:chOff x="-272382" y="-76200"/>
                          <a:chExt cx="1457281" cy="679433"/>
                        </a:xfrm>
                      </wpg:grpSpPr>
                      <wpg:grpSp>
                        <wpg:cNvPr id="94" name="Group 94"/>
                        <wpg:cNvGrpSpPr/>
                        <wpg:grpSpPr>
                          <a:xfrm>
                            <a:off x="-272382" y="-76200"/>
                            <a:ext cx="1457281" cy="67"/>
                            <a:chOff x="-272382" y="-76200"/>
                            <a:chExt cx="1457281" cy="67"/>
                          </a:xfrm>
                        </wpg:grpSpPr>
                        <wps:wsp>
                          <wps:cNvPr id="95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76133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6" name="Straight Connector 19"/>
                          <wps:cNvCnPr>
                            <a:cxnSpLocks/>
                          </wps:cNvCnPr>
                          <wps:spPr>
                            <a:xfrm>
                              <a:off x="-272382" y="-76200"/>
                              <a:ext cx="5138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8" name="Group 98"/>
                        <wpg:cNvGrpSpPr/>
                        <wpg:grpSpPr>
                          <a:xfrm>
                            <a:off x="-173402" y="598981"/>
                            <a:ext cx="1273035" cy="4252"/>
                            <a:chOff x="-173402" y="-251809"/>
                            <a:chExt cx="1273035" cy="4252"/>
                          </a:xfrm>
                        </wpg:grpSpPr>
                        <wps:wsp>
                          <wps:cNvPr id="101" name="Straight Connector 19"/>
                          <wps:cNvCnPr>
                            <a:cxnSpLocks/>
                          </wps:cNvCnPr>
                          <wps:spPr>
                            <a:xfrm>
                              <a:off x="823575" y="-251809"/>
                              <a:ext cx="27605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2" name="Straight Connector 19"/>
                          <wps:cNvCnPr>
                            <a:cxnSpLocks/>
                          </wps:cNvCnPr>
                          <wps:spPr>
                            <a:xfrm>
                              <a:off x="-173402" y="-247557"/>
                              <a:ext cx="205677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c="http://schemas.openxmlformats.org/drawingml/2006/chart" xmlns:a16="http://schemas.microsoft.com/office/drawing/2014/main" xmlns:arto="http://schemas.microsoft.com/office/word/2006/arto" xmlns:w16du="http://schemas.microsoft.com/office/word/2023/wordml/word16du">
            <w:pict w14:anchorId="6AD96D9F">
              <v:group id="Group 93" style="position:absolute;margin-left:170.6pt;margin-top:50.7pt;width:127.65pt;height:53.35pt;z-index:251797504;mso-width-relative:margin;mso-height-relative:margin" coordsize="14572,6794" coordorigin="-2723,-762" o:spid="_x0000_s1026" w14:anchorId="53000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">
                <v:group id="Group 94" style="position:absolute;left:-2723;top:-762;width:14571;height:1" coordsize="14572,0" coordorigin="-2723,-762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line id="Straight Connector 19" style="position:absolute;visibility:visible;mso-wrap-style:square" o:spid="_x0000_s1028" strokecolor="black [3213]" o:connectortype="straight" from="7088,-761" to="11848,-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">
                    <o:lock v:ext="edit" shapetype="f"/>
                  </v:line>
                  <v:line id="Straight Connector 19" style="position:absolute;visibility:visible;mso-wrap-style:square" o:spid="_x0000_s1029" strokecolor="black [3213]" o:connectortype="straight" from="-2723,-762" to="2414,-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">
                    <o:lock v:ext="edit" shapetype="f"/>
                  </v:line>
                </v:group>
                <v:group id="Group 98" style="position:absolute;left:-1734;top:5989;width:12730;height:43" coordsize="12730,42" coordorigin="-1734,-2518" o:spid="_x0000_s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line id="Straight Connector 19" style="position:absolute;visibility:visible;mso-wrap-style:square" o:spid="_x0000_s1031" strokecolor="black [3213]" o:connectortype="straight" from="8235,-2518" to="10996,-2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">
                    <o:lock v:ext="edit" shapetype="f"/>
                  </v:line>
                  <v:line id="Straight Connector 19" style="position:absolute;visibility:visible;mso-wrap-style:square" o:spid="_x0000_s1032" strokecolor="black [3213]" o:connectortype="straight" from="-1734,-2475" to="322,-2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">
                    <o:lock v:ext="edit" shapetype="f"/>
                  </v:line>
                </v:group>
              </v:group>
            </w:pict>
          </mc:Fallback>
        </mc:AlternateContent>
      </w:r>
      <w:r w:rsidRPr="00386545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76" behindDoc="0" locked="0" layoutInCell="1" allowOverlap="1" wp14:anchorId="29715C57" wp14:editId="7CF03F8E">
                <wp:simplePos x="0" y="0"/>
                <wp:positionH relativeFrom="column">
                  <wp:posOffset>3134995</wp:posOffset>
                </wp:positionH>
                <wp:positionV relativeFrom="paragraph">
                  <wp:posOffset>1184910</wp:posOffset>
                </wp:positionV>
                <wp:extent cx="214630" cy="203835"/>
                <wp:effectExtent l="0" t="0" r="0" b="5715"/>
                <wp:wrapNone/>
                <wp:docPr id="103" name="Freeform: 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30" cy="203835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c="http://schemas.openxmlformats.org/drawingml/2006/chart" xmlns:a16="http://schemas.microsoft.com/office/drawing/2014/main" xmlns:arto="http://schemas.microsoft.com/office/word/2006/arto" xmlns:w16du="http://schemas.microsoft.com/office/word/2023/wordml/word16du">
            <w:pict w14:anchorId="5B35BB33">
              <v:shape id="Freeform 25" style="position:absolute;margin-left:246.85pt;margin-top:93.3pt;width:16.9pt;height:16.0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spid="_x0000_s1026" fillcolor="black [3213]" stroked="f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" w14:anchorId="72559D97">
                <v:path arrowok="t" o:connecttype="custom" o:connectlocs="193403,56230;203623,46390;158810,13355;151735,29521;136797,24601;122646,6326;94343,1406;56606,18275;48744,25304;69185,16869;73116,16869;67612,30224;75474,38658;86481,46390;92770,37955;101419,28115;117142,32332;122646,42876;126577,49904;131294,55527;111639,48499;112425,52716;113998,57636;98274,66071;85695,80831;78619,89266;59750,88563;56606,106838;69971,102620;77833,118787;77047,122301;61323,112461;40882,101215;25158,84346;22800,59745;12579,55527;1572,120192;55033,189075;94343,180640;76260,153228;80978,134250;98274,127221;128935,138467;134439,146199;154880,155336;139156,176423;120287,189777;104563,199618;169031,191183;214630,130033;207554,113866;191044,115975;187113,82237;191044,63962;121860,55527;166672,23195;165100,20384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386545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75" behindDoc="0" locked="0" layoutInCell="1" allowOverlap="1" wp14:anchorId="27C33581" wp14:editId="06E866B7">
                <wp:simplePos x="0" y="0"/>
                <wp:positionH relativeFrom="column">
                  <wp:posOffset>2959771</wp:posOffset>
                </wp:positionH>
                <wp:positionV relativeFrom="paragraph">
                  <wp:posOffset>445135</wp:posOffset>
                </wp:positionV>
                <wp:extent cx="287655" cy="365760"/>
                <wp:effectExtent l="0" t="0" r="17145" b="15240"/>
                <wp:wrapNone/>
                <wp:docPr id="104" name="Freeform: 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c="http://schemas.openxmlformats.org/drawingml/2006/chart" xmlns:a16="http://schemas.microsoft.com/office/drawing/2014/main" xmlns:arto="http://schemas.microsoft.com/office/word/2006/arto" xmlns:w16du="http://schemas.microsoft.com/office/word/2023/wordml/word16du">
            <w:pict w14:anchorId="63999EFC">
              <v:shape id="Freeform 357" style="position:absolute;margin-left:233.05pt;margin-top:35.05pt;width:22.65pt;height:28.8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spid="_x0000_s1026" fillcolor="black [3213]" strokecolor="white [3212]" strokeweight="3e-5mm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NZdwgAAPooAAAOAAAAZHJzL2Uyb0RvYy54bWysWk2P2zYQvRfofxB8byzq20Z2c0iaokCa&#10;FkiKnrWyHBu1JVXSrjf99R2S80hbSkVu0cs+e+d5yBlyyO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" w14:anchorId="3E79E667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386545">
        <w:rPr>
          <w:rFonts w:hint="cs"/>
          <w:noProof/>
          <w:lang w:val="en-US"/>
        </w:rPr>
        <w:drawing>
          <wp:inline distT="0" distB="0" distL="0" distR="0" wp14:anchorId="1CB92D96" wp14:editId="2E4FB75F">
            <wp:extent cx="2286000" cy="2286000"/>
            <wp:effectExtent l="57150" t="0" r="57150" b="114300"/>
            <wp:docPr id="262" name="Chart 26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  <w:r w:rsidRPr="00386545">
        <w:rPr>
          <w:szCs w:val="22"/>
          <w:lang w:val="en-AU"/>
        </w:rPr>
        <w:tab/>
      </w:r>
      <w:r w:rsidRPr="00386545">
        <w:rPr>
          <w:szCs w:val="22"/>
          <w:lang w:val="en-AU"/>
        </w:rPr>
        <w:tab/>
        <w:t xml:space="preserve">       </w:t>
      </w:r>
      <w:r w:rsidRPr="00386545">
        <w:rPr>
          <w:szCs w:val="22"/>
          <w:lang w:val="en-AU"/>
        </w:rPr>
        <w:tab/>
      </w:r>
      <w:r w:rsidRPr="00386545">
        <w:rPr>
          <w:szCs w:val="22"/>
          <w:lang w:val="en-AU"/>
        </w:rPr>
        <w:tab/>
      </w:r>
    </w:p>
    <w:p w14:paraId="51EA0AB7" w14:textId="77777777" w:rsidR="00F07657" w:rsidRPr="00386545" w:rsidRDefault="00F07657" w:rsidP="00F07657">
      <w:pPr>
        <w:spacing w:line="240" w:lineRule="auto"/>
        <w:jc w:val="center"/>
        <w:rPr>
          <w:lang w:val="en-AU"/>
        </w:rPr>
      </w:pPr>
      <w:r w:rsidRPr="00386545">
        <w:rPr>
          <w:spacing w:val="8"/>
          <w:sz w:val="30"/>
          <w:szCs w:val="30"/>
          <w:cs/>
          <w:lang w:val="en-US"/>
        </w:rPr>
        <w:br w:type="page"/>
      </w:r>
    </w:p>
    <w:p w14:paraId="1AA9E028" w14:textId="77777777" w:rsidR="00F07657" w:rsidRPr="00386545" w:rsidRDefault="00F07657" w:rsidP="00F07657">
      <w:pPr>
        <w:spacing w:line="240" w:lineRule="auto"/>
        <w:jc w:val="center"/>
        <w:rPr>
          <w:sz w:val="30"/>
          <w:szCs w:val="30"/>
        </w:rPr>
      </w:pPr>
      <w:r w:rsidRPr="00386545">
        <w:rPr>
          <w:rFonts w:hint="cs"/>
          <w:spacing w:val="8"/>
          <w:sz w:val="30"/>
          <w:szCs w:val="30"/>
          <w:cs/>
          <w:lang w:val="en-US"/>
        </w:rPr>
        <w:lastRenderedPageBreak/>
        <w:t>รายได้จากการขายจำแนกตามส่วนงานภูมิศาสตร์ในงบการเงินเฉพาะกิจการ</w:t>
      </w:r>
    </w:p>
    <w:p w14:paraId="02091190" w14:textId="68A1F14B" w:rsidR="00F07657" w:rsidRPr="00386545" w:rsidRDefault="00F07657" w:rsidP="00F07657">
      <w:pPr>
        <w:pStyle w:val="ListParagraph"/>
        <w:ind w:left="540" w:right="65"/>
        <w:jc w:val="center"/>
        <w:rPr>
          <w:b w:val="0"/>
          <w:bCs w:val="0"/>
          <w:i w:val="0"/>
          <w:iCs w:val="0"/>
          <w:spacing w:val="8"/>
          <w:cs/>
          <w:lang w:val="en-US"/>
        </w:rPr>
      </w:pPr>
      <w:r w:rsidRPr="00386545">
        <w:rPr>
          <w:rFonts w:hint="cs"/>
          <w:b w:val="0"/>
          <w:bCs w:val="0"/>
          <w:i w:val="0"/>
          <w:iCs w:val="0"/>
          <w:noProof/>
          <w:spacing w:val="8"/>
          <w:lang w:val="en-US"/>
        </w:rPr>
        <mc:AlternateContent>
          <mc:Choice Requires="wps">
            <w:drawing>
              <wp:anchor distT="0" distB="0" distL="114300" distR="114300" simplePos="0" relativeHeight="251658285" behindDoc="0" locked="0" layoutInCell="1" allowOverlap="1" wp14:anchorId="059271CA" wp14:editId="5E23F85F">
                <wp:simplePos x="0" y="0"/>
                <wp:positionH relativeFrom="column">
                  <wp:posOffset>4788866</wp:posOffset>
                </wp:positionH>
                <wp:positionV relativeFrom="paragraph">
                  <wp:posOffset>236855</wp:posOffset>
                </wp:positionV>
                <wp:extent cx="1008972" cy="373989"/>
                <wp:effectExtent l="0" t="0" r="0" b="0"/>
                <wp:wrapNone/>
                <wp:docPr id="119" name="Text Box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972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63B59E3" w14:textId="77777777" w:rsidR="001F6FB5" w:rsidRPr="005A17B1" w:rsidRDefault="001F6FB5" w:rsidP="00F07657">
                            <w:pPr>
                              <w:spacing w:after="120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</w:pP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หน่วย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:</w:t>
                            </w:r>
                            <w:r w:rsidRPr="005A17B1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9271CA" id="Text Box 119" o:spid="_x0000_s1149" type="#_x0000_t202" style="position:absolute;left:0;text-align:left;margin-left:377.1pt;margin-top:18.65pt;width:79.45pt;height:29.45pt;z-index:251658285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" filled="f" stroked="f">
                <v:textbox inset="4.3pt,4.3pt,4.3pt,4.3pt">
                  <w:txbxContent>
                    <w:p w14:paraId="763B59E3" w14:textId="77777777" w:rsidR="001F6FB5" w:rsidRPr="005A17B1" w:rsidRDefault="001F6FB5" w:rsidP="00F07657">
                      <w:pPr>
                        <w:spacing w:after="120"/>
                        <w:rPr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</w:pP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 xml:space="preserve">หน่วย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:</w:t>
                      </w:r>
                      <w:r w:rsidRPr="005A17B1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Pr="00386545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สำหรับ</w:t>
      </w:r>
      <w:r w:rsidRPr="00386545">
        <w:rPr>
          <w:b w:val="0"/>
          <w:bCs w:val="0"/>
          <w:i w:val="0"/>
          <w:iCs w:val="0"/>
          <w:spacing w:val="8"/>
          <w:cs/>
          <w:lang w:val="en-US"/>
        </w:rPr>
        <w:t>งวด</w:t>
      </w:r>
      <w:r w:rsidR="00FF1332" w:rsidRPr="00386545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เก้า</w:t>
      </w:r>
      <w:r w:rsidRPr="00386545">
        <w:rPr>
          <w:b w:val="0"/>
          <w:bCs w:val="0"/>
          <w:i w:val="0"/>
          <w:iCs w:val="0"/>
          <w:spacing w:val="8"/>
          <w:cs/>
          <w:lang w:val="en-US"/>
        </w:rPr>
        <w:t xml:space="preserve">เดือนสิ้นสุดวันที่ </w:t>
      </w:r>
      <w:r w:rsidR="00573C79" w:rsidRPr="00386545">
        <w:rPr>
          <w:b w:val="0"/>
          <w:bCs w:val="0"/>
          <w:i w:val="0"/>
          <w:iCs w:val="0"/>
          <w:spacing w:val="8"/>
          <w:lang w:val="en-US"/>
        </w:rPr>
        <w:t>30</w:t>
      </w:r>
      <w:r w:rsidRPr="00386545">
        <w:rPr>
          <w:b w:val="0"/>
          <w:bCs w:val="0"/>
          <w:i w:val="0"/>
          <w:iCs w:val="0"/>
          <w:spacing w:val="8"/>
          <w:cs/>
          <w:lang w:val="en-US"/>
        </w:rPr>
        <w:t xml:space="preserve"> </w:t>
      </w:r>
      <w:r w:rsidR="00FF1332" w:rsidRPr="00386545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กันยายน</w:t>
      </w:r>
    </w:p>
    <w:p w14:paraId="30F3692D" w14:textId="77777777" w:rsidR="00F07657" w:rsidRPr="00386545" w:rsidRDefault="00F07657" w:rsidP="00F07657">
      <w:pPr>
        <w:pStyle w:val="ListParagraph"/>
        <w:tabs>
          <w:tab w:val="left" w:pos="8910"/>
        </w:tabs>
        <w:ind w:left="540" w:right="65"/>
        <w:rPr>
          <w:szCs w:val="22"/>
          <w:cs/>
          <w:lang w:val="en-AU"/>
        </w:rPr>
      </w:pPr>
      <w:r w:rsidRPr="00386545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80" behindDoc="0" locked="0" layoutInCell="1" allowOverlap="1" wp14:anchorId="24FC31E0" wp14:editId="7A121E49">
                <wp:simplePos x="0" y="0"/>
                <wp:positionH relativeFrom="column">
                  <wp:posOffset>2279650</wp:posOffset>
                </wp:positionH>
                <wp:positionV relativeFrom="paragraph">
                  <wp:posOffset>2755900</wp:posOffset>
                </wp:positionV>
                <wp:extent cx="206375" cy="343535"/>
                <wp:effectExtent l="0" t="0" r="22225" b="18415"/>
                <wp:wrapNone/>
                <wp:docPr id="120" name="Freeform: 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375" cy="34353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c="http://schemas.openxmlformats.org/drawingml/2006/chart" xmlns:a16="http://schemas.microsoft.com/office/drawing/2014/main" xmlns:arto="http://schemas.microsoft.com/office/word/2006/arto" xmlns:w16du="http://schemas.microsoft.com/office/word/2023/wordml/word16du">
            <w:pict w14:anchorId="359D3215">
              <v:shape id="Freeform 357" style="position:absolute;margin-left:179.5pt;margin-top:217pt;width:16.25pt;height:27.0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spid="_x0000_s1026" fillcolor="black [3213]" strokecolor="white [3212]" strokeweight="3e-5mm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" w14:anchorId="79F53689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386545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84" behindDoc="0" locked="0" layoutInCell="1" allowOverlap="1" wp14:anchorId="2420D467" wp14:editId="1A812CE4">
                <wp:simplePos x="0" y="0"/>
                <wp:positionH relativeFrom="column">
                  <wp:posOffset>174625</wp:posOffset>
                </wp:positionH>
                <wp:positionV relativeFrom="paragraph">
                  <wp:posOffset>3696018</wp:posOffset>
                </wp:positionV>
                <wp:extent cx="5454015" cy="1946678"/>
                <wp:effectExtent l="0" t="0" r="0" b="0"/>
                <wp:wrapNone/>
                <wp:docPr id="121" name="Group 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4015" cy="1946678"/>
                          <a:chOff x="-406025" y="0"/>
                          <a:chExt cx="5454705" cy="1948083"/>
                        </a:xfrm>
                      </wpg:grpSpPr>
                      <wps:wsp>
                        <wps:cNvPr id="122" name="TextBox 7"/>
                        <wps:cNvSpPr txBox="1"/>
                        <wps:spPr>
                          <a:xfrm>
                            <a:off x="1880264" y="719382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0D07614" w14:textId="77777777" w:rsidR="001F6FB5" w:rsidRPr="000B17AC" w:rsidRDefault="001F6FB5" w:rsidP="00F07657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0B17A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  <w:p w14:paraId="584E8DAB" w14:textId="77777777" w:rsidR="001F6FB5" w:rsidRPr="000B17AC" w:rsidRDefault="001F6FB5" w:rsidP="00F07657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6" name="TextBox 7"/>
                        <wps:cNvSpPr txBox="1"/>
                        <wps:spPr>
                          <a:xfrm>
                            <a:off x="1899281" y="162232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6DB8E00" w14:textId="77777777" w:rsidR="001F6FB5" w:rsidRPr="0034178E" w:rsidRDefault="001F6FB5" w:rsidP="00F07657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42" name="TextBox 6"/>
                        <wps:cNvSpPr txBox="1"/>
                        <wps:spPr>
                          <a:xfrm>
                            <a:off x="-406025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3C7B6F4" w14:textId="77777777" w:rsidR="001F6FB5" w:rsidRPr="0034178E" w:rsidRDefault="001F6FB5" w:rsidP="00F07657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88592B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 w:rsidRPr="0088592B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44" name="TextBox 6"/>
                        <wps:cNvSpPr txBox="1"/>
                        <wps:spPr>
                          <a:xfrm>
                            <a:off x="2955702" y="0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B9D7C12" w14:textId="77777777" w:rsidR="001F6FB5" w:rsidRPr="0034178E" w:rsidRDefault="001F6FB5" w:rsidP="00F07657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20D467" id="Group 121" o:spid="_x0000_s1150" style="position:absolute;left:0;text-align:left;margin-left:13.75pt;margin-top:291.05pt;width:429.45pt;height:153.3pt;z-index:251658284;mso-width-relative:margin;mso-height-relative:margin" coordorigin="-4060" coordsize="54547,19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">
                <v:shape id="TextBox 7" o:spid="_x0000_s1151" type="#_x0000_t202" style="position:absolute;left:18802;top:7193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" filled="f" stroked="f">
                  <v:textbox inset="4.3pt,4.3pt,4.3pt,4.3pt">
                    <w:txbxContent>
                      <w:p w14:paraId="00D07614" w14:textId="77777777" w:rsidR="001F6FB5" w:rsidRPr="000B17AC" w:rsidRDefault="001F6FB5" w:rsidP="00F07657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0B17AC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  <w:p w14:paraId="584E8DAB" w14:textId="77777777" w:rsidR="001F6FB5" w:rsidRPr="000B17AC" w:rsidRDefault="001F6FB5" w:rsidP="00F07657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Box 7" o:spid="_x0000_s1152" type="#_x0000_t202" style="position:absolute;left:18992;top:16223;width:7060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" filled="f" stroked="f">
                  <v:textbox inset="4.3pt,4.3pt,4.3pt,4.3pt">
                    <w:txbxContent>
                      <w:p w14:paraId="36DB8E00" w14:textId="77777777" w:rsidR="001F6FB5" w:rsidRPr="0034178E" w:rsidRDefault="001F6FB5" w:rsidP="00F07657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53" type="#_x0000_t202" style="position:absolute;left:-4060;width:20925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" filled="f" stroked="f">
                  <v:textbox inset="4.3pt,4.3pt,4.3pt,4.3pt">
                    <w:txbxContent>
                      <w:p w14:paraId="73C7B6F4" w14:textId="77777777" w:rsidR="001F6FB5" w:rsidRPr="0034178E" w:rsidRDefault="001F6FB5" w:rsidP="00F07657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88592B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 w:rsidRPr="0088592B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  <v:shape id="TextBox 6" o:spid="_x0000_s1154" type="#_x0000_t202" style="position:absolute;left:29557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" filled="f" stroked="f">
                  <v:textbox inset="4.3pt,4.3pt,4.3pt,4.3pt">
                    <w:txbxContent>
                      <w:p w14:paraId="7B9D7C12" w14:textId="77777777" w:rsidR="001F6FB5" w:rsidRPr="0034178E" w:rsidRDefault="001F6FB5" w:rsidP="00F07657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86545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86" behindDoc="0" locked="0" layoutInCell="1" allowOverlap="1" wp14:anchorId="68A3E684" wp14:editId="72CF3EED">
                <wp:simplePos x="0" y="0"/>
                <wp:positionH relativeFrom="column">
                  <wp:posOffset>4345492</wp:posOffset>
                </wp:positionH>
                <wp:positionV relativeFrom="paragraph">
                  <wp:posOffset>784860</wp:posOffset>
                </wp:positionV>
                <wp:extent cx="1280160" cy="914400"/>
                <wp:effectExtent l="0" t="0" r="15240" b="19050"/>
                <wp:wrapNone/>
                <wp:docPr id="145" name="Group 1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46" name="Text Box 146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AB4F9C5" w14:textId="77777777" w:rsidR="001F6FB5" w:rsidRPr="00235F02" w:rsidRDefault="001F6FB5" w:rsidP="00F07657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Text Box 147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D2B9B1B" w14:textId="31612043" w:rsidR="001F6FB5" w:rsidRPr="00F6464C" w:rsidRDefault="001F6FB5" w:rsidP="00F07657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61557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13,305,274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Text Box 148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A1EB919" w14:textId="77777777" w:rsidR="001F6FB5" w:rsidRPr="00D02FA5" w:rsidRDefault="001F6FB5" w:rsidP="00F07657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Text Box 165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CFD599C" w14:textId="77777777" w:rsidR="001F6FB5" w:rsidRPr="005C4C7D" w:rsidRDefault="001F6FB5" w:rsidP="00F07657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Text Box 166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85DD61D" w14:textId="77777777" w:rsidR="001F6FB5" w:rsidRPr="005C4C7D" w:rsidRDefault="001F6FB5" w:rsidP="00F07657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Text Box 167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135378C" w14:textId="77777777" w:rsidR="001F6FB5" w:rsidRPr="00717173" w:rsidRDefault="001F6FB5" w:rsidP="00C00C2E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14,197,840</w:t>
                              </w:r>
                            </w:p>
                            <w:p w14:paraId="53C2E71E" w14:textId="77777777" w:rsidR="001F6FB5" w:rsidRPr="00D02FA5" w:rsidRDefault="001F6FB5" w:rsidP="00F07657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  <w:p w14:paraId="772951E5" w14:textId="77777777" w:rsidR="001F6FB5" w:rsidRPr="006D206D" w:rsidRDefault="001F6FB5" w:rsidP="00F07657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A3E684" id="Group 145" o:spid="_x0000_s1155" style="position:absolute;left:0;text-align:left;margin-left:342.15pt;margin-top:61.8pt;width:100.8pt;height:1in;z-index:251658286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">
                <v:shape id="Text Box 146" o:spid="_x0000_s1156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" fillcolor="white [3201]" strokeweight=".5pt">
                  <v:textbox>
                    <w:txbxContent>
                      <w:p w14:paraId="1AB4F9C5" w14:textId="77777777" w:rsidR="001F6FB5" w:rsidRPr="00235F02" w:rsidRDefault="001F6FB5" w:rsidP="00F07657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</w:t>
                        </w:r>
                      </w:p>
                    </w:txbxContent>
                  </v:textbox>
                </v:shape>
                <v:shape id="Text Box 147" o:spid="_x0000_s1157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" fillcolor="white [3201]" strokeweight=".5pt">
                  <v:textbox>
                    <w:txbxContent>
                      <w:p w14:paraId="1D2B9B1B" w14:textId="31612043" w:rsidR="001F6FB5" w:rsidRPr="00F6464C" w:rsidRDefault="001F6FB5" w:rsidP="00F07657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615575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13,305,274</w:t>
                        </w:r>
                      </w:p>
                    </w:txbxContent>
                  </v:textbox>
                </v:shape>
                <v:shape id="Text Box 148" o:spid="_x0000_s1158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" fillcolor="white [3201]" strokeweight=".5pt">
                  <v:textbox>
                    <w:txbxContent>
                      <w:p w14:paraId="2A1EB919" w14:textId="77777777" w:rsidR="001F6FB5" w:rsidRPr="00D02FA5" w:rsidRDefault="001F6FB5" w:rsidP="00F07657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  <v:shape id="Text Box 165" o:spid="_x0000_s1159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" fillcolor="#00338d" strokeweight=".5pt">
                  <v:textbox>
                    <w:txbxContent>
                      <w:p w14:paraId="2CFD599C" w14:textId="77777777" w:rsidR="001F6FB5" w:rsidRPr="005C4C7D" w:rsidRDefault="001F6FB5" w:rsidP="00F07657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66" o:spid="_x0000_s1160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" fillcolor="#00338d" strokeweight=".5pt">
                  <v:textbox>
                    <w:txbxContent>
                      <w:p w14:paraId="185DD61D" w14:textId="77777777" w:rsidR="001F6FB5" w:rsidRPr="005C4C7D" w:rsidRDefault="001F6FB5" w:rsidP="00F07657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67" o:spid="_x0000_s1161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" fillcolor="white [3201]" strokeweight=".5pt">
                  <v:textbox>
                    <w:txbxContent>
                      <w:p w14:paraId="3135378C" w14:textId="77777777" w:rsidR="001F6FB5" w:rsidRPr="00717173" w:rsidRDefault="001F6FB5" w:rsidP="00C00C2E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14,197,840</w:t>
                        </w:r>
                      </w:p>
                      <w:p w14:paraId="53C2E71E" w14:textId="77777777" w:rsidR="001F6FB5" w:rsidRPr="00D02FA5" w:rsidRDefault="001F6FB5" w:rsidP="00F07657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  <w:p w14:paraId="772951E5" w14:textId="77777777" w:rsidR="001F6FB5" w:rsidRPr="006D206D" w:rsidRDefault="001F6FB5" w:rsidP="00F07657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386545">
        <w:rPr>
          <w:rFonts w:hint="cs"/>
          <w:noProof/>
          <w:lang w:val="en-US"/>
        </w:rPr>
        <w:drawing>
          <wp:inline distT="0" distB="0" distL="0" distR="0" wp14:anchorId="13ADF64C" wp14:editId="6ACD6ECB">
            <wp:extent cx="5675741" cy="3589020"/>
            <wp:effectExtent l="57150" t="0" r="58420" b="106680"/>
            <wp:docPr id="263" name="Chart 26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</wp:inline>
        </w:drawing>
      </w:r>
    </w:p>
    <w:p w14:paraId="0516AF1B" w14:textId="77777777" w:rsidR="00F07657" w:rsidRPr="00386545" w:rsidRDefault="00F07657" w:rsidP="00F07657">
      <w:pPr>
        <w:pStyle w:val="ListParagraph"/>
        <w:ind w:left="540" w:right="65"/>
        <w:rPr>
          <w:szCs w:val="22"/>
          <w:lang w:val="en-AU"/>
        </w:rPr>
      </w:pPr>
      <w:r w:rsidRPr="00386545">
        <w:rPr>
          <w:rFonts w:hint="cs"/>
          <w:noProof/>
          <w:lang w:val="en-US"/>
        </w:rPr>
        <w:drawing>
          <wp:anchor distT="0" distB="0" distL="114300" distR="114300" simplePos="0" relativeHeight="251658287" behindDoc="1" locked="0" layoutInCell="1" allowOverlap="1" wp14:anchorId="74180B85" wp14:editId="081080BB">
            <wp:simplePos x="0" y="0"/>
            <wp:positionH relativeFrom="column">
              <wp:posOffset>3485674</wp:posOffset>
            </wp:positionH>
            <wp:positionV relativeFrom="paragraph">
              <wp:posOffset>271780</wp:posOffset>
            </wp:positionV>
            <wp:extent cx="2286000" cy="2286000"/>
            <wp:effectExtent l="57150" t="0" r="57150" b="114300"/>
            <wp:wrapNone/>
            <wp:docPr id="264" name="Chart 26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5"/>
              </a:graphicData>
            </a:graphic>
          </wp:anchor>
        </w:drawing>
      </w:r>
    </w:p>
    <w:p w14:paraId="52485B6D" w14:textId="77777777" w:rsidR="00F07657" w:rsidRPr="00386545" w:rsidRDefault="00F07657" w:rsidP="00F07657">
      <w:pPr>
        <w:pStyle w:val="ListParagraph"/>
        <w:ind w:left="540" w:right="65"/>
        <w:rPr>
          <w:b w:val="0"/>
          <w:bCs w:val="0"/>
          <w:i w:val="0"/>
          <w:iCs w:val="0"/>
          <w:szCs w:val="22"/>
          <w:lang w:val="en-US"/>
        </w:rPr>
      </w:pPr>
      <w:r w:rsidRPr="00386545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81" behindDoc="0" locked="0" layoutInCell="1" allowOverlap="1" wp14:anchorId="75EF131C" wp14:editId="6FBD2223">
                <wp:simplePos x="0" y="0"/>
                <wp:positionH relativeFrom="column">
                  <wp:posOffset>2151985</wp:posOffset>
                </wp:positionH>
                <wp:positionV relativeFrom="paragraph">
                  <wp:posOffset>622476</wp:posOffset>
                </wp:positionV>
                <wp:extent cx="1592580" cy="913765"/>
                <wp:effectExtent l="0" t="0" r="26670" b="19685"/>
                <wp:wrapNone/>
                <wp:docPr id="168" name="Group 1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92580" cy="913765"/>
                          <a:chOff x="-2888" y="-63645"/>
                          <a:chExt cx="1288875" cy="914435"/>
                        </a:xfrm>
                      </wpg:grpSpPr>
                      <wpg:grpSp>
                        <wpg:cNvPr id="169" name="Group 169"/>
                        <wpg:cNvGrpSpPr/>
                        <wpg:grpSpPr>
                          <a:xfrm>
                            <a:off x="-2888" y="-63645"/>
                            <a:ext cx="1288875" cy="5"/>
                            <a:chOff x="-2888" y="-63645"/>
                            <a:chExt cx="1288875" cy="5"/>
                          </a:xfrm>
                        </wpg:grpSpPr>
                        <wps:wsp>
                          <wps:cNvPr id="170" name="Straight Connector 19"/>
                          <wps:cNvCnPr>
                            <a:cxnSpLocks/>
                          </wps:cNvCnPr>
                          <wps:spPr>
                            <a:xfrm>
                              <a:off x="805432" y="-63640"/>
                              <a:ext cx="48055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1" name="Straight Connector 19"/>
                          <wps:cNvCnPr>
                            <a:cxnSpLocks/>
                          </wps:cNvCnPr>
                          <wps:spPr>
                            <a:xfrm>
                              <a:off x="-2888" y="-63645"/>
                              <a:ext cx="3988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91" name="Group 191"/>
                        <wpg:cNvGrpSpPr/>
                        <wpg:grpSpPr>
                          <a:xfrm>
                            <a:off x="51354" y="850685"/>
                            <a:ext cx="1194143" cy="105"/>
                            <a:chOff x="51354" y="-105"/>
                            <a:chExt cx="1194143" cy="105"/>
                          </a:xfrm>
                        </wpg:grpSpPr>
                        <wps:wsp>
                          <wps:cNvPr id="256" name="Straight Connector 19"/>
                          <wps:cNvCnPr>
                            <a:cxnSpLocks/>
                          </wps:cNvCnPr>
                          <wps:spPr>
                            <a:xfrm>
                              <a:off x="1027722" y="0"/>
                              <a:ext cx="21777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7" name="Straight Connector 19"/>
                          <wps:cNvCnPr>
                            <a:cxnSpLocks/>
                          </wps:cNvCnPr>
                          <wps:spPr>
                            <a:xfrm>
                              <a:off x="51354" y="-105"/>
                              <a:ext cx="222719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c="http://schemas.openxmlformats.org/drawingml/2006/chart" xmlns:a16="http://schemas.microsoft.com/office/drawing/2014/main" xmlns:arto="http://schemas.microsoft.com/office/word/2006/arto" xmlns:w16du="http://schemas.microsoft.com/office/word/2023/wordml/word16du">
            <w:pict w14:anchorId="21C2E808">
              <v:group id="Group 168" style="position:absolute;margin-left:169.45pt;margin-top:49pt;width:125.4pt;height:71.95pt;z-index:251804672;mso-width-relative:margin;mso-height-relative:margin" coordsize="12888,9144" coordorigin="-28,-636" o:spid="_x0000_s1026" w14:anchorId="6F9668A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">
                <v:group id="Group 169" style="position:absolute;left:-28;top:-636;width:12887;height:0" coordsize="12888,0" coordorigin="-28,-636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    <v:line id="Straight Connector 19" style="position:absolute;visibility:visible;mso-wrap-style:square" o:spid="_x0000_s1028" strokecolor="black [3213]" o:connectortype="straight" from="8054,-636" to="12859,-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">
                    <o:lock v:ext="edit" shapetype="f"/>
                  </v:line>
                  <v:line id="Straight Connector 19" style="position:absolute;visibility:visible;mso-wrap-style:square" o:spid="_x0000_s1029" strokecolor="black [3213]" o:connectortype="straight" from="-28,-636" to="3959,-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">
                    <o:lock v:ext="edit" shapetype="f"/>
                  </v:line>
                </v:group>
                <v:group id="Group 191" style="position:absolute;left:513;top:8506;width:11941;height:1" coordsize="11941,1" coordorigin="513,-1" o:spid="_x0000_s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qpA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Vwn8PhMukJsfAAAA//8DAFBLAQItABQABgAIAAAAIQDb4fbL7gAAAIUBAAATAAAAAAAAAAAA&#10;AAAAAAAAAABbQ29udGVudF9UeXBlc10ueG1sUEsBAi0AFAAGAAgAAAAhAFr0LFu/AAAAFQEAAAsA&#10;AAAAAAAAAAAAAAAAHwEAAF9yZWxzLy5yZWxzUEsBAi0AFAAGAAgAAAAhAMyCqkDEAAAA3AAAAA8A&#10;AAAAAAAAAAAAAAAABwIAAGRycy9kb3ducmV2LnhtbFBLBQYAAAAAAwADALcAAAD4AgAAAAA=&#10;">
                  <v:line id="Straight Connector 19" style="position:absolute;visibility:visible;mso-wrap-style:square" o:spid="_x0000_s1031" strokecolor="black [3213]" o:connectortype="straight" from="10277,0" to="124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">
                    <o:lock v:ext="edit" shapetype="f"/>
                  </v:line>
                  <v:line id="Straight Connector 19" style="position:absolute;visibility:visible;mso-wrap-style:square" o:spid="_x0000_s1032" strokecolor="black [3213]" o:connectortype="straight" from="513,-1" to="2740,-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">
                    <o:lock v:ext="edit" shapetype="f"/>
                  </v:line>
                </v:group>
              </v:group>
            </w:pict>
          </mc:Fallback>
        </mc:AlternateContent>
      </w:r>
      <w:r w:rsidRPr="00386545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82" behindDoc="0" locked="0" layoutInCell="1" allowOverlap="1" wp14:anchorId="45D39A6A" wp14:editId="61D7BE88">
                <wp:simplePos x="0" y="0"/>
                <wp:positionH relativeFrom="column">
                  <wp:posOffset>2896596</wp:posOffset>
                </wp:positionH>
                <wp:positionV relativeFrom="paragraph">
                  <wp:posOffset>412080</wp:posOffset>
                </wp:positionV>
                <wp:extent cx="287655" cy="365760"/>
                <wp:effectExtent l="0" t="0" r="17145" b="15240"/>
                <wp:wrapNone/>
                <wp:docPr id="258" name="Freeform: Shape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c="http://schemas.openxmlformats.org/drawingml/2006/chart" xmlns:a16="http://schemas.microsoft.com/office/drawing/2014/main" xmlns:arto="http://schemas.microsoft.com/office/word/2006/arto" xmlns:w16du="http://schemas.microsoft.com/office/word/2023/wordml/word16du">
            <w:pict w14:anchorId="6407FDA1">
              <v:shape id="Freeform 357" style="position:absolute;margin-left:228.1pt;margin-top:32.45pt;width:22.65pt;height:28.8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spid="_x0000_s1026" fillcolor="black [3213]" strokecolor="white [3212]" strokeweight="3e-5mm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NZdwgAAPooAAAOAAAAZHJzL2Uyb0RvYy54bWysWk2P2zYQvRfofxB8byzq20Z2c0iaokCa&#10;FkiKnrWyHBu1JVXSrjf99R2S80hbSkVu0cs+e+d5yBlyyO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" w14:anchorId="76246B80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386545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83" behindDoc="0" locked="0" layoutInCell="1" allowOverlap="1" wp14:anchorId="2CB54212" wp14:editId="40B47E23">
                <wp:simplePos x="0" y="0"/>
                <wp:positionH relativeFrom="column">
                  <wp:posOffset>3120019</wp:posOffset>
                </wp:positionH>
                <wp:positionV relativeFrom="paragraph">
                  <wp:posOffset>1437640</wp:posOffset>
                </wp:positionV>
                <wp:extent cx="240030" cy="228600"/>
                <wp:effectExtent l="0" t="0" r="7620" b="0"/>
                <wp:wrapNone/>
                <wp:docPr id="259" name="Freeform: Shap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40030" cy="228600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c="http://schemas.openxmlformats.org/drawingml/2006/chart" xmlns:a16="http://schemas.microsoft.com/office/drawing/2014/main" xmlns:arto="http://schemas.microsoft.com/office/word/2006/arto" xmlns:w16du="http://schemas.microsoft.com/office/word/2023/wordml/word16du">
            <w:pict w14:anchorId="11556C44">
              <v:shape id="Freeform 25" style="position:absolute;margin-left:245.65pt;margin-top:113.2pt;width:18.9pt;height:18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6,580" o:spid="_x0000_s1026" fillcolor="black [3213]" stroked="f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" w14:anchorId="59333062">
                <v:path arrowok="t" o:connecttype="custom" o:connectlocs="216291,63062;227721,52026;177605,14977;169692,33108;152986,27590;137160,7094;105508,1577;63305,20495;54512,28378;77372,18919;81768,18919;75614,33896;84406,43355;96715,52026;103749,42567;113421,31531;131005,36261;137160,48085;141556,55968;146832,62274;124851,54391;125730,59121;127488,64639;109904,74098;95836,90652;87923,100111;66822,99323;63305,119818;78252,115088;87044,133219;86165,137160;68580,126124;45720,113512;28135,94593;25498,67003;14068,62274;1758,134795;61546,212046;105508,202587;85285,171844;90561,150561;109904,142678;144194,155290;150348,163961;173208,174209;155624,197857;134522,212834;116938,223870;189035,214411;240030,145831;232117,127701;213653,130066;209257,92228;213653,71733;136281,62274;186397,26013;184638,22860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386545">
        <w:rPr>
          <w:rFonts w:hint="cs"/>
          <w:noProof/>
          <w:lang w:val="en-US"/>
        </w:rPr>
        <w:drawing>
          <wp:inline distT="0" distB="0" distL="0" distR="0" wp14:anchorId="6757D722" wp14:editId="08F1B5E3">
            <wp:extent cx="2286000" cy="2286000"/>
            <wp:effectExtent l="57150" t="0" r="57150" b="114300"/>
            <wp:docPr id="265" name="Chart 26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6"/>
              </a:graphicData>
            </a:graphic>
          </wp:inline>
        </w:drawing>
      </w:r>
      <w:r w:rsidRPr="00386545">
        <w:rPr>
          <w:szCs w:val="22"/>
          <w:lang w:val="en-AU"/>
        </w:rPr>
        <w:tab/>
      </w:r>
      <w:r w:rsidRPr="00386545">
        <w:rPr>
          <w:szCs w:val="22"/>
          <w:lang w:val="en-AU"/>
        </w:rPr>
        <w:tab/>
        <w:t xml:space="preserve">       </w:t>
      </w:r>
      <w:r w:rsidRPr="00386545">
        <w:rPr>
          <w:szCs w:val="22"/>
          <w:lang w:val="en-AU"/>
        </w:rPr>
        <w:tab/>
      </w:r>
      <w:r w:rsidRPr="00386545">
        <w:rPr>
          <w:szCs w:val="22"/>
          <w:lang w:val="en-AU"/>
        </w:rPr>
        <w:tab/>
      </w:r>
    </w:p>
    <w:p w14:paraId="65E6F4D4" w14:textId="27B6F4DB" w:rsidR="00392F87" w:rsidRPr="00386545" w:rsidRDefault="00B15F5C" w:rsidP="006261CB">
      <w:pPr>
        <w:ind w:left="540" w:right="44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86545">
        <w:rPr>
          <w:rFonts w:hint="cs"/>
          <w:spacing w:val="-2"/>
          <w:sz w:val="30"/>
          <w:szCs w:val="30"/>
          <w:cs/>
        </w:rPr>
        <w:t>กลุ่มบริษัทและบริษัทมีจังหวะเวลาของการรับรู้รายได้โดยรวมมาจากการขาย โดยเป็นรายได้ที่รับรู้ ณ เวลาใดเวลาหนึ่ง</w:t>
      </w:r>
      <w:r w:rsidR="008B3CF6" w:rsidRPr="00386545">
        <w:rPr>
          <w:spacing w:val="-2"/>
          <w:sz w:val="30"/>
          <w:szCs w:val="30"/>
          <w:cs/>
        </w:rPr>
        <w:br w:type="page"/>
      </w:r>
    </w:p>
    <w:p w14:paraId="3A4B349C" w14:textId="21425262" w:rsidR="0084255C" w:rsidRPr="00386545" w:rsidRDefault="0084255C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386545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lastRenderedPageBreak/>
        <w:t>เงินปันผล</w:t>
      </w:r>
    </w:p>
    <w:p w14:paraId="6AABC86D" w14:textId="77777777" w:rsidR="0084255C" w:rsidRPr="00386545" w:rsidRDefault="0084255C" w:rsidP="0084255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750ABDB4" w14:textId="6EBA3AA3" w:rsidR="0084255C" w:rsidRPr="00386545" w:rsidRDefault="0084255C" w:rsidP="0084255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386545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ปี</w:t>
      </w:r>
      <w:r w:rsidRPr="00386545">
        <w:rPr>
          <w:rFonts w:ascii="Angsana New" w:hAnsi="Angsana New" w:cs="Angsana New" w:hint="cs"/>
          <w:i/>
          <w:iCs/>
          <w:sz w:val="30"/>
          <w:szCs w:val="30"/>
          <w:rtl/>
          <w:cs/>
        </w:rPr>
        <w:t xml:space="preserve"> </w:t>
      </w:r>
      <w:r w:rsidRPr="00386545">
        <w:rPr>
          <w:rFonts w:ascii="Angsana New" w:hAnsi="Angsana New" w:cs="Angsana New"/>
          <w:i/>
          <w:iCs/>
          <w:sz w:val="30"/>
          <w:szCs w:val="30"/>
          <w:lang w:bidi="th-TH"/>
        </w:rPr>
        <w:t>256</w:t>
      </w:r>
      <w:r w:rsidRPr="00386545">
        <w:rPr>
          <w:rFonts w:ascii="Angsana New" w:hAnsi="Angsana New" w:cs="Angsana New"/>
          <w:i/>
          <w:iCs/>
          <w:sz w:val="30"/>
          <w:szCs w:val="30"/>
          <w:lang w:val="en-US" w:bidi="th-TH"/>
        </w:rPr>
        <w:t>6</w:t>
      </w:r>
    </w:p>
    <w:p w14:paraId="79686976" w14:textId="6ED35A4D" w:rsidR="0084255C" w:rsidRPr="00386545" w:rsidRDefault="0084255C" w:rsidP="0084255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30876EEE" w14:textId="797A08F6" w:rsidR="00AE1B75" w:rsidRPr="00386545" w:rsidRDefault="00AE1B75" w:rsidP="00AE1B7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86545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 w:rsidRPr="00386545">
        <w:rPr>
          <w:rFonts w:ascii="Angsana New" w:hAnsi="Angsana New" w:cs="Angsana New"/>
          <w:sz w:val="30"/>
          <w:szCs w:val="30"/>
          <w:lang w:bidi="th-TH"/>
        </w:rPr>
        <w:t>2</w:t>
      </w:r>
      <w:r w:rsidRPr="00386545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Pr="00386545">
        <w:rPr>
          <w:rFonts w:ascii="Angsana New" w:hAnsi="Angsana New" w:cs="Angsana New"/>
          <w:sz w:val="30"/>
          <w:szCs w:val="30"/>
          <w:cs/>
          <w:lang w:bidi="th-TH"/>
        </w:rPr>
        <w:t xml:space="preserve"> เมษายน </w:t>
      </w:r>
      <w:r w:rsidRPr="00386545">
        <w:rPr>
          <w:rFonts w:ascii="Angsana New" w:hAnsi="Angsana New" w:cs="Angsana New"/>
          <w:sz w:val="30"/>
          <w:szCs w:val="30"/>
          <w:lang w:bidi="th-TH"/>
        </w:rPr>
        <w:t>256</w:t>
      </w:r>
      <w:r w:rsidRPr="00386545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Pr="00386545">
        <w:rPr>
          <w:rFonts w:ascii="Angsana New" w:hAnsi="Angsana New" w:cs="Angsana New"/>
          <w:sz w:val="30"/>
          <w:szCs w:val="30"/>
          <w:cs/>
          <w:lang w:bidi="th-TH"/>
        </w:rPr>
        <w:t xml:space="preserve"> ที่ประชุมสามัญผู้ถือหุ้นประจำปี </w:t>
      </w:r>
      <w:r w:rsidRPr="00386545">
        <w:rPr>
          <w:rFonts w:ascii="Angsana New" w:hAnsi="Angsana New" w:cs="Angsana New"/>
          <w:sz w:val="30"/>
          <w:szCs w:val="30"/>
          <w:lang w:bidi="th-TH"/>
        </w:rPr>
        <w:t xml:space="preserve">2566 </w:t>
      </w:r>
      <w:r w:rsidRPr="00386545">
        <w:rPr>
          <w:rFonts w:ascii="Angsana New" w:hAnsi="Angsana New" w:cs="Angsana New"/>
          <w:sz w:val="30"/>
          <w:szCs w:val="30"/>
          <w:cs/>
          <w:lang w:bidi="th-TH"/>
        </w:rPr>
        <w:t>ของบริษัทมีมติอนุมัติจ่ายเงินปันผลสำหรับ</w:t>
      </w:r>
      <w:r w:rsidRPr="00386545">
        <w:rPr>
          <w:rFonts w:ascii="Angsana New" w:hAnsi="Angsana New" w:cs="Angsana New"/>
          <w:sz w:val="30"/>
          <w:szCs w:val="30"/>
          <w:lang w:bidi="th-TH"/>
        </w:rPr>
        <w:br/>
      </w:r>
      <w:r w:rsidRPr="00386545">
        <w:rPr>
          <w:rFonts w:ascii="Angsana New" w:hAnsi="Angsana New" w:cs="Angsana New"/>
          <w:sz w:val="30"/>
          <w:szCs w:val="30"/>
          <w:cs/>
          <w:lang w:bidi="th-TH"/>
        </w:rPr>
        <w:t xml:space="preserve">ปี </w:t>
      </w:r>
      <w:r w:rsidRPr="00386545">
        <w:rPr>
          <w:rFonts w:ascii="Angsana New" w:hAnsi="Angsana New" w:cs="Angsana New"/>
          <w:sz w:val="30"/>
          <w:szCs w:val="30"/>
          <w:lang w:bidi="th-TH"/>
        </w:rPr>
        <w:t>2565</w:t>
      </w:r>
      <w:r w:rsidRPr="00386545">
        <w:rPr>
          <w:rFonts w:ascii="Angsana New" w:hAnsi="Angsana New" w:cs="Angsana New"/>
          <w:sz w:val="30"/>
          <w:szCs w:val="30"/>
          <w:cs/>
          <w:lang w:bidi="th-TH"/>
        </w:rPr>
        <w:t xml:space="preserve"> ในอัตราหุ้นละ </w:t>
      </w:r>
      <w:r w:rsidRPr="00386545">
        <w:rPr>
          <w:rFonts w:ascii="Angsana New" w:hAnsi="Angsana New" w:cs="Angsana New"/>
          <w:sz w:val="30"/>
          <w:szCs w:val="30"/>
          <w:lang w:bidi="th-TH"/>
        </w:rPr>
        <w:t>0.90</w:t>
      </w:r>
      <w:r w:rsidRPr="00386545">
        <w:rPr>
          <w:rFonts w:ascii="Angsana New" w:hAnsi="Angsana New" w:cs="Angsana New"/>
          <w:sz w:val="30"/>
          <w:szCs w:val="30"/>
          <w:cs/>
          <w:lang w:bidi="th-TH"/>
        </w:rPr>
        <w:t xml:space="preserve"> บาท คิดเป็นจำนวนเงิน </w:t>
      </w:r>
      <w:r w:rsidRPr="00386545">
        <w:rPr>
          <w:rFonts w:ascii="Angsana New" w:hAnsi="Angsana New" w:cs="Angsana New"/>
          <w:sz w:val="30"/>
          <w:szCs w:val="30"/>
          <w:lang w:bidi="th-TH"/>
        </w:rPr>
        <w:t>2,703.37</w:t>
      </w:r>
      <w:r w:rsidRPr="00386545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ทั้งนี้บริษัทได้จ่ายเงินปันผลระหว่างกาลให้แก่ผู้ถือหุ้นแล้วในเดือนกันยายน </w:t>
      </w:r>
      <w:r w:rsidRPr="00386545">
        <w:rPr>
          <w:rFonts w:ascii="Angsana New" w:hAnsi="Angsana New" w:cs="Angsana New"/>
          <w:sz w:val="30"/>
          <w:szCs w:val="30"/>
          <w:lang w:bidi="th-TH"/>
        </w:rPr>
        <w:t xml:space="preserve">2565 </w:t>
      </w:r>
      <w:r w:rsidRPr="00386545">
        <w:rPr>
          <w:rFonts w:ascii="Angsana New" w:hAnsi="Angsana New" w:cs="Angsana New"/>
          <w:sz w:val="30"/>
          <w:szCs w:val="30"/>
          <w:cs/>
          <w:lang w:bidi="th-TH"/>
        </w:rPr>
        <w:t xml:space="preserve">ในอัตราหุ้นละ </w:t>
      </w:r>
      <w:r w:rsidRPr="00386545">
        <w:rPr>
          <w:rFonts w:ascii="Angsana New" w:hAnsi="Angsana New" w:cs="Angsana New"/>
          <w:sz w:val="30"/>
          <w:szCs w:val="30"/>
          <w:lang w:bidi="th-TH"/>
        </w:rPr>
        <w:t xml:space="preserve">0.45 </w:t>
      </w:r>
      <w:r w:rsidRPr="00386545">
        <w:rPr>
          <w:rFonts w:ascii="Angsana New" w:hAnsi="Angsana New" w:cs="Angsana New"/>
          <w:sz w:val="30"/>
          <w:szCs w:val="30"/>
          <w:cs/>
          <w:lang w:bidi="th-TH"/>
        </w:rPr>
        <w:t>บาท รวมเป็นจำนวนเงินทั้งสิ้น</w:t>
      </w:r>
      <w:r w:rsidRPr="00386545">
        <w:rPr>
          <w:rFonts w:ascii="Angsana New" w:hAnsi="Angsana New" w:cs="Angsana New"/>
          <w:sz w:val="30"/>
          <w:szCs w:val="30"/>
          <w:lang w:bidi="th-TH"/>
        </w:rPr>
        <w:t xml:space="preserve"> 1,351.68 </w:t>
      </w:r>
      <w:r w:rsidRPr="00386545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คงเหลือเงินปันผลที่จะต้องจ่ายเพิ่มอีกอัตราหุ้นละ </w:t>
      </w:r>
      <w:r w:rsidRPr="00386545">
        <w:rPr>
          <w:rFonts w:ascii="Angsana New" w:hAnsi="Angsana New" w:cs="Angsana New"/>
          <w:sz w:val="30"/>
          <w:szCs w:val="30"/>
          <w:lang w:bidi="th-TH"/>
        </w:rPr>
        <w:t>0.45</w:t>
      </w:r>
      <w:r w:rsidRPr="00386545">
        <w:rPr>
          <w:rFonts w:ascii="Angsana New" w:hAnsi="Angsana New" w:cs="Angsana New"/>
          <w:sz w:val="30"/>
          <w:szCs w:val="30"/>
          <w:cs/>
          <w:lang w:bidi="th-TH"/>
        </w:rPr>
        <w:t xml:space="preserve"> บาท รวมเป็นจำนวนเงินทั้งสิ้นประมาณ </w:t>
      </w:r>
      <w:r w:rsidRPr="00386545">
        <w:rPr>
          <w:rFonts w:ascii="Angsana New" w:hAnsi="Angsana New" w:cs="Angsana New"/>
          <w:sz w:val="30"/>
          <w:szCs w:val="30"/>
          <w:lang w:bidi="th-TH"/>
        </w:rPr>
        <w:t>1,351.69</w:t>
      </w:r>
      <w:r w:rsidRPr="00386545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</w:t>
      </w:r>
      <w:r w:rsidR="003D26C5" w:rsidRPr="00386545">
        <w:rPr>
          <w:rFonts w:ascii="Angsana New" w:hAnsi="Angsana New" w:cs="Angsana New" w:hint="cs"/>
          <w:sz w:val="30"/>
          <w:szCs w:val="30"/>
          <w:cs/>
          <w:lang w:bidi="th-TH"/>
        </w:rPr>
        <w:t>ซึ่งได้จ่ายให้กับผู้ถือหุ้นแล้วเมื่อ</w:t>
      </w:r>
      <w:r w:rsidRPr="00386545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Pr="00386545">
        <w:rPr>
          <w:rFonts w:ascii="Angsana New" w:hAnsi="Angsana New" w:cs="Angsana New"/>
          <w:sz w:val="30"/>
          <w:szCs w:val="30"/>
          <w:lang w:bidi="th-TH"/>
        </w:rPr>
        <w:t>2</w:t>
      </w:r>
      <w:r w:rsidRPr="00386545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386545">
        <w:rPr>
          <w:rFonts w:ascii="Angsana New" w:hAnsi="Angsana New" w:cs="Angsana New"/>
          <w:sz w:val="30"/>
          <w:szCs w:val="30"/>
          <w:cs/>
          <w:lang w:bidi="th-TH"/>
        </w:rPr>
        <w:t xml:space="preserve"> พฤษภาคม</w:t>
      </w:r>
      <w:r w:rsidRPr="00386545">
        <w:rPr>
          <w:rFonts w:ascii="Angsana New" w:hAnsi="Angsana New" w:cs="Angsana New"/>
          <w:sz w:val="30"/>
          <w:szCs w:val="30"/>
          <w:lang w:bidi="th-TH"/>
        </w:rPr>
        <w:t xml:space="preserve"> 256</w:t>
      </w:r>
      <w:r w:rsidRPr="00386545">
        <w:rPr>
          <w:rFonts w:ascii="Angsana New" w:hAnsi="Angsana New" w:cs="Angsana New"/>
          <w:sz w:val="30"/>
          <w:szCs w:val="30"/>
          <w:cs/>
          <w:lang w:bidi="th-TH"/>
        </w:rPr>
        <w:t>6</w:t>
      </w:r>
    </w:p>
    <w:p w14:paraId="28ED3FDA" w14:textId="30B756A7" w:rsidR="00AE1B75" w:rsidRPr="00386545" w:rsidRDefault="00AE1B75" w:rsidP="00AE1B7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48410F3" w14:textId="488797FF" w:rsidR="00AE1B75" w:rsidRPr="00386545" w:rsidRDefault="00AE1B75" w:rsidP="00AE1B7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38654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เมื่อวันที่ </w:t>
      </w:r>
      <w:r w:rsidRPr="00386545">
        <w:rPr>
          <w:rFonts w:ascii="Angsana New" w:hAnsi="Angsana New" w:cs="Angsana New"/>
          <w:sz w:val="30"/>
          <w:szCs w:val="30"/>
          <w:lang w:val="en-US" w:bidi="th-TH"/>
        </w:rPr>
        <w:t>21</w:t>
      </w:r>
      <w:r w:rsidRPr="0038654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มิถุนายน </w:t>
      </w:r>
      <w:r w:rsidRPr="00386545">
        <w:rPr>
          <w:rFonts w:ascii="Angsana New" w:hAnsi="Angsana New" w:cs="Angsana New"/>
          <w:sz w:val="30"/>
          <w:szCs w:val="30"/>
          <w:lang w:val="en-US" w:bidi="th-TH"/>
        </w:rPr>
        <w:t xml:space="preserve">2566 </w:t>
      </w:r>
      <w:r w:rsidRPr="0038654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ที่ประชุมคณะกรรมการบริษัท มีมติอนุมัติจ่ายเงินปันผลระหว่างกาลจากกำไรสะสม </w:t>
      </w:r>
      <w:r w:rsidR="001B73C9" w:rsidRPr="00386545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38654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ในอัตรา </w:t>
      </w:r>
      <w:r w:rsidRPr="00386545">
        <w:rPr>
          <w:rFonts w:ascii="Angsana New" w:hAnsi="Angsana New" w:cs="Angsana New"/>
          <w:sz w:val="30"/>
          <w:szCs w:val="30"/>
          <w:lang w:val="en-US" w:bidi="th-TH"/>
        </w:rPr>
        <w:t xml:space="preserve">0.80 </w:t>
      </w:r>
      <w:r w:rsidRPr="0038654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บาทต่อหุ้น </w:t>
      </w:r>
      <w:r w:rsidR="00A356D5" w:rsidRPr="00386545">
        <w:rPr>
          <w:rFonts w:ascii="Angsana New" w:hAnsi="Angsana New" w:cs="Angsana New" w:hint="cs"/>
          <w:sz w:val="30"/>
          <w:szCs w:val="30"/>
          <w:cs/>
          <w:lang w:val="en-US" w:bidi="th-TH"/>
        </w:rPr>
        <w:t>คิดเป็นจำนวนเงิน</w:t>
      </w:r>
      <w:r w:rsidRPr="0038654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386545">
        <w:rPr>
          <w:rFonts w:ascii="Angsana New" w:hAnsi="Angsana New" w:cs="Angsana New"/>
          <w:sz w:val="30"/>
          <w:szCs w:val="30"/>
          <w:lang w:val="en-US" w:bidi="th-TH"/>
        </w:rPr>
        <w:t>2,40</w:t>
      </w:r>
      <w:r w:rsidR="00E410F9" w:rsidRPr="00386545">
        <w:rPr>
          <w:rFonts w:ascii="Angsana New" w:hAnsi="Angsana New" w:cs="Angsana New"/>
          <w:sz w:val="30"/>
          <w:szCs w:val="30"/>
          <w:lang w:val="en-US" w:bidi="th-TH"/>
        </w:rPr>
        <w:t>2.93</w:t>
      </w:r>
      <w:r w:rsidRPr="0038654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386545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ซึ่งเป็นการจ่ายเงินปันผลระหว่างกาล</w:t>
      </w:r>
      <w:r w:rsidR="001B73C9" w:rsidRPr="00386545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386545">
        <w:rPr>
          <w:rFonts w:ascii="Angsana New" w:hAnsi="Angsana New" w:cs="Angsana New" w:hint="cs"/>
          <w:sz w:val="30"/>
          <w:szCs w:val="30"/>
          <w:cs/>
          <w:lang w:val="en-US" w:bidi="th-TH"/>
        </w:rPr>
        <w:t>ครั้งพิเศษจากเงินที่บริษัทได้รับจากการจำหน่าย</w:t>
      </w:r>
      <w:r w:rsidR="003D26C5" w:rsidRPr="00386545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เงินลงทุนใน</w:t>
      </w:r>
      <w:r w:rsidRPr="0038654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บริษัท ยูนิ. ชาร์ม (ประเทศไทย) จำกัด </w:t>
      </w:r>
      <w:r w:rsidR="00264997" w:rsidRPr="00386545">
        <w:rPr>
          <w:rFonts w:ascii="Angsana New" w:hAnsi="Angsana New" w:cs="Angsana New" w:hint="cs"/>
          <w:sz w:val="30"/>
          <w:szCs w:val="30"/>
          <w:cs/>
          <w:lang w:bidi="th-TH"/>
        </w:rPr>
        <w:t>ซึ่งได้จ่ายให้กับผู้ถือหุ้นแล้วเมื่อ</w:t>
      </w:r>
      <w:r w:rsidR="00264997" w:rsidRPr="00386545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="00264997" w:rsidRPr="00386545">
        <w:rPr>
          <w:rFonts w:ascii="Angsana New" w:hAnsi="Angsana New" w:cs="Angsana New"/>
          <w:sz w:val="30"/>
          <w:szCs w:val="30"/>
          <w:lang w:bidi="th-TH"/>
        </w:rPr>
        <w:t>2</w:t>
      </w:r>
      <w:r w:rsidR="00264997" w:rsidRPr="00386545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="00264997" w:rsidRPr="0038654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8654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กรกฏาคม </w:t>
      </w:r>
      <w:r w:rsidRPr="00386545">
        <w:rPr>
          <w:rFonts w:ascii="Angsana New" w:hAnsi="Angsana New" w:cs="Angsana New"/>
          <w:sz w:val="30"/>
          <w:szCs w:val="30"/>
          <w:lang w:val="en-US" w:bidi="th-TH"/>
        </w:rPr>
        <w:t>2566</w:t>
      </w:r>
    </w:p>
    <w:p w14:paraId="655E5DB6" w14:textId="77777777" w:rsidR="00DF51A0" w:rsidRPr="00386545" w:rsidRDefault="00DF51A0" w:rsidP="00AE1B7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1A88606" w14:textId="2C8A5257" w:rsidR="001D2610" w:rsidRPr="00386545" w:rsidRDefault="001D2610" w:rsidP="001D2610">
      <w:pPr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  <w:cs/>
        </w:rPr>
      </w:pPr>
      <w:r w:rsidRPr="00386545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 เมื่อวันที่</w:t>
      </w:r>
      <w:r w:rsidRPr="00386545">
        <w:rPr>
          <w:rFonts w:ascii="Angsana New" w:hAnsi="Angsana New"/>
          <w:sz w:val="30"/>
          <w:szCs w:val="30"/>
        </w:rPr>
        <w:t xml:space="preserve"> </w:t>
      </w:r>
      <w:r w:rsidRPr="00386545">
        <w:rPr>
          <w:rFonts w:ascii="Angsana New" w:hAnsi="Angsana New" w:hint="cs"/>
          <w:sz w:val="30"/>
          <w:szCs w:val="30"/>
          <w:cs/>
        </w:rPr>
        <w:t>9</w:t>
      </w:r>
      <w:r w:rsidRPr="00386545">
        <w:rPr>
          <w:rFonts w:ascii="Angsana New" w:hAnsi="Angsana New"/>
          <w:sz w:val="30"/>
          <w:szCs w:val="30"/>
        </w:rPr>
        <w:t xml:space="preserve"> </w:t>
      </w:r>
      <w:r w:rsidRPr="00386545">
        <w:rPr>
          <w:rFonts w:ascii="Angsana New" w:hAnsi="Angsana New"/>
          <w:sz w:val="30"/>
          <w:szCs w:val="30"/>
          <w:cs/>
        </w:rPr>
        <w:t>สิงหาคม</w:t>
      </w:r>
      <w:r w:rsidRPr="00386545">
        <w:rPr>
          <w:rFonts w:ascii="Angsana New" w:hAnsi="Angsana New"/>
          <w:sz w:val="30"/>
          <w:szCs w:val="30"/>
        </w:rPr>
        <w:t xml:space="preserve"> 256</w:t>
      </w:r>
      <w:r w:rsidRPr="00386545">
        <w:rPr>
          <w:rFonts w:ascii="Angsana New" w:hAnsi="Angsana New" w:hint="cs"/>
          <w:sz w:val="30"/>
          <w:szCs w:val="30"/>
          <w:cs/>
        </w:rPr>
        <w:t>6</w:t>
      </w:r>
      <w:r w:rsidRPr="00386545">
        <w:rPr>
          <w:rFonts w:ascii="Angsana New" w:hAnsi="Angsana New"/>
          <w:sz w:val="30"/>
          <w:szCs w:val="30"/>
        </w:rPr>
        <w:t xml:space="preserve"> </w:t>
      </w:r>
      <w:r w:rsidRPr="00386545">
        <w:rPr>
          <w:rFonts w:ascii="Angsana New" w:hAnsi="Angsana New"/>
          <w:sz w:val="30"/>
          <w:szCs w:val="30"/>
          <w:cs/>
        </w:rPr>
        <w:t>ได้มีมติอนุมัติการจัดสรรกำไรจาก</w:t>
      </w:r>
      <w:r w:rsidRPr="00386545">
        <w:rPr>
          <w:rFonts w:ascii="Angsana New" w:hAnsi="Angsana New"/>
          <w:sz w:val="30"/>
          <w:szCs w:val="30"/>
          <w:cs/>
        </w:rPr>
        <w:br/>
        <w:t>ผลการดำเนินงานงวดครึ่งปีแรกของปี</w:t>
      </w:r>
      <w:r w:rsidRPr="00386545">
        <w:rPr>
          <w:rFonts w:ascii="Angsana New" w:hAnsi="Angsana New"/>
          <w:sz w:val="30"/>
          <w:szCs w:val="30"/>
        </w:rPr>
        <w:t xml:space="preserve"> 256</w:t>
      </w:r>
      <w:r w:rsidRPr="00386545">
        <w:rPr>
          <w:rFonts w:ascii="Angsana New" w:hAnsi="Angsana New"/>
          <w:sz w:val="30"/>
          <w:szCs w:val="30"/>
          <w:lang w:val="en-US"/>
        </w:rPr>
        <w:t>6</w:t>
      </w:r>
      <w:r w:rsidRPr="00386545">
        <w:rPr>
          <w:rFonts w:ascii="Angsana New" w:hAnsi="Angsana New"/>
          <w:sz w:val="30"/>
          <w:szCs w:val="30"/>
        </w:rPr>
        <w:t xml:space="preserve"> </w:t>
      </w:r>
      <w:r w:rsidRPr="00386545">
        <w:rPr>
          <w:rFonts w:ascii="Angsana New" w:hAnsi="Angsana New"/>
          <w:sz w:val="30"/>
          <w:szCs w:val="30"/>
          <w:cs/>
        </w:rPr>
        <w:t>เป็นเงินปันผลระหว่างกาล ในอัตราหุ้นละ</w:t>
      </w:r>
      <w:r w:rsidRPr="00386545">
        <w:rPr>
          <w:rFonts w:ascii="Angsana New" w:hAnsi="Angsana New"/>
          <w:sz w:val="30"/>
          <w:szCs w:val="30"/>
        </w:rPr>
        <w:t xml:space="preserve"> 0.40 </w:t>
      </w:r>
      <w:r w:rsidRPr="00386545">
        <w:rPr>
          <w:rFonts w:ascii="Angsana New" w:hAnsi="Angsana New"/>
          <w:sz w:val="30"/>
          <w:szCs w:val="30"/>
          <w:cs/>
        </w:rPr>
        <w:t>บาท คิดเป็นจำนวน</w:t>
      </w:r>
      <w:r w:rsidRPr="00386545">
        <w:rPr>
          <w:rFonts w:ascii="Angsana New" w:hAnsi="Angsana New" w:hint="cs"/>
          <w:sz w:val="30"/>
          <w:szCs w:val="30"/>
          <w:cs/>
        </w:rPr>
        <w:t>เงิน</w:t>
      </w:r>
      <w:r w:rsidRPr="00386545">
        <w:rPr>
          <w:rFonts w:ascii="Angsana New" w:hAnsi="Angsana New"/>
          <w:sz w:val="30"/>
          <w:szCs w:val="30"/>
          <w:cs/>
        </w:rPr>
        <w:t xml:space="preserve"> </w:t>
      </w:r>
      <w:r w:rsidRPr="00386545">
        <w:rPr>
          <w:rFonts w:ascii="Angsana New" w:hAnsi="Angsana New"/>
          <w:sz w:val="30"/>
          <w:szCs w:val="30"/>
        </w:rPr>
        <w:t xml:space="preserve">1,201.50 </w:t>
      </w:r>
      <w:r w:rsidRPr="00386545">
        <w:rPr>
          <w:rFonts w:ascii="Angsana New" w:hAnsi="Angsana New"/>
          <w:sz w:val="30"/>
          <w:szCs w:val="30"/>
          <w:cs/>
        </w:rPr>
        <w:t>ล้านบาท เงินปันผลดังกล่าวได้จ่ายให้แก่ผู้ถือหุ้นแล้วใน</w:t>
      </w:r>
      <w:r w:rsidRPr="00386545">
        <w:rPr>
          <w:rFonts w:ascii="Angsana New" w:hAnsi="Angsana New" w:hint="cs"/>
          <w:sz w:val="30"/>
          <w:szCs w:val="30"/>
          <w:cs/>
        </w:rPr>
        <w:t xml:space="preserve">เดือนกันยายน </w:t>
      </w:r>
      <w:r w:rsidRPr="00386545">
        <w:rPr>
          <w:rFonts w:ascii="Angsana New" w:hAnsi="Angsana New"/>
          <w:sz w:val="30"/>
          <w:szCs w:val="30"/>
        </w:rPr>
        <w:t>256</w:t>
      </w:r>
      <w:r w:rsidRPr="00386545">
        <w:rPr>
          <w:rFonts w:ascii="Angsana New" w:hAnsi="Angsana New" w:hint="cs"/>
          <w:sz w:val="30"/>
          <w:szCs w:val="30"/>
          <w:cs/>
        </w:rPr>
        <w:t>6</w:t>
      </w:r>
    </w:p>
    <w:p w14:paraId="2ABDE28A" w14:textId="77777777" w:rsidR="001D2610" w:rsidRPr="00386545" w:rsidRDefault="001D2610" w:rsidP="0084255C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759B056E" w14:textId="77777777" w:rsidR="0084255C" w:rsidRPr="00386545" w:rsidRDefault="0084255C" w:rsidP="0084255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  <w:r w:rsidRPr="00386545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ปี</w:t>
      </w:r>
      <w:r w:rsidRPr="00386545">
        <w:rPr>
          <w:rFonts w:ascii="Angsana New" w:hAnsi="Angsana New" w:cs="Angsana New" w:hint="cs"/>
          <w:i/>
          <w:iCs/>
          <w:sz w:val="30"/>
          <w:szCs w:val="30"/>
          <w:rtl/>
          <w:cs/>
        </w:rPr>
        <w:t xml:space="preserve"> </w:t>
      </w:r>
      <w:r w:rsidRPr="00386545">
        <w:rPr>
          <w:rFonts w:ascii="Angsana New" w:hAnsi="Angsana New" w:cs="Angsana New"/>
          <w:i/>
          <w:iCs/>
          <w:sz w:val="30"/>
          <w:szCs w:val="30"/>
          <w:lang w:bidi="th-TH"/>
        </w:rPr>
        <w:t>256</w:t>
      </w:r>
      <w:r w:rsidRPr="00386545">
        <w:rPr>
          <w:rFonts w:ascii="Angsana New" w:hAnsi="Angsana New" w:cs="Angsana New"/>
          <w:i/>
          <w:iCs/>
          <w:sz w:val="30"/>
          <w:szCs w:val="30"/>
          <w:lang w:val="en-US" w:bidi="th-TH"/>
        </w:rPr>
        <w:t>5</w:t>
      </w:r>
    </w:p>
    <w:p w14:paraId="572C48AB" w14:textId="77777777" w:rsidR="0084255C" w:rsidRPr="00386545" w:rsidRDefault="0084255C" w:rsidP="0084255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58EC9DC3" w14:textId="46192374" w:rsidR="0084255C" w:rsidRPr="00386545" w:rsidRDefault="0084255C" w:rsidP="0084255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86545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 w:rsidRPr="00386545">
        <w:rPr>
          <w:rFonts w:ascii="Angsana New" w:hAnsi="Angsana New" w:cs="Angsana New"/>
          <w:sz w:val="30"/>
          <w:szCs w:val="30"/>
          <w:lang w:bidi="th-TH"/>
        </w:rPr>
        <w:t>27</w:t>
      </w:r>
      <w:r w:rsidRPr="00386545">
        <w:rPr>
          <w:rFonts w:ascii="Angsana New" w:hAnsi="Angsana New" w:cs="Angsana New"/>
          <w:sz w:val="30"/>
          <w:szCs w:val="30"/>
          <w:cs/>
          <w:lang w:bidi="th-TH"/>
        </w:rPr>
        <w:t xml:space="preserve"> เมษายน </w:t>
      </w:r>
      <w:r w:rsidRPr="00386545">
        <w:rPr>
          <w:rFonts w:ascii="Angsana New" w:hAnsi="Angsana New" w:cs="Angsana New"/>
          <w:sz w:val="30"/>
          <w:szCs w:val="30"/>
          <w:lang w:bidi="th-TH"/>
        </w:rPr>
        <w:t>256</w:t>
      </w:r>
      <w:r w:rsidRPr="00386545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386545">
        <w:rPr>
          <w:rFonts w:ascii="Angsana New" w:hAnsi="Angsana New" w:cs="Angsana New"/>
          <w:sz w:val="30"/>
          <w:szCs w:val="30"/>
          <w:cs/>
          <w:lang w:bidi="th-TH"/>
        </w:rPr>
        <w:t xml:space="preserve"> ที่ประชุมสามัญผู้ถือหุ้นประจำปี </w:t>
      </w:r>
      <w:r w:rsidRPr="00386545">
        <w:rPr>
          <w:rFonts w:ascii="Angsana New" w:hAnsi="Angsana New" w:cs="Angsana New"/>
          <w:sz w:val="30"/>
          <w:szCs w:val="30"/>
          <w:lang w:bidi="th-TH"/>
        </w:rPr>
        <w:t xml:space="preserve">2565 </w:t>
      </w:r>
      <w:r w:rsidRPr="00386545">
        <w:rPr>
          <w:rFonts w:ascii="Angsana New" w:hAnsi="Angsana New" w:cs="Angsana New"/>
          <w:sz w:val="30"/>
          <w:szCs w:val="30"/>
          <w:cs/>
          <w:lang w:bidi="th-TH"/>
        </w:rPr>
        <w:t>ของบริษัทมีมติอนุมัติจ่ายเงินปันผลสำหรับ</w:t>
      </w:r>
      <w:r w:rsidRPr="00386545">
        <w:rPr>
          <w:rFonts w:ascii="Angsana New" w:hAnsi="Angsana New" w:cs="Angsana New"/>
          <w:sz w:val="30"/>
          <w:szCs w:val="30"/>
          <w:lang w:bidi="th-TH"/>
        </w:rPr>
        <w:br/>
      </w:r>
      <w:r w:rsidRPr="00386545">
        <w:rPr>
          <w:rFonts w:ascii="Angsana New" w:hAnsi="Angsana New" w:cs="Angsana New"/>
          <w:sz w:val="30"/>
          <w:szCs w:val="30"/>
          <w:cs/>
          <w:lang w:bidi="th-TH"/>
        </w:rPr>
        <w:t xml:space="preserve">ปี </w:t>
      </w:r>
      <w:r w:rsidRPr="00386545">
        <w:rPr>
          <w:rFonts w:ascii="Angsana New" w:hAnsi="Angsana New" w:cs="Angsana New"/>
          <w:sz w:val="30"/>
          <w:szCs w:val="30"/>
          <w:lang w:bidi="th-TH"/>
        </w:rPr>
        <w:t>2564</w:t>
      </w:r>
      <w:r w:rsidRPr="00386545">
        <w:rPr>
          <w:rFonts w:ascii="Angsana New" w:hAnsi="Angsana New" w:cs="Angsana New"/>
          <w:sz w:val="30"/>
          <w:szCs w:val="30"/>
          <w:cs/>
          <w:lang w:bidi="th-TH"/>
        </w:rPr>
        <w:t xml:space="preserve"> ในอัตราหุ้นละ </w:t>
      </w:r>
      <w:r w:rsidRPr="00386545">
        <w:rPr>
          <w:rFonts w:ascii="Angsana New" w:hAnsi="Angsana New" w:cs="Angsana New"/>
          <w:sz w:val="30"/>
          <w:szCs w:val="30"/>
          <w:lang w:bidi="th-TH"/>
        </w:rPr>
        <w:t>1.10</w:t>
      </w:r>
      <w:r w:rsidRPr="00386545">
        <w:rPr>
          <w:rFonts w:ascii="Angsana New" w:hAnsi="Angsana New" w:cs="Angsana New"/>
          <w:sz w:val="30"/>
          <w:szCs w:val="30"/>
          <w:cs/>
          <w:lang w:bidi="th-TH"/>
        </w:rPr>
        <w:t xml:space="preserve"> บาท คิดเป็นจำนวนเงิน </w:t>
      </w:r>
      <w:r w:rsidRPr="00386545">
        <w:rPr>
          <w:rFonts w:ascii="Angsana New" w:hAnsi="Angsana New" w:cs="Angsana New"/>
          <w:sz w:val="30"/>
          <w:szCs w:val="30"/>
          <w:lang w:bidi="th-TH"/>
        </w:rPr>
        <w:t>3,304.09</w:t>
      </w:r>
      <w:r w:rsidRPr="00386545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</w:t>
      </w:r>
      <w:r w:rsidRPr="0038654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ทั้งนี้บริษัทได้จ่ายเงินปันผลระหว่างกาลให้แก่ผู้ถือหุ้นแล้วในเดือนกันยายน </w:t>
      </w:r>
      <w:r w:rsidRPr="00386545">
        <w:rPr>
          <w:rFonts w:ascii="Angsana New" w:hAnsi="Angsana New" w:cs="Angsana New"/>
          <w:sz w:val="30"/>
          <w:szCs w:val="30"/>
          <w:lang w:bidi="th-TH"/>
        </w:rPr>
        <w:t xml:space="preserve">2564 </w:t>
      </w:r>
      <w:r w:rsidRPr="0038654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ในอัตราหุ้นละ </w:t>
      </w:r>
      <w:r w:rsidRPr="00386545">
        <w:rPr>
          <w:rFonts w:ascii="Angsana New" w:hAnsi="Angsana New" w:cs="Angsana New"/>
          <w:sz w:val="30"/>
          <w:szCs w:val="30"/>
          <w:lang w:bidi="th-TH"/>
        </w:rPr>
        <w:t xml:space="preserve">0.45 </w:t>
      </w:r>
      <w:r w:rsidRPr="00386545">
        <w:rPr>
          <w:rFonts w:ascii="Angsana New" w:hAnsi="Angsana New" w:cs="Angsana New" w:hint="cs"/>
          <w:sz w:val="30"/>
          <w:szCs w:val="30"/>
          <w:cs/>
          <w:lang w:bidi="th-TH"/>
        </w:rPr>
        <w:t>บาท รวมเป็นจำนวนเงินทั้งสิ้น</w:t>
      </w:r>
      <w:r w:rsidRPr="00386545">
        <w:rPr>
          <w:rFonts w:ascii="Angsana New" w:hAnsi="Angsana New" w:cs="Angsana New"/>
          <w:sz w:val="30"/>
          <w:szCs w:val="30"/>
          <w:lang w:bidi="th-TH"/>
        </w:rPr>
        <w:t xml:space="preserve"> 1,351.69 </w:t>
      </w:r>
      <w:r w:rsidRPr="0038654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ล้านบาท คงเหลือเงินปันผลที่จะต้องจ่ายเพิ่มอีกอัตราหุ้นละ </w:t>
      </w:r>
      <w:r w:rsidRPr="00386545">
        <w:rPr>
          <w:rFonts w:ascii="Angsana New" w:hAnsi="Angsana New" w:cs="Angsana New"/>
          <w:sz w:val="30"/>
          <w:szCs w:val="30"/>
          <w:lang w:bidi="th-TH"/>
        </w:rPr>
        <w:t>0.65</w:t>
      </w:r>
      <w:r w:rsidRPr="0038654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บาท รวมเป็นจำนวนเงินทั้งสิ้นประมาณ </w:t>
      </w:r>
      <w:r w:rsidRPr="00386545">
        <w:rPr>
          <w:rFonts w:ascii="Angsana New" w:hAnsi="Angsana New" w:cs="Angsana New"/>
          <w:sz w:val="30"/>
          <w:szCs w:val="30"/>
          <w:lang w:bidi="th-TH"/>
        </w:rPr>
        <w:t>1,952.40</w:t>
      </w:r>
      <w:r w:rsidRPr="0038654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ล้านบาท ซึ่งได้จ่ายให้กับผู้ถือหุ้นแล้วเมื่อวันที่ </w:t>
      </w:r>
      <w:r w:rsidRPr="00386545">
        <w:rPr>
          <w:rFonts w:ascii="Angsana New" w:hAnsi="Angsana New" w:cs="Angsana New"/>
          <w:sz w:val="30"/>
          <w:szCs w:val="30"/>
          <w:lang w:bidi="th-TH"/>
        </w:rPr>
        <w:t>26</w:t>
      </w:r>
      <w:r w:rsidRPr="0038654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พฤษภาคม</w:t>
      </w:r>
      <w:r w:rsidRPr="00386545">
        <w:rPr>
          <w:rFonts w:ascii="Angsana New" w:hAnsi="Angsana New" w:cs="Angsana New"/>
          <w:sz w:val="30"/>
          <w:szCs w:val="30"/>
          <w:lang w:bidi="th-TH"/>
        </w:rPr>
        <w:t xml:space="preserve"> 2565</w:t>
      </w:r>
    </w:p>
    <w:p w14:paraId="4D71F47A" w14:textId="27BCD645" w:rsidR="005135ED" w:rsidRPr="00386545" w:rsidRDefault="005135ED" w:rsidP="0084255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E84DA1A" w14:textId="33E466C9" w:rsidR="00504506" w:rsidRPr="00386545" w:rsidRDefault="005135ED" w:rsidP="00504506">
      <w:pPr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  <w:cs/>
        </w:rPr>
      </w:pPr>
      <w:r w:rsidRPr="00386545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 เมื่อวันที่</w:t>
      </w:r>
      <w:r w:rsidRPr="00386545">
        <w:rPr>
          <w:rFonts w:ascii="Angsana New" w:hAnsi="Angsana New"/>
          <w:sz w:val="30"/>
          <w:szCs w:val="30"/>
        </w:rPr>
        <w:t xml:space="preserve"> 1</w:t>
      </w:r>
      <w:r w:rsidRPr="00386545">
        <w:rPr>
          <w:rFonts w:ascii="Angsana New" w:hAnsi="Angsana New"/>
          <w:sz w:val="30"/>
          <w:szCs w:val="30"/>
          <w:lang w:val="en-US"/>
        </w:rPr>
        <w:t>0</w:t>
      </w:r>
      <w:r w:rsidRPr="00386545">
        <w:rPr>
          <w:rFonts w:ascii="Angsana New" w:hAnsi="Angsana New"/>
          <w:sz w:val="30"/>
          <w:szCs w:val="30"/>
        </w:rPr>
        <w:t xml:space="preserve"> </w:t>
      </w:r>
      <w:r w:rsidRPr="00386545">
        <w:rPr>
          <w:rFonts w:ascii="Angsana New" w:hAnsi="Angsana New"/>
          <w:sz w:val="30"/>
          <w:szCs w:val="30"/>
          <w:cs/>
        </w:rPr>
        <w:t>สิงหาคม</w:t>
      </w:r>
      <w:r w:rsidRPr="00386545">
        <w:rPr>
          <w:rFonts w:ascii="Angsana New" w:hAnsi="Angsana New"/>
          <w:sz w:val="30"/>
          <w:szCs w:val="30"/>
        </w:rPr>
        <w:t xml:space="preserve"> 2565 </w:t>
      </w:r>
      <w:r w:rsidRPr="00386545">
        <w:rPr>
          <w:rFonts w:ascii="Angsana New" w:hAnsi="Angsana New"/>
          <w:sz w:val="30"/>
          <w:szCs w:val="30"/>
          <w:cs/>
        </w:rPr>
        <w:t>ได้มีมติอนุมัติการจัดสรรกำไรจาก</w:t>
      </w:r>
      <w:r w:rsidRPr="00386545">
        <w:rPr>
          <w:rFonts w:ascii="Angsana New" w:hAnsi="Angsana New"/>
          <w:sz w:val="30"/>
          <w:szCs w:val="30"/>
          <w:cs/>
        </w:rPr>
        <w:br/>
        <w:t>ผลการดำเนินงานงวดครึ่งปีแรกของปี</w:t>
      </w:r>
      <w:r w:rsidRPr="00386545">
        <w:rPr>
          <w:rFonts w:ascii="Angsana New" w:hAnsi="Angsana New"/>
          <w:sz w:val="30"/>
          <w:szCs w:val="30"/>
        </w:rPr>
        <w:t xml:space="preserve"> 2565 </w:t>
      </w:r>
      <w:r w:rsidRPr="00386545">
        <w:rPr>
          <w:rFonts w:ascii="Angsana New" w:hAnsi="Angsana New"/>
          <w:sz w:val="30"/>
          <w:szCs w:val="30"/>
          <w:cs/>
        </w:rPr>
        <w:t>เป็นเงินปันผลระหว่างกาล ในอัตราหุ้นละ</w:t>
      </w:r>
      <w:r w:rsidRPr="00386545">
        <w:rPr>
          <w:rFonts w:ascii="Angsana New" w:hAnsi="Angsana New"/>
          <w:sz w:val="30"/>
          <w:szCs w:val="30"/>
        </w:rPr>
        <w:t xml:space="preserve"> 0.45 </w:t>
      </w:r>
      <w:r w:rsidRPr="00386545">
        <w:rPr>
          <w:rFonts w:ascii="Angsana New" w:hAnsi="Angsana New"/>
          <w:sz w:val="30"/>
          <w:szCs w:val="30"/>
          <w:cs/>
        </w:rPr>
        <w:t>บาท คิดเป็นจำนวน</w:t>
      </w:r>
      <w:r w:rsidRPr="00386545">
        <w:rPr>
          <w:rFonts w:ascii="Angsana New" w:hAnsi="Angsana New" w:hint="cs"/>
          <w:sz w:val="30"/>
          <w:szCs w:val="30"/>
          <w:cs/>
        </w:rPr>
        <w:t>เงิน</w:t>
      </w:r>
      <w:r w:rsidRPr="00386545">
        <w:rPr>
          <w:rFonts w:ascii="Angsana New" w:hAnsi="Angsana New"/>
          <w:sz w:val="30"/>
          <w:szCs w:val="30"/>
          <w:cs/>
        </w:rPr>
        <w:t xml:space="preserve"> </w:t>
      </w:r>
      <w:r w:rsidRPr="00386545">
        <w:rPr>
          <w:rFonts w:ascii="Angsana New" w:hAnsi="Angsana New"/>
          <w:sz w:val="30"/>
          <w:szCs w:val="30"/>
        </w:rPr>
        <w:t>1,351.6</w:t>
      </w:r>
      <w:r w:rsidRPr="00386545">
        <w:rPr>
          <w:rFonts w:ascii="Angsana New" w:hAnsi="Angsana New"/>
          <w:sz w:val="30"/>
          <w:szCs w:val="30"/>
          <w:lang w:val="en-US"/>
        </w:rPr>
        <w:t>8</w:t>
      </w:r>
      <w:r w:rsidRPr="00386545">
        <w:rPr>
          <w:rFonts w:ascii="Angsana New" w:hAnsi="Angsana New"/>
          <w:sz w:val="30"/>
          <w:szCs w:val="30"/>
        </w:rPr>
        <w:t xml:space="preserve"> </w:t>
      </w:r>
      <w:r w:rsidRPr="00386545">
        <w:rPr>
          <w:rFonts w:ascii="Angsana New" w:hAnsi="Angsana New"/>
          <w:sz w:val="30"/>
          <w:szCs w:val="30"/>
          <w:cs/>
        </w:rPr>
        <w:t>ล้านบาท เงินปันผลดังกล่าวได้จ่ายให้แก่ผู้ถือหุ้นแล้วใน</w:t>
      </w:r>
      <w:r w:rsidRPr="00386545">
        <w:rPr>
          <w:rFonts w:ascii="Angsana New" w:hAnsi="Angsana New" w:hint="cs"/>
          <w:sz w:val="30"/>
          <w:szCs w:val="30"/>
          <w:cs/>
        </w:rPr>
        <w:t xml:space="preserve">เดือนกันยายน </w:t>
      </w:r>
      <w:r w:rsidRPr="00386545">
        <w:rPr>
          <w:rFonts w:ascii="Angsana New" w:hAnsi="Angsana New"/>
          <w:sz w:val="30"/>
          <w:szCs w:val="30"/>
        </w:rPr>
        <w:t>2565</w:t>
      </w:r>
    </w:p>
    <w:p w14:paraId="50645381" w14:textId="64B8D107" w:rsidR="0084255C" w:rsidRPr="00386545" w:rsidRDefault="00504506" w:rsidP="00504506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386545">
        <w:rPr>
          <w:rFonts w:ascii="Angsana New" w:hAnsi="Angsana New"/>
          <w:sz w:val="30"/>
          <w:szCs w:val="30"/>
          <w:cs/>
        </w:rPr>
        <w:br w:type="page"/>
      </w:r>
    </w:p>
    <w:p w14:paraId="7B53A2A2" w14:textId="63E3EEC0" w:rsidR="0064770E" w:rsidRPr="00386545" w:rsidRDefault="00AE141C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86545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6486E196" w14:textId="77777777" w:rsidR="00962B9E" w:rsidRPr="00386545" w:rsidRDefault="00962B9E" w:rsidP="009935E2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893393" w14:textId="77777777" w:rsidR="00976329" w:rsidRPr="00386545" w:rsidRDefault="00976329" w:rsidP="003A18F0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386545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B8C6074" w14:textId="77777777" w:rsidR="00976329" w:rsidRPr="00386545" w:rsidRDefault="00976329" w:rsidP="009935E2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2E5946F3" w14:textId="4CB37BF7" w:rsidR="00717173" w:rsidRPr="00386545" w:rsidRDefault="00976329" w:rsidP="00237A4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86545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386545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386545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386545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386545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pPr w:leftFromText="180" w:rightFromText="180" w:vertAnchor="text" w:horzAnchor="margin" w:tblpX="417" w:tblpY="183"/>
        <w:tblW w:w="93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8"/>
        <w:gridCol w:w="1239"/>
        <w:gridCol w:w="178"/>
        <w:gridCol w:w="785"/>
        <w:gridCol w:w="178"/>
        <w:gridCol w:w="812"/>
        <w:gridCol w:w="178"/>
        <w:gridCol w:w="992"/>
        <w:gridCol w:w="178"/>
        <w:gridCol w:w="995"/>
      </w:tblGrid>
      <w:tr w:rsidR="00976329" w:rsidRPr="00386545" w14:paraId="17C53A07" w14:textId="77777777" w:rsidTr="004C38A3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0D751FCD" w14:textId="77777777" w:rsidR="00976329" w:rsidRPr="00386545" w:rsidRDefault="00976329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5535" w:type="dxa"/>
            <w:gridSpan w:val="9"/>
          </w:tcPr>
          <w:p w14:paraId="6151BCCF" w14:textId="3E3A5891" w:rsidR="00976329" w:rsidRPr="00386545" w:rsidRDefault="00976329" w:rsidP="007A7C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A4187" w:rsidRPr="00386545" w14:paraId="05306A8E" w14:textId="77777777" w:rsidTr="004C38A3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044FD672" w14:textId="77777777" w:rsidR="00BA4187" w:rsidRPr="00386545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14:paraId="05E273DD" w14:textId="77777777" w:rsidR="00BA4187" w:rsidRPr="00386545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5B838B59" w14:textId="77777777" w:rsidR="00BA4187" w:rsidRPr="00386545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11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5B9A9" w14:textId="77777777" w:rsidR="00BA4187" w:rsidRPr="00386545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A4187" w:rsidRPr="00386545" w14:paraId="40933C8C" w14:textId="77777777" w:rsidTr="00717173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2D747B1D" w14:textId="77777777" w:rsidR="00BA4187" w:rsidRPr="00386545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68A3E3D8" w14:textId="77777777" w:rsidR="00BA4187" w:rsidRPr="00386545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7268CD47" w14:textId="77777777" w:rsidR="00BA4187" w:rsidRPr="00386545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399807A4" w14:textId="554BA91D" w:rsidR="00BA4187" w:rsidRPr="00386545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D149E7"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1869F952" w14:textId="77777777" w:rsidR="00BA4187" w:rsidRPr="00386545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348E70FE" w14:textId="198DBFB1" w:rsidR="00BA4187" w:rsidRPr="00386545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D149E7"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57918E93" w14:textId="77777777" w:rsidR="00BA4187" w:rsidRPr="00386545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6177021" w14:textId="635F0DC7" w:rsidR="00BA4187" w:rsidRPr="00386545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D149E7"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4C35437B" w14:textId="77777777" w:rsidR="00BA4187" w:rsidRPr="00386545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326AA6F1" w14:textId="77777777" w:rsidR="00BA4187" w:rsidRPr="00386545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F7548" w:rsidRPr="00386545" w14:paraId="69C43583" w14:textId="77777777" w:rsidTr="004C38A3">
        <w:trPr>
          <w:tblHeader/>
        </w:trPr>
        <w:tc>
          <w:tcPr>
            <w:tcW w:w="3828" w:type="dxa"/>
            <w:shd w:val="clear" w:color="auto" w:fill="auto"/>
          </w:tcPr>
          <w:p w14:paraId="6B86AE42" w14:textId="77777777" w:rsidR="00AF7548" w:rsidRPr="00386545" w:rsidRDefault="00AF7548" w:rsidP="00697818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535" w:type="dxa"/>
            <w:gridSpan w:val="9"/>
          </w:tcPr>
          <w:p w14:paraId="49DACBAB" w14:textId="52E4DE80" w:rsidR="00AF7548" w:rsidRPr="00386545" w:rsidRDefault="00A66FA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386545">
              <w:rPr>
                <w:rFonts w:asciiTheme="majorBidi" w:hAnsiTheme="majorBidi" w:cstheme="majorBidi" w:hint="cs"/>
                <w:iCs/>
                <w:sz w:val="30"/>
                <w:szCs w:val="30"/>
                <w:cs/>
                <w:lang w:bidi="th-TH"/>
              </w:rPr>
              <w:t xml:space="preserve">                   </w:t>
            </w:r>
            <w:r w:rsidR="00AF7548" w:rsidRPr="00386545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76329" w:rsidRPr="00386545" w14:paraId="799CDE9B" w14:textId="77777777" w:rsidTr="00717173">
        <w:trPr>
          <w:cantSplit/>
        </w:trPr>
        <w:tc>
          <w:tcPr>
            <w:tcW w:w="3828" w:type="dxa"/>
            <w:shd w:val="clear" w:color="auto" w:fill="auto"/>
          </w:tcPr>
          <w:p w14:paraId="2745CCFD" w14:textId="52E28B14" w:rsidR="00976329" w:rsidRPr="00386545" w:rsidRDefault="00C87076" w:rsidP="00697818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86545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2E459A" w:rsidRPr="0038654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lang w:val="en-US"/>
              </w:rPr>
              <w:t>3</w:t>
            </w:r>
            <w:r w:rsidR="002E459A" w:rsidRPr="0038654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</w:rPr>
              <w:t>0</w:t>
            </w:r>
            <w:r w:rsidR="002E459A" w:rsidRPr="00386545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</w:rPr>
              <w:t xml:space="preserve"> </w:t>
            </w:r>
            <w:r w:rsidR="002E459A" w:rsidRPr="00386545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593205"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39" w:type="dxa"/>
          </w:tcPr>
          <w:p w14:paraId="3BD5DD0D" w14:textId="77777777" w:rsidR="00976329" w:rsidRPr="00386545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168E1F15" w14:textId="77777777" w:rsidR="00976329" w:rsidRPr="00386545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</w:tcPr>
          <w:p w14:paraId="654B168F" w14:textId="77777777" w:rsidR="00976329" w:rsidRPr="00386545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CAD530E" w14:textId="77777777" w:rsidR="00976329" w:rsidRPr="00386545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7057F129" w14:textId="77777777" w:rsidR="00976329" w:rsidRPr="00386545" w:rsidRDefault="00976329" w:rsidP="006978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8CBB11F" w14:textId="77777777" w:rsidR="00976329" w:rsidRPr="00386545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956DC96" w14:textId="77777777" w:rsidR="00976329" w:rsidRPr="00386545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45936BD" w14:textId="77777777" w:rsidR="00976329" w:rsidRPr="00386545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D95DF1A" w14:textId="77777777" w:rsidR="00976329" w:rsidRPr="00386545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97818" w:rsidRPr="00386545" w14:paraId="3FFE131C" w14:textId="77777777" w:rsidTr="004C38A3">
        <w:trPr>
          <w:cantSplit/>
        </w:trPr>
        <w:tc>
          <w:tcPr>
            <w:tcW w:w="9363" w:type="dxa"/>
            <w:gridSpan w:val="10"/>
            <w:shd w:val="clear" w:color="auto" w:fill="auto"/>
          </w:tcPr>
          <w:p w14:paraId="5078A927" w14:textId="0F492AD6" w:rsidR="00697818" w:rsidRPr="00386545" w:rsidRDefault="00697818" w:rsidP="00565F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</w:t>
            </w:r>
            <w:r w:rsidR="00AA2C6C"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มูลค่ายุติธรรม</w:t>
            </w:r>
            <w:r w:rsidR="00565F84"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BA70D4" w:rsidRPr="00386545" w14:paraId="4BBA1429" w14:textId="77777777" w:rsidTr="004E7564">
        <w:trPr>
          <w:cantSplit/>
        </w:trPr>
        <w:tc>
          <w:tcPr>
            <w:tcW w:w="3828" w:type="dxa"/>
            <w:shd w:val="clear" w:color="auto" w:fill="auto"/>
          </w:tcPr>
          <w:p w14:paraId="144E3AE4" w14:textId="191A7380" w:rsidR="00BA70D4" w:rsidRPr="00386545" w:rsidRDefault="00BA70D4" w:rsidP="00BA70D4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18360AFB" w14:textId="362618F6" w:rsidR="00BA70D4" w:rsidRPr="00386545" w:rsidRDefault="00BA70D4" w:rsidP="00BA70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550</w:t>
            </w:r>
          </w:p>
        </w:tc>
        <w:tc>
          <w:tcPr>
            <w:tcW w:w="178" w:type="dxa"/>
            <w:vAlign w:val="bottom"/>
          </w:tcPr>
          <w:p w14:paraId="6C5003F7" w14:textId="77777777" w:rsidR="00BA70D4" w:rsidRPr="00386545" w:rsidRDefault="00BA70D4" w:rsidP="00BA70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54B51131" w14:textId="6E9859ED" w:rsidR="00BA70D4" w:rsidRPr="00386545" w:rsidRDefault="00BA70D4" w:rsidP="00BA70D4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1616562" w14:textId="77777777" w:rsidR="00BA70D4" w:rsidRPr="00386545" w:rsidRDefault="00BA70D4" w:rsidP="00BA70D4">
            <w:pPr>
              <w:tabs>
                <w:tab w:val="decimal" w:pos="881"/>
              </w:tabs>
              <w:spacing w:line="240" w:lineRule="auto"/>
              <w:ind w:left="-199" w:right="-28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07B3F9C" w14:textId="7D01A805" w:rsidR="00BA70D4" w:rsidRPr="00386545" w:rsidRDefault="00BA70D4" w:rsidP="00BA70D4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34429CD" w14:textId="77777777" w:rsidR="00BA70D4" w:rsidRPr="00386545" w:rsidRDefault="00BA70D4" w:rsidP="00BA70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04670E" w14:textId="37D0AD2C" w:rsidR="00BA70D4" w:rsidRPr="00386545" w:rsidRDefault="00BA70D4" w:rsidP="00BA70D4">
            <w:pPr>
              <w:pStyle w:val="acctfourfigures"/>
              <w:tabs>
                <w:tab w:val="clear" w:pos="765"/>
                <w:tab w:val="left" w:pos="529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F245CD" w14:textId="77777777" w:rsidR="00BA70D4" w:rsidRPr="00386545" w:rsidRDefault="00BA70D4" w:rsidP="00BA70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16C8869" w14:textId="45E100F9" w:rsidR="00BA70D4" w:rsidRPr="00386545" w:rsidRDefault="00BA70D4" w:rsidP="00BA70D4">
            <w:pPr>
              <w:pStyle w:val="acctfourfigures"/>
              <w:tabs>
                <w:tab w:val="clear" w:pos="765"/>
                <w:tab w:val="left" w:pos="529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</w:tr>
      <w:tr w:rsidR="002D01B0" w:rsidRPr="00386545" w14:paraId="7F93320C" w14:textId="77777777" w:rsidTr="00717173">
        <w:trPr>
          <w:cantSplit/>
        </w:trPr>
        <w:tc>
          <w:tcPr>
            <w:tcW w:w="3828" w:type="dxa"/>
            <w:shd w:val="clear" w:color="auto" w:fill="auto"/>
          </w:tcPr>
          <w:p w14:paraId="12CC5254" w14:textId="77777777" w:rsidR="002D01B0" w:rsidRPr="00386545" w:rsidRDefault="002D01B0" w:rsidP="002D01B0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437F297F" w14:textId="77777777" w:rsidR="002D01B0" w:rsidRPr="00386545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067C3D5" w14:textId="77777777" w:rsidR="002D01B0" w:rsidRPr="00386545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7D07BED" w14:textId="77777777" w:rsidR="002D01B0" w:rsidRPr="00386545" w:rsidRDefault="002D01B0" w:rsidP="002D01B0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42EF9C3" w14:textId="77777777" w:rsidR="002D01B0" w:rsidRPr="00386545" w:rsidRDefault="002D01B0" w:rsidP="002D01B0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930545B" w14:textId="77777777" w:rsidR="002D01B0" w:rsidRPr="00386545" w:rsidRDefault="002D01B0" w:rsidP="002D01B0">
            <w:pPr>
              <w:pStyle w:val="acctfourfigures"/>
              <w:tabs>
                <w:tab w:val="left" w:pos="451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E20E878" w14:textId="77777777" w:rsidR="002D01B0" w:rsidRPr="00386545" w:rsidRDefault="002D01B0" w:rsidP="002D01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833362" w14:textId="77777777" w:rsidR="002D01B0" w:rsidRPr="00386545" w:rsidRDefault="002D01B0" w:rsidP="002D01B0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757371A" w14:textId="77777777" w:rsidR="002D01B0" w:rsidRPr="00386545" w:rsidRDefault="002D01B0" w:rsidP="002D01B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7E9CE11" w14:textId="77777777" w:rsidR="002D01B0" w:rsidRPr="00386545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72E31" w:rsidRPr="00386545" w14:paraId="666E415C" w14:textId="77777777" w:rsidTr="004E7564">
        <w:trPr>
          <w:cantSplit/>
        </w:trPr>
        <w:tc>
          <w:tcPr>
            <w:tcW w:w="9363" w:type="dxa"/>
            <w:gridSpan w:val="10"/>
            <w:shd w:val="clear" w:color="auto" w:fill="auto"/>
          </w:tcPr>
          <w:p w14:paraId="568FD1BE" w14:textId="65596D2A" w:rsidR="00F72E31" w:rsidRPr="00386545" w:rsidRDefault="00CE2688" w:rsidP="001F6FB5">
            <w:pPr>
              <w:pStyle w:val="acctfourfigures"/>
              <w:tabs>
                <w:tab w:val="clear" w:pos="765"/>
              </w:tabs>
              <w:spacing w:line="240" w:lineRule="auto"/>
              <w:ind w:left="200" w:right="11" w:hanging="2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E268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="00F72E31"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="00F72E31"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</w:tr>
      <w:tr w:rsidR="006C040D" w:rsidRPr="00386545" w14:paraId="53FA262F" w14:textId="77777777" w:rsidTr="00020019">
        <w:trPr>
          <w:cantSplit/>
        </w:trPr>
        <w:tc>
          <w:tcPr>
            <w:tcW w:w="3828" w:type="dxa"/>
            <w:shd w:val="clear" w:color="auto" w:fill="auto"/>
          </w:tcPr>
          <w:p w14:paraId="09BED158" w14:textId="77777777" w:rsidR="006C040D" w:rsidRPr="00386545" w:rsidRDefault="006C040D" w:rsidP="006C040D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/>
                <w:color w:val="000000"/>
                <w:spacing w:val="-2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9" w:type="dxa"/>
            <w:vAlign w:val="bottom"/>
          </w:tcPr>
          <w:p w14:paraId="7871D071" w14:textId="352F09C0" w:rsidR="006C040D" w:rsidRPr="00386545" w:rsidRDefault="006C040D" w:rsidP="006C04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72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41567716" w14:textId="77777777" w:rsidR="006C040D" w:rsidRPr="00386545" w:rsidRDefault="006C040D" w:rsidP="006C04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D236088" w14:textId="58D12DA4" w:rsidR="006C040D" w:rsidRPr="00386545" w:rsidRDefault="006C040D" w:rsidP="006C040D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13B1D91" w14:textId="77777777" w:rsidR="006C040D" w:rsidRPr="00386545" w:rsidRDefault="006C040D" w:rsidP="006C040D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3EA2D8D" w14:textId="42C06F66" w:rsidR="006C040D" w:rsidRPr="00386545" w:rsidRDefault="006C040D" w:rsidP="006C04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2,721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9E246F4" w14:textId="77777777" w:rsidR="006C040D" w:rsidRPr="00386545" w:rsidRDefault="006C040D" w:rsidP="006C040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8C8B21E" w14:textId="6BABF8D0" w:rsidR="006C040D" w:rsidRPr="00386545" w:rsidRDefault="006C040D" w:rsidP="006C04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665FA91" w14:textId="77777777" w:rsidR="006C040D" w:rsidRPr="00386545" w:rsidRDefault="006C040D" w:rsidP="006C040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14A8C6D" w14:textId="0D34B04E" w:rsidR="006C040D" w:rsidRPr="00386545" w:rsidRDefault="006C040D" w:rsidP="006C04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2,721</w:t>
            </w:r>
          </w:p>
        </w:tc>
      </w:tr>
      <w:tr w:rsidR="00F72E31" w:rsidRPr="00386545" w14:paraId="3BEE2035" w14:textId="77777777" w:rsidTr="004E7564">
        <w:trPr>
          <w:cantSplit/>
        </w:trPr>
        <w:tc>
          <w:tcPr>
            <w:tcW w:w="9363" w:type="dxa"/>
            <w:gridSpan w:val="10"/>
            <w:shd w:val="clear" w:color="auto" w:fill="auto"/>
          </w:tcPr>
          <w:p w14:paraId="2ECE505F" w14:textId="77777777" w:rsidR="00F72E31" w:rsidRPr="00386545" w:rsidRDefault="00F72E31" w:rsidP="001F6FB5">
            <w:pPr>
              <w:pStyle w:val="acctfourfigures"/>
              <w:tabs>
                <w:tab w:val="clear" w:pos="765"/>
              </w:tabs>
              <w:spacing w:line="240" w:lineRule="auto"/>
              <w:ind w:left="200" w:right="11" w:hanging="2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BA70D4" w:rsidRPr="00386545" w14:paraId="712BB9AC" w14:textId="77777777" w:rsidTr="004E7564">
        <w:trPr>
          <w:cantSplit/>
        </w:trPr>
        <w:tc>
          <w:tcPr>
            <w:tcW w:w="9363" w:type="dxa"/>
            <w:gridSpan w:val="10"/>
            <w:shd w:val="clear" w:color="auto" w:fill="auto"/>
          </w:tcPr>
          <w:p w14:paraId="0730AB63" w14:textId="1C518604" w:rsidR="00BA70D4" w:rsidRPr="00386545" w:rsidRDefault="00BA70D4" w:rsidP="001F6FB5">
            <w:pPr>
              <w:pStyle w:val="acctfourfigures"/>
              <w:tabs>
                <w:tab w:val="clear" w:pos="765"/>
              </w:tabs>
              <w:spacing w:line="240" w:lineRule="auto"/>
              <w:ind w:left="200" w:right="11" w:hanging="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</w:t>
            </w: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ทางการเงินที่วัดมูลค่าด้วยมูลค่ายุติธรรม</w:t>
            </w: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</w:tr>
      <w:tr w:rsidR="00323767" w:rsidRPr="00386545" w14:paraId="574BBC5F" w14:textId="77777777" w:rsidTr="00717173">
        <w:trPr>
          <w:cantSplit/>
        </w:trPr>
        <w:tc>
          <w:tcPr>
            <w:tcW w:w="3828" w:type="dxa"/>
            <w:shd w:val="clear" w:color="auto" w:fill="auto"/>
          </w:tcPr>
          <w:p w14:paraId="6DFC8650" w14:textId="2945FA6D" w:rsidR="00323767" w:rsidRPr="00386545" w:rsidRDefault="00323767" w:rsidP="00323767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/>
                <w:color w:val="000000"/>
                <w:spacing w:val="-2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9" w:type="dxa"/>
            <w:vAlign w:val="bottom"/>
          </w:tcPr>
          <w:p w14:paraId="0BB9A4E6" w14:textId="51F0C45E" w:rsidR="00323767" w:rsidRPr="00386545" w:rsidRDefault="00323767" w:rsidP="003237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4,708</w:t>
            </w:r>
          </w:p>
        </w:tc>
        <w:tc>
          <w:tcPr>
            <w:tcW w:w="178" w:type="dxa"/>
            <w:vAlign w:val="bottom"/>
          </w:tcPr>
          <w:p w14:paraId="6BF7CC84" w14:textId="77777777" w:rsidR="00323767" w:rsidRPr="00386545" w:rsidRDefault="00323767" w:rsidP="003237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1C6DD04D" w14:textId="4A218551" w:rsidR="00323767" w:rsidRPr="00386545" w:rsidRDefault="00323767" w:rsidP="00323767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BDCE6A0" w14:textId="77777777" w:rsidR="00323767" w:rsidRPr="00386545" w:rsidRDefault="00323767" w:rsidP="00323767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4885AFF" w14:textId="597A3E82" w:rsidR="00323767" w:rsidRPr="00386545" w:rsidRDefault="00323767" w:rsidP="003237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4,708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17BE6F" w14:textId="77777777" w:rsidR="00323767" w:rsidRPr="00386545" w:rsidRDefault="00323767" w:rsidP="0032376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F15AFB" w14:textId="0812A27D" w:rsidR="00323767" w:rsidRPr="00386545" w:rsidRDefault="00323767" w:rsidP="0032376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3BFA91" w14:textId="77777777" w:rsidR="00323767" w:rsidRPr="00386545" w:rsidRDefault="00323767" w:rsidP="0032376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D086D08" w14:textId="165F9BAF" w:rsidR="00323767" w:rsidRPr="00386545" w:rsidRDefault="00323767" w:rsidP="003237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4,708</w:t>
            </w:r>
          </w:p>
        </w:tc>
      </w:tr>
      <w:tr w:rsidR="00BA70D4" w:rsidRPr="00386545" w14:paraId="1E79F072" w14:textId="77777777" w:rsidTr="00717173">
        <w:trPr>
          <w:cantSplit/>
        </w:trPr>
        <w:tc>
          <w:tcPr>
            <w:tcW w:w="3828" w:type="dxa"/>
            <w:shd w:val="clear" w:color="auto" w:fill="auto"/>
          </w:tcPr>
          <w:p w14:paraId="388EDD2F" w14:textId="77777777" w:rsidR="00BA70D4" w:rsidRPr="00386545" w:rsidRDefault="00BA70D4" w:rsidP="002D01B0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5BC82AD7" w14:textId="77777777" w:rsidR="00BA70D4" w:rsidRPr="00386545" w:rsidRDefault="00BA70D4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92060FC" w14:textId="77777777" w:rsidR="00BA70D4" w:rsidRPr="00386545" w:rsidRDefault="00BA70D4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5A356615" w14:textId="77777777" w:rsidR="00BA70D4" w:rsidRPr="00386545" w:rsidRDefault="00BA70D4" w:rsidP="002D01B0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D9A18DB" w14:textId="77777777" w:rsidR="00BA70D4" w:rsidRPr="00386545" w:rsidRDefault="00BA70D4" w:rsidP="002D01B0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BB8729C" w14:textId="77777777" w:rsidR="00BA70D4" w:rsidRPr="00386545" w:rsidRDefault="00BA70D4" w:rsidP="002D01B0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E119779" w14:textId="77777777" w:rsidR="00BA70D4" w:rsidRPr="00386545" w:rsidRDefault="00BA70D4" w:rsidP="002D01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ECDDC3" w14:textId="77777777" w:rsidR="00BA70D4" w:rsidRPr="00386545" w:rsidRDefault="00BA70D4" w:rsidP="002D01B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10475C2" w14:textId="77777777" w:rsidR="00BA70D4" w:rsidRPr="00386545" w:rsidRDefault="00BA70D4" w:rsidP="002D01B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32646E0" w14:textId="77777777" w:rsidR="00BA70D4" w:rsidRPr="00386545" w:rsidRDefault="00BA70D4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D01B0" w:rsidRPr="00386545" w14:paraId="70AFA8E5" w14:textId="77777777" w:rsidTr="00717173">
        <w:trPr>
          <w:cantSplit/>
        </w:trPr>
        <w:tc>
          <w:tcPr>
            <w:tcW w:w="3828" w:type="dxa"/>
            <w:shd w:val="clear" w:color="auto" w:fill="auto"/>
          </w:tcPr>
          <w:p w14:paraId="26D1A622" w14:textId="438EB41A" w:rsidR="002D01B0" w:rsidRPr="00386545" w:rsidRDefault="002D01B0" w:rsidP="002D01B0">
            <w:pPr>
              <w:ind w:left="101" w:hanging="10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86545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39" w:type="dxa"/>
            <w:vAlign w:val="bottom"/>
          </w:tcPr>
          <w:p w14:paraId="53DF33D4" w14:textId="77777777" w:rsidR="002D01B0" w:rsidRPr="00386545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4D41ED0" w14:textId="77777777" w:rsidR="002D01B0" w:rsidRPr="00386545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48AEE063" w14:textId="77777777" w:rsidR="002D01B0" w:rsidRPr="00386545" w:rsidRDefault="002D01B0" w:rsidP="002D01B0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7E31319" w14:textId="77777777" w:rsidR="002D01B0" w:rsidRPr="00386545" w:rsidRDefault="002D01B0" w:rsidP="002D01B0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D609DD1" w14:textId="77777777" w:rsidR="002D01B0" w:rsidRPr="00386545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E933EF4" w14:textId="77777777" w:rsidR="002D01B0" w:rsidRPr="00386545" w:rsidRDefault="002D01B0" w:rsidP="002D01B0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E30349" w14:textId="77777777" w:rsidR="002D01B0" w:rsidRPr="00386545" w:rsidRDefault="002D01B0" w:rsidP="002D01B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D01EFE6" w14:textId="77777777" w:rsidR="002D01B0" w:rsidRPr="00386545" w:rsidRDefault="002D01B0" w:rsidP="002D01B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E5CFF02" w14:textId="77777777" w:rsidR="002D01B0" w:rsidRPr="00386545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2D01B0" w:rsidRPr="00386545" w14:paraId="36DAFE46" w14:textId="77777777" w:rsidTr="00717173">
        <w:trPr>
          <w:cantSplit/>
        </w:trPr>
        <w:tc>
          <w:tcPr>
            <w:tcW w:w="5067" w:type="dxa"/>
            <w:gridSpan w:val="2"/>
            <w:shd w:val="clear" w:color="auto" w:fill="auto"/>
          </w:tcPr>
          <w:p w14:paraId="1DEF49BC" w14:textId="5F5EBEBD" w:rsidR="002D01B0" w:rsidRPr="00386545" w:rsidRDefault="002D01B0" w:rsidP="002D01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7FEC848A" w14:textId="77777777" w:rsidR="002D01B0" w:rsidRPr="00386545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FA59AC5" w14:textId="77777777" w:rsidR="002D01B0" w:rsidRPr="00386545" w:rsidRDefault="002D01B0" w:rsidP="002D01B0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F2F3C1F" w14:textId="77777777" w:rsidR="002D01B0" w:rsidRPr="00386545" w:rsidRDefault="002D01B0" w:rsidP="002D01B0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222792E" w14:textId="77777777" w:rsidR="002D01B0" w:rsidRPr="00386545" w:rsidRDefault="002D01B0" w:rsidP="002D01B0">
            <w:pPr>
              <w:pStyle w:val="acctfourfigures"/>
              <w:tabs>
                <w:tab w:val="clear" w:pos="765"/>
                <w:tab w:val="left" w:pos="48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F8FC6BC" w14:textId="77777777" w:rsidR="002D01B0" w:rsidRPr="00386545" w:rsidRDefault="002D01B0" w:rsidP="002D01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C7D8CA" w14:textId="77777777" w:rsidR="002D01B0" w:rsidRPr="00386545" w:rsidRDefault="002D01B0" w:rsidP="002D01B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2D48398" w14:textId="77777777" w:rsidR="002D01B0" w:rsidRPr="00386545" w:rsidRDefault="002D01B0" w:rsidP="002D01B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DC91943" w14:textId="77777777" w:rsidR="002D01B0" w:rsidRPr="00386545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D01B0" w:rsidRPr="00386545" w14:paraId="15D4B895" w14:textId="77777777" w:rsidTr="00717173">
        <w:trPr>
          <w:cantSplit/>
        </w:trPr>
        <w:tc>
          <w:tcPr>
            <w:tcW w:w="3828" w:type="dxa"/>
            <w:shd w:val="clear" w:color="auto" w:fill="auto"/>
          </w:tcPr>
          <w:p w14:paraId="24B3AADA" w14:textId="77777777" w:rsidR="002D01B0" w:rsidRPr="00386545" w:rsidRDefault="002D01B0" w:rsidP="002D01B0">
            <w:pPr>
              <w:ind w:left="101" w:hanging="10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1BAE31AF" w14:textId="0C231708" w:rsidR="002D01B0" w:rsidRPr="00386545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2,378,550</w:t>
            </w:r>
          </w:p>
        </w:tc>
        <w:tc>
          <w:tcPr>
            <w:tcW w:w="178" w:type="dxa"/>
            <w:vAlign w:val="bottom"/>
          </w:tcPr>
          <w:p w14:paraId="04B4BACE" w14:textId="77777777" w:rsidR="002D01B0" w:rsidRPr="00386545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46F151A" w14:textId="77777777" w:rsidR="002D01B0" w:rsidRPr="00386545" w:rsidRDefault="002D01B0" w:rsidP="002D01B0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4895CFD" w14:textId="77777777" w:rsidR="002D01B0" w:rsidRPr="00386545" w:rsidRDefault="002D01B0" w:rsidP="002D01B0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4C127E2" w14:textId="6EA00982" w:rsidR="002D01B0" w:rsidRPr="00386545" w:rsidRDefault="002D01B0" w:rsidP="00AD33F3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23D800" w14:textId="77777777" w:rsidR="002D01B0" w:rsidRPr="00386545" w:rsidRDefault="002D01B0" w:rsidP="002D01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225C1C" w14:textId="08E860D9" w:rsidR="002D01B0" w:rsidRPr="00386545" w:rsidRDefault="002D01B0" w:rsidP="002D01B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2,378,550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34450F" w14:textId="77777777" w:rsidR="002D01B0" w:rsidRPr="00386545" w:rsidRDefault="002D01B0" w:rsidP="002D01B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C4A34B5" w14:textId="576F67E5" w:rsidR="002D01B0" w:rsidRPr="00386545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2,378,550</w:t>
            </w:r>
          </w:p>
        </w:tc>
      </w:tr>
    </w:tbl>
    <w:p w14:paraId="6784BC1F" w14:textId="7E815B05" w:rsidR="001B678A" w:rsidRPr="00386545" w:rsidRDefault="001B678A" w:rsidP="006261CB">
      <w:pPr>
        <w:pStyle w:val="block"/>
        <w:spacing w:after="0" w:line="240" w:lineRule="atLeast"/>
        <w:ind w:left="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</w:pPr>
    </w:p>
    <w:p w14:paraId="04CE6EE8" w14:textId="745E0FBB" w:rsidR="00C9326D" w:rsidRPr="00386545" w:rsidRDefault="001B678A" w:rsidP="001B678A">
      <w:pPr>
        <w:spacing w:line="240" w:lineRule="auto"/>
        <w:rPr>
          <w:rFonts w:asciiTheme="majorBidi" w:hAnsiTheme="majorBidi"/>
          <w:b/>
          <w:bCs/>
          <w:i/>
          <w:iCs/>
          <w:sz w:val="30"/>
          <w:szCs w:val="30"/>
          <w:lang w:val="en-US"/>
        </w:rPr>
      </w:pPr>
      <w:r w:rsidRPr="00386545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br w:type="page"/>
      </w:r>
    </w:p>
    <w:tbl>
      <w:tblPr>
        <w:tblpPr w:leftFromText="180" w:rightFromText="180" w:vertAnchor="text" w:horzAnchor="margin" w:tblpX="417" w:tblpY="183"/>
        <w:tblW w:w="93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8"/>
        <w:gridCol w:w="1239"/>
        <w:gridCol w:w="178"/>
        <w:gridCol w:w="785"/>
        <w:gridCol w:w="178"/>
        <w:gridCol w:w="812"/>
        <w:gridCol w:w="178"/>
        <w:gridCol w:w="992"/>
        <w:gridCol w:w="178"/>
        <w:gridCol w:w="995"/>
      </w:tblGrid>
      <w:tr w:rsidR="007A7CA1" w:rsidRPr="00386545" w14:paraId="139715C3" w14:textId="77777777" w:rsidTr="00833D3B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12CED753" w14:textId="77777777" w:rsidR="007A7CA1" w:rsidRPr="00386545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5535" w:type="dxa"/>
            <w:gridSpan w:val="9"/>
          </w:tcPr>
          <w:p w14:paraId="24275290" w14:textId="3CB671D9" w:rsidR="007A7CA1" w:rsidRPr="00386545" w:rsidRDefault="007A7CA1" w:rsidP="007A7C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A7CA1" w:rsidRPr="00386545" w14:paraId="4FBF9F0E" w14:textId="77777777" w:rsidTr="00833D3B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262A9D34" w14:textId="77777777" w:rsidR="007A7CA1" w:rsidRPr="00386545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14:paraId="4BDD92AE" w14:textId="77777777" w:rsidR="007A7CA1" w:rsidRPr="00386545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0E50FF4C" w14:textId="77777777" w:rsidR="007A7CA1" w:rsidRPr="00386545" w:rsidRDefault="007A7CA1" w:rsidP="00833D3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11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EB12B" w14:textId="77777777" w:rsidR="007A7CA1" w:rsidRPr="00386545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A7CA1" w:rsidRPr="00386545" w14:paraId="363E2208" w14:textId="77777777" w:rsidTr="00833D3B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0545AD2A" w14:textId="77777777" w:rsidR="007A7CA1" w:rsidRPr="00386545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5D10C5E6" w14:textId="77777777" w:rsidR="007A7CA1" w:rsidRPr="00386545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6784F7BF" w14:textId="77777777" w:rsidR="007A7CA1" w:rsidRPr="00386545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73214981" w14:textId="77777777" w:rsidR="007A7CA1" w:rsidRPr="00386545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5F0DC203" w14:textId="77777777" w:rsidR="007A7CA1" w:rsidRPr="00386545" w:rsidRDefault="007A7CA1" w:rsidP="00833D3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2DD8D983" w14:textId="77777777" w:rsidR="007A7CA1" w:rsidRPr="00386545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731D4A0F" w14:textId="77777777" w:rsidR="007A7CA1" w:rsidRPr="00386545" w:rsidRDefault="007A7CA1" w:rsidP="00833D3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5AF08A0" w14:textId="77777777" w:rsidR="007A7CA1" w:rsidRPr="00386545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66EAC09C" w14:textId="77777777" w:rsidR="007A7CA1" w:rsidRPr="00386545" w:rsidRDefault="007A7CA1" w:rsidP="00833D3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56EBFC62" w14:textId="77777777" w:rsidR="007A7CA1" w:rsidRPr="00386545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A7CA1" w:rsidRPr="00386545" w14:paraId="085B90E0" w14:textId="77777777" w:rsidTr="00833D3B">
        <w:trPr>
          <w:tblHeader/>
        </w:trPr>
        <w:tc>
          <w:tcPr>
            <w:tcW w:w="3828" w:type="dxa"/>
            <w:shd w:val="clear" w:color="auto" w:fill="auto"/>
          </w:tcPr>
          <w:p w14:paraId="08AC4C00" w14:textId="77777777" w:rsidR="007A7CA1" w:rsidRPr="00386545" w:rsidRDefault="007A7CA1" w:rsidP="00833D3B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535" w:type="dxa"/>
            <w:gridSpan w:val="9"/>
          </w:tcPr>
          <w:p w14:paraId="54EC4D3A" w14:textId="77777777" w:rsidR="007A7CA1" w:rsidRPr="00386545" w:rsidRDefault="007A7CA1" w:rsidP="00833D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386545">
              <w:rPr>
                <w:rFonts w:asciiTheme="majorBidi" w:hAnsiTheme="majorBidi" w:cstheme="majorBidi" w:hint="cs"/>
                <w:iCs/>
                <w:sz w:val="30"/>
                <w:szCs w:val="30"/>
                <w:cs/>
                <w:lang w:bidi="th-TH"/>
              </w:rPr>
              <w:t xml:space="preserve">                   </w:t>
            </w:r>
            <w:r w:rsidRPr="00386545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A7CA1" w:rsidRPr="00386545" w14:paraId="620D7FD6" w14:textId="77777777" w:rsidTr="00833D3B">
        <w:trPr>
          <w:cantSplit/>
        </w:trPr>
        <w:tc>
          <w:tcPr>
            <w:tcW w:w="3828" w:type="dxa"/>
            <w:shd w:val="clear" w:color="auto" w:fill="auto"/>
          </w:tcPr>
          <w:p w14:paraId="3BD19CF2" w14:textId="2F1325E4" w:rsidR="007A7CA1" w:rsidRPr="00386545" w:rsidRDefault="002E459A" w:rsidP="00833D3B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86545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8654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lang w:val="en-US"/>
              </w:rPr>
              <w:t>3</w:t>
            </w:r>
            <w:r w:rsidRPr="0038654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</w:rPr>
              <w:t>0</w:t>
            </w:r>
            <w:r w:rsidRPr="00386545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</w:rPr>
              <w:t xml:space="preserve"> </w:t>
            </w:r>
            <w:r w:rsidRPr="00386545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7A7CA1" w:rsidRPr="0038654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39" w:type="dxa"/>
          </w:tcPr>
          <w:p w14:paraId="737EB2E6" w14:textId="77777777" w:rsidR="007A7CA1" w:rsidRPr="00386545" w:rsidRDefault="007A7CA1" w:rsidP="00833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5EA20A3A" w14:textId="77777777" w:rsidR="007A7CA1" w:rsidRPr="00386545" w:rsidRDefault="007A7CA1" w:rsidP="00833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</w:tcPr>
          <w:p w14:paraId="096F49D6" w14:textId="77777777" w:rsidR="007A7CA1" w:rsidRPr="00386545" w:rsidRDefault="007A7CA1" w:rsidP="00833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D704666" w14:textId="77777777" w:rsidR="007A7CA1" w:rsidRPr="00386545" w:rsidRDefault="007A7CA1" w:rsidP="00833D3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27497E9D" w14:textId="77777777" w:rsidR="007A7CA1" w:rsidRPr="00386545" w:rsidRDefault="007A7CA1" w:rsidP="00833D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98B126B" w14:textId="77777777" w:rsidR="007A7CA1" w:rsidRPr="00386545" w:rsidRDefault="007A7CA1" w:rsidP="00833D3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74E745A" w14:textId="77777777" w:rsidR="007A7CA1" w:rsidRPr="00386545" w:rsidRDefault="007A7CA1" w:rsidP="00833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7D2869A" w14:textId="77777777" w:rsidR="007A7CA1" w:rsidRPr="00386545" w:rsidRDefault="007A7CA1" w:rsidP="00833D3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28276A0" w14:textId="77777777" w:rsidR="007A7CA1" w:rsidRPr="00386545" w:rsidRDefault="007A7CA1" w:rsidP="00833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A7CA1" w:rsidRPr="00386545" w14:paraId="5B3F00F5" w14:textId="77777777" w:rsidTr="00833D3B">
        <w:trPr>
          <w:cantSplit/>
        </w:trPr>
        <w:tc>
          <w:tcPr>
            <w:tcW w:w="9363" w:type="dxa"/>
            <w:gridSpan w:val="10"/>
            <w:shd w:val="clear" w:color="auto" w:fill="auto"/>
          </w:tcPr>
          <w:p w14:paraId="3AEE18ED" w14:textId="77777777" w:rsidR="007A7CA1" w:rsidRPr="00386545" w:rsidRDefault="007A7CA1" w:rsidP="00833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66392A" w:rsidRPr="00386545" w14:paraId="4C306404" w14:textId="77777777" w:rsidTr="008634AE">
        <w:trPr>
          <w:cantSplit/>
        </w:trPr>
        <w:tc>
          <w:tcPr>
            <w:tcW w:w="3828" w:type="dxa"/>
            <w:shd w:val="clear" w:color="auto" w:fill="auto"/>
          </w:tcPr>
          <w:p w14:paraId="1B148E13" w14:textId="77777777" w:rsidR="0066392A" w:rsidRPr="00386545" w:rsidRDefault="0066392A" w:rsidP="0066392A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7E9B24EC" w14:textId="11943644" w:rsidR="0066392A" w:rsidRPr="00386545" w:rsidRDefault="00BA70D4" w:rsidP="006639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78" w:type="dxa"/>
            <w:vAlign w:val="bottom"/>
          </w:tcPr>
          <w:p w14:paraId="20E47084" w14:textId="77777777" w:rsidR="0066392A" w:rsidRPr="00386545" w:rsidRDefault="0066392A" w:rsidP="006639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76BD3850" w14:textId="7DF27CDB" w:rsidR="0066392A" w:rsidRPr="00386545" w:rsidRDefault="00BA70D4" w:rsidP="00CA6B8F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4265663" w14:textId="77777777" w:rsidR="0066392A" w:rsidRPr="00386545" w:rsidRDefault="0066392A" w:rsidP="0066392A">
            <w:pPr>
              <w:tabs>
                <w:tab w:val="decimal" w:pos="881"/>
              </w:tabs>
              <w:spacing w:line="240" w:lineRule="auto"/>
              <w:ind w:left="-199" w:right="-28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DCD0195" w14:textId="5AACD990" w:rsidR="0066392A" w:rsidRPr="00386545" w:rsidRDefault="00BA70D4" w:rsidP="00CA6B8F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CC2A75E" w14:textId="77777777" w:rsidR="0066392A" w:rsidRPr="00386545" w:rsidRDefault="0066392A" w:rsidP="0066392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9B8CC0" w14:textId="4A1BC6F2" w:rsidR="0066392A" w:rsidRPr="00386545" w:rsidRDefault="00BA70D4" w:rsidP="0066392A">
            <w:pPr>
              <w:pStyle w:val="acctfourfigures"/>
              <w:tabs>
                <w:tab w:val="clear" w:pos="765"/>
                <w:tab w:val="left" w:pos="529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4738627" w14:textId="77777777" w:rsidR="0066392A" w:rsidRPr="00386545" w:rsidRDefault="0066392A" w:rsidP="0066392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EEE6F4A" w14:textId="710E5A8B" w:rsidR="0066392A" w:rsidRPr="00386545" w:rsidRDefault="00BA70D4" w:rsidP="006639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</w:tr>
      <w:tr w:rsidR="007A7CA1" w:rsidRPr="00386545" w14:paraId="2E336DC1" w14:textId="77777777" w:rsidTr="00833D3B">
        <w:trPr>
          <w:cantSplit/>
        </w:trPr>
        <w:tc>
          <w:tcPr>
            <w:tcW w:w="3828" w:type="dxa"/>
            <w:shd w:val="clear" w:color="auto" w:fill="auto"/>
          </w:tcPr>
          <w:p w14:paraId="7779CA49" w14:textId="77777777" w:rsidR="007A7CA1" w:rsidRPr="00386545" w:rsidRDefault="007A7CA1" w:rsidP="00833D3B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cs/>
              </w:rPr>
            </w:pPr>
          </w:p>
        </w:tc>
        <w:tc>
          <w:tcPr>
            <w:tcW w:w="1239" w:type="dxa"/>
            <w:vAlign w:val="bottom"/>
          </w:tcPr>
          <w:p w14:paraId="165254BF" w14:textId="77777777" w:rsidR="007A7CA1" w:rsidRPr="00386545" w:rsidRDefault="007A7CA1" w:rsidP="00833D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F89F189" w14:textId="77777777" w:rsidR="007A7CA1" w:rsidRPr="00386545" w:rsidRDefault="007A7CA1" w:rsidP="00833D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1A03FFEB" w14:textId="77777777" w:rsidR="007A7CA1" w:rsidRPr="00386545" w:rsidRDefault="007A7CA1" w:rsidP="00833D3B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267DAA9F" w14:textId="77777777" w:rsidR="007A7CA1" w:rsidRPr="00386545" w:rsidRDefault="007A7CA1" w:rsidP="00833D3B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E075DD8" w14:textId="77777777" w:rsidR="007A7CA1" w:rsidRPr="00386545" w:rsidRDefault="007A7CA1" w:rsidP="00833D3B">
            <w:pPr>
              <w:pStyle w:val="acctfourfigures"/>
              <w:tabs>
                <w:tab w:val="left" w:pos="451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BA7F745" w14:textId="77777777" w:rsidR="007A7CA1" w:rsidRPr="00386545" w:rsidRDefault="007A7CA1" w:rsidP="00833D3B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5C5D6B4" w14:textId="77777777" w:rsidR="007A7CA1" w:rsidRPr="00386545" w:rsidRDefault="007A7CA1" w:rsidP="00833D3B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1CA798E" w14:textId="77777777" w:rsidR="007A7CA1" w:rsidRPr="00386545" w:rsidRDefault="007A7CA1" w:rsidP="00833D3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FA5FEF9" w14:textId="77777777" w:rsidR="007A7CA1" w:rsidRPr="00386545" w:rsidRDefault="007A7CA1" w:rsidP="00833D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7A7CA1" w:rsidRPr="00386545" w14:paraId="38EC3C90" w14:textId="77777777" w:rsidTr="00833D3B">
        <w:trPr>
          <w:cantSplit/>
        </w:trPr>
        <w:tc>
          <w:tcPr>
            <w:tcW w:w="9363" w:type="dxa"/>
            <w:gridSpan w:val="10"/>
            <w:shd w:val="clear" w:color="auto" w:fill="auto"/>
          </w:tcPr>
          <w:p w14:paraId="060640AF" w14:textId="77777777" w:rsidR="007A7CA1" w:rsidRPr="00386545" w:rsidRDefault="007A7CA1" w:rsidP="00833D3B">
            <w:pPr>
              <w:pStyle w:val="acctfourfigures"/>
              <w:tabs>
                <w:tab w:val="clear" w:pos="765"/>
              </w:tabs>
              <w:spacing w:line="240" w:lineRule="auto"/>
              <w:ind w:left="200" w:right="11" w:hanging="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</w:tr>
      <w:tr w:rsidR="00BA70D4" w:rsidRPr="00386545" w14:paraId="680A6211" w14:textId="77777777" w:rsidTr="00833D3B">
        <w:trPr>
          <w:cantSplit/>
        </w:trPr>
        <w:tc>
          <w:tcPr>
            <w:tcW w:w="3828" w:type="dxa"/>
            <w:shd w:val="clear" w:color="auto" w:fill="auto"/>
          </w:tcPr>
          <w:p w14:paraId="59DC229F" w14:textId="77777777" w:rsidR="00BA70D4" w:rsidRPr="00386545" w:rsidRDefault="00BA70D4" w:rsidP="00BA70D4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/>
                <w:color w:val="000000"/>
                <w:spacing w:val="-2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9" w:type="dxa"/>
            <w:vAlign w:val="bottom"/>
          </w:tcPr>
          <w:p w14:paraId="6D292472" w14:textId="398F71EF" w:rsidR="00BA70D4" w:rsidRPr="00386545" w:rsidRDefault="00BA70D4" w:rsidP="00BA70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72</w:t>
            </w:r>
            <w:r w:rsidR="00725985"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5E681ED3" w14:textId="77777777" w:rsidR="00BA70D4" w:rsidRPr="00386545" w:rsidRDefault="00BA70D4" w:rsidP="00BA70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5B7376C4" w14:textId="103DF4D6" w:rsidR="00BA70D4" w:rsidRPr="00386545" w:rsidRDefault="00BA70D4" w:rsidP="00BA70D4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7A02F8A" w14:textId="77777777" w:rsidR="00BA70D4" w:rsidRPr="00386545" w:rsidRDefault="00BA70D4" w:rsidP="00BA70D4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74CC861" w14:textId="1A005EBF" w:rsidR="00BA70D4" w:rsidRPr="00386545" w:rsidRDefault="00BA70D4" w:rsidP="00BA70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2,72</w:t>
            </w:r>
            <w:r w:rsidR="00725985"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B005D5" w14:textId="77777777" w:rsidR="00BA70D4" w:rsidRPr="00386545" w:rsidRDefault="00BA70D4" w:rsidP="00BA70D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DC98FD" w14:textId="286DE5E1" w:rsidR="00BA70D4" w:rsidRPr="00386545" w:rsidRDefault="00BA70D4" w:rsidP="00BA70D4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7E60F3C" w14:textId="77777777" w:rsidR="00BA70D4" w:rsidRPr="00386545" w:rsidRDefault="00BA70D4" w:rsidP="00BA70D4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FE324E0" w14:textId="6E1ABBCC" w:rsidR="00BA70D4" w:rsidRPr="00386545" w:rsidRDefault="00BA70D4" w:rsidP="00BA70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2,72</w:t>
            </w:r>
            <w:r w:rsidR="00725985"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BA70D4" w:rsidRPr="00386545" w14:paraId="60368B31" w14:textId="77777777" w:rsidTr="00833D3B">
        <w:trPr>
          <w:cantSplit/>
        </w:trPr>
        <w:tc>
          <w:tcPr>
            <w:tcW w:w="3828" w:type="dxa"/>
            <w:shd w:val="clear" w:color="auto" w:fill="auto"/>
          </w:tcPr>
          <w:p w14:paraId="716104F5" w14:textId="77777777" w:rsidR="00BA70D4" w:rsidRPr="00386545" w:rsidRDefault="00BA70D4" w:rsidP="00BA70D4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cs/>
              </w:rPr>
            </w:pPr>
          </w:p>
        </w:tc>
        <w:tc>
          <w:tcPr>
            <w:tcW w:w="1239" w:type="dxa"/>
            <w:vAlign w:val="bottom"/>
          </w:tcPr>
          <w:p w14:paraId="32082297" w14:textId="77777777" w:rsidR="00BA70D4" w:rsidRPr="00386545" w:rsidRDefault="00BA70D4" w:rsidP="00BA70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D23D0CB" w14:textId="77777777" w:rsidR="00BA70D4" w:rsidRPr="00386545" w:rsidRDefault="00BA70D4" w:rsidP="00BA70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620E090F" w14:textId="77777777" w:rsidR="00BA70D4" w:rsidRPr="00386545" w:rsidRDefault="00BA70D4" w:rsidP="00BA70D4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4F7E7477" w14:textId="77777777" w:rsidR="00BA70D4" w:rsidRPr="00386545" w:rsidRDefault="00BA70D4" w:rsidP="00BA70D4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146E846" w14:textId="77777777" w:rsidR="00BA70D4" w:rsidRPr="00386545" w:rsidRDefault="00BA70D4" w:rsidP="00BA70D4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849A69C" w14:textId="77777777" w:rsidR="00BA70D4" w:rsidRPr="00386545" w:rsidRDefault="00BA70D4" w:rsidP="00BA70D4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C899F11" w14:textId="77777777" w:rsidR="00BA70D4" w:rsidRPr="00386545" w:rsidRDefault="00BA70D4" w:rsidP="00BA70D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6A81455" w14:textId="77777777" w:rsidR="00BA70D4" w:rsidRPr="00386545" w:rsidRDefault="00BA70D4" w:rsidP="00BA70D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920F3D1" w14:textId="77777777" w:rsidR="00BA70D4" w:rsidRPr="00386545" w:rsidRDefault="00BA70D4" w:rsidP="00BA70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BA70D4" w:rsidRPr="00386545" w14:paraId="358686D9" w14:textId="77777777" w:rsidTr="00833D3B">
        <w:trPr>
          <w:cantSplit/>
        </w:trPr>
        <w:tc>
          <w:tcPr>
            <w:tcW w:w="3828" w:type="dxa"/>
            <w:shd w:val="clear" w:color="auto" w:fill="auto"/>
          </w:tcPr>
          <w:p w14:paraId="2786B0B7" w14:textId="77777777" w:rsidR="00BA70D4" w:rsidRPr="00386545" w:rsidRDefault="00BA70D4" w:rsidP="00BA70D4">
            <w:pPr>
              <w:ind w:left="101" w:hanging="10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86545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39" w:type="dxa"/>
            <w:vAlign w:val="bottom"/>
          </w:tcPr>
          <w:p w14:paraId="7536351E" w14:textId="77777777" w:rsidR="00BA70D4" w:rsidRPr="00386545" w:rsidRDefault="00BA70D4" w:rsidP="00BA70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BA0BB88" w14:textId="77777777" w:rsidR="00BA70D4" w:rsidRPr="00386545" w:rsidRDefault="00BA70D4" w:rsidP="00BA70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0471F28" w14:textId="77777777" w:rsidR="00BA70D4" w:rsidRPr="00386545" w:rsidRDefault="00BA70D4" w:rsidP="00BA70D4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38317B2" w14:textId="77777777" w:rsidR="00BA70D4" w:rsidRPr="00386545" w:rsidRDefault="00BA70D4" w:rsidP="00BA70D4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7310385" w14:textId="77777777" w:rsidR="00BA70D4" w:rsidRPr="00386545" w:rsidRDefault="00BA70D4" w:rsidP="00BA70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E60E8D2" w14:textId="77777777" w:rsidR="00BA70D4" w:rsidRPr="00386545" w:rsidRDefault="00BA70D4" w:rsidP="00BA70D4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D0A286" w14:textId="77777777" w:rsidR="00BA70D4" w:rsidRPr="00386545" w:rsidRDefault="00BA70D4" w:rsidP="00BA70D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CF7A740" w14:textId="77777777" w:rsidR="00BA70D4" w:rsidRPr="00386545" w:rsidRDefault="00BA70D4" w:rsidP="00BA70D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3D82169" w14:textId="77777777" w:rsidR="00BA70D4" w:rsidRPr="00386545" w:rsidRDefault="00BA70D4" w:rsidP="00BA70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A70D4" w:rsidRPr="00386545" w14:paraId="297C7534" w14:textId="77777777" w:rsidTr="00833D3B">
        <w:trPr>
          <w:cantSplit/>
        </w:trPr>
        <w:tc>
          <w:tcPr>
            <w:tcW w:w="5067" w:type="dxa"/>
            <w:gridSpan w:val="2"/>
            <w:shd w:val="clear" w:color="auto" w:fill="auto"/>
          </w:tcPr>
          <w:p w14:paraId="04EFF42C" w14:textId="77777777" w:rsidR="00BA70D4" w:rsidRPr="00386545" w:rsidRDefault="00BA70D4" w:rsidP="00BA70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0476FE73" w14:textId="77777777" w:rsidR="00BA70D4" w:rsidRPr="00386545" w:rsidRDefault="00BA70D4" w:rsidP="00BA70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640C39AC" w14:textId="77777777" w:rsidR="00BA70D4" w:rsidRPr="00386545" w:rsidRDefault="00BA70D4" w:rsidP="00BA70D4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40D68A8" w14:textId="77777777" w:rsidR="00BA70D4" w:rsidRPr="00386545" w:rsidRDefault="00BA70D4" w:rsidP="00BA70D4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174C175" w14:textId="77777777" w:rsidR="00BA70D4" w:rsidRPr="00386545" w:rsidRDefault="00BA70D4" w:rsidP="00BA70D4">
            <w:pPr>
              <w:pStyle w:val="acctfourfigures"/>
              <w:tabs>
                <w:tab w:val="clear" w:pos="765"/>
                <w:tab w:val="left" w:pos="48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72E89D6" w14:textId="77777777" w:rsidR="00BA70D4" w:rsidRPr="00386545" w:rsidRDefault="00BA70D4" w:rsidP="00BA70D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6A928A" w14:textId="77777777" w:rsidR="00BA70D4" w:rsidRPr="00386545" w:rsidRDefault="00BA70D4" w:rsidP="00BA70D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68469A9" w14:textId="77777777" w:rsidR="00BA70D4" w:rsidRPr="00386545" w:rsidRDefault="00BA70D4" w:rsidP="00BA70D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0D654B5" w14:textId="77777777" w:rsidR="00BA70D4" w:rsidRPr="00386545" w:rsidRDefault="00BA70D4" w:rsidP="00BA70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A70D4" w:rsidRPr="00386545" w14:paraId="2AAC5FC0" w14:textId="77777777" w:rsidTr="00833D3B">
        <w:trPr>
          <w:cantSplit/>
        </w:trPr>
        <w:tc>
          <w:tcPr>
            <w:tcW w:w="3828" w:type="dxa"/>
            <w:shd w:val="clear" w:color="auto" w:fill="auto"/>
          </w:tcPr>
          <w:p w14:paraId="26A91061" w14:textId="77777777" w:rsidR="00BA70D4" w:rsidRPr="00386545" w:rsidRDefault="00BA70D4" w:rsidP="00BA70D4">
            <w:pPr>
              <w:ind w:left="101" w:hanging="10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3EE60D77" w14:textId="77777777" w:rsidR="00BA70D4" w:rsidRPr="00386545" w:rsidRDefault="00BA70D4" w:rsidP="00BA70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2,378,550</w:t>
            </w:r>
          </w:p>
        </w:tc>
        <w:tc>
          <w:tcPr>
            <w:tcW w:w="178" w:type="dxa"/>
            <w:vAlign w:val="bottom"/>
          </w:tcPr>
          <w:p w14:paraId="1A9F58DD" w14:textId="77777777" w:rsidR="00BA70D4" w:rsidRPr="00386545" w:rsidRDefault="00BA70D4" w:rsidP="00BA70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6E20C676" w14:textId="77777777" w:rsidR="00BA70D4" w:rsidRPr="00386545" w:rsidRDefault="00BA70D4" w:rsidP="00BA70D4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A6A9533" w14:textId="77777777" w:rsidR="00BA70D4" w:rsidRPr="00386545" w:rsidRDefault="00BA70D4" w:rsidP="00BA70D4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5EABAF0" w14:textId="4E31504A" w:rsidR="00BA70D4" w:rsidRPr="00386545" w:rsidRDefault="00BA70D4" w:rsidP="00BA70D4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9127B4D" w14:textId="77777777" w:rsidR="00BA70D4" w:rsidRPr="00386545" w:rsidRDefault="00BA70D4" w:rsidP="00BA70D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112B50" w14:textId="77777777" w:rsidR="00BA70D4" w:rsidRPr="00386545" w:rsidRDefault="00BA70D4" w:rsidP="00BA70D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2,378,550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EB77D19" w14:textId="77777777" w:rsidR="00BA70D4" w:rsidRPr="00386545" w:rsidRDefault="00BA70D4" w:rsidP="00BA70D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046E42D" w14:textId="77777777" w:rsidR="00BA70D4" w:rsidRPr="00386545" w:rsidRDefault="00BA70D4" w:rsidP="00BA70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2,378,550</w:t>
            </w:r>
          </w:p>
        </w:tc>
      </w:tr>
    </w:tbl>
    <w:p w14:paraId="4105B3C8" w14:textId="5AB76DE5" w:rsidR="007A7CA1" w:rsidRPr="00386545" w:rsidRDefault="007A7CA1" w:rsidP="006261CB">
      <w:pPr>
        <w:pStyle w:val="block"/>
        <w:spacing w:after="0" w:line="240" w:lineRule="atLeast"/>
        <w:ind w:left="0" w:right="-7"/>
        <w:jc w:val="both"/>
        <w:rPr>
          <w:rFonts w:asciiTheme="majorBidi" w:hAnsiTheme="majorBidi" w:cs="Angsana New"/>
          <w:b/>
          <w:bCs/>
          <w:i/>
          <w:iCs/>
          <w:sz w:val="20"/>
          <w:lang w:bidi="th-TH"/>
        </w:rPr>
      </w:pPr>
    </w:p>
    <w:p w14:paraId="7F8141E7" w14:textId="5839EB53" w:rsidR="009B76AC" w:rsidRPr="00386545" w:rsidRDefault="009B76AC" w:rsidP="00677978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</w:pPr>
      <w:r w:rsidRPr="00386545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เ</w:t>
      </w:r>
      <w:r w:rsidRPr="00386545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ครื่องมือทางการเงิน</w:t>
      </w:r>
      <w:r w:rsidRPr="00386545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ที่วัดมูลค่า</w:t>
      </w:r>
      <w:r w:rsidRPr="00386545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ด้วยมูลค่ายุติธรรม</w:t>
      </w:r>
    </w:p>
    <w:p w14:paraId="1CCA2C83" w14:textId="77777777" w:rsidR="00AE055A" w:rsidRPr="00386545" w:rsidRDefault="00AE055A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0"/>
          <w:lang w:bidi="th-TH"/>
        </w:rPr>
      </w:pPr>
    </w:p>
    <w:p w14:paraId="2F7BB75A" w14:textId="35DD4B1C" w:rsidR="000708A1" w:rsidRPr="00386545" w:rsidRDefault="009B76AC" w:rsidP="000F031A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  <w:r w:rsidRPr="00386545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ลำดับ</w:t>
      </w:r>
      <w:r w:rsidRPr="00386545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ชั้น</w:t>
      </w:r>
      <w:r w:rsidRPr="00386545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ของมูลค่ายุติธรรม</w:t>
      </w:r>
    </w:p>
    <w:p w14:paraId="17DDA6FF" w14:textId="77777777" w:rsidR="000F031A" w:rsidRPr="00386545" w:rsidRDefault="000F031A" w:rsidP="000F031A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sz w:val="30"/>
          <w:szCs w:val="30"/>
          <w:lang w:bidi="th-TH"/>
        </w:rPr>
      </w:pPr>
    </w:p>
    <w:p w14:paraId="4E13FF20" w14:textId="32A6235C" w:rsidR="000A4DDF" w:rsidRPr="00386545" w:rsidRDefault="008E60EB" w:rsidP="000708A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386545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386545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38654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86545">
        <w:rPr>
          <w:rFonts w:asciiTheme="majorBidi" w:hAnsiTheme="majorBidi" w:cs="Angsana New"/>
          <w:sz w:val="30"/>
          <w:szCs w:val="30"/>
          <w:cs/>
          <w:lang w:bidi="th-TH"/>
        </w:rPr>
        <w:t>สำหรับ</w:t>
      </w:r>
      <w:r w:rsidRPr="00386545">
        <w:rPr>
          <w:rFonts w:asciiTheme="majorBidi" w:hAnsiTheme="majorBidi"/>
          <w:color w:val="000000"/>
          <w:spacing w:val="-2"/>
          <w:sz w:val="30"/>
          <w:szCs w:val="30"/>
          <w:cs/>
        </w:rPr>
        <w:t>สัญญาซื้อขายเงินตราต่างประเทศล่วงหน้า</w:t>
      </w:r>
      <w:r w:rsidRPr="00386545">
        <w:rPr>
          <w:rFonts w:asciiTheme="majorBidi" w:hAnsiTheme="majorBidi" w:hint="cs"/>
          <w:color w:val="000000"/>
          <w:spacing w:val="-2"/>
          <w:sz w:val="30"/>
          <w:szCs w:val="30"/>
          <w:cs/>
          <w:lang w:bidi="th-TH"/>
        </w:rPr>
        <w:t xml:space="preserve"> </w:t>
      </w:r>
      <w:r w:rsidR="00EC688F" w:rsidRPr="00386545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bidi="th-TH"/>
        </w:rPr>
        <w:t>อ้างอิงราคาซื้อขายสัญญาซื้อขายเงินตราต่างประเทศล่วงหน้า</w:t>
      </w:r>
      <w:r w:rsidR="00EC688F" w:rsidRPr="00386545">
        <w:rPr>
          <w:rFonts w:asciiTheme="majorBidi" w:hAnsiTheme="majorBidi"/>
          <w:color w:val="000000"/>
          <w:spacing w:val="-2"/>
          <w:sz w:val="30"/>
          <w:szCs w:val="30"/>
          <w:cs/>
          <w:lang w:bidi="th-TH"/>
        </w:rPr>
        <w:t xml:space="preserve"> </w:t>
      </w:r>
      <w:r w:rsidR="00EC688F" w:rsidRPr="00386545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bidi="th-TH"/>
        </w:rPr>
        <w:t>ณ</w:t>
      </w:r>
      <w:r w:rsidR="00EC688F" w:rsidRPr="00386545">
        <w:rPr>
          <w:rFonts w:asciiTheme="majorBidi" w:hAnsiTheme="majorBidi"/>
          <w:color w:val="000000"/>
          <w:spacing w:val="-2"/>
          <w:sz w:val="30"/>
          <w:szCs w:val="30"/>
          <w:cs/>
          <w:lang w:bidi="th-TH"/>
        </w:rPr>
        <w:t xml:space="preserve"> </w:t>
      </w:r>
      <w:r w:rsidR="00EC688F" w:rsidRPr="00386545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bidi="th-TH"/>
        </w:rPr>
        <w:t>วันที่รายงาน</w:t>
      </w:r>
      <w:r w:rsidR="00EC688F" w:rsidRPr="00386545">
        <w:rPr>
          <w:rFonts w:asciiTheme="majorBidi" w:hAnsiTheme="majorBidi"/>
          <w:color w:val="000000"/>
          <w:spacing w:val="-2"/>
          <w:sz w:val="30"/>
          <w:szCs w:val="30"/>
          <w:cs/>
          <w:lang w:bidi="th-TH"/>
        </w:rPr>
        <w:t xml:space="preserve"> </w:t>
      </w:r>
      <w:r w:rsidR="00EC688F" w:rsidRPr="00386545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bidi="th-TH"/>
        </w:rPr>
        <w:t>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</w:r>
    </w:p>
    <w:p w14:paraId="63F37567" w14:textId="77777777" w:rsidR="000708A1" w:rsidRPr="00386545" w:rsidRDefault="000708A1" w:rsidP="000708A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5A8FDD86" w14:textId="462E2354" w:rsidR="006261CB" w:rsidRPr="00386545" w:rsidRDefault="002847DE" w:rsidP="006261C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386545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D149E7" w:rsidRPr="00386545">
        <w:rPr>
          <w:rFonts w:asciiTheme="majorBidi" w:hAnsiTheme="majorBidi" w:cs="Angsana New"/>
          <w:sz w:val="30"/>
          <w:szCs w:val="30"/>
          <w:lang w:val="en-US" w:bidi="th-TH"/>
        </w:rPr>
        <w:t>3</w:t>
      </w:r>
      <w:r w:rsidRPr="00386545">
        <w:rPr>
          <w:rFonts w:asciiTheme="majorBidi" w:hAnsiTheme="majorBidi" w:cs="Angsana New"/>
          <w:sz w:val="30"/>
          <w:szCs w:val="30"/>
          <w:cs/>
          <w:lang w:bidi="th-TH"/>
        </w:rPr>
        <w:t xml:space="preserve"> สำหรับตราสารทุนที่ไม่อยู่ในความต้องการของตลาด ประเมินมูลค่าโดยใช้เทคนิค</w:t>
      </w:r>
      <w:r w:rsidR="004C38A3" w:rsidRPr="00386545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386545">
        <w:rPr>
          <w:rFonts w:asciiTheme="majorBidi" w:hAnsiTheme="majorBidi" w:cs="Angsana New"/>
          <w:sz w:val="30"/>
          <w:szCs w:val="30"/>
          <w:cs/>
          <w:lang w:bidi="th-TH"/>
        </w:rPr>
        <w:t>การเปรียบเทียบราคาตลาด และการคิดลดเงินปันผลเพื่อหามูลค่าปัจจุบัน โดยข้อสมมติฐานหลักที่ใช้ใน</w:t>
      </w:r>
      <w:r w:rsidR="004C38A3" w:rsidRPr="00386545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386545">
        <w:rPr>
          <w:rFonts w:asciiTheme="majorBidi" w:hAnsiTheme="majorBidi" w:cs="Angsana New"/>
          <w:sz w:val="30"/>
          <w:szCs w:val="30"/>
          <w:cs/>
          <w:lang w:bidi="th-TH"/>
        </w:rPr>
        <w:t xml:space="preserve">การประเมินราคาดังกล่าวประกอบด้วย  อัตราการเพิ่มขึ้นของรายได้ต่อปี อัตรากำไรก่อน ดอกเบี้ย ภาษี </w:t>
      </w:r>
      <w:r w:rsidR="005A590B" w:rsidRPr="00386545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386545">
        <w:rPr>
          <w:rFonts w:asciiTheme="majorBidi" w:hAnsiTheme="majorBidi" w:cs="Angsana New"/>
          <w:sz w:val="30"/>
          <w:szCs w:val="30"/>
          <w:cs/>
          <w:lang w:bidi="th-TH"/>
        </w:rPr>
        <w:t>ค่าเสื่อม</w:t>
      </w:r>
      <w:r w:rsidR="00A9197B" w:rsidRPr="00386545">
        <w:rPr>
          <w:rFonts w:asciiTheme="majorBidi" w:hAnsiTheme="majorBidi" w:cs="Angsana New" w:hint="cs"/>
          <w:sz w:val="30"/>
          <w:szCs w:val="30"/>
          <w:cs/>
          <w:lang w:bidi="th-TH"/>
        </w:rPr>
        <w:t>ราคา</w:t>
      </w:r>
      <w:r w:rsidRPr="00386545">
        <w:rPr>
          <w:rFonts w:asciiTheme="majorBidi" w:hAnsiTheme="majorBidi" w:cs="Angsana New"/>
          <w:sz w:val="30"/>
          <w:szCs w:val="30"/>
          <w:cs/>
          <w:lang w:bidi="th-TH"/>
        </w:rPr>
        <w:t xml:space="preserve"> และ</w:t>
      </w:r>
      <w:r w:rsidRPr="00386545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>ค่าตัดจำหน่าย</w:t>
      </w:r>
      <w:r w:rsidR="00A9197B" w:rsidRPr="00386545">
        <w:rPr>
          <w:rFonts w:asciiTheme="majorBidi" w:hAnsiTheme="majorBidi" w:cs="Angsana New" w:hint="cs"/>
          <w:spacing w:val="-2"/>
          <w:sz w:val="30"/>
          <w:szCs w:val="30"/>
          <w:cs/>
          <w:lang w:bidi="th-TH"/>
        </w:rPr>
        <w:t xml:space="preserve"> </w:t>
      </w:r>
      <w:r w:rsidR="00A9197B" w:rsidRPr="00386545">
        <w:rPr>
          <w:rFonts w:asciiTheme="majorBidi" w:hAnsiTheme="majorBidi" w:cs="Angsana New"/>
          <w:spacing w:val="-2"/>
          <w:sz w:val="30"/>
          <w:szCs w:val="30"/>
          <w:lang w:val="en-US" w:bidi="th-TH"/>
        </w:rPr>
        <w:t>(EBITDA)</w:t>
      </w:r>
      <w:r w:rsidRPr="00386545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 อัตรากำไรสุทธิ ข้อมูลอื่นที่เกี่ยวข้องของตราสารทุนที่มีลักษณะเหมือนหรือคล้ายคลึงกัน</w:t>
      </w:r>
      <w:r w:rsidRPr="00386545">
        <w:rPr>
          <w:rFonts w:asciiTheme="majorBidi" w:hAnsiTheme="majorBidi" w:cs="Angsana New"/>
          <w:sz w:val="30"/>
          <w:szCs w:val="30"/>
          <w:cs/>
          <w:lang w:bidi="th-TH"/>
        </w:rPr>
        <w:t>ในตลาด และปัจจัยความเสี่ยงที่เกี่ยวข้อง</w:t>
      </w:r>
    </w:p>
    <w:p w14:paraId="13857468" w14:textId="77777777" w:rsidR="00092198" w:rsidRPr="00386545" w:rsidRDefault="00092198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bidi="ar-SA"/>
        </w:rPr>
      </w:pPr>
      <w:r w:rsidRPr="00386545">
        <w:rPr>
          <w:rFonts w:asciiTheme="majorBidi" w:hAnsiTheme="majorBidi" w:cstheme="majorBidi"/>
          <w:b/>
          <w:bCs/>
          <w:sz w:val="30"/>
          <w:szCs w:val="30"/>
          <w:lang w:val="th-TH"/>
        </w:rPr>
        <w:br w:type="page"/>
      </w:r>
    </w:p>
    <w:p w14:paraId="5A7E690D" w14:textId="7DFAA47E" w:rsidR="007C2C91" w:rsidRPr="00386545" w:rsidRDefault="003D5AF5" w:rsidP="006261C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86545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288D2C2F" w14:textId="3FC5A737" w:rsidR="003D5AF5" w:rsidRPr="00386545" w:rsidRDefault="003D5AF5" w:rsidP="00FA622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16"/>
          <w:szCs w:val="16"/>
          <w:cs/>
          <w:lang w:val="th-TH" w:bidi="th-TH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080"/>
        <w:gridCol w:w="1080"/>
        <w:gridCol w:w="180"/>
        <w:gridCol w:w="1170"/>
        <w:gridCol w:w="178"/>
        <w:gridCol w:w="1172"/>
        <w:gridCol w:w="180"/>
        <w:gridCol w:w="1170"/>
      </w:tblGrid>
      <w:tr w:rsidR="008A343A" w:rsidRPr="00386545" w14:paraId="4ADDCDAB" w14:textId="77777777" w:rsidTr="00B75025">
        <w:trPr>
          <w:cantSplit/>
          <w:tblHeader/>
        </w:trPr>
        <w:tc>
          <w:tcPr>
            <w:tcW w:w="2790" w:type="dxa"/>
            <w:vAlign w:val="bottom"/>
            <w:hideMark/>
          </w:tcPr>
          <w:p w14:paraId="6DD563CF" w14:textId="448930B2" w:rsidR="008A343A" w:rsidRPr="00386545" w:rsidRDefault="008A343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ECD984" w14:textId="77777777" w:rsidR="008A343A" w:rsidRPr="00386545" w:rsidRDefault="008A34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2E62F3A3" w14:textId="5D7C4EEE" w:rsidR="008A343A" w:rsidRPr="00386545" w:rsidRDefault="008A34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8654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5297C5F" w14:textId="77777777" w:rsidR="008A343A" w:rsidRPr="00386545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43951F47" w14:textId="1B743772" w:rsidR="008A343A" w:rsidRPr="00386545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343A" w:rsidRPr="00386545" w14:paraId="18A64E3E" w14:textId="77777777" w:rsidTr="00B75025">
        <w:trPr>
          <w:cantSplit/>
          <w:tblHeader/>
        </w:trPr>
        <w:tc>
          <w:tcPr>
            <w:tcW w:w="2790" w:type="dxa"/>
            <w:vAlign w:val="bottom"/>
            <w:hideMark/>
          </w:tcPr>
          <w:p w14:paraId="3A280205" w14:textId="48FD2049" w:rsidR="008A343A" w:rsidRPr="00386545" w:rsidRDefault="008A343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B87E469" w14:textId="2D2DF532" w:rsidR="008A343A" w:rsidRPr="00386545" w:rsidRDefault="000B4607" w:rsidP="000B460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38654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vAlign w:val="bottom"/>
            <w:hideMark/>
          </w:tcPr>
          <w:p w14:paraId="2BE25F0C" w14:textId="5710CADA" w:rsidR="008A343A" w:rsidRPr="00386545" w:rsidRDefault="00BB273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386545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/>
              </w:rPr>
              <w:t>30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 xml:space="preserve"> 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149E7" w:rsidRPr="00386545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0E2451" w:rsidRPr="00386545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2665120C" w14:textId="77777777" w:rsidR="008A343A" w:rsidRPr="00386545" w:rsidRDefault="008A34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E72232A" w14:textId="1C150235" w:rsidR="008A343A" w:rsidRPr="00386545" w:rsidRDefault="00D149E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386545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 w:rsidR="008A343A" w:rsidRPr="00386545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="008A343A" w:rsidRPr="00386545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8A343A" w:rsidRPr="00386545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386545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0E2451" w:rsidRPr="00386545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4BBBBCB4" w14:textId="77777777" w:rsidR="008A343A" w:rsidRPr="00386545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2" w:type="dxa"/>
            <w:vAlign w:val="bottom"/>
            <w:hideMark/>
          </w:tcPr>
          <w:p w14:paraId="7C4312F0" w14:textId="2823EE99" w:rsidR="008A343A" w:rsidRPr="00386545" w:rsidRDefault="00BB2730" w:rsidP="006F2C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/>
              </w:rPr>
              <w:t xml:space="preserve">30 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81043" w:rsidRPr="00386545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343A8151" w14:textId="77777777" w:rsidR="008A343A" w:rsidRPr="00386545" w:rsidRDefault="008A343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37FCB47" w14:textId="72AF6310" w:rsidR="008A343A" w:rsidRPr="00386545" w:rsidRDefault="000E245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386545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 w:rsidRPr="00386545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386545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386545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386545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2565</w:t>
            </w:r>
          </w:p>
        </w:tc>
      </w:tr>
      <w:tr w:rsidR="008A343A" w:rsidRPr="00386545" w14:paraId="495E9A6A" w14:textId="77777777" w:rsidTr="00B75025">
        <w:trPr>
          <w:cantSplit/>
          <w:tblHeader/>
        </w:trPr>
        <w:tc>
          <w:tcPr>
            <w:tcW w:w="2790" w:type="dxa"/>
            <w:vAlign w:val="bottom"/>
            <w:hideMark/>
          </w:tcPr>
          <w:p w14:paraId="3F146622" w14:textId="77777777" w:rsidR="008A343A" w:rsidRPr="00386545" w:rsidRDefault="008A343A">
            <w:pPr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B4D54A" w14:textId="4C17192F" w:rsidR="008A343A" w:rsidRPr="00386545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C9EF661" w14:textId="575291EB" w:rsidR="008A343A" w:rsidRPr="00386545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8654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865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A343A" w:rsidRPr="00386545" w14:paraId="6736F1C3" w14:textId="77777777" w:rsidTr="00AB540B">
        <w:trPr>
          <w:cantSplit/>
        </w:trPr>
        <w:tc>
          <w:tcPr>
            <w:tcW w:w="2790" w:type="dxa"/>
          </w:tcPr>
          <w:p w14:paraId="5F2E87EB" w14:textId="01FFF6C4" w:rsidR="008A343A" w:rsidRPr="00386545" w:rsidRDefault="008A343A" w:rsidP="001969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762D2998" w14:textId="74F3997A" w:rsidR="008A343A" w:rsidRPr="00386545" w:rsidRDefault="00D149E7" w:rsidP="008A343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080" w:type="dxa"/>
          </w:tcPr>
          <w:p w14:paraId="172136BD" w14:textId="55674775" w:rsidR="008A343A" w:rsidRPr="00386545" w:rsidRDefault="008A343A" w:rsidP="001969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3DA781" w14:textId="77777777" w:rsidR="008A343A" w:rsidRPr="00386545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4FFE92" w14:textId="31EC65E5" w:rsidR="008A343A" w:rsidRPr="00386545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FE5E081" w14:textId="77777777" w:rsidR="008A343A" w:rsidRPr="00386545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0E2C148" w14:textId="25225A3C" w:rsidR="008A343A" w:rsidRPr="00386545" w:rsidRDefault="008A343A" w:rsidP="001969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1DA9EC" w14:textId="77777777" w:rsidR="008A343A" w:rsidRPr="00386545" w:rsidRDefault="008A343A" w:rsidP="001969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0C7024" w14:textId="41E5BA21" w:rsidR="008A343A" w:rsidRPr="00386545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676E" w:rsidRPr="00386545" w14:paraId="0BDA5622" w14:textId="77777777" w:rsidTr="00AB540B">
        <w:trPr>
          <w:cantSplit/>
        </w:trPr>
        <w:tc>
          <w:tcPr>
            <w:tcW w:w="2790" w:type="dxa"/>
            <w:hideMark/>
          </w:tcPr>
          <w:p w14:paraId="4D56B0AB" w14:textId="77777777" w:rsidR="00D5676E" w:rsidRPr="00386545" w:rsidRDefault="00D5676E" w:rsidP="00D567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CAE706E" w14:textId="77777777" w:rsidR="00D5676E" w:rsidRPr="00386545" w:rsidRDefault="00D5676E" w:rsidP="00D5676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C479FF" w14:textId="6332D53A" w:rsidR="00D5676E" w:rsidRPr="00386545" w:rsidRDefault="00A54557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810,503</w:t>
            </w:r>
          </w:p>
        </w:tc>
        <w:tc>
          <w:tcPr>
            <w:tcW w:w="180" w:type="dxa"/>
          </w:tcPr>
          <w:p w14:paraId="3988F85D" w14:textId="77777777" w:rsidR="00D5676E" w:rsidRPr="00386545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ACE1A0" w14:textId="7C3CDE72" w:rsidR="00D5676E" w:rsidRPr="00386545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883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083</w:t>
            </w:r>
          </w:p>
        </w:tc>
        <w:tc>
          <w:tcPr>
            <w:tcW w:w="178" w:type="dxa"/>
          </w:tcPr>
          <w:p w14:paraId="415888CC" w14:textId="77777777" w:rsidR="00D5676E" w:rsidRPr="00386545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C84D37F" w14:textId="2C7BD037" w:rsidR="00D5676E" w:rsidRPr="00386545" w:rsidRDefault="00A54557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1,209,809</w:t>
            </w:r>
          </w:p>
        </w:tc>
        <w:tc>
          <w:tcPr>
            <w:tcW w:w="180" w:type="dxa"/>
          </w:tcPr>
          <w:p w14:paraId="0EB2A3BA" w14:textId="77777777" w:rsidR="00D5676E" w:rsidRPr="00386545" w:rsidRDefault="00D5676E" w:rsidP="00D567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63FE252" w14:textId="13C61F12" w:rsidR="00D5676E" w:rsidRPr="00386545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200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498</w:t>
            </w:r>
          </w:p>
        </w:tc>
      </w:tr>
      <w:tr w:rsidR="00D5676E" w:rsidRPr="00386545" w14:paraId="426CFF58" w14:textId="77777777" w:rsidTr="00AB540B">
        <w:trPr>
          <w:cantSplit/>
        </w:trPr>
        <w:tc>
          <w:tcPr>
            <w:tcW w:w="2790" w:type="dxa"/>
            <w:hideMark/>
          </w:tcPr>
          <w:p w14:paraId="52271105" w14:textId="6CE94992" w:rsidR="00D5676E" w:rsidRPr="00386545" w:rsidRDefault="00D5676E" w:rsidP="00D567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1080" w:type="dxa"/>
          </w:tcPr>
          <w:p w14:paraId="140AAB3F" w14:textId="77777777" w:rsidR="00D5676E" w:rsidRPr="00386545" w:rsidRDefault="00D5676E" w:rsidP="00D5676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C4CF46" w14:textId="4B1C342E" w:rsidR="00D5676E" w:rsidRPr="00386545" w:rsidRDefault="00D5676E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C507DD4" w14:textId="77777777" w:rsidR="00D5676E" w:rsidRPr="00386545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F82035" w14:textId="77777777" w:rsidR="00D5676E" w:rsidRPr="00386545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7F86433" w14:textId="77777777" w:rsidR="00D5676E" w:rsidRPr="00386545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F28D54A" w14:textId="77777777" w:rsidR="00D5676E" w:rsidRPr="00386545" w:rsidRDefault="00D5676E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1C8B4CC7" w14:textId="77777777" w:rsidR="00D5676E" w:rsidRPr="00386545" w:rsidRDefault="00D5676E" w:rsidP="00D567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0D406B" w14:textId="77777777" w:rsidR="00D5676E" w:rsidRPr="00386545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676E" w:rsidRPr="00386545" w14:paraId="5FB90E63" w14:textId="77777777" w:rsidTr="00AB540B">
        <w:trPr>
          <w:cantSplit/>
        </w:trPr>
        <w:tc>
          <w:tcPr>
            <w:tcW w:w="2790" w:type="dxa"/>
            <w:hideMark/>
          </w:tcPr>
          <w:p w14:paraId="6A8CAED4" w14:textId="67726403" w:rsidR="00D5676E" w:rsidRPr="00386545" w:rsidRDefault="00D5676E" w:rsidP="00D5676E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C4B41E5" w14:textId="77777777" w:rsidR="00D5676E" w:rsidRPr="00386545" w:rsidRDefault="00D5676E" w:rsidP="00D5676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1BEF61" w14:textId="4DAF995C" w:rsidR="00D5676E" w:rsidRPr="00386545" w:rsidRDefault="00A54557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67,935</w:t>
            </w:r>
          </w:p>
        </w:tc>
        <w:tc>
          <w:tcPr>
            <w:tcW w:w="180" w:type="dxa"/>
          </w:tcPr>
          <w:p w14:paraId="74BB3972" w14:textId="77777777" w:rsidR="00D5676E" w:rsidRPr="00386545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97C91E" w14:textId="69CC77C5" w:rsidR="00D5676E" w:rsidRPr="00386545" w:rsidRDefault="00D5676E" w:rsidP="00DD140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443</w:t>
            </w:r>
          </w:p>
        </w:tc>
        <w:tc>
          <w:tcPr>
            <w:tcW w:w="178" w:type="dxa"/>
          </w:tcPr>
          <w:p w14:paraId="530B63BB" w14:textId="77777777" w:rsidR="00D5676E" w:rsidRPr="00386545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6FDE2FC" w14:textId="4F00AF33" w:rsidR="00D5676E" w:rsidRPr="00386545" w:rsidRDefault="00A54557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44,731</w:t>
            </w:r>
          </w:p>
        </w:tc>
        <w:tc>
          <w:tcPr>
            <w:tcW w:w="180" w:type="dxa"/>
          </w:tcPr>
          <w:p w14:paraId="04F9C686" w14:textId="77777777" w:rsidR="00D5676E" w:rsidRPr="00386545" w:rsidRDefault="00D5676E" w:rsidP="00D567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7D41C896" w14:textId="32A2B18F" w:rsidR="00D5676E" w:rsidRPr="00386545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62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506</w:t>
            </w:r>
          </w:p>
        </w:tc>
      </w:tr>
      <w:tr w:rsidR="00A54557" w:rsidRPr="00386545" w14:paraId="079680C2" w14:textId="77777777" w:rsidTr="00AB540B">
        <w:trPr>
          <w:cantSplit/>
        </w:trPr>
        <w:tc>
          <w:tcPr>
            <w:tcW w:w="2790" w:type="dxa"/>
            <w:hideMark/>
          </w:tcPr>
          <w:p w14:paraId="5969DB62" w14:textId="12755CC1" w:rsidR="00A54557" w:rsidRPr="00386545" w:rsidRDefault="00A54557" w:rsidP="00A5455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56E3590" w14:textId="77777777" w:rsidR="00A54557" w:rsidRPr="00386545" w:rsidRDefault="00A54557" w:rsidP="00A5455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121C43" w14:textId="6203992A" w:rsidR="00A54557" w:rsidRPr="00386545" w:rsidRDefault="00A54557" w:rsidP="00A54557">
            <w:pPr>
              <w:pStyle w:val="acctfourfigures"/>
              <w:tabs>
                <w:tab w:val="clear" w:pos="765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AD31220" w14:textId="77777777" w:rsidR="00A54557" w:rsidRPr="00386545" w:rsidRDefault="00A54557" w:rsidP="00A5455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6B4306" w14:textId="1240C793" w:rsidR="00A54557" w:rsidRPr="00386545" w:rsidRDefault="00A54557" w:rsidP="00A54557">
            <w:pPr>
              <w:pStyle w:val="acctfourfigures"/>
              <w:tabs>
                <w:tab w:val="clear" w:pos="765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3F6F827" w14:textId="77777777" w:rsidR="00A54557" w:rsidRPr="00386545" w:rsidRDefault="00A54557" w:rsidP="00A5455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49AA1C6" w14:textId="03D7E8C0" w:rsidR="00A54557" w:rsidRPr="00386545" w:rsidRDefault="00A54557" w:rsidP="00A54557">
            <w:pPr>
              <w:pStyle w:val="acctfourfigures"/>
              <w:tabs>
                <w:tab w:val="clear" w:pos="765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B3CE5D9" w14:textId="77777777" w:rsidR="00A54557" w:rsidRPr="00386545" w:rsidRDefault="00A54557" w:rsidP="00A545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2A4A8329" w14:textId="26828162" w:rsidR="00A54557" w:rsidRPr="00386545" w:rsidRDefault="00A54557" w:rsidP="00A5455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7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274</w:t>
            </w:r>
          </w:p>
        </w:tc>
      </w:tr>
      <w:tr w:rsidR="00A54557" w:rsidRPr="00386545" w14:paraId="49C7FCED" w14:textId="77777777" w:rsidTr="00AB540B">
        <w:trPr>
          <w:cantSplit/>
        </w:trPr>
        <w:tc>
          <w:tcPr>
            <w:tcW w:w="2790" w:type="dxa"/>
          </w:tcPr>
          <w:p w14:paraId="19787D30" w14:textId="70F2AEBC" w:rsidR="00A54557" w:rsidRPr="00386545" w:rsidRDefault="00A54557" w:rsidP="00A5455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E6764C4" w14:textId="77777777" w:rsidR="00A54557" w:rsidRPr="00386545" w:rsidRDefault="00A54557" w:rsidP="00A5455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1943D" w14:textId="4E72AE86" w:rsidR="00A54557" w:rsidRPr="00386545" w:rsidRDefault="00A54557" w:rsidP="00A54557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3,773</w:t>
            </w:r>
          </w:p>
        </w:tc>
        <w:tc>
          <w:tcPr>
            <w:tcW w:w="180" w:type="dxa"/>
          </w:tcPr>
          <w:p w14:paraId="2EF0A441" w14:textId="77777777" w:rsidR="00A54557" w:rsidRPr="00386545" w:rsidRDefault="00A54557" w:rsidP="00A5455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DA1F03" w14:textId="40ECE65D" w:rsidR="00A54557" w:rsidRPr="00386545" w:rsidRDefault="00A54557" w:rsidP="00A54557">
            <w:pPr>
              <w:pStyle w:val="acctfourfigures"/>
              <w:tabs>
                <w:tab w:val="clear" w:pos="765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AE4A848" w14:textId="77777777" w:rsidR="00A54557" w:rsidRPr="00386545" w:rsidRDefault="00A54557" w:rsidP="00A5455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118A51B" w14:textId="25708E28" w:rsidR="00A54557" w:rsidRPr="00386545" w:rsidRDefault="00A54557" w:rsidP="00A54557">
            <w:pPr>
              <w:pStyle w:val="acctfourfigures"/>
              <w:tabs>
                <w:tab w:val="clear" w:pos="765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982B335" w14:textId="77777777" w:rsidR="00A54557" w:rsidRPr="00386545" w:rsidRDefault="00A54557" w:rsidP="00A54557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21CD26" w14:textId="77AA5C8C" w:rsidR="00A54557" w:rsidRPr="00386545" w:rsidRDefault="00A54557" w:rsidP="00A5455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109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139</w:t>
            </w:r>
          </w:p>
        </w:tc>
      </w:tr>
      <w:tr w:rsidR="00A54557" w:rsidRPr="00386545" w14:paraId="2B396C5C" w14:textId="77777777" w:rsidTr="00E076F2">
        <w:trPr>
          <w:cantSplit/>
        </w:trPr>
        <w:tc>
          <w:tcPr>
            <w:tcW w:w="2790" w:type="dxa"/>
          </w:tcPr>
          <w:p w14:paraId="33D6432E" w14:textId="0D0D861A" w:rsidR="00A54557" w:rsidRPr="00386545" w:rsidRDefault="00A54557" w:rsidP="00A54557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B2A4406" w14:textId="77777777" w:rsidR="00A54557" w:rsidRPr="00386545" w:rsidRDefault="00A54557" w:rsidP="00A5455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DC1819" w14:textId="0D08CB6B" w:rsidR="00A54557" w:rsidRPr="00386545" w:rsidRDefault="00A54557" w:rsidP="00A54557">
            <w:pPr>
              <w:pStyle w:val="acctfourfigures"/>
              <w:tabs>
                <w:tab w:val="clear" w:pos="765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F954F7F" w14:textId="77777777" w:rsidR="00A54557" w:rsidRPr="00386545" w:rsidRDefault="00A54557" w:rsidP="00A5455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17A1DD" w14:textId="6975B06C" w:rsidR="00A54557" w:rsidRPr="00386545" w:rsidRDefault="00A54557" w:rsidP="00A54557">
            <w:pPr>
              <w:pStyle w:val="acctfourfigures"/>
              <w:tabs>
                <w:tab w:val="clear" w:pos="765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BA9763F" w14:textId="77777777" w:rsidR="00A54557" w:rsidRPr="00386545" w:rsidRDefault="00A54557" w:rsidP="00A5455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F2A3C5B" w14:textId="4C598601" w:rsidR="00A54557" w:rsidRPr="00386545" w:rsidRDefault="00A54557" w:rsidP="00A5455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50,592</w:t>
            </w:r>
          </w:p>
        </w:tc>
        <w:tc>
          <w:tcPr>
            <w:tcW w:w="180" w:type="dxa"/>
          </w:tcPr>
          <w:p w14:paraId="525A575C" w14:textId="77777777" w:rsidR="00A54557" w:rsidRPr="00386545" w:rsidRDefault="00A54557" w:rsidP="00A545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D63844" w14:textId="5DAD5FCB" w:rsidR="00A54557" w:rsidRPr="00386545" w:rsidRDefault="00A54557" w:rsidP="00A5455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115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846</w:t>
            </w:r>
          </w:p>
        </w:tc>
      </w:tr>
      <w:tr w:rsidR="00D5676E" w:rsidRPr="00386545" w14:paraId="658D6CE1" w14:textId="77777777" w:rsidTr="00AB540B">
        <w:trPr>
          <w:cantSplit/>
        </w:trPr>
        <w:tc>
          <w:tcPr>
            <w:tcW w:w="2790" w:type="dxa"/>
            <w:hideMark/>
          </w:tcPr>
          <w:p w14:paraId="463CE29B" w14:textId="77777777" w:rsidR="00D5676E" w:rsidRPr="00386545" w:rsidRDefault="00D5676E" w:rsidP="00D567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056C8F76" w14:textId="77777777" w:rsidR="00D5676E" w:rsidRPr="00386545" w:rsidRDefault="00D5676E" w:rsidP="00D5676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E3963" w14:textId="5D9E86D8" w:rsidR="00D5676E" w:rsidRPr="00386545" w:rsidRDefault="00A54557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882,211</w:t>
            </w:r>
          </w:p>
        </w:tc>
        <w:tc>
          <w:tcPr>
            <w:tcW w:w="180" w:type="dxa"/>
          </w:tcPr>
          <w:p w14:paraId="0A7C6615" w14:textId="77777777" w:rsidR="00D5676E" w:rsidRPr="00386545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4E24F" w14:textId="47547427" w:rsidR="00D5676E" w:rsidRPr="00386545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885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526</w:t>
            </w:r>
          </w:p>
        </w:tc>
        <w:tc>
          <w:tcPr>
            <w:tcW w:w="178" w:type="dxa"/>
          </w:tcPr>
          <w:p w14:paraId="764AD0C1" w14:textId="77777777" w:rsidR="00D5676E" w:rsidRPr="00386545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377712" w14:textId="1E1D5337" w:rsidR="00D5676E" w:rsidRPr="00386545" w:rsidRDefault="00A54557" w:rsidP="00D567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1,305,132</w:t>
            </w:r>
          </w:p>
        </w:tc>
        <w:tc>
          <w:tcPr>
            <w:tcW w:w="180" w:type="dxa"/>
          </w:tcPr>
          <w:p w14:paraId="7DDFCA39" w14:textId="77777777" w:rsidR="00D5676E" w:rsidRPr="00386545" w:rsidRDefault="00D5676E" w:rsidP="00D567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5DE100" w14:textId="5F40CF2D" w:rsidR="00D5676E" w:rsidRPr="00386545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1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495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263</w:t>
            </w:r>
          </w:p>
        </w:tc>
      </w:tr>
      <w:tr w:rsidR="00D5676E" w:rsidRPr="00386545" w14:paraId="2F40BB72" w14:textId="77777777" w:rsidTr="00B75025">
        <w:trPr>
          <w:cantSplit/>
          <w:trHeight w:val="71"/>
        </w:trPr>
        <w:tc>
          <w:tcPr>
            <w:tcW w:w="2790" w:type="dxa"/>
            <w:vAlign w:val="bottom"/>
          </w:tcPr>
          <w:p w14:paraId="77C88383" w14:textId="5EF728EA" w:rsidR="006261CB" w:rsidRPr="00386545" w:rsidRDefault="006261CB" w:rsidP="00D5676E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6A3D96" w14:textId="77777777" w:rsidR="00D5676E" w:rsidRPr="00386545" w:rsidRDefault="00D5676E" w:rsidP="00D5676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C98D38" w14:textId="77777777" w:rsidR="00D5676E" w:rsidRPr="00386545" w:rsidRDefault="00D5676E" w:rsidP="00D5676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3B5C22" w14:textId="77777777" w:rsidR="00D5676E" w:rsidRPr="00386545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4A666F" w14:textId="77777777" w:rsidR="00D5676E" w:rsidRPr="00386545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8488152" w14:textId="77777777" w:rsidR="00D5676E" w:rsidRPr="00386545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960E31" w14:textId="77777777" w:rsidR="00D5676E" w:rsidRPr="00386545" w:rsidRDefault="00D5676E" w:rsidP="00D567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7AB3AC0" w14:textId="77777777" w:rsidR="00D5676E" w:rsidRPr="00386545" w:rsidRDefault="00D5676E" w:rsidP="00D5676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F9C67E" w14:textId="77777777" w:rsidR="00D5676E" w:rsidRPr="00386545" w:rsidRDefault="00D5676E" w:rsidP="00D5676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676E" w:rsidRPr="00386545" w14:paraId="17392CEF" w14:textId="77777777" w:rsidTr="00AB540B">
        <w:trPr>
          <w:cantSplit/>
        </w:trPr>
        <w:tc>
          <w:tcPr>
            <w:tcW w:w="2790" w:type="dxa"/>
          </w:tcPr>
          <w:p w14:paraId="285AF71E" w14:textId="2D161030" w:rsidR="00D5676E" w:rsidRPr="00386545" w:rsidRDefault="00D5676E" w:rsidP="00D567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080" w:type="dxa"/>
          </w:tcPr>
          <w:p w14:paraId="44C703DA" w14:textId="4277C2ED" w:rsidR="00D5676E" w:rsidRPr="00386545" w:rsidRDefault="00D5676E" w:rsidP="00D5676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1EBA6C0" w14:textId="77777777" w:rsidR="00D5676E" w:rsidRPr="00386545" w:rsidRDefault="00D5676E" w:rsidP="00D5676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868E472" w14:textId="77777777" w:rsidR="00D5676E" w:rsidRPr="00386545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10DB4F" w14:textId="77777777" w:rsidR="00D5676E" w:rsidRPr="00386545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0BA1CC5" w14:textId="77777777" w:rsidR="00D5676E" w:rsidRPr="00386545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EEE9ED0" w14:textId="77777777" w:rsidR="00D5676E" w:rsidRPr="00386545" w:rsidRDefault="00D5676E" w:rsidP="00D567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4F651C" w14:textId="77777777" w:rsidR="00D5676E" w:rsidRPr="00386545" w:rsidRDefault="00D5676E" w:rsidP="00D567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E6AAF3" w14:textId="77777777" w:rsidR="00D5676E" w:rsidRPr="00386545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64E" w:rsidRPr="00386545" w14:paraId="668C1FF8" w14:textId="77777777" w:rsidTr="00926FEF">
        <w:trPr>
          <w:cantSplit/>
        </w:trPr>
        <w:tc>
          <w:tcPr>
            <w:tcW w:w="2790" w:type="dxa"/>
            <w:hideMark/>
          </w:tcPr>
          <w:p w14:paraId="077D7B95" w14:textId="77777777" w:rsidR="00B0264E" w:rsidRPr="00386545" w:rsidRDefault="00B0264E" w:rsidP="00B0264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3FAC3CA" w14:textId="77777777" w:rsidR="00B0264E" w:rsidRPr="00386545" w:rsidRDefault="00B0264E" w:rsidP="00B0264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361337" w14:textId="67C0E97F" w:rsidR="00B0264E" w:rsidRPr="00386545" w:rsidRDefault="00A54557" w:rsidP="00B026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2,319,988</w:t>
            </w:r>
          </w:p>
        </w:tc>
        <w:tc>
          <w:tcPr>
            <w:tcW w:w="180" w:type="dxa"/>
          </w:tcPr>
          <w:p w14:paraId="138C287C" w14:textId="77777777" w:rsidR="00B0264E" w:rsidRPr="00386545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F9C822" w14:textId="27DC70FD" w:rsidR="00B0264E" w:rsidRPr="00386545" w:rsidRDefault="00B0264E" w:rsidP="00B0264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315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941</w:t>
            </w:r>
          </w:p>
        </w:tc>
        <w:tc>
          <w:tcPr>
            <w:tcW w:w="178" w:type="dxa"/>
          </w:tcPr>
          <w:p w14:paraId="437F84D6" w14:textId="77777777" w:rsidR="00B0264E" w:rsidRPr="00386545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E17E056" w14:textId="4ADCC758" w:rsidR="00B0264E" w:rsidRPr="00386545" w:rsidRDefault="00A54557" w:rsidP="00B026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910,949</w:t>
            </w:r>
          </w:p>
        </w:tc>
        <w:tc>
          <w:tcPr>
            <w:tcW w:w="180" w:type="dxa"/>
          </w:tcPr>
          <w:p w14:paraId="4505FE83" w14:textId="77777777" w:rsidR="00B0264E" w:rsidRPr="00386545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1201B512" w14:textId="5194F225" w:rsidR="00B0264E" w:rsidRPr="00386545" w:rsidRDefault="00B0264E" w:rsidP="00B0264E">
            <w:pPr>
              <w:pStyle w:val="acctfourfigures"/>
              <w:tabs>
                <w:tab w:val="decimal" w:pos="706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903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912</w:t>
            </w:r>
          </w:p>
        </w:tc>
      </w:tr>
      <w:tr w:rsidR="00B0264E" w:rsidRPr="00386545" w14:paraId="5F13ABCE" w14:textId="77777777" w:rsidTr="00926FEF">
        <w:trPr>
          <w:cantSplit/>
        </w:trPr>
        <w:tc>
          <w:tcPr>
            <w:tcW w:w="2790" w:type="dxa"/>
            <w:hideMark/>
          </w:tcPr>
          <w:p w14:paraId="28B36249" w14:textId="77777777" w:rsidR="00B0264E" w:rsidRPr="00386545" w:rsidRDefault="00B0264E" w:rsidP="00B0264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1080" w:type="dxa"/>
          </w:tcPr>
          <w:p w14:paraId="04CE414C" w14:textId="77777777" w:rsidR="00B0264E" w:rsidRPr="00386545" w:rsidRDefault="00B0264E" w:rsidP="00B0264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ABAB9D" w14:textId="77777777" w:rsidR="00B0264E" w:rsidRPr="00386545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FE3B048" w14:textId="77777777" w:rsidR="00B0264E" w:rsidRPr="00386545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E7294" w14:textId="63C0E7EF" w:rsidR="00B0264E" w:rsidRPr="00386545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left="-83" w:right="1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2AE68FD" w14:textId="77777777" w:rsidR="00B0264E" w:rsidRPr="00386545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7FE87DB" w14:textId="77777777" w:rsidR="00B0264E" w:rsidRPr="00386545" w:rsidRDefault="00B0264E" w:rsidP="00B026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AE9D25" w14:textId="77777777" w:rsidR="00B0264E" w:rsidRPr="00386545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27CF8450" w14:textId="77777777" w:rsidR="00B0264E" w:rsidRPr="00386545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0982" w:rsidRPr="00386545" w14:paraId="3B9F6495" w14:textId="77777777" w:rsidTr="00926FEF">
        <w:trPr>
          <w:cantSplit/>
        </w:trPr>
        <w:tc>
          <w:tcPr>
            <w:tcW w:w="2790" w:type="dxa"/>
            <w:hideMark/>
          </w:tcPr>
          <w:p w14:paraId="10B2E743" w14:textId="2B56329E" w:rsidR="00530982" w:rsidRPr="00386545" w:rsidRDefault="00530982" w:rsidP="0053098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A5EBE9F" w14:textId="77777777" w:rsidR="00530982" w:rsidRPr="00386545" w:rsidRDefault="00530982" w:rsidP="005309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C3A5F6" w14:textId="1E5B48DD" w:rsidR="00530982" w:rsidRPr="00386545" w:rsidRDefault="00A54557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128,883</w:t>
            </w:r>
          </w:p>
        </w:tc>
        <w:tc>
          <w:tcPr>
            <w:tcW w:w="180" w:type="dxa"/>
          </w:tcPr>
          <w:p w14:paraId="6FC2C427" w14:textId="77777777" w:rsidR="00530982" w:rsidRPr="00386545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1DEBFAB1" w14:textId="4EE75870" w:rsidR="00530982" w:rsidRPr="00386545" w:rsidRDefault="00530982" w:rsidP="0053098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127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323</w:t>
            </w:r>
          </w:p>
        </w:tc>
        <w:tc>
          <w:tcPr>
            <w:tcW w:w="178" w:type="dxa"/>
          </w:tcPr>
          <w:p w14:paraId="00FD08C9" w14:textId="77777777" w:rsidR="00530982" w:rsidRPr="00386545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646A824" w14:textId="734F7C65" w:rsidR="00530982" w:rsidRPr="00386545" w:rsidRDefault="00A54557" w:rsidP="005309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386545">
              <w:rPr>
                <w:rFonts w:asciiTheme="majorBidi" w:hAnsiTheme="majorBidi" w:cs="Angsana New"/>
                <w:sz w:val="30"/>
                <w:szCs w:val="30"/>
                <w:lang w:bidi="th-TH"/>
              </w:rPr>
              <w:t>33,050</w:t>
            </w:r>
          </w:p>
        </w:tc>
        <w:tc>
          <w:tcPr>
            <w:tcW w:w="180" w:type="dxa"/>
          </w:tcPr>
          <w:p w14:paraId="5FAD2B7E" w14:textId="77777777" w:rsidR="00530982" w:rsidRPr="00386545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116A71E0" w14:textId="5A1A48FC" w:rsidR="00530982" w:rsidRPr="00386545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912</w:t>
            </w:r>
          </w:p>
        </w:tc>
      </w:tr>
      <w:tr w:rsidR="00530982" w:rsidRPr="00386545" w14:paraId="14F33B15" w14:textId="77777777" w:rsidTr="00B73EE9">
        <w:trPr>
          <w:cantSplit/>
        </w:trPr>
        <w:tc>
          <w:tcPr>
            <w:tcW w:w="2790" w:type="dxa"/>
            <w:hideMark/>
          </w:tcPr>
          <w:p w14:paraId="6CE28989" w14:textId="6978593F" w:rsidR="00530982" w:rsidRPr="00386545" w:rsidRDefault="00530982" w:rsidP="0053098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9C32BB4" w14:textId="77777777" w:rsidR="00530982" w:rsidRPr="00386545" w:rsidRDefault="00530982" w:rsidP="005309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5F70779F" w14:textId="2F3A348D" w:rsidR="00530982" w:rsidRPr="00386545" w:rsidRDefault="00A54557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4,821</w:t>
            </w:r>
          </w:p>
        </w:tc>
        <w:tc>
          <w:tcPr>
            <w:tcW w:w="180" w:type="dxa"/>
          </w:tcPr>
          <w:p w14:paraId="78AA09CA" w14:textId="77777777" w:rsidR="00530982" w:rsidRPr="00386545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469454" w14:textId="1C389D90" w:rsidR="00530982" w:rsidRPr="00386545" w:rsidRDefault="00530982" w:rsidP="0053098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45,665</w:t>
            </w:r>
          </w:p>
        </w:tc>
        <w:tc>
          <w:tcPr>
            <w:tcW w:w="178" w:type="dxa"/>
          </w:tcPr>
          <w:p w14:paraId="64B51D6D" w14:textId="77777777" w:rsidR="00530982" w:rsidRPr="00386545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336C04F" w14:textId="3AE4CD11" w:rsidR="00530982" w:rsidRPr="00386545" w:rsidRDefault="00A54557" w:rsidP="005309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386545">
              <w:rPr>
                <w:rFonts w:asciiTheme="majorBidi" w:hAnsiTheme="majorBidi" w:cs="Angsana New"/>
                <w:sz w:val="30"/>
                <w:szCs w:val="30"/>
                <w:lang w:bidi="th-TH"/>
              </w:rPr>
              <w:t>2,215</w:t>
            </w:r>
          </w:p>
        </w:tc>
        <w:tc>
          <w:tcPr>
            <w:tcW w:w="180" w:type="dxa"/>
          </w:tcPr>
          <w:p w14:paraId="367C44C8" w14:textId="77777777" w:rsidR="00530982" w:rsidRPr="00386545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58677B54" w14:textId="3D6ED9B1" w:rsidR="00530982" w:rsidRPr="00386545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187</w:t>
            </w:r>
          </w:p>
        </w:tc>
      </w:tr>
      <w:tr w:rsidR="00A54557" w:rsidRPr="00386545" w14:paraId="6AEA0036" w14:textId="77777777" w:rsidTr="00B73EE9">
        <w:trPr>
          <w:cantSplit/>
        </w:trPr>
        <w:tc>
          <w:tcPr>
            <w:tcW w:w="2790" w:type="dxa"/>
            <w:hideMark/>
          </w:tcPr>
          <w:p w14:paraId="522E47E1" w14:textId="55C04294" w:rsidR="00A54557" w:rsidRPr="00386545" w:rsidRDefault="00A54557" w:rsidP="00A54557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548865DE" w14:textId="77777777" w:rsidR="00A54557" w:rsidRPr="00386545" w:rsidRDefault="00A54557" w:rsidP="00A5455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8DB68" w14:textId="634672D2" w:rsidR="00A54557" w:rsidRPr="00386545" w:rsidRDefault="00A54557" w:rsidP="00A5455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4,892</w:t>
            </w:r>
          </w:p>
        </w:tc>
        <w:tc>
          <w:tcPr>
            <w:tcW w:w="180" w:type="dxa"/>
          </w:tcPr>
          <w:p w14:paraId="41C5CB85" w14:textId="77777777" w:rsidR="00A54557" w:rsidRPr="00386545" w:rsidRDefault="00A54557" w:rsidP="00A5455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1D83A2" w14:textId="43016971" w:rsidR="00A54557" w:rsidRPr="00386545" w:rsidRDefault="00A54557" w:rsidP="00A54557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14,537</w:t>
            </w:r>
          </w:p>
        </w:tc>
        <w:tc>
          <w:tcPr>
            <w:tcW w:w="178" w:type="dxa"/>
          </w:tcPr>
          <w:p w14:paraId="734FC147" w14:textId="77777777" w:rsidR="00A54557" w:rsidRPr="00386545" w:rsidRDefault="00A54557" w:rsidP="00A5455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5B6C26B" w14:textId="46C6EEC3" w:rsidR="00A54557" w:rsidRPr="00386545" w:rsidRDefault="00A54557" w:rsidP="00A5455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180" w:type="dxa"/>
          </w:tcPr>
          <w:p w14:paraId="5F4D6600" w14:textId="77777777" w:rsidR="00A54557" w:rsidRPr="00386545" w:rsidRDefault="00A54557" w:rsidP="00A5455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374EF3C1" w14:textId="361C9A31" w:rsidR="00A54557" w:rsidRPr="00386545" w:rsidRDefault="00A54557" w:rsidP="00A54557">
            <w:pPr>
              <w:pStyle w:val="acctfourfigures"/>
              <w:tabs>
                <w:tab w:val="clear" w:pos="765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4557" w:rsidRPr="00386545" w14:paraId="1DD41C2F" w14:textId="77777777" w:rsidTr="00B73EE9">
        <w:trPr>
          <w:cantSplit/>
        </w:trPr>
        <w:tc>
          <w:tcPr>
            <w:tcW w:w="2790" w:type="dxa"/>
          </w:tcPr>
          <w:p w14:paraId="0E3168DC" w14:textId="6270F258" w:rsidR="00A54557" w:rsidRPr="00386545" w:rsidRDefault="00A54557" w:rsidP="00A54557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12 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080" w:type="dxa"/>
          </w:tcPr>
          <w:p w14:paraId="18906C0F" w14:textId="77777777" w:rsidR="00A54557" w:rsidRPr="00386545" w:rsidRDefault="00A54557" w:rsidP="00A5455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8E2E66" w14:textId="5F729F80" w:rsidR="00A54557" w:rsidRPr="00386545" w:rsidRDefault="00A54557" w:rsidP="00A5455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464,788</w:t>
            </w:r>
          </w:p>
        </w:tc>
        <w:tc>
          <w:tcPr>
            <w:tcW w:w="180" w:type="dxa"/>
          </w:tcPr>
          <w:p w14:paraId="2496ECAD" w14:textId="77777777" w:rsidR="00A54557" w:rsidRPr="00386545" w:rsidRDefault="00A54557" w:rsidP="00A5455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278CC" w14:textId="2836DC82" w:rsidR="00A54557" w:rsidRPr="00386545" w:rsidRDefault="00A54557" w:rsidP="00A54557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461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783</w:t>
            </w:r>
          </w:p>
        </w:tc>
        <w:tc>
          <w:tcPr>
            <w:tcW w:w="178" w:type="dxa"/>
          </w:tcPr>
          <w:p w14:paraId="72E0FCAD" w14:textId="77777777" w:rsidR="00A54557" w:rsidRPr="00386545" w:rsidRDefault="00A54557" w:rsidP="00A5455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C4A7F7F" w14:textId="0BE00183" w:rsidR="00A54557" w:rsidRPr="00386545" w:rsidRDefault="00A54557" w:rsidP="00A54557">
            <w:pPr>
              <w:pStyle w:val="acctfourfigures"/>
              <w:tabs>
                <w:tab w:val="clear" w:pos="765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09EE5A" w14:textId="77777777" w:rsidR="00A54557" w:rsidRPr="00386545" w:rsidRDefault="00A54557" w:rsidP="00A5455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4509A38C" w14:textId="02541F73" w:rsidR="00A54557" w:rsidRPr="00386545" w:rsidRDefault="00A54557" w:rsidP="00A54557">
            <w:pPr>
              <w:pStyle w:val="acctfourfigures"/>
              <w:tabs>
                <w:tab w:val="clear" w:pos="765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264E" w:rsidRPr="00386545" w14:paraId="75B51BDE" w14:textId="77777777" w:rsidTr="00926FEF">
        <w:trPr>
          <w:cantSplit/>
        </w:trPr>
        <w:tc>
          <w:tcPr>
            <w:tcW w:w="2790" w:type="dxa"/>
            <w:hideMark/>
          </w:tcPr>
          <w:p w14:paraId="2E17144D" w14:textId="77777777" w:rsidR="00B0264E" w:rsidRPr="00386545" w:rsidRDefault="00B0264E" w:rsidP="00B026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46728B0A" w14:textId="77777777" w:rsidR="00B0264E" w:rsidRPr="00386545" w:rsidRDefault="00B0264E" w:rsidP="00B0264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CD9E6" w14:textId="7E151093" w:rsidR="00B0264E" w:rsidRPr="00386545" w:rsidRDefault="00A54557" w:rsidP="00B026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2,923,372</w:t>
            </w:r>
          </w:p>
        </w:tc>
        <w:tc>
          <w:tcPr>
            <w:tcW w:w="180" w:type="dxa"/>
          </w:tcPr>
          <w:p w14:paraId="2650092C" w14:textId="77777777" w:rsidR="00B0264E" w:rsidRPr="00386545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CB4CC" w14:textId="5BB63381" w:rsidR="00B0264E" w:rsidRPr="00386545" w:rsidRDefault="00B0264E" w:rsidP="00B0264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965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249</w:t>
            </w:r>
          </w:p>
        </w:tc>
        <w:tc>
          <w:tcPr>
            <w:tcW w:w="178" w:type="dxa"/>
          </w:tcPr>
          <w:p w14:paraId="3630F1D1" w14:textId="77777777" w:rsidR="00B0264E" w:rsidRPr="00386545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9B47F" w14:textId="7335EFB3" w:rsidR="00B0264E" w:rsidRPr="00386545" w:rsidRDefault="00A54557" w:rsidP="00B026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950,404</w:t>
            </w:r>
          </w:p>
        </w:tc>
        <w:tc>
          <w:tcPr>
            <w:tcW w:w="180" w:type="dxa"/>
          </w:tcPr>
          <w:p w14:paraId="054E3040" w14:textId="77777777" w:rsidR="00B0264E" w:rsidRPr="00386545" w:rsidRDefault="00B0264E" w:rsidP="00B026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DBF00" w14:textId="2C21253F" w:rsidR="00B0264E" w:rsidRPr="00386545" w:rsidRDefault="00B0264E" w:rsidP="00B026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938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011</w:t>
            </w:r>
          </w:p>
        </w:tc>
      </w:tr>
      <w:tr w:rsidR="005F7603" w:rsidRPr="00386545" w14:paraId="5126751E" w14:textId="77777777" w:rsidTr="00056A30">
        <w:trPr>
          <w:cantSplit/>
          <w:trHeight w:val="71"/>
        </w:trPr>
        <w:tc>
          <w:tcPr>
            <w:tcW w:w="2790" w:type="dxa"/>
            <w:vAlign w:val="bottom"/>
            <w:hideMark/>
          </w:tcPr>
          <w:p w14:paraId="3FFB0EAE" w14:textId="77777777" w:rsidR="005F7603" w:rsidRPr="00386545" w:rsidRDefault="005F7603" w:rsidP="005F7603">
            <w:pPr>
              <w:spacing w:line="240" w:lineRule="auto"/>
              <w:ind w:left="99" w:hanging="99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1080" w:type="dxa"/>
          </w:tcPr>
          <w:p w14:paraId="1D6F0CF1" w14:textId="77777777" w:rsidR="005F7603" w:rsidRPr="00386545" w:rsidRDefault="005F7603" w:rsidP="005F760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504A53" w14:textId="1CF012D9" w:rsidR="005F7603" w:rsidRPr="00386545" w:rsidRDefault="005F7603" w:rsidP="005F7603">
            <w:pPr>
              <w:pStyle w:val="acctfourfigures"/>
              <w:tabs>
                <w:tab w:val="clear" w:pos="765"/>
              </w:tabs>
              <w:spacing w:line="240" w:lineRule="auto"/>
              <w:ind w:right="-169" w:firstLine="190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465,033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B4024A6" w14:textId="77777777" w:rsidR="005F7603" w:rsidRPr="00386545" w:rsidRDefault="005F7603" w:rsidP="005F76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ACD9E" w14:textId="019E42C1" w:rsidR="005F7603" w:rsidRPr="00386545" w:rsidRDefault="005F7603" w:rsidP="005F760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435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441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D3F1404" w14:textId="77777777" w:rsidR="005F7603" w:rsidRPr="00386545" w:rsidRDefault="005F7603" w:rsidP="005F760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FD3C4" w14:textId="686CF00C" w:rsidR="005F7603" w:rsidRPr="00386545" w:rsidRDefault="005F7603" w:rsidP="005F760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1,676</w:t>
            </w:r>
            <w:r w:rsidRPr="0038654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69BD8C7" w14:textId="77777777" w:rsidR="005F7603" w:rsidRPr="00386545" w:rsidRDefault="005F7603" w:rsidP="005F760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3D80436" w14:textId="0E9EA075" w:rsidR="005F7603" w:rsidRPr="00386545" w:rsidRDefault="005F7603" w:rsidP="005F7603">
            <w:pPr>
              <w:pStyle w:val="acctfourfigures"/>
              <w:tabs>
                <w:tab w:val="clear" w:pos="765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7603" w:rsidRPr="00386545" w14:paraId="4BE67F90" w14:textId="77777777" w:rsidTr="00B9289C">
        <w:trPr>
          <w:cantSplit/>
          <w:trHeight w:val="71"/>
        </w:trPr>
        <w:tc>
          <w:tcPr>
            <w:tcW w:w="2790" w:type="dxa"/>
            <w:vAlign w:val="bottom"/>
          </w:tcPr>
          <w:p w14:paraId="3DF9ACAD" w14:textId="77777777" w:rsidR="005F7603" w:rsidRPr="00386545" w:rsidRDefault="005F7603" w:rsidP="005F7603">
            <w:pPr>
              <w:spacing w:line="240" w:lineRule="auto"/>
              <w:ind w:left="99" w:hanging="9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623C9E" w14:textId="77777777" w:rsidR="005F7603" w:rsidRPr="00386545" w:rsidRDefault="005F7603" w:rsidP="005F760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C5617" w14:textId="14F27E1A" w:rsidR="005F7603" w:rsidRPr="00386545" w:rsidRDefault="005F7603" w:rsidP="005F760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2,458,339</w:t>
            </w:r>
          </w:p>
        </w:tc>
        <w:tc>
          <w:tcPr>
            <w:tcW w:w="180" w:type="dxa"/>
            <w:vAlign w:val="bottom"/>
          </w:tcPr>
          <w:p w14:paraId="193F57EC" w14:textId="77777777" w:rsidR="005F7603" w:rsidRPr="00386545" w:rsidRDefault="005F7603" w:rsidP="005F76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CA89D" w14:textId="2F7384C3" w:rsidR="005F7603" w:rsidRPr="00386545" w:rsidRDefault="005F7603" w:rsidP="005F760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529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808</w:t>
            </w:r>
          </w:p>
        </w:tc>
        <w:tc>
          <w:tcPr>
            <w:tcW w:w="178" w:type="dxa"/>
            <w:vAlign w:val="bottom"/>
          </w:tcPr>
          <w:p w14:paraId="1C7D6B80" w14:textId="77777777" w:rsidR="005F7603" w:rsidRPr="00386545" w:rsidRDefault="005F7603" w:rsidP="005F760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1C686" w14:textId="157B19E8" w:rsidR="005F7603" w:rsidRPr="00386545" w:rsidRDefault="005F7603" w:rsidP="005F76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948,728</w:t>
            </w:r>
          </w:p>
        </w:tc>
        <w:tc>
          <w:tcPr>
            <w:tcW w:w="180" w:type="dxa"/>
            <w:vAlign w:val="bottom"/>
          </w:tcPr>
          <w:p w14:paraId="7D79BEEB" w14:textId="77777777" w:rsidR="005F7603" w:rsidRPr="00386545" w:rsidRDefault="005F7603" w:rsidP="005F760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29E3F12" w14:textId="767E4F50" w:rsidR="005F7603" w:rsidRPr="00386545" w:rsidRDefault="005F7603" w:rsidP="005F760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938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011</w:t>
            </w:r>
          </w:p>
        </w:tc>
      </w:tr>
      <w:tr w:rsidR="005F7603" w:rsidRPr="00386545" w14:paraId="7FAD4183" w14:textId="77777777" w:rsidTr="00AB540B">
        <w:trPr>
          <w:cantSplit/>
        </w:trPr>
        <w:tc>
          <w:tcPr>
            <w:tcW w:w="2790" w:type="dxa"/>
            <w:hideMark/>
          </w:tcPr>
          <w:p w14:paraId="4B67D025" w14:textId="77777777" w:rsidR="005F7603" w:rsidRPr="00386545" w:rsidRDefault="005F7603" w:rsidP="005F76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68A909E2" w14:textId="77777777" w:rsidR="005F7603" w:rsidRPr="00386545" w:rsidRDefault="005F7603" w:rsidP="005F760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ED1944" w14:textId="7C600D8A" w:rsidR="005F7603" w:rsidRPr="00386545" w:rsidRDefault="005F7603" w:rsidP="005F760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3,340,550</w:t>
            </w:r>
          </w:p>
        </w:tc>
        <w:tc>
          <w:tcPr>
            <w:tcW w:w="180" w:type="dxa"/>
          </w:tcPr>
          <w:p w14:paraId="1DEF0A57" w14:textId="77777777" w:rsidR="005F7603" w:rsidRPr="00386545" w:rsidRDefault="005F7603" w:rsidP="005F76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6C6DC4" w14:textId="7DB8EB7A" w:rsidR="005F7603" w:rsidRPr="00386545" w:rsidRDefault="005F7603" w:rsidP="005F760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415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334</w:t>
            </w:r>
          </w:p>
        </w:tc>
        <w:tc>
          <w:tcPr>
            <w:tcW w:w="178" w:type="dxa"/>
          </w:tcPr>
          <w:p w14:paraId="38BBE0F4" w14:textId="77777777" w:rsidR="005F7603" w:rsidRPr="00386545" w:rsidRDefault="005F7603" w:rsidP="005F760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B1C816" w14:textId="30B1A56A" w:rsidR="005F7603" w:rsidRPr="00386545" w:rsidRDefault="005F7603" w:rsidP="005F76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2,253,860</w:t>
            </w:r>
          </w:p>
        </w:tc>
        <w:tc>
          <w:tcPr>
            <w:tcW w:w="180" w:type="dxa"/>
          </w:tcPr>
          <w:p w14:paraId="3155A67F" w14:textId="77777777" w:rsidR="005F7603" w:rsidRPr="00386545" w:rsidRDefault="005F7603" w:rsidP="005F760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DE119F3" w14:textId="66B5B3B6" w:rsidR="005F7603" w:rsidRPr="00386545" w:rsidRDefault="005F7603" w:rsidP="005F760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433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274</w:t>
            </w:r>
          </w:p>
        </w:tc>
      </w:tr>
    </w:tbl>
    <w:p w14:paraId="610A20ED" w14:textId="0B68DDD4" w:rsidR="00714009" w:rsidRPr="00386545" w:rsidRDefault="00714009" w:rsidP="00B42B49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="Angsana New"/>
          <w:sz w:val="16"/>
          <w:szCs w:val="16"/>
          <w:lang w:val="en-US" w:bidi="th-TH"/>
        </w:rPr>
      </w:pPr>
    </w:p>
    <w:p w14:paraId="5112C862" w14:textId="2BB3F8D5" w:rsidR="00714009" w:rsidRPr="00386545" w:rsidRDefault="00714009">
      <w:pPr>
        <w:spacing w:line="240" w:lineRule="auto"/>
        <w:rPr>
          <w:rFonts w:asciiTheme="majorBidi" w:hAnsiTheme="majorBidi"/>
          <w:sz w:val="16"/>
          <w:szCs w:val="16"/>
          <w:lang w:val="en-US"/>
        </w:rPr>
      </w:pPr>
    </w:p>
    <w:p w14:paraId="325DBAE7" w14:textId="729AA90A" w:rsidR="00EC2D42" w:rsidRPr="00386545" w:rsidRDefault="00EC2D42">
      <w:pPr>
        <w:spacing w:line="240" w:lineRule="auto"/>
        <w:rPr>
          <w:rFonts w:asciiTheme="majorBidi" w:hAnsiTheme="majorBidi"/>
          <w:sz w:val="16"/>
          <w:szCs w:val="16"/>
          <w:lang w:val="en-US"/>
        </w:rPr>
      </w:pPr>
      <w:r w:rsidRPr="00386545">
        <w:rPr>
          <w:rFonts w:asciiTheme="majorBidi" w:hAnsiTheme="majorBidi"/>
          <w:sz w:val="16"/>
          <w:szCs w:val="16"/>
          <w:lang w:val="en-US"/>
        </w:rPr>
        <w:br w:type="page"/>
      </w:r>
    </w:p>
    <w:tbl>
      <w:tblPr>
        <w:tblW w:w="901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987"/>
        <w:gridCol w:w="183"/>
        <w:gridCol w:w="1170"/>
        <w:gridCol w:w="274"/>
        <w:gridCol w:w="1080"/>
        <w:gridCol w:w="179"/>
        <w:gridCol w:w="1169"/>
        <w:gridCol w:w="8"/>
      </w:tblGrid>
      <w:tr w:rsidR="00C62B78" w:rsidRPr="00386545" w14:paraId="3464F19B" w14:textId="77777777" w:rsidTr="0065661C">
        <w:trPr>
          <w:cantSplit/>
          <w:tblHeader/>
        </w:trPr>
        <w:tc>
          <w:tcPr>
            <w:tcW w:w="3960" w:type="dxa"/>
            <w:vAlign w:val="bottom"/>
            <w:hideMark/>
          </w:tcPr>
          <w:p w14:paraId="5DB57156" w14:textId="0AF49F46" w:rsidR="00C62B78" w:rsidRPr="00386545" w:rsidRDefault="00C62B7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3"/>
            <w:vAlign w:val="bottom"/>
            <w:hideMark/>
          </w:tcPr>
          <w:p w14:paraId="14C9DA32" w14:textId="1714DAA3" w:rsidR="00C62B78" w:rsidRPr="00386545" w:rsidRDefault="00C62B7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8654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4" w:type="dxa"/>
          </w:tcPr>
          <w:p w14:paraId="1EC45D7F" w14:textId="77777777" w:rsidR="00C62B78" w:rsidRPr="00386545" w:rsidRDefault="00C62B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6" w:type="dxa"/>
            <w:gridSpan w:val="4"/>
            <w:vAlign w:val="bottom"/>
            <w:hideMark/>
          </w:tcPr>
          <w:p w14:paraId="6E43A6DA" w14:textId="49E63E19" w:rsidR="00C62B78" w:rsidRPr="00386545" w:rsidRDefault="00C62B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38654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CD2FAF" w:rsidRPr="00386545" w14:paraId="38775FB5" w14:textId="77777777" w:rsidTr="0065661C">
        <w:trPr>
          <w:gridAfter w:val="1"/>
          <w:wAfter w:w="8" w:type="dxa"/>
          <w:cantSplit/>
          <w:tblHeader/>
        </w:trPr>
        <w:tc>
          <w:tcPr>
            <w:tcW w:w="3960" w:type="dxa"/>
            <w:vAlign w:val="bottom"/>
            <w:hideMark/>
          </w:tcPr>
          <w:p w14:paraId="1F959D41" w14:textId="0959D6C9" w:rsidR="00CD2FAF" w:rsidRPr="00386545" w:rsidRDefault="00BB2730" w:rsidP="00BB273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  <w:lang w:val="en-US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3865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สำหรับงวดเก้าเดือนสิ้นสุดวันที่ </w:t>
            </w:r>
            <w:r w:rsidRPr="003865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3865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0 </w:t>
            </w:r>
            <w:r w:rsidRPr="003865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987" w:type="dxa"/>
            <w:vAlign w:val="bottom"/>
            <w:hideMark/>
          </w:tcPr>
          <w:p w14:paraId="49BE8734" w14:textId="4C540D0E" w:rsidR="00CD2FAF" w:rsidRPr="00386545" w:rsidRDefault="00CD2FAF" w:rsidP="00CD2F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8654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3" w:type="dxa"/>
            <w:vAlign w:val="bottom"/>
          </w:tcPr>
          <w:p w14:paraId="2D559F66" w14:textId="77777777" w:rsidR="00CD2FAF" w:rsidRPr="00386545" w:rsidRDefault="00CD2FAF" w:rsidP="00CD2FA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8D0C6CC" w14:textId="54D9C383" w:rsidR="00CD2FAF" w:rsidRPr="00386545" w:rsidRDefault="00CD2FAF" w:rsidP="00CD2FA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8654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4" w:type="dxa"/>
          </w:tcPr>
          <w:p w14:paraId="0C676989" w14:textId="77777777" w:rsidR="00CD2FAF" w:rsidRPr="00386545" w:rsidRDefault="00CD2FAF" w:rsidP="00CD2F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648760C" w14:textId="1D93C559" w:rsidR="00CD2FAF" w:rsidRPr="00386545" w:rsidRDefault="00CD2FAF" w:rsidP="00CD2FA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79" w:type="dxa"/>
            <w:vAlign w:val="bottom"/>
          </w:tcPr>
          <w:p w14:paraId="54E59CEC" w14:textId="77777777" w:rsidR="00CD2FAF" w:rsidRPr="00386545" w:rsidRDefault="00CD2FAF" w:rsidP="00CD2FA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07C1FF9A" w14:textId="21675B18" w:rsidR="00CD2FAF" w:rsidRPr="00386545" w:rsidRDefault="00CD2FAF" w:rsidP="00CD2FA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8654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</w:tr>
      <w:tr w:rsidR="00CD2FAF" w:rsidRPr="00386545" w14:paraId="2B09E2B7" w14:textId="77777777" w:rsidTr="0065661C">
        <w:trPr>
          <w:cantSplit/>
          <w:tblHeader/>
        </w:trPr>
        <w:tc>
          <w:tcPr>
            <w:tcW w:w="3960" w:type="dxa"/>
            <w:vAlign w:val="bottom"/>
            <w:hideMark/>
          </w:tcPr>
          <w:p w14:paraId="569F7566" w14:textId="45CE1C9F" w:rsidR="00CD2FAF" w:rsidRPr="00386545" w:rsidRDefault="00CD2FAF" w:rsidP="00CD2F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050" w:type="dxa"/>
            <w:gridSpan w:val="8"/>
            <w:vAlign w:val="bottom"/>
            <w:hideMark/>
          </w:tcPr>
          <w:p w14:paraId="3E67B14E" w14:textId="2C7801ED" w:rsidR="00CD2FAF" w:rsidRPr="00386545" w:rsidRDefault="00CD2FAF" w:rsidP="00CD2F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8654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865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25BB6" w:rsidRPr="00386545" w14:paraId="41971EDD" w14:textId="77777777" w:rsidTr="0065661C">
        <w:trPr>
          <w:gridAfter w:val="1"/>
          <w:wAfter w:w="8" w:type="dxa"/>
          <w:cantSplit/>
        </w:trPr>
        <w:tc>
          <w:tcPr>
            <w:tcW w:w="3960" w:type="dxa"/>
            <w:hideMark/>
          </w:tcPr>
          <w:p w14:paraId="354B571B" w14:textId="77777777" w:rsidR="00325BB6" w:rsidRPr="00386545" w:rsidRDefault="00325BB6" w:rsidP="00325BB6">
            <w:pPr>
              <w:pStyle w:val="ListParagraph"/>
              <w:numPr>
                <w:ilvl w:val="0"/>
                <w:numId w:val="26"/>
              </w:numPr>
              <w:tabs>
                <w:tab w:val="clear" w:pos="540"/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right="0" w:hanging="190"/>
              <w:contextualSpacing/>
              <w:jc w:val="left"/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</w:pPr>
            <w:r w:rsidRPr="00386545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เพิ่มขึ้น</w:t>
            </w:r>
          </w:p>
        </w:tc>
        <w:tc>
          <w:tcPr>
            <w:tcW w:w="987" w:type="dxa"/>
          </w:tcPr>
          <w:p w14:paraId="26596B5F" w14:textId="2B02BBA0" w:rsidR="00325BB6" w:rsidRPr="00386545" w:rsidRDefault="00325BB6" w:rsidP="0064785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="Angsana New"/>
                <w:sz w:val="30"/>
                <w:szCs w:val="30"/>
                <w:lang w:bidi="th-TH"/>
              </w:rPr>
              <w:t>7,56</w:t>
            </w:r>
            <w:r w:rsidR="001F6FB5" w:rsidRPr="00386545">
              <w:rPr>
                <w:rFonts w:asciiTheme="majorBidi" w:hAnsiTheme="majorBidi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183" w:type="dxa"/>
          </w:tcPr>
          <w:p w14:paraId="4F78D6B4" w14:textId="77777777" w:rsidR="00325BB6" w:rsidRPr="00386545" w:rsidRDefault="00325BB6" w:rsidP="00325B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9D1A442" w14:textId="49FA8F67" w:rsidR="00325BB6" w:rsidRPr="00386545" w:rsidRDefault="00325BB6" w:rsidP="00AD33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386545">
              <w:rPr>
                <w:rFonts w:asciiTheme="majorBidi" w:hAnsiTheme="majorBidi" w:cs="Angsana New" w:hint="cs"/>
                <w:sz w:val="30"/>
                <w:szCs w:val="30"/>
                <w:lang w:bidi="th-TH"/>
              </w:rPr>
              <w:t>168</w:t>
            </w:r>
          </w:p>
        </w:tc>
        <w:tc>
          <w:tcPr>
            <w:tcW w:w="274" w:type="dxa"/>
          </w:tcPr>
          <w:p w14:paraId="2A977542" w14:textId="77777777" w:rsidR="00325BB6" w:rsidRPr="00386545" w:rsidRDefault="00325BB6" w:rsidP="00325BB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A336E" w14:textId="2EFAE21A" w:rsidR="00325BB6" w:rsidRPr="00386545" w:rsidRDefault="00325BB6" w:rsidP="00325BB6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455" w:right="-384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1,676</w:t>
            </w:r>
          </w:p>
        </w:tc>
        <w:tc>
          <w:tcPr>
            <w:tcW w:w="179" w:type="dxa"/>
          </w:tcPr>
          <w:p w14:paraId="5E13BD41" w14:textId="77777777" w:rsidR="00325BB6" w:rsidRPr="00386545" w:rsidRDefault="00325BB6" w:rsidP="00325BB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6504C97" w14:textId="30AA0212" w:rsidR="00325BB6" w:rsidRPr="00386545" w:rsidRDefault="00325BB6" w:rsidP="00325BB6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325BB6" w:rsidRPr="00386545" w14:paraId="2CA6FD31" w14:textId="77777777" w:rsidTr="0065661C">
        <w:trPr>
          <w:gridAfter w:val="1"/>
          <w:wAfter w:w="8" w:type="dxa"/>
          <w:cantSplit/>
        </w:trPr>
        <w:tc>
          <w:tcPr>
            <w:tcW w:w="3960" w:type="dxa"/>
            <w:hideMark/>
          </w:tcPr>
          <w:p w14:paraId="5D87CE3D" w14:textId="77777777" w:rsidR="00325BB6" w:rsidRPr="00386545" w:rsidRDefault="00325BB6" w:rsidP="00325BB6">
            <w:pPr>
              <w:pStyle w:val="ListParagraph"/>
              <w:numPr>
                <w:ilvl w:val="0"/>
                <w:numId w:val="26"/>
              </w:numPr>
              <w:tabs>
                <w:tab w:val="clear" w:pos="540"/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right="0" w:hanging="190"/>
              <w:contextualSpacing/>
              <w:jc w:val="left"/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</w:pPr>
            <w:r w:rsidRPr="00386545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กลับรายการ</w:t>
            </w:r>
          </w:p>
        </w:tc>
        <w:tc>
          <w:tcPr>
            <w:tcW w:w="987" w:type="dxa"/>
          </w:tcPr>
          <w:p w14:paraId="3DFFDEB7" w14:textId="3DD7B18A" w:rsidR="00325BB6" w:rsidRPr="00386545" w:rsidRDefault="00325BB6" w:rsidP="0064785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38654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</w:t>
            </w:r>
            <w:r w:rsidR="006B0CDC" w:rsidRPr="0038654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</w:t>
            </w:r>
            <w:r w:rsidRPr="0038654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1C0FE32E" w14:textId="77777777" w:rsidR="00325BB6" w:rsidRPr="00386545" w:rsidRDefault="00325BB6" w:rsidP="00325B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88B273E" w14:textId="2C5C30CB" w:rsidR="00325BB6" w:rsidRPr="00386545" w:rsidRDefault="00325BB6" w:rsidP="00AD33F3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(258)</w:t>
            </w:r>
          </w:p>
        </w:tc>
        <w:tc>
          <w:tcPr>
            <w:tcW w:w="274" w:type="dxa"/>
          </w:tcPr>
          <w:p w14:paraId="7D6D2C98" w14:textId="77777777" w:rsidR="00325BB6" w:rsidRPr="00386545" w:rsidRDefault="00325BB6" w:rsidP="00325BB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6054B076" w14:textId="69C0C6A0" w:rsidR="00325BB6" w:rsidRPr="00386545" w:rsidRDefault="00325BB6" w:rsidP="00325BB6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313" w:right="-3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2C0298C7" w14:textId="77777777" w:rsidR="00325BB6" w:rsidRPr="00386545" w:rsidRDefault="00325BB6" w:rsidP="00325BB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AABD212" w14:textId="051E2DBB" w:rsidR="00325BB6" w:rsidRPr="00386545" w:rsidRDefault="00325BB6" w:rsidP="00325BB6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89E448C" w14:textId="77777777" w:rsidR="00714009" w:rsidRPr="00386545" w:rsidRDefault="00714009" w:rsidP="003D5AF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8EA59EE" w14:textId="59B92BA8" w:rsidR="003D5AF5" w:rsidRPr="00386545" w:rsidRDefault="003D5AF5" w:rsidP="003D5AF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86545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โดยมีระยะเวลาตั้งแต่ </w:t>
      </w:r>
      <w:r w:rsidR="006B51D6" w:rsidRPr="0038654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86545">
        <w:rPr>
          <w:rFonts w:asciiTheme="majorBidi" w:hAnsiTheme="majorBidi" w:cstheme="majorBidi"/>
          <w:sz w:val="30"/>
          <w:szCs w:val="30"/>
        </w:rPr>
        <w:t xml:space="preserve"> </w:t>
      </w:r>
      <w:r w:rsidRPr="00386545">
        <w:rPr>
          <w:rFonts w:asciiTheme="majorBidi" w:hAnsiTheme="majorBidi" w:cstheme="majorBidi"/>
          <w:sz w:val="30"/>
          <w:szCs w:val="30"/>
          <w:cs/>
        </w:rPr>
        <w:t xml:space="preserve">วัน ถึง </w:t>
      </w:r>
      <w:r w:rsidR="006B51D6" w:rsidRPr="00386545">
        <w:rPr>
          <w:rFonts w:asciiTheme="majorBidi" w:hAnsiTheme="majorBidi" w:cstheme="majorBidi"/>
          <w:sz w:val="30"/>
          <w:szCs w:val="30"/>
          <w:lang w:val="en-US"/>
        </w:rPr>
        <w:t>100</w:t>
      </w:r>
      <w:r w:rsidR="00E51CB1" w:rsidRPr="0038654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86545">
        <w:rPr>
          <w:rFonts w:asciiTheme="majorBidi" w:hAnsiTheme="majorBidi" w:cstheme="majorBidi"/>
          <w:sz w:val="30"/>
          <w:szCs w:val="30"/>
          <w:cs/>
        </w:rPr>
        <w:t>วัน</w:t>
      </w:r>
      <w:r w:rsidR="007061C8" w:rsidRPr="0038654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061C8" w:rsidRPr="0038654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061C8" w:rsidRPr="00386545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7061C8" w:rsidRPr="0038654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061C8" w:rsidRPr="0038654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7061C8" w:rsidRPr="00386545">
        <w:rPr>
          <w:rFonts w:asciiTheme="majorBidi" w:hAnsiTheme="majorBidi" w:cstheme="majorBidi"/>
          <w:i/>
          <w:iCs/>
          <w:sz w:val="30"/>
          <w:szCs w:val="30"/>
          <w:lang w:val="en-US"/>
        </w:rPr>
        <w:t>2565:</w:t>
      </w:r>
      <w:r w:rsidR="007061C8" w:rsidRPr="0038654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7061C8" w:rsidRPr="00386545">
        <w:rPr>
          <w:rFonts w:asciiTheme="majorBidi" w:hAnsiTheme="majorBidi" w:cstheme="majorBidi"/>
          <w:i/>
          <w:iCs/>
          <w:sz w:val="30"/>
          <w:szCs w:val="30"/>
          <w:lang w:val="en-US"/>
        </w:rPr>
        <w:t>14</w:t>
      </w:r>
      <w:r w:rsidR="007061C8" w:rsidRPr="0038654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061C8" w:rsidRPr="0038654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วัน ถึง </w:t>
      </w:r>
      <w:r w:rsidR="007061C8" w:rsidRPr="0038654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100 </w:t>
      </w:r>
      <w:r w:rsidR="007061C8" w:rsidRPr="00386545">
        <w:rPr>
          <w:rFonts w:asciiTheme="majorBidi" w:hAnsiTheme="majorBidi" w:cstheme="majorBidi"/>
          <w:i/>
          <w:iCs/>
          <w:sz w:val="30"/>
          <w:szCs w:val="30"/>
          <w:cs/>
        </w:rPr>
        <w:t>วัน</w:t>
      </w:r>
      <w:r w:rsidR="007061C8" w:rsidRPr="00386545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458736DB" w14:textId="77777777" w:rsidR="004745CE" w:rsidRPr="00386545" w:rsidRDefault="004745CE" w:rsidP="003D5AF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42F0A0B" w14:textId="77777777" w:rsidR="004D34FC" w:rsidRPr="00386545" w:rsidRDefault="004D34FC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8654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</w:t>
      </w:r>
      <w:r w:rsidR="008341C0" w:rsidRPr="0038654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7BA13038" w14:textId="77777777" w:rsidR="001000FB" w:rsidRPr="00386545" w:rsidRDefault="001000FB" w:rsidP="000B052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23"/>
        <w:gridCol w:w="242"/>
        <w:gridCol w:w="1083"/>
        <w:gridCol w:w="237"/>
        <w:gridCol w:w="1123"/>
        <w:gridCol w:w="248"/>
        <w:gridCol w:w="1087"/>
      </w:tblGrid>
      <w:tr w:rsidR="001000FB" w:rsidRPr="00386545" w14:paraId="3D698853" w14:textId="77777777" w:rsidTr="002A0F28">
        <w:trPr>
          <w:tblHeader/>
        </w:trPr>
        <w:tc>
          <w:tcPr>
            <w:tcW w:w="2175" w:type="pct"/>
          </w:tcPr>
          <w:p w14:paraId="71C3C795" w14:textId="77777777" w:rsidR="001000FB" w:rsidRPr="00386545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5" w:type="pct"/>
            <w:gridSpan w:val="3"/>
          </w:tcPr>
          <w:p w14:paraId="7ECC870D" w14:textId="77777777" w:rsidR="001000FB" w:rsidRPr="00386545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765FB88" w14:textId="77777777" w:rsidR="001000FB" w:rsidRPr="00386545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pct"/>
            <w:gridSpan w:val="3"/>
          </w:tcPr>
          <w:p w14:paraId="6E6F42FB" w14:textId="77777777" w:rsidR="001000FB" w:rsidRPr="00386545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0F28" w:rsidRPr="00386545" w14:paraId="013E4458" w14:textId="77777777" w:rsidTr="004B5DDA">
        <w:trPr>
          <w:tblHeader/>
        </w:trPr>
        <w:tc>
          <w:tcPr>
            <w:tcW w:w="2175" w:type="pct"/>
          </w:tcPr>
          <w:p w14:paraId="149FBCC9" w14:textId="77777777" w:rsidR="002A0F28" w:rsidRPr="00386545" w:rsidRDefault="002A0F28" w:rsidP="002A0F28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4F1A1C52" w14:textId="43B3107C" w:rsidR="002A0F28" w:rsidRPr="00386545" w:rsidRDefault="00BB2730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386545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3" w:type="pct"/>
          </w:tcPr>
          <w:p w14:paraId="37BD638F" w14:textId="77777777" w:rsidR="002A0F28" w:rsidRPr="00386545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7A142C2" w14:textId="09B50596" w:rsidR="002A0F28" w:rsidRPr="00386545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</w:tcPr>
          <w:p w14:paraId="008AF634" w14:textId="77777777" w:rsidR="002A0F28" w:rsidRPr="00386545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6E13E7C1" w14:textId="529D3BFE" w:rsidR="002A0F28" w:rsidRPr="00386545" w:rsidRDefault="00BB2730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386545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6" w:type="pct"/>
          </w:tcPr>
          <w:p w14:paraId="0CAEC02B" w14:textId="77777777" w:rsidR="002A0F28" w:rsidRPr="00386545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70EE39A" w14:textId="06E9AE81" w:rsidR="002A0F28" w:rsidRPr="00386545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A0F28" w:rsidRPr="00386545" w14:paraId="6A71E099" w14:textId="367CB84A" w:rsidTr="004B5DDA">
        <w:trPr>
          <w:tblHeader/>
        </w:trPr>
        <w:tc>
          <w:tcPr>
            <w:tcW w:w="2175" w:type="pct"/>
          </w:tcPr>
          <w:p w14:paraId="4CD09CB0" w14:textId="77777777" w:rsidR="002A0F28" w:rsidRPr="00386545" w:rsidRDefault="002A0F28" w:rsidP="002A0F28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7A17F908" w14:textId="66A149A4" w:rsidR="002A0F28" w:rsidRPr="00386545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3" w:type="pct"/>
          </w:tcPr>
          <w:p w14:paraId="04B99F32" w14:textId="77777777" w:rsidR="002A0F28" w:rsidRPr="00386545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01CFB3B" w14:textId="26F74730" w:rsidR="002A0F28" w:rsidRPr="00386545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0" w:type="pct"/>
          </w:tcPr>
          <w:p w14:paraId="52DEFDDE" w14:textId="77777777" w:rsidR="002A0F28" w:rsidRPr="00386545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FBE1C04" w14:textId="7FF16F75" w:rsidR="002A0F28" w:rsidRPr="00386545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6" w:type="pct"/>
          </w:tcPr>
          <w:p w14:paraId="4B45B4A5" w14:textId="77777777" w:rsidR="002A0F28" w:rsidRPr="00386545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C300D0F" w14:textId="0179C5F0" w:rsidR="002A0F28" w:rsidRPr="00386545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2A0F28" w:rsidRPr="00386545" w14:paraId="179DFDC7" w14:textId="77777777" w:rsidTr="002A0F28">
        <w:trPr>
          <w:tblHeader/>
        </w:trPr>
        <w:tc>
          <w:tcPr>
            <w:tcW w:w="2175" w:type="pct"/>
          </w:tcPr>
          <w:p w14:paraId="2DC239DB" w14:textId="77777777" w:rsidR="002A0F28" w:rsidRPr="00386545" w:rsidRDefault="002A0F28" w:rsidP="002A0F28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5" w:type="pct"/>
            <w:gridSpan w:val="7"/>
          </w:tcPr>
          <w:p w14:paraId="0F324C18" w14:textId="77777777" w:rsidR="002A0F28" w:rsidRPr="00386545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0F28" w:rsidRPr="00386545" w14:paraId="11026E03" w14:textId="77777777" w:rsidTr="004B5DDA">
        <w:tc>
          <w:tcPr>
            <w:tcW w:w="2175" w:type="pct"/>
          </w:tcPr>
          <w:p w14:paraId="231D7298" w14:textId="77777777" w:rsidR="002A0F28" w:rsidRPr="00386545" w:rsidRDefault="002A0F28" w:rsidP="002A0F28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17" w:type="pct"/>
          </w:tcPr>
          <w:p w14:paraId="3BC1E6A5" w14:textId="77777777" w:rsidR="002A0F28" w:rsidRPr="00386545" w:rsidRDefault="002A0F28" w:rsidP="002A0F28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18BA0EFA" w14:textId="77777777" w:rsidR="002A0F28" w:rsidRPr="00386545" w:rsidRDefault="002A0F28" w:rsidP="002A0F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4DD47CA" w14:textId="77777777" w:rsidR="002A0F28" w:rsidRPr="00386545" w:rsidRDefault="002A0F28" w:rsidP="002A0F2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817E85A" w14:textId="77777777" w:rsidR="002A0F28" w:rsidRPr="00386545" w:rsidRDefault="002A0F28" w:rsidP="002A0F2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3839819D" w14:textId="77777777" w:rsidR="002A0F28" w:rsidRPr="00386545" w:rsidRDefault="002A0F28" w:rsidP="002A0F2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12E315D" w14:textId="77777777" w:rsidR="002A0F28" w:rsidRPr="00386545" w:rsidRDefault="002A0F28" w:rsidP="002A0F2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42881A5" w14:textId="77777777" w:rsidR="002A0F28" w:rsidRPr="00386545" w:rsidRDefault="002A0F28" w:rsidP="002A0F28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DDA" w:rsidRPr="00386545" w14:paraId="445E276D" w14:textId="77777777" w:rsidTr="004B5DDA">
        <w:tc>
          <w:tcPr>
            <w:tcW w:w="2175" w:type="pct"/>
          </w:tcPr>
          <w:p w14:paraId="25431F1D" w14:textId="77777777" w:rsidR="004B5DDA" w:rsidRPr="00386545" w:rsidRDefault="004B5DDA" w:rsidP="004B5DDA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17" w:type="pct"/>
          </w:tcPr>
          <w:p w14:paraId="1B0D73F4" w14:textId="16A11B78" w:rsidR="004B5DDA" w:rsidRPr="00386545" w:rsidRDefault="004847A6" w:rsidP="004B5DD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113,31</w:t>
            </w:r>
            <w:r w:rsidR="004B1929" w:rsidRPr="0038654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3" w:type="pct"/>
          </w:tcPr>
          <w:p w14:paraId="6E261800" w14:textId="77777777" w:rsidR="004B5DDA" w:rsidRPr="00386545" w:rsidRDefault="004B5DDA" w:rsidP="004B5D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673B954" w14:textId="403339EF" w:rsidR="004B5DDA" w:rsidRPr="00386545" w:rsidRDefault="004B5DDA" w:rsidP="004B5DD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86545">
              <w:rPr>
                <w:rFonts w:asciiTheme="majorBidi" w:hAnsiTheme="majorBidi" w:cs="Angsana New"/>
                <w:sz w:val="30"/>
                <w:szCs w:val="30"/>
                <w:lang w:bidi="th-TH"/>
              </w:rPr>
              <w:t>430,271</w:t>
            </w:r>
          </w:p>
        </w:tc>
        <w:tc>
          <w:tcPr>
            <w:tcW w:w="130" w:type="pct"/>
          </w:tcPr>
          <w:p w14:paraId="609992C5" w14:textId="77777777" w:rsidR="004B5DDA" w:rsidRPr="00386545" w:rsidRDefault="004B5DDA" w:rsidP="004B5D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7EA085CD" w14:textId="05BBA66B" w:rsidR="004B5DDA" w:rsidRPr="00386545" w:rsidRDefault="00E87D15" w:rsidP="0066325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/>
                <w:sz w:val="30"/>
                <w:szCs w:val="30"/>
                <w:lang w:val="en-US"/>
              </w:rPr>
              <w:t>108,169</w:t>
            </w:r>
          </w:p>
        </w:tc>
        <w:tc>
          <w:tcPr>
            <w:tcW w:w="136" w:type="pct"/>
          </w:tcPr>
          <w:p w14:paraId="6F39FB70" w14:textId="77777777" w:rsidR="004B5DDA" w:rsidRPr="00386545" w:rsidRDefault="004B5DDA" w:rsidP="004B5D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E6FDC2B" w14:textId="65989BD6" w:rsidR="004B5DDA" w:rsidRPr="00386545" w:rsidRDefault="004B5DDA" w:rsidP="004B5D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/>
                <w:sz w:val="30"/>
                <w:szCs w:val="30"/>
              </w:rPr>
              <w:t>429,971</w:t>
            </w:r>
          </w:p>
        </w:tc>
      </w:tr>
      <w:tr w:rsidR="004B5DDA" w:rsidRPr="00386545" w14:paraId="42F74BDC" w14:textId="77777777" w:rsidTr="004B5DDA">
        <w:tc>
          <w:tcPr>
            <w:tcW w:w="2175" w:type="pct"/>
          </w:tcPr>
          <w:p w14:paraId="6B1B5736" w14:textId="77777777" w:rsidR="004B5DDA" w:rsidRPr="00386545" w:rsidRDefault="004B5DDA" w:rsidP="004B5DDA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17" w:type="pct"/>
          </w:tcPr>
          <w:p w14:paraId="12EDB1EC" w14:textId="61EC2EB7" w:rsidR="004B5DDA" w:rsidRPr="00386545" w:rsidRDefault="004847A6" w:rsidP="004B5DD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246,371</w:t>
            </w:r>
          </w:p>
        </w:tc>
        <w:tc>
          <w:tcPr>
            <w:tcW w:w="133" w:type="pct"/>
          </w:tcPr>
          <w:p w14:paraId="43CF7596" w14:textId="77777777" w:rsidR="004B5DDA" w:rsidRPr="00386545" w:rsidRDefault="004B5DDA" w:rsidP="004B5D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8DEE6F1" w14:textId="08425B79" w:rsidR="004B5DDA" w:rsidRPr="00386545" w:rsidRDefault="004B5DDA" w:rsidP="004B5DD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="Angsana New"/>
                <w:sz w:val="30"/>
                <w:szCs w:val="30"/>
                <w:lang w:bidi="th-TH"/>
              </w:rPr>
              <w:t>108,335</w:t>
            </w:r>
          </w:p>
        </w:tc>
        <w:tc>
          <w:tcPr>
            <w:tcW w:w="130" w:type="pct"/>
          </w:tcPr>
          <w:p w14:paraId="6A4E7128" w14:textId="77777777" w:rsidR="004B5DDA" w:rsidRPr="00386545" w:rsidRDefault="004B5DDA" w:rsidP="004B5D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E5801EB" w14:textId="578935EB" w:rsidR="004B5DDA" w:rsidRPr="00386545" w:rsidRDefault="00E87D15" w:rsidP="0066325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/>
                <w:sz w:val="30"/>
                <w:szCs w:val="30"/>
                <w:lang w:val="en-US"/>
              </w:rPr>
              <w:t>187,910</w:t>
            </w:r>
          </w:p>
        </w:tc>
        <w:tc>
          <w:tcPr>
            <w:tcW w:w="136" w:type="pct"/>
          </w:tcPr>
          <w:p w14:paraId="714E6DE8" w14:textId="77777777" w:rsidR="004B5DDA" w:rsidRPr="00386545" w:rsidRDefault="004B5DDA" w:rsidP="004B5D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8DB5FCE" w14:textId="2A9F41ED" w:rsidR="004B5DDA" w:rsidRPr="00386545" w:rsidRDefault="004B5DDA" w:rsidP="004B5D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/>
                <w:sz w:val="30"/>
                <w:szCs w:val="30"/>
              </w:rPr>
              <w:t>38,392</w:t>
            </w:r>
          </w:p>
        </w:tc>
      </w:tr>
      <w:tr w:rsidR="00C74A26" w:rsidRPr="00386545" w14:paraId="332F20BB" w14:textId="77777777" w:rsidTr="004B5DDA">
        <w:tc>
          <w:tcPr>
            <w:tcW w:w="2175" w:type="pct"/>
          </w:tcPr>
          <w:p w14:paraId="24261196" w14:textId="77777777" w:rsidR="00C74A26" w:rsidRPr="00386545" w:rsidRDefault="00C74A26" w:rsidP="00C74A26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17" w:type="pct"/>
          </w:tcPr>
          <w:p w14:paraId="637D7916" w14:textId="06539E27" w:rsidR="00C74A26" w:rsidRPr="00386545" w:rsidRDefault="004847A6" w:rsidP="00C74A2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133" w:type="pct"/>
          </w:tcPr>
          <w:p w14:paraId="5F9B39C6" w14:textId="77777777" w:rsidR="00C74A26" w:rsidRPr="00386545" w:rsidRDefault="00C74A26" w:rsidP="00C74A2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10459A3" w14:textId="74BBD5AB" w:rsidR="00C74A26" w:rsidRPr="00386545" w:rsidRDefault="00C74A26" w:rsidP="00C74A2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="Angsana New"/>
                <w:sz w:val="30"/>
                <w:szCs w:val="30"/>
                <w:lang w:bidi="th-TH"/>
              </w:rPr>
              <w:t>30</w:t>
            </w:r>
          </w:p>
        </w:tc>
        <w:tc>
          <w:tcPr>
            <w:tcW w:w="130" w:type="pct"/>
          </w:tcPr>
          <w:p w14:paraId="7EEFB3F4" w14:textId="77777777" w:rsidR="00C74A26" w:rsidRPr="00386545" w:rsidRDefault="00C74A26" w:rsidP="00C74A2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CD78D81" w14:textId="2DCFBB9D" w:rsidR="00C74A26" w:rsidRPr="00386545" w:rsidRDefault="00E87D15" w:rsidP="00C60712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66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45C5D11" w14:textId="7D0F1ED6" w:rsidR="00C74A26" w:rsidRPr="00386545" w:rsidRDefault="00C74A26" w:rsidP="00C74A2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66B086D" w14:textId="2B82D0D6" w:rsidR="00C74A26" w:rsidRPr="00386545" w:rsidRDefault="00C74A26" w:rsidP="00C74A26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8E4F7D" w:rsidRPr="00386545" w14:paraId="064E5151" w14:textId="77777777" w:rsidTr="004B5DDA">
        <w:tc>
          <w:tcPr>
            <w:tcW w:w="2175" w:type="pct"/>
          </w:tcPr>
          <w:p w14:paraId="32076553" w14:textId="67CB58E4" w:rsidR="008E4F7D" w:rsidRPr="00386545" w:rsidRDefault="008E4F7D" w:rsidP="008E4F7D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ซอฟ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ต์</w:t>
            </w: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แวร์คอมพิวเตอร์</w:t>
            </w: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60C6EE40" w14:textId="141B9D38" w:rsidR="008E4F7D" w:rsidRPr="00386545" w:rsidRDefault="004847A6" w:rsidP="008E4F7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26,</w:t>
            </w:r>
            <w:r w:rsidR="004B1929" w:rsidRPr="0038654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133" w:type="pct"/>
          </w:tcPr>
          <w:p w14:paraId="4AAF09EE" w14:textId="77777777" w:rsidR="008E4F7D" w:rsidRPr="00386545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381CD2E4" w14:textId="65010179" w:rsidR="008E4F7D" w:rsidRPr="00386545" w:rsidRDefault="008E4F7D" w:rsidP="008E4F7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="Angsana New"/>
                <w:sz w:val="30"/>
                <w:szCs w:val="30"/>
                <w:lang w:bidi="th-TH"/>
              </w:rPr>
              <w:t>13,859</w:t>
            </w:r>
          </w:p>
        </w:tc>
        <w:tc>
          <w:tcPr>
            <w:tcW w:w="130" w:type="pct"/>
          </w:tcPr>
          <w:p w14:paraId="44D35017" w14:textId="77777777" w:rsidR="008E4F7D" w:rsidRPr="00386545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79B46555" w14:textId="3A4D2AA4" w:rsidR="008E4F7D" w:rsidRPr="00386545" w:rsidRDefault="00E87D15" w:rsidP="0079607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386545">
              <w:rPr>
                <w:rFonts w:asciiTheme="majorBidi" w:hAnsiTheme="majorBidi"/>
                <w:sz w:val="30"/>
                <w:szCs w:val="30"/>
                <w:lang w:val="en-US"/>
              </w:rPr>
              <w:t>25,091</w:t>
            </w:r>
          </w:p>
        </w:tc>
        <w:tc>
          <w:tcPr>
            <w:tcW w:w="136" w:type="pct"/>
          </w:tcPr>
          <w:p w14:paraId="18A06C10" w14:textId="77777777" w:rsidR="008E4F7D" w:rsidRPr="00386545" w:rsidRDefault="008E4F7D" w:rsidP="008E4F7D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D5E50CB" w14:textId="79D42C61" w:rsidR="008E4F7D" w:rsidRPr="00386545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/>
                <w:sz w:val="30"/>
                <w:szCs w:val="30"/>
              </w:rPr>
              <w:t>10,083</w:t>
            </w:r>
          </w:p>
        </w:tc>
      </w:tr>
      <w:tr w:rsidR="008E4F7D" w:rsidRPr="00386545" w14:paraId="1A725690" w14:textId="77777777" w:rsidTr="004B5DDA">
        <w:tc>
          <w:tcPr>
            <w:tcW w:w="2175" w:type="pct"/>
          </w:tcPr>
          <w:p w14:paraId="0592548A" w14:textId="77777777" w:rsidR="008E4F7D" w:rsidRPr="00386545" w:rsidRDefault="008E4F7D" w:rsidP="008E4F7D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59C1E9E1" w14:textId="2045F522" w:rsidR="008E4F7D" w:rsidRPr="00386545" w:rsidRDefault="004847A6" w:rsidP="008E4F7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38</w:t>
            </w:r>
            <w:r w:rsidR="004B1929" w:rsidRPr="0038654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5,911</w:t>
            </w:r>
          </w:p>
        </w:tc>
        <w:tc>
          <w:tcPr>
            <w:tcW w:w="133" w:type="pct"/>
          </w:tcPr>
          <w:p w14:paraId="7F363BF8" w14:textId="77777777" w:rsidR="008E4F7D" w:rsidRPr="00386545" w:rsidRDefault="008E4F7D" w:rsidP="008E4F7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EA79420" w14:textId="72A25EA3" w:rsidR="008E4F7D" w:rsidRPr="00386545" w:rsidRDefault="008E4F7D" w:rsidP="008E4F7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86545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552,495</w:t>
            </w:r>
          </w:p>
        </w:tc>
        <w:tc>
          <w:tcPr>
            <w:tcW w:w="130" w:type="pct"/>
          </w:tcPr>
          <w:p w14:paraId="5DEA735A" w14:textId="77777777" w:rsidR="008E4F7D" w:rsidRPr="00386545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06583AD6" w14:textId="34970374" w:rsidR="008E4F7D" w:rsidRPr="00386545" w:rsidRDefault="00E87D15" w:rsidP="0079607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321,170</w:t>
            </w:r>
          </w:p>
        </w:tc>
        <w:tc>
          <w:tcPr>
            <w:tcW w:w="136" w:type="pct"/>
          </w:tcPr>
          <w:p w14:paraId="01D5CFE1" w14:textId="77777777" w:rsidR="008E4F7D" w:rsidRPr="00386545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2949DB2" w14:textId="5BB781FE" w:rsidR="008E4F7D" w:rsidRPr="00386545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/>
                <w:b/>
                <w:bCs/>
                <w:sz w:val="30"/>
                <w:szCs w:val="30"/>
              </w:rPr>
              <w:t>478,446</w:t>
            </w:r>
          </w:p>
        </w:tc>
      </w:tr>
      <w:tr w:rsidR="008E4F7D" w:rsidRPr="00386545" w14:paraId="376D262C" w14:textId="77777777" w:rsidTr="004B5DDA">
        <w:trPr>
          <w:trHeight w:val="427"/>
        </w:trPr>
        <w:tc>
          <w:tcPr>
            <w:tcW w:w="2175" w:type="pct"/>
          </w:tcPr>
          <w:p w14:paraId="2F6F92D3" w14:textId="2CD58A78" w:rsidR="008E4F7D" w:rsidRPr="00386545" w:rsidRDefault="00DA6327" w:rsidP="008E4F7D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</w:p>
        </w:tc>
        <w:tc>
          <w:tcPr>
            <w:tcW w:w="617" w:type="pct"/>
          </w:tcPr>
          <w:p w14:paraId="66606390" w14:textId="77777777" w:rsidR="008E4F7D" w:rsidRPr="00386545" w:rsidRDefault="008E4F7D" w:rsidP="008E4F7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14:paraId="1AD87ACF" w14:textId="77777777" w:rsidR="008E4F7D" w:rsidRPr="00386545" w:rsidRDefault="008E4F7D" w:rsidP="008E4F7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DEC1576" w14:textId="77777777" w:rsidR="008E4F7D" w:rsidRPr="00386545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65004DE5" w14:textId="77777777" w:rsidR="008E4F7D" w:rsidRPr="00386545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7B9381C" w14:textId="77777777" w:rsidR="008E4F7D" w:rsidRPr="00386545" w:rsidRDefault="008E4F7D" w:rsidP="008E4F7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77AA75EA" w14:textId="77777777" w:rsidR="008E4F7D" w:rsidRPr="00386545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17A99DA" w14:textId="77777777" w:rsidR="008E4F7D" w:rsidRPr="00386545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7750" w:rsidRPr="00386545" w14:paraId="5A6F6EE5" w14:textId="77777777" w:rsidTr="004B5DDA">
        <w:tc>
          <w:tcPr>
            <w:tcW w:w="2175" w:type="pct"/>
          </w:tcPr>
          <w:p w14:paraId="29766149" w14:textId="77777777" w:rsidR="00FB7750" w:rsidRPr="00386545" w:rsidRDefault="00FB7750" w:rsidP="00FB7750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386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17" w:type="pct"/>
          </w:tcPr>
          <w:p w14:paraId="3D7EF9A6" w14:textId="77777777" w:rsidR="00FB7750" w:rsidRPr="00386545" w:rsidRDefault="00FB7750" w:rsidP="00FB775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4B3C1DC3" w14:textId="77777777" w:rsidR="00FB7750" w:rsidRPr="00386545" w:rsidRDefault="00FB7750" w:rsidP="00FB775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C4E8E1E" w14:textId="77777777" w:rsidR="00FB7750" w:rsidRPr="00386545" w:rsidRDefault="00FB7750" w:rsidP="00FB775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CAEEB4A" w14:textId="77777777" w:rsidR="00FB7750" w:rsidRPr="00386545" w:rsidRDefault="00FB7750" w:rsidP="00FB775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6D856047" w14:textId="77777777" w:rsidR="00FB7750" w:rsidRPr="00386545" w:rsidRDefault="00FB7750" w:rsidP="00FB775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30CB814D" w14:textId="77777777" w:rsidR="00FB7750" w:rsidRPr="00386545" w:rsidRDefault="00FB7750" w:rsidP="00FB775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A2C240B" w14:textId="77777777" w:rsidR="00FB7750" w:rsidRPr="00386545" w:rsidRDefault="00FB7750" w:rsidP="00FB775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47A6" w:rsidRPr="00386545" w14:paraId="68CCADA9" w14:textId="77777777" w:rsidTr="004B5DDA">
        <w:tc>
          <w:tcPr>
            <w:tcW w:w="2175" w:type="pct"/>
            <w:shd w:val="clear" w:color="auto" w:fill="auto"/>
          </w:tcPr>
          <w:p w14:paraId="7FFE2A2B" w14:textId="77777777" w:rsidR="004847A6" w:rsidRPr="00386545" w:rsidRDefault="004847A6" w:rsidP="004847A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17" w:type="pct"/>
            <w:shd w:val="clear" w:color="auto" w:fill="auto"/>
          </w:tcPr>
          <w:p w14:paraId="54A4B1CD" w14:textId="29C989FD" w:rsidR="004847A6" w:rsidRPr="00386545" w:rsidRDefault="004847A6" w:rsidP="00A72F5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/>
                <w:sz w:val="30"/>
                <w:szCs w:val="30"/>
                <w:lang w:val="en-US"/>
              </w:rPr>
              <w:t>6,81</w:t>
            </w:r>
            <w:r w:rsidR="009A7F4E" w:rsidRPr="00386545"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33" w:type="pct"/>
            <w:shd w:val="clear" w:color="auto" w:fill="auto"/>
          </w:tcPr>
          <w:p w14:paraId="4D45DAD1" w14:textId="77777777" w:rsidR="004847A6" w:rsidRPr="00386545" w:rsidRDefault="004847A6" w:rsidP="004847A6">
            <w:pPr>
              <w:pStyle w:val="BodyText"/>
              <w:tabs>
                <w:tab w:val="decimal" w:pos="870"/>
              </w:tabs>
              <w:spacing w:after="0"/>
              <w:ind w:right="-169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95" w:type="pct"/>
            <w:shd w:val="clear" w:color="auto" w:fill="auto"/>
          </w:tcPr>
          <w:p w14:paraId="0BE8597F" w14:textId="1960D788" w:rsidR="004847A6" w:rsidRPr="00386545" w:rsidRDefault="004847A6" w:rsidP="004847A6">
            <w:pPr>
              <w:pStyle w:val="BodyText"/>
              <w:tabs>
                <w:tab w:val="decimal" w:pos="1244"/>
              </w:tabs>
              <w:spacing w:after="0"/>
              <w:ind w:left="-108" w:right="28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BBE213F" w14:textId="77777777" w:rsidR="004847A6" w:rsidRPr="00386545" w:rsidRDefault="004847A6" w:rsidP="004847A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780E4BFE" w14:textId="4C9A60EB" w:rsidR="004847A6" w:rsidRPr="00386545" w:rsidRDefault="00E87D15" w:rsidP="004847A6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66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578654DF" w14:textId="77777777" w:rsidR="004847A6" w:rsidRPr="00386545" w:rsidRDefault="004847A6" w:rsidP="004847A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5772C3C1" w14:textId="5762C710" w:rsidR="004847A6" w:rsidRPr="00386545" w:rsidRDefault="004847A6" w:rsidP="004847A6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86545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4847A6" w:rsidRPr="00386545" w14:paraId="5D2AF5D5" w14:textId="77777777" w:rsidTr="004B5DDA">
        <w:tc>
          <w:tcPr>
            <w:tcW w:w="2175" w:type="pct"/>
            <w:shd w:val="clear" w:color="auto" w:fill="auto"/>
          </w:tcPr>
          <w:p w14:paraId="0F2F117A" w14:textId="77777777" w:rsidR="004847A6" w:rsidRPr="00386545" w:rsidRDefault="004847A6" w:rsidP="004847A6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หนังสือค้ำประกันที่ออกโดยธนาคาร </w:t>
            </w:r>
          </w:p>
        </w:tc>
        <w:tc>
          <w:tcPr>
            <w:tcW w:w="617" w:type="pct"/>
            <w:shd w:val="clear" w:color="auto" w:fill="auto"/>
          </w:tcPr>
          <w:p w14:paraId="1BBE2A13" w14:textId="0F48D1EA" w:rsidR="004847A6" w:rsidRPr="00386545" w:rsidRDefault="00E87D15" w:rsidP="004847A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4B1929" w:rsidRPr="00386545">
              <w:rPr>
                <w:rFonts w:asciiTheme="majorBidi" w:hAnsiTheme="majorBidi"/>
                <w:sz w:val="30"/>
                <w:szCs w:val="30"/>
                <w:lang w:val="en-US"/>
              </w:rPr>
              <w:t>45,985</w:t>
            </w:r>
          </w:p>
        </w:tc>
        <w:tc>
          <w:tcPr>
            <w:tcW w:w="133" w:type="pct"/>
            <w:shd w:val="clear" w:color="auto" w:fill="auto"/>
          </w:tcPr>
          <w:p w14:paraId="6960C995" w14:textId="77777777" w:rsidR="004847A6" w:rsidRPr="00386545" w:rsidRDefault="004847A6" w:rsidP="004847A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1223930" w14:textId="0910FB88" w:rsidR="004847A6" w:rsidRPr="00386545" w:rsidRDefault="004847A6" w:rsidP="004847A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/>
                <w:sz w:val="30"/>
                <w:szCs w:val="30"/>
              </w:rPr>
              <w:t>133,968</w:t>
            </w:r>
          </w:p>
        </w:tc>
        <w:tc>
          <w:tcPr>
            <w:tcW w:w="130" w:type="pct"/>
            <w:shd w:val="clear" w:color="auto" w:fill="auto"/>
          </w:tcPr>
          <w:p w14:paraId="58F8BB08" w14:textId="77777777" w:rsidR="004847A6" w:rsidRPr="00386545" w:rsidRDefault="004847A6" w:rsidP="004847A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92BFE84" w14:textId="10F360B9" w:rsidR="004847A6" w:rsidRPr="00386545" w:rsidRDefault="00E87D15" w:rsidP="004847A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/>
                <w:sz w:val="30"/>
                <w:szCs w:val="30"/>
                <w:lang w:val="en-US"/>
              </w:rPr>
              <w:t>44,190</w:t>
            </w:r>
          </w:p>
        </w:tc>
        <w:tc>
          <w:tcPr>
            <w:tcW w:w="136" w:type="pct"/>
            <w:shd w:val="clear" w:color="auto" w:fill="auto"/>
          </w:tcPr>
          <w:p w14:paraId="07CFFB47" w14:textId="77777777" w:rsidR="004847A6" w:rsidRPr="00386545" w:rsidRDefault="004847A6" w:rsidP="004847A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50E786CB" w14:textId="6860D4EB" w:rsidR="004847A6" w:rsidRPr="00386545" w:rsidRDefault="004847A6" w:rsidP="004847A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/>
                <w:sz w:val="30"/>
                <w:szCs w:val="30"/>
              </w:rPr>
              <w:t>35,002</w:t>
            </w:r>
          </w:p>
        </w:tc>
      </w:tr>
      <w:tr w:rsidR="004847A6" w:rsidRPr="00386545" w14:paraId="6E6C4B2E" w14:textId="77777777" w:rsidTr="004B5DDA">
        <w:tc>
          <w:tcPr>
            <w:tcW w:w="2175" w:type="pct"/>
            <w:shd w:val="clear" w:color="auto" w:fill="auto"/>
          </w:tcPr>
          <w:p w14:paraId="5425CF49" w14:textId="77777777" w:rsidR="004847A6" w:rsidRPr="00386545" w:rsidRDefault="004847A6" w:rsidP="004847A6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DF45E" w14:textId="520B6C2B" w:rsidR="004847A6" w:rsidRPr="00386545" w:rsidRDefault="00E87D15" w:rsidP="004847A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38654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4B1929" w:rsidRPr="0038654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52</w:t>
            </w:r>
            <w:r w:rsidRPr="0038654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="004B1929" w:rsidRPr="0038654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79</w:t>
            </w:r>
            <w:r w:rsidR="009A7F4E" w:rsidRPr="0038654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33" w:type="pct"/>
            <w:shd w:val="clear" w:color="auto" w:fill="auto"/>
          </w:tcPr>
          <w:p w14:paraId="65E4939C" w14:textId="77777777" w:rsidR="004847A6" w:rsidRPr="00386545" w:rsidRDefault="004847A6" w:rsidP="004847A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FC33B" w14:textId="6B8E5317" w:rsidR="004847A6" w:rsidRPr="00386545" w:rsidRDefault="004847A6" w:rsidP="004847A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/>
                <w:b/>
                <w:bCs/>
                <w:sz w:val="30"/>
                <w:szCs w:val="30"/>
              </w:rPr>
              <w:t>133,968</w:t>
            </w:r>
          </w:p>
        </w:tc>
        <w:tc>
          <w:tcPr>
            <w:tcW w:w="130" w:type="pct"/>
            <w:shd w:val="clear" w:color="auto" w:fill="auto"/>
          </w:tcPr>
          <w:p w14:paraId="4AF17611" w14:textId="77777777" w:rsidR="004847A6" w:rsidRPr="00386545" w:rsidRDefault="004847A6" w:rsidP="004847A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B3687" w14:textId="7528A4D1" w:rsidR="004847A6" w:rsidRPr="00386545" w:rsidRDefault="00E87D15" w:rsidP="004847A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44,190</w:t>
            </w:r>
          </w:p>
        </w:tc>
        <w:tc>
          <w:tcPr>
            <w:tcW w:w="136" w:type="pct"/>
            <w:shd w:val="clear" w:color="auto" w:fill="auto"/>
          </w:tcPr>
          <w:p w14:paraId="5C77B667" w14:textId="77777777" w:rsidR="004847A6" w:rsidRPr="00386545" w:rsidRDefault="004847A6" w:rsidP="004847A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D73B1" w14:textId="65D52FA8" w:rsidR="004847A6" w:rsidRPr="00386545" w:rsidRDefault="004847A6" w:rsidP="004847A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386545">
              <w:rPr>
                <w:rFonts w:asciiTheme="majorBidi" w:hAnsiTheme="majorBidi"/>
                <w:b/>
                <w:bCs/>
                <w:sz w:val="30"/>
                <w:szCs w:val="30"/>
              </w:rPr>
              <w:t>35,002</w:t>
            </w:r>
          </w:p>
        </w:tc>
      </w:tr>
    </w:tbl>
    <w:p w14:paraId="62A09663" w14:textId="77777777" w:rsidR="002A11F4" w:rsidRPr="00386545" w:rsidRDefault="002A11F4" w:rsidP="000B052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F744A96" w14:textId="56B723DA" w:rsidR="003D63CA" w:rsidRPr="00386545" w:rsidRDefault="00A4796E" w:rsidP="00E87843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6545">
        <w:rPr>
          <w:rFonts w:ascii="Angsana New" w:hAnsi="Angsana New"/>
          <w:sz w:val="30"/>
          <w:szCs w:val="30"/>
          <w:cs/>
        </w:rPr>
        <w:t xml:space="preserve">ณ </w:t>
      </w:r>
      <w:r w:rsidR="00A57B54" w:rsidRPr="00386545">
        <w:rPr>
          <w:rFonts w:ascii="Angsana New" w:hAnsi="Angsana New"/>
          <w:sz w:val="30"/>
          <w:szCs w:val="30"/>
          <w:cs/>
        </w:rPr>
        <w:t>วันที่</w:t>
      </w:r>
      <w:r w:rsidR="00A57B54" w:rsidRPr="00386545">
        <w:rPr>
          <w:rFonts w:ascii="Angsana New" w:hAnsi="Angsana New" w:hint="cs"/>
          <w:sz w:val="30"/>
          <w:szCs w:val="30"/>
          <w:cs/>
        </w:rPr>
        <w:t xml:space="preserve"> </w:t>
      </w:r>
      <w:r w:rsidR="00981043" w:rsidRPr="00386545">
        <w:rPr>
          <w:rFonts w:ascii="Angsana New" w:hAnsi="Angsana New"/>
          <w:sz w:val="30"/>
          <w:szCs w:val="30"/>
          <w:lang w:val="en-US"/>
        </w:rPr>
        <w:t xml:space="preserve">30 </w:t>
      </w:r>
      <w:r w:rsidR="00BB2730" w:rsidRPr="00386545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A57B54" w:rsidRPr="0038654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57B54" w:rsidRPr="00386545">
        <w:rPr>
          <w:rFonts w:ascii="Angsana New" w:hAnsi="Angsana New"/>
          <w:sz w:val="30"/>
          <w:szCs w:val="30"/>
          <w:lang w:val="en-US"/>
        </w:rPr>
        <w:t>2566</w:t>
      </w:r>
      <w:r w:rsidR="00A57B54" w:rsidRPr="00386545">
        <w:rPr>
          <w:rFonts w:ascii="Angsana New" w:hAnsi="Angsana New"/>
          <w:sz w:val="30"/>
          <w:szCs w:val="30"/>
          <w:cs/>
        </w:rPr>
        <w:t xml:space="preserve"> </w:t>
      </w:r>
      <w:r w:rsidR="008E4F7D" w:rsidRPr="00386545">
        <w:rPr>
          <w:rFonts w:ascii="Angsana New" w:hAnsi="Angsana New"/>
          <w:sz w:val="30"/>
          <w:szCs w:val="30"/>
          <w:cs/>
        </w:rPr>
        <w:t>กลุ่มบริษัทมีภาระผูกพันตามเลตเตอร์ออฟเครดิตที่ยังไม่ได้ใช้ซึ่งเป็นภาระผูกพันที่เกิดจากการสั่งซื้อเครื่องจักรและอุปกรณ์ โดยแสดงในงบการเงินรวมจำนวน</w:t>
      </w:r>
      <w:r w:rsidR="008E4F7D" w:rsidRPr="0038654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87D15" w:rsidRPr="00386545">
        <w:rPr>
          <w:rFonts w:asciiTheme="majorBidi" w:hAnsiTheme="majorBidi" w:cstheme="majorBidi"/>
          <w:sz w:val="30"/>
          <w:szCs w:val="30"/>
          <w:lang w:val="en-US"/>
        </w:rPr>
        <w:t>6.8</w:t>
      </w:r>
      <w:r w:rsidR="008E4F7D" w:rsidRPr="0038654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E4F7D" w:rsidRPr="00386545">
        <w:rPr>
          <w:rFonts w:ascii="Angsana New" w:hAnsi="Angsana New"/>
          <w:sz w:val="30"/>
          <w:szCs w:val="30"/>
          <w:cs/>
        </w:rPr>
        <w:t>ล้านบาท</w:t>
      </w:r>
      <w:r w:rsidR="00A339E0" w:rsidRPr="00386545">
        <w:rPr>
          <w:rFonts w:ascii="Angsana New" w:hAnsi="Angsana New" w:hint="cs"/>
          <w:sz w:val="30"/>
          <w:szCs w:val="30"/>
          <w:cs/>
        </w:rPr>
        <w:t xml:space="preserve"> </w:t>
      </w:r>
      <w:r w:rsidR="0063057A" w:rsidRPr="00386545">
        <w:rPr>
          <w:rFonts w:ascii="Angsana New" w:hAnsi="Angsana New"/>
          <w:i/>
          <w:iCs/>
          <w:sz w:val="30"/>
          <w:szCs w:val="30"/>
          <w:cs/>
        </w:rPr>
        <w:t>(</w:t>
      </w:r>
      <w:r w:rsidR="00D149E7" w:rsidRPr="00386545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63057A" w:rsidRPr="00386545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D149E7" w:rsidRPr="00386545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7A6F83" w:rsidRPr="00386545">
        <w:rPr>
          <w:rFonts w:ascii="Angsana New" w:hAnsi="Angsana New"/>
          <w:i/>
          <w:iCs/>
          <w:sz w:val="30"/>
          <w:szCs w:val="30"/>
          <w:lang w:val="en-US"/>
        </w:rPr>
        <w:t>5</w:t>
      </w:r>
      <w:r w:rsidR="0084263E" w:rsidRPr="00386545">
        <w:rPr>
          <w:rFonts w:ascii="Angsana New" w:hAnsi="Angsana New"/>
          <w:i/>
          <w:iCs/>
          <w:sz w:val="30"/>
          <w:szCs w:val="30"/>
        </w:rPr>
        <w:t xml:space="preserve">: </w:t>
      </w:r>
      <w:r w:rsidR="007A6F83" w:rsidRPr="00386545">
        <w:rPr>
          <w:rFonts w:ascii="Angsana New" w:hAnsi="Angsana New" w:hint="cs"/>
          <w:i/>
          <w:iCs/>
          <w:sz w:val="30"/>
          <w:szCs w:val="30"/>
          <w:cs/>
        </w:rPr>
        <w:t>ไม่</w:t>
      </w:r>
      <w:r w:rsidR="007A6F83" w:rsidRPr="00386545">
        <w:rPr>
          <w:rFonts w:ascii="Angsana New" w:hAnsi="Angsana New"/>
          <w:i/>
          <w:iCs/>
          <w:sz w:val="30"/>
          <w:szCs w:val="30"/>
          <w:cs/>
        </w:rPr>
        <w:t>มี</w:t>
      </w:r>
      <w:r w:rsidR="0084263E" w:rsidRPr="00386545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035AD19F" w14:textId="684DC766" w:rsidR="004D34FC" w:rsidRPr="00386545" w:rsidRDefault="004B4977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86545">
        <w:rPr>
          <w:rFonts w:ascii="Angsana New" w:hAnsi="Angsana New"/>
          <w:b/>
          <w:bCs/>
          <w:i/>
          <w:iCs/>
          <w:sz w:val="30"/>
          <w:szCs w:val="30"/>
          <w:cs/>
        </w:rPr>
        <w:br w:type="column"/>
      </w:r>
      <w:r w:rsidR="004D34FC" w:rsidRPr="0038654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สัญญาซื้อขายวัตถุดิบ พัสดุบรรจุ และสินค้าสำเร็จรูป</w:t>
      </w:r>
    </w:p>
    <w:p w14:paraId="4E286746" w14:textId="77777777" w:rsidR="004D34FC" w:rsidRPr="00386545" w:rsidRDefault="004D34FC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13E08E2" w14:textId="0287ABE8" w:rsidR="00A1588D" w:rsidRPr="00386545" w:rsidRDefault="00CC1CA8" w:rsidP="008E4F7D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8654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86545">
        <w:rPr>
          <w:rFonts w:asciiTheme="majorBidi" w:hAnsiTheme="majorBidi" w:cstheme="majorBidi"/>
          <w:sz w:val="30"/>
          <w:szCs w:val="30"/>
          <w:cs/>
          <w:lang w:val="en-US"/>
        </w:rPr>
        <w:t>ได้ทำสัญญาซื้อวัตถุดิบ พัสดุบรรจุ และสินค้าสำเร็จรูปกับบ</w:t>
      </w:r>
      <w:r w:rsidR="005B3ECA" w:rsidRPr="00386545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ริษัทหลายแห่ง โดย </w:t>
      </w:r>
      <w:r w:rsidR="00A4796E" w:rsidRPr="00386545">
        <w:rPr>
          <w:rFonts w:asciiTheme="majorBidi" w:hAnsiTheme="majorBidi" w:cstheme="majorBidi"/>
          <w:sz w:val="30"/>
          <w:szCs w:val="30"/>
          <w:cs/>
          <w:lang w:val="en-US"/>
        </w:rPr>
        <w:t>ณ วันที่</w:t>
      </w:r>
      <w:r w:rsidR="00630178" w:rsidRPr="0038654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A2F6E" w:rsidRPr="00386545">
        <w:rPr>
          <w:rFonts w:ascii="Angsana New" w:hAnsi="Angsana New"/>
          <w:sz w:val="30"/>
          <w:szCs w:val="30"/>
          <w:lang w:val="en-US"/>
        </w:rPr>
        <w:t xml:space="preserve">30 </w:t>
      </w:r>
      <w:r w:rsidR="00BB2730" w:rsidRPr="00386545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0A2F6E" w:rsidRPr="0038654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149E7" w:rsidRPr="00386545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56AD9" w:rsidRPr="00386545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386545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86545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Pr="00386545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386545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386545">
        <w:rPr>
          <w:rFonts w:asciiTheme="majorBidi" w:hAnsiTheme="majorBidi" w:cstheme="majorBidi"/>
          <w:sz w:val="30"/>
          <w:szCs w:val="30"/>
          <w:cs/>
          <w:lang w:val="en-US"/>
        </w:rPr>
        <w:t>ยอดภาระผูกพันคงเหลือจำนวน</w:t>
      </w:r>
      <w:r w:rsidR="008C611C" w:rsidRPr="00386545">
        <w:rPr>
          <w:rFonts w:asciiTheme="majorBidi" w:hAnsiTheme="majorBidi" w:cstheme="majorBidi" w:hint="cs"/>
          <w:sz w:val="30"/>
          <w:szCs w:val="30"/>
          <w:cs/>
          <w:lang w:val="en-US"/>
        </w:rPr>
        <w:t>รว</w:t>
      </w:r>
      <w:r w:rsidR="00D42D9D" w:rsidRPr="00386545">
        <w:rPr>
          <w:rFonts w:asciiTheme="majorBidi" w:hAnsiTheme="majorBidi" w:cstheme="majorBidi" w:hint="cs"/>
          <w:sz w:val="30"/>
          <w:szCs w:val="30"/>
          <w:cs/>
          <w:lang w:val="en-US"/>
        </w:rPr>
        <w:t>ม</w:t>
      </w:r>
      <w:r w:rsidR="00F926DA" w:rsidRPr="0038654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F926DA" w:rsidRPr="00386545">
        <w:rPr>
          <w:rFonts w:asciiTheme="majorBidi" w:hAnsiTheme="majorBidi" w:cstheme="majorBidi"/>
          <w:sz w:val="30"/>
          <w:szCs w:val="30"/>
          <w:lang w:val="en-US"/>
        </w:rPr>
        <w:t>2,726.9</w:t>
      </w:r>
      <w:r w:rsidR="005F5D28" w:rsidRPr="0038654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AE055A" w:rsidRPr="00386545">
        <w:rPr>
          <w:rFonts w:asciiTheme="majorBidi" w:hAnsiTheme="majorBidi" w:cstheme="majorBidi"/>
          <w:sz w:val="30"/>
          <w:szCs w:val="30"/>
          <w:cs/>
          <w:lang w:val="en-US"/>
        </w:rPr>
        <w:t>ล้าน</w:t>
      </w:r>
      <w:r w:rsidR="00AE055A" w:rsidRPr="00386545">
        <w:rPr>
          <w:rFonts w:asciiTheme="majorBidi" w:hAnsiTheme="majorBidi" w:cstheme="majorBidi"/>
          <w:sz w:val="30"/>
          <w:szCs w:val="30"/>
          <w:cs/>
        </w:rPr>
        <w:t>บาท</w:t>
      </w:r>
      <w:r w:rsidR="00AE055A" w:rsidRPr="0038654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D149E7" w:rsidRPr="00386545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38654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38654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D149E7" w:rsidRPr="00386545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753A6F" w:rsidRPr="00386545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="00AE055A" w:rsidRPr="00386545">
        <w:rPr>
          <w:rFonts w:asciiTheme="majorBidi" w:hAnsiTheme="majorBidi" w:cstheme="majorBidi"/>
          <w:sz w:val="30"/>
          <w:szCs w:val="30"/>
        </w:rPr>
        <w:t>:</w:t>
      </w:r>
      <w:r w:rsidR="00AE055A" w:rsidRPr="0038654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816D0" w:rsidRPr="00386545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="007C39E3" w:rsidRPr="00386545">
        <w:rPr>
          <w:rFonts w:asciiTheme="majorBidi" w:hAnsiTheme="majorBidi" w:cstheme="majorBidi"/>
          <w:i/>
          <w:iCs/>
          <w:sz w:val="30"/>
          <w:szCs w:val="30"/>
          <w:lang w:val="en-US"/>
        </w:rPr>
        <w:t>,</w:t>
      </w:r>
      <w:r w:rsidR="006816D0" w:rsidRPr="00386545">
        <w:rPr>
          <w:rFonts w:asciiTheme="majorBidi" w:hAnsiTheme="majorBidi" w:cstheme="majorBidi"/>
          <w:i/>
          <w:iCs/>
          <w:sz w:val="30"/>
          <w:szCs w:val="30"/>
          <w:lang w:val="en-US"/>
        </w:rPr>
        <w:t>404</w:t>
      </w:r>
      <w:r w:rsidR="00575E2E" w:rsidRPr="00386545">
        <w:rPr>
          <w:rFonts w:asciiTheme="majorBidi" w:hAnsiTheme="majorBidi" w:cstheme="majorBidi"/>
          <w:i/>
          <w:iCs/>
          <w:sz w:val="30"/>
          <w:szCs w:val="30"/>
          <w:lang w:val="en-US"/>
        </w:rPr>
        <w:t>.6</w:t>
      </w:r>
      <w:r w:rsidR="007C39E3" w:rsidRPr="0038654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AE055A" w:rsidRPr="0038654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386545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E87843" w:rsidRPr="0038654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847FF9" w:rsidRPr="00386545">
        <w:rPr>
          <w:rFonts w:asciiTheme="majorBidi" w:hAnsiTheme="majorBidi" w:cstheme="majorBidi"/>
          <w:sz w:val="30"/>
          <w:szCs w:val="30"/>
          <w:cs/>
        </w:rPr>
        <w:br/>
      </w:r>
      <w:r w:rsidR="00AE055A" w:rsidRPr="00386545">
        <w:rPr>
          <w:rFonts w:asciiTheme="majorBidi" w:hAnsiTheme="majorBidi" w:cstheme="majorBidi" w:hint="cs"/>
          <w:sz w:val="30"/>
          <w:szCs w:val="30"/>
          <w:cs/>
        </w:rPr>
        <w:t>ในงบการเงินรวม</w:t>
      </w:r>
      <w:r w:rsidR="0063057A" w:rsidRPr="003865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E055A" w:rsidRPr="0038654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84240" w:rsidRPr="00386545">
        <w:rPr>
          <w:rFonts w:asciiTheme="majorBidi" w:hAnsiTheme="majorBidi" w:cstheme="majorBidi"/>
          <w:sz w:val="30"/>
          <w:szCs w:val="30"/>
          <w:cs/>
        </w:rPr>
        <w:t>จำนวนรวม</w:t>
      </w:r>
      <w:r w:rsidR="00F33CEE" w:rsidRPr="003865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87D15" w:rsidRPr="00386545">
        <w:rPr>
          <w:rFonts w:asciiTheme="majorBidi" w:hAnsiTheme="majorBidi" w:cstheme="majorBidi"/>
          <w:sz w:val="30"/>
          <w:szCs w:val="30"/>
          <w:lang w:val="en-US"/>
        </w:rPr>
        <w:t>8,665.8</w:t>
      </w:r>
      <w:r w:rsidR="00BB2730" w:rsidRPr="0038654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16076" w:rsidRPr="0038654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16076" w:rsidRPr="0038654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E055A" w:rsidRPr="0038654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149E7" w:rsidRPr="00386545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38654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38654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D149E7" w:rsidRPr="00386545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4D3DE6" w:rsidRPr="00386545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="00AE055A" w:rsidRPr="00386545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AE055A" w:rsidRPr="0038654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D3DE6" w:rsidRPr="00386545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8</w:t>
      </w:r>
      <w:r w:rsidR="00A35F2B" w:rsidRPr="00386545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,</w:t>
      </w:r>
      <w:r w:rsidR="004D3DE6" w:rsidRPr="00386545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281</w:t>
      </w:r>
      <w:r w:rsidR="00A35F2B" w:rsidRPr="00386545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.</w:t>
      </w:r>
      <w:r w:rsidR="004D3DE6" w:rsidRPr="00386545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4</w:t>
      </w:r>
      <w:r w:rsidR="00A35F2B" w:rsidRPr="00386545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 xml:space="preserve"> </w:t>
      </w:r>
      <w:r w:rsidR="00AE055A" w:rsidRPr="0038654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386545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AE055A" w:rsidRPr="00386545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</w:t>
      </w:r>
    </w:p>
    <w:p w14:paraId="4AB88CBF" w14:textId="73390C60" w:rsidR="00714009" w:rsidRPr="00386545" w:rsidRDefault="00714009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87CC14F" w14:textId="77777777" w:rsidR="00AD3EB8" w:rsidRPr="00386545" w:rsidRDefault="00AD3EB8" w:rsidP="00AD3EB8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86545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38654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รับ</w:t>
      </w:r>
      <w:r w:rsidRPr="00386545">
        <w:rPr>
          <w:rFonts w:ascii="Angsana New" w:hAnsi="Angsana New"/>
          <w:b/>
          <w:bCs/>
          <w:i/>
          <w:iCs/>
          <w:sz w:val="30"/>
          <w:szCs w:val="30"/>
          <w:cs/>
        </w:rPr>
        <w:t>ความช่วยเหลือทางเทคนิค</w:t>
      </w:r>
    </w:p>
    <w:p w14:paraId="2510B62A" w14:textId="77777777" w:rsidR="00AD3EB8" w:rsidRPr="00386545" w:rsidRDefault="00AD3EB8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D292128" w14:textId="6727EE28" w:rsidR="00AD3EB8" w:rsidRPr="00386545" w:rsidRDefault="00AD3EB8" w:rsidP="005A590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86545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กลุ่มบริษัทได้ทำสัญญารับความช่วยเหลือทางเทคนิคกับบริษัทต่างประเทศแห่งหนึ่ง โดยบริษัทต่างประเทศดังกล่าวจะให้ความช่วยเหลือเกี่ยวกับข้อมูลและความช่วยเหลือด้านเทคนิคในการผลิตสินค้า สัญญามีผลบังคับใช้</w:t>
      </w:r>
      <w:r w:rsidRPr="00386545">
        <w:rPr>
          <w:rFonts w:asciiTheme="majorBidi" w:hAnsiTheme="majorBidi" w:cstheme="majorBidi" w:hint="cs"/>
          <w:sz w:val="30"/>
          <w:szCs w:val="30"/>
          <w:cs/>
        </w:rPr>
        <w:t>จนกว่าจะ</w:t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>มีการบอกเลิก</w:t>
      </w:r>
      <w:r w:rsidRPr="0038654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86545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โดยกลุ่มบริษัทผูกพันที่จะจ่ายค่าธรรมเนียมวิชาการเป็นจำนวนเงิน </w:t>
      </w:r>
      <w:r w:rsidR="00CB5DAB" w:rsidRPr="00386545">
        <w:rPr>
          <w:rFonts w:asciiTheme="majorBidi" w:hAnsiTheme="majorBidi" w:cstheme="majorBidi"/>
          <w:spacing w:val="-4"/>
          <w:sz w:val="30"/>
          <w:szCs w:val="30"/>
          <w:lang w:val="en-US"/>
        </w:rPr>
        <w:t>25.0</w:t>
      </w:r>
      <w:r w:rsidRPr="0038654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86545">
        <w:rPr>
          <w:rFonts w:asciiTheme="majorBidi" w:hAnsiTheme="majorBidi" w:cstheme="majorBidi"/>
          <w:spacing w:val="-4"/>
          <w:sz w:val="30"/>
          <w:szCs w:val="30"/>
          <w:cs/>
        </w:rPr>
        <w:t>ล้านเยนต่อปีในงบการเงินรวม</w:t>
      </w:r>
      <w:r w:rsidRPr="00386545">
        <w:rPr>
          <w:rFonts w:asciiTheme="majorBidi" w:hAnsiTheme="majorBidi" w:cstheme="majorBidi"/>
          <w:spacing w:val="-20"/>
          <w:sz w:val="30"/>
          <w:szCs w:val="30"/>
          <w:cs/>
        </w:rPr>
        <w:t xml:space="preserve"> </w:t>
      </w:r>
      <w:r w:rsidRPr="00386545">
        <w:rPr>
          <w:rFonts w:asciiTheme="majorBidi" w:hAnsiTheme="majorBidi" w:cstheme="majorBidi"/>
          <w:sz w:val="30"/>
          <w:szCs w:val="30"/>
          <w:cs/>
        </w:rPr>
        <w:t xml:space="preserve">และจำนวน </w:t>
      </w:r>
      <w:r w:rsidR="00D149E7" w:rsidRPr="00386545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386545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149E7" w:rsidRPr="0038654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86545">
        <w:rPr>
          <w:rFonts w:asciiTheme="majorBidi" w:hAnsiTheme="majorBidi" w:cstheme="majorBidi"/>
          <w:sz w:val="30"/>
          <w:szCs w:val="30"/>
        </w:rPr>
        <w:t xml:space="preserve"> </w:t>
      </w:r>
      <w:r w:rsidRPr="00386545">
        <w:rPr>
          <w:rFonts w:asciiTheme="majorBidi" w:hAnsiTheme="majorBidi" w:cstheme="majorBidi"/>
          <w:sz w:val="30"/>
          <w:szCs w:val="30"/>
          <w:cs/>
        </w:rPr>
        <w:t>ล้านเยนต่อปีในงบการเงินเฉพาะกิจการ</w:t>
      </w:r>
    </w:p>
    <w:p w14:paraId="7DE9C256" w14:textId="77777777" w:rsidR="00AD3EB8" w:rsidRPr="00386545" w:rsidRDefault="00AD3EB8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57FAF67D" w14:textId="77777777" w:rsidR="005727ED" w:rsidRPr="00386545" w:rsidRDefault="005727ED" w:rsidP="005727ED">
      <w:pPr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386545">
        <w:rPr>
          <w:rFonts w:asciiTheme="majorBidi" w:hAnsiTheme="majorBidi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สัญญาค่าบำรุงรักษาและค่าบริหารส่วนกลางภายในเขตเศรษฐกิจพิเศษทิลาวา </w:t>
      </w:r>
    </w:p>
    <w:p w14:paraId="51CF07EE" w14:textId="77777777" w:rsidR="005727ED" w:rsidRPr="00386545" w:rsidRDefault="005727ED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86545">
        <w:rPr>
          <w:rFonts w:asciiTheme="majorBidi" w:hAnsiTheme="majorBidi"/>
          <w:sz w:val="30"/>
          <w:szCs w:val="30"/>
          <w:cs/>
        </w:rPr>
        <w:t xml:space="preserve"> </w:t>
      </w:r>
    </w:p>
    <w:p w14:paraId="0E700C3B" w14:textId="0A7D4D8A" w:rsidR="00F67D6D" w:rsidRPr="00386545" w:rsidRDefault="005727ED" w:rsidP="006E395E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บริษัทย่อยได้ทำสัญญาค่าบำรุงรักษาและค่าบริหารส่วนกลางภายในเขตเศรษฐกิจพิเศษทิลาวา ซึ่งเป็นส่วนหนึ่งของสัญญาเช่าช่ว</w:t>
      </w:r>
      <w:r w:rsidR="00CD65AA"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งที่ดินระยะยาว โดยสัญญามีอายุ </w:t>
      </w:r>
      <w:r w:rsidR="00D149E7" w:rsidRPr="00386545">
        <w:rPr>
          <w:rFonts w:asciiTheme="majorBidi" w:hAnsiTheme="majorBidi"/>
          <w:snapToGrid w:val="0"/>
          <w:sz w:val="30"/>
          <w:szCs w:val="30"/>
          <w:lang w:val="en-US" w:eastAsia="th-TH"/>
        </w:rPr>
        <w:t>48</w:t>
      </w:r>
      <w:r w:rsidR="00CD65AA"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</w:t>
      </w:r>
      <w:r w:rsidR="00D149E7" w:rsidRPr="00386545">
        <w:rPr>
          <w:rFonts w:asciiTheme="majorBidi" w:hAnsiTheme="majorBidi"/>
          <w:snapToGrid w:val="0"/>
          <w:sz w:val="30"/>
          <w:szCs w:val="30"/>
          <w:lang w:val="en-US" w:eastAsia="th-TH"/>
        </w:rPr>
        <w:t>7</w:t>
      </w:r>
      <w:r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เดือน สัญญามีผลบังคับใช้และจะท</w:t>
      </w:r>
      <w:r w:rsidR="00CD65AA"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ยอยสิ้นสุดในเดือนกุมภาพันธ์ </w:t>
      </w:r>
      <w:r w:rsidR="00D149E7" w:rsidRPr="00386545">
        <w:rPr>
          <w:rFonts w:asciiTheme="majorBidi" w:hAnsiTheme="majorBidi"/>
          <w:snapToGrid w:val="0"/>
          <w:sz w:val="30"/>
          <w:szCs w:val="30"/>
          <w:lang w:val="en-US" w:eastAsia="th-TH"/>
        </w:rPr>
        <w:t>2610</w:t>
      </w:r>
      <w:r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โดยบริษัทย่อยผูกพันที่จะจ่ายค่าบำรุงรักษาและค่า</w:t>
      </w:r>
      <w:r w:rsidR="00CD65AA"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บริหารส่วนกลางเป็นจำนวนเงิน </w:t>
      </w:r>
      <w:r w:rsidR="00D149E7" w:rsidRPr="00386545">
        <w:rPr>
          <w:rFonts w:asciiTheme="majorBidi" w:hAnsiTheme="majorBidi"/>
          <w:snapToGrid w:val="0"/>
          <w:sz w:val="30"/>
          <w:szCs w:val="30"/>
          <w:lang w:val="en-US" w:eastAsia="th-TH"/>
        </w:rPr>
        <w:t>0</w:t>
      </w:r>
      <w:r w:rsidR="00CD65AA" w:rsidRPr="00386545">
        <w:rPr>
          <w:rFonts w:asciiTheme="majorBidi" w:hAnsiTheme="majorBidi"/>
          <w:snapToGrid w:val="0"/>
          <w:sz w:val="30"/>
          <w:szCs w:val="30"/>
          <w:lang w:val="en-US" w:eastAsia="th-TH"/>
        </w:rPr>
        <w:t>.</w:t>
      </w:r>
      <w:r w:rsidR="00D149E7" w:rsidRPr="00386545">
        <w:rPr>
          <w:rFonts w:asciiTheme="majorBidi" w:hAnsiTheme="majorBidi"/>
          <w:snapToGrid w:val="0"/>
          <w:sz w:val="30"/>
          <w:szCs w:val="30"/>
          <w:lang w:val="en-US" w:eastAsia="th-TH"/>
        </w:rPr>
        <w:t>01</w:t>
      </w:r>
      <w:r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="006E395E"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br/>
      </w:r>
      <w:r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t>ล้านเหรียญสหรัฐอเมริกาต่อเดือน</w:t>
      </w:r>
    </w:p>
    <w:p w14:paraId="13594C76" w14:textId="20C845A1" w:rsidR="00767F39" w:rsidRPr="00386545" w:rsidRDefault="00767F39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07DC46BA" w14:textId="714C11B7" w:rsidR="0041552A" w:rsidRPr="00386545" w:rsidRDefault="006B3ADB" w:rsidP="006B3ADB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86545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สัญญาบริหารจัดการคลังสินค้า</w:t>
      </w:r>
    </w:p>
    <w:p w14:paraId="716AA64A" w14:textId="77777777" w:rsidR="0041552A" w:rsidRPr="00386545" w:rsidRDefault="0041552A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AB0EBDB" w14:textId="57B3E7CD" w:rsidR="0041552A" w:rsidRPr="00386545" w:rsidRDefault="0041552A" w:rsidP="0041552A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val="en-US" w:eastAsia="th-TH"/>
        </w:rPr>
      </w:pPr>
      <w:r w:rsidRPr="00386545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บริษัทได้ทำสัญญาบริหารจัดการคลังสินค้า ซึ่งเป็นสัญญาระยะยาว </w:t>
      </w:r>
      <w:r w:rsidR="00D149E7" w:rsidRPr="00386545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3</w:t>
      </w:r>
      <w:r w:rsidRPr="00386545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สัญญามีผลบังคับใช้และจะสิ้นสุดในเดือนกุมภาพันธ์ </w:t>
      </w:r>
      <w:r w:rsidR="00D149E7" w:rsidRPr="00386545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256</w:t>
      </w:r>
      <w:r w:rsidR="00DC68B8" w:rsidRPr="00386545">
        <w:rPr>
          <w:rFonts w:asciiTheme="majorBidi" w:hAnsiTheme="majorBidi"/>
          <w:snapToGrid w:val="0"/>
          <w:sz w:val="30"/>
          <w:szCs w:val="30"/>
          <w:lang w:val="en-US" w:eastAsia="th-TH"/>
        </w:rPr>
        <w:t>9</w:t>
      </w:r>
      <w:r w:rsidRPr="00386545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โดยบริษัทผูกพันที่จะจ่ายค่าบริการเป็นจำนวนเงิน </w:t>
      </w:r>
      <w:r w:rsidR="000757A2" w:rsidRPr="00386545">
        <w:rPr>
          <w:rFonts w:asciiTheme="majorBidi" w:hAnsiTheme="majorBidi"/>
          <w:snapToGrid w:val="0"/>
          <w:sz w:val="30"/>
          <w:szCs w:val="30"/>
          <w:lang w:val="en-US" w:eastAsia="th-TH"/>
        </w:rPr>
        <w:t>0.8</w:t>
      </w:r>
      <w:r w:rsidRPr="00386545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ล้านบาทต่อเดือน</w:t>
      </w:r>
    </w:p>
    <w:p w14:paraId="7BCC6F0A" w14:textId="564A02DE" w:rsidR="006B3ADB" w:rsidRPr="00386545" w:rsidRDefault="006B3ADB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86545">
        <w:rPr>
          <w:rFonts w:asciiTheme="majorBidi" w:hAnsiTheme="majorBidi"/>
          <w:sz w:val="30"/>
          <w:szCs w:val="30"/>
          <w:cs/>
        </w:rPr>
        <w:t xml:space="preserve"> </w:t>
      </w:r>
    </w:p>
    <w:p w14:paraId="3346EDDE" w14:textId="5FA4A982" w:rsidR="00693D49" w:rsidRPr="00386545" w:rsidRDefault="00440EE4" w:rsidP="006261CB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บริษัทย่อยได้ทำสัญญาบริหารจัดการคลังสินค้าในสาธารณรัฐแห่งสหภาพเมียนมาร์ ซึ่งเป็นสัญญาระยะยาว </w:t>
      </w:r>
      <w:r w:rsidRPr="00386545">
        <w:rPr>
          <w:rFonts w:asciiTheme="majorBidi" w:hAnsiTheme="majorBidi"/>
          <w:snapToGrid w:val="0"/>
          <w:sz w:val="30"/>
          <w:szCs w:val="30"/>
          <w:lang w:eastAsia="th-TH"/>
        </w:rPr>
        <w:t>2</w:t>
      </w:r>
      <w:r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</w:t>
      </w:r>
      <w:r w:rsidRPr="00386545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กันยา</w:t>
      </w:r>
      <w:r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ยน </w:t>
      </w:r>
      <w:r w:rsidRPr="00386545">
        <w:rPr>
          <w:rFonts w:asciiTheme="majorBidi" w:hAnsiTheme="majorBidi"/>
          <w:snapToGrid w:val="0"/>
          <w:sz w:val="30"/>
          <w:szCs w:val="30"/>
          <w:lang w:eastAsia="th-TH"/>
        </w:rPr>
        <w:t>2567</w:t>
      </w:r>
      <w:r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โดยบริษัทย่อยผูกพันที่จะจ่ายค่าบริการขั้นต่ำในปีแรกเป็นจำนวนเงิน </w:t>
      </w:r>
      <w:r w:rsidRPr="00386545">
        <w:rPr>
          <w:rFonts w:asciiTheme="majorBidi" w:hAnsiTheme="majorBidi"/>
          <w:snapToGrid w:val="0"/>
          <w:sz w:val="30"/>
          <w:szCs w:val="30"/>
          <w:lang w:eastAsia="th-TH"/>
        </w:rPr>
        <w:t>21</w:t>
      </w:r>
      <w:r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ล้านเมียนมาร์จัตต่อเดือน สำหรับค่าบริการในปีที่สองนั้นจะได้รับส่วนลดเท่ากับร้อยละ </w:t>
      </w:r>
      <w:r w:rsidRPr="00386545">
        <w:rPr>
          <w:rFonts w:asciiTheme="majorBidi" w:hAnsiTheme="majorBidi"/>
          <w:snapToGrid w:val="0"/>
          <w:sz w:val="30"/>
          <w:szCs w:val="30"/>
          <w:lang w:eastAsia="th-TH"/>
        </w:rPr>
        <w:t>2.5</w:t>
      </w:r>
      <w:r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br/>
        <w:t>ของค่าบริการในปีแรก</w:t>
      </w:r>
    </w:p>
    <w:p w14:paraId="4B07BE1D" w14:textId="71D6D3B4" w:rsidR="00847FF9" w:rsidRPr="00386545" w:rsidRDefault="00847FF9">
      <w:pPr>
        <w:spacing w:line="240" w:lineRule="auto"/>
        <w:rPr>
          <w:rFonts w:asciiTheme="majorBidi" w:hAnsiTheme="majorBidi"/>
          <w:snapToGrid w:val="0"/>
          <w:sz w:val="30"/>
          <w:szCs w:val="30"/>
          <w:cs/>
          <w:lang w:eastAsia="th-TH"/>
        </w:rPr>
      </w:pPr>
      <w:r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br w:type="page"/>
      </w:r>
    </w:p>
    <w:p w14:paraId="46D8C0DD" w14:textId="7A1EA52D" w:rsidR="003422E0" w:rsidRDefault="003422E0" w:rsidP="00404696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386545">
        <w:rPr>
          <w:b/>
          <w:bCs/>
          <w:i/>
          <w:iCs/>
          <w:sz w:val="30"/>
          <w:szCs w:val="30"/>
          <w:cs/>
        </w:rPr>
        <w:lastRenderedPageBreak/>
        <w:t>สัญญาซื้อก๊าซธรรมชาติ</w:t>
      </w:r>
    </w:p>
    <w:p w14:paraId="7A461E48" w14:textId="77777777" w:rsidR="00404696" w:rsidRPr="00404696" w:rsidRDefault="00404696" w:rsidP="00404696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</w:p>
    <w:p w14:paraId="277976A7" w14:textId="031528DE" w:rsidR="003422E0" w:rsidRPr="00386545" w:rsidRDefault="006724F7" w:rsidP="00D70AA8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38654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422E0" w:rsidRPr="00386545">
        <w:rPr>
          <w:sz w:val="30"/>
          <w:szCs w:val="30"/>
          <w:cs/>
        </w:rPr>
        <w:t>ได้ทำสัญญาซื้อก๊าซธรรมชาติเหลวกับบริษัทในประเทศแห่งหนึ่ง</w:t>
      </w:r>
      <w:r w:rsidR="008E037B" w:rsidRPr="00386545">
        <w:rPr>
          <w:rFonts w:hint="cs"/>
          <w:sz w:val="30"/>
          <w:szCs w:val="30"/>
          <w:cs/>
        </w:rPr>
        <w:t xml:space="preserve"> ซึ่งเป็นสัญญาระยะยาว </w:t>
      </w:r>
      <w:r w:rsidR="00E71D93" w:rsidRPr="00386545">
        <w:rPr>
          <w:rFonts w:asciiTheme="majorBidi" w:hAnsiTheme="majorBidi"/>
          <w:snapToGrid w:val="0"/>
          <w:sz w:val="30"/>
          <w:szCs w:val="30"/>
          <w:lang w:val="en-US" w:eastAsia="th-TH"/>
        </w:rPr>
        <w:t>5 - 7</w:t>
      </w:r>
      <w:r w:rsidR="008E037B" w:rsidRPr="00386545">
        <w:rPr>
          <w:rFonts w:hint="cs"/>
          <w:sz w:val="30"/>
          <w:szCs w:val="30"/>
          <w:cs/>
          <w:lang w:val="en-US"/>
        </w:rPr>
        <w:t xml:space="preserve"> ปี</w:t>
      </w:r>
      <w:r w:rsidR="008E037B" w:rsidRPr="00386545">
        <w:rPr>
          <w:sz w:val="30"/>
          <w:szCs w:val="30"/>
          <w:lang w:val="en-US"/>
        </w:rPr>
        <w:t xml:space="preserve"> </w:t>
      </w:r>
      <w:r w:rsidR="008E037B" w:rsidRPr="00386545">
        <w:rPr>
          <w:rFonts w:hint="cs"/>
          <w:sz w:val="30"/>
          <w:szCs w:val="30"/>
          <w:cs/>
          <w:lang w:val="en-US"/>
        </w:rPr>
        <w:t>สัญญามีผลบังคับใช้และจะทยอยสิ้นสุด</w:t>
      </w:r>
      <w:r w:rsidR="000B052C" w:rsidRPr="00386545">
        <w:rPr>
          <w:rFonts w:hint="cs"/>
          <w:sz w:val="30"/>
          <w:szCs w:val="30"/>
          <w:cs/>
          <w:lang w:val="en-US"/>
        </w:rPr>
        <w:t>ภาย</w:t>
      </w:r>
      <w:r w:rsidR="008E037B" w:rsidRPr="00386545">
        <w:rPr>
          <w:rFonts w:hint="cs"/>
          <w:sz w:val="30"/>
          <w:szCs w:val="30"/>
          <w:cs/>
          <w:lang w:val="en-US"/>
        </w:rPr>
        <w:t xml:space="preserve">ในเดือนกันยายน </w:t>
      </w:r>
      <w:r w:rsidR="008E037B" w:rsidRPr="00386545">
        <w:rPr>
          <w:rFonts w:asciiTheme="majorBidi" w:hAnsiTheme="majorBidi"/>
          <w:snapToGrid w:val="0"/>
          <w:sz w:val="30"/>
          <w:szCs w:val="30"/>
          <w:lang w:val="en-US" w:eastAsia="th-TH"/>
        </w:rPr>
        <w:t>2571</w:t>
      </w:r>
      <w:r w:rsidR="003422E0" w:rsidRPr="00386545">
        <w:rPr>
          <w:sz w:val="30"/>
          <w:szCs w:val="30"/>
          <w:cs/>
        </w:rPr>
        <w:t xml:space="preserve"> </w:t>
      </w:r>
      <w:r w:rsidR="003422E0" w:rsidRPr="00386545">
        <w:rPr>
          <w:rFonts w:asciiTheme="majorBidi" w:hAnsiTheme="majorBidi"/>
          <w:snapToGrid w:val="0"/>
          <w:sz w:val="30"/>
          <w:szCs w:val="30"/>
          <w:cs/>
          <w:lang w:val="en-US" w:eastAsia="th-TH"/>
        </w:rPr>
        <w:t>โดย</w:t>
      </w:r>
      <w:r w:rsidR="00075994" w:rsidRPr="0038654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422E0" w:rsidRPr="00386545">
        <w:rPr>
          <w:sz w:val="30"/>
          <w:szCs w:val="30"/>
          <w:cs/>
        </w:rPr>
        <w:t>ตกลงซื้อก๊าซธรรมชาติตามระยะเวลาและเงื่อนไขต่างๆ ที่ระบุในสัญญา</w:t>
      </w:r>
    </w:p>
    <w:p w14:paraId="5DCD8751" w14:textId="30CD10E3" w:rsidR="006261CB" w:rsidRPr="00386545" w:rsidRDefault="006261CB" w:rsidP="00D70AA8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294873D1" w14:textId="44F7A898" w:rsidR="002D1934" w:rsidRPr="00386545" w:rsidRDefault="002D1934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386545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14:paraId="6C0BA529" w14:textId="4E4D0590" w:rsidR="00A30BFF" w:rsidRPr="00386545" w:rsidRDefault="00A30BFF" w:rsidP="00A30BFF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7BDEFD6" w14:textId="365563C3" w:rsidR="00A30BFF" w:rsidRDefault="00A30BFF" w:rsidP="00827C56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  <w:lang w:val="en-US"/>
        </w:rPr>
      </w:pPr>
      <w:r w:rsidRPr="00386545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>การค้ำประกัน</w:t>
      </w:r>
    </w:p>
    <w:p w14:paraId="449F9387" w14:textId="77777777" w:rsidR="00827C56" w:rsidRPr="00827C56" w:rsidRDefault="00827C56" w:rsidP="00827C56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  <w:lang w:val="en-US"/>
        </w:rPr>
      </w:pPr>
    </w:p>
    <w:p w14:paraId="14AAC324" w14:textId="2D6352F0" w:rsidR="00A30BFF" w:rsidRDefault="00A30BFF" w:rsidP="00827C56">
      <w:pPr>
        <w:spacing w:line="240" w:lineRule="auto"/>
        <w:ind w:left="540" w:right="-45"/>
        <w:jc w:val="thaiDistribute"/>
        <w:rPr>
          <w:rFonts w:asciiTheme="majorBidi" w:hAnsiTheme="majorBidi" w:cstheme="majorBidi"/>
          <w:strike/>
          <w:spacing w:val="-4"/>
          <w:sz w:val="30"/>
          <w:szCs w:val="30"/>
          <w:lang w:val="en-US"/>
        </w:rPr>
      </w:pPr>
      <w:r w:rsidRPr="00386545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Pr="0038654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A2F6E" w:rsidRPr="00386545">
        <w:rPr>
          <w:rFonts w:ascii="Angsana New" w:hAnsi="Angsana New"/>
          <w:sz w:val="30"/>
          <w:szCs w:val="30"/>
          <w:lang w:val="en-US"/>
        </w:rPr>
        <w:t xml:space="preserve">30 </w:t>
      </w:r>
      <w:r w:rsidR="00BB2730" w:rsidRPr="00386545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0A2F6E" w:rsidRPr="0038654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86545">
        <w:rPr>
          <w:rFonts w:asciiTheme="majorBidi" w:hAnsiTheme="majorBidi" w:cstheme="majorBidi"/>
          <w:spacing w:val="-4"/>
          <w:sz w:val="30"/>
          <w:szCs w:val="30"/>
          <w:lang w:val="en-US"/>
        </w:rPr>
        <w:t>2566</w:t>
      </w:r>
      <w:r w:rsidRPr="0038654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386545">
        <w:rPr>
          <w:rFonts w:asciiTheme="majorBidi" w:hAnsiTheme="majorBidi" w:cstheme="majorBidi"/>
          <w:spacing w:val="-4"/>
          <w:sz w:val="30"/>
          <w:szCs w:val="30"/>
          <w:cs/>
        </w:rPr>
        <w:t>มีหนี้สินที่อาจเกิดขึ้นกับสถาบันการเงิน</w:t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>หลาย</w:t>
      </w:r>
      <w:r w:rsidRPr="00386545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แห่ง </w:t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ซึ่งเกิด</w:t>
      </w:r>
      <w:r w:rsidRPr="00386545">
        <w:rPr>
          <w:rFonts w:asciiTheme="majorBidi" w:hAnsiTheme="majorBidi" w:cstheme="majorBidi"/>
          <w:spacing w:val="-4"/>
          <w:sz w:val="30"/>
          <w:szCs w:val="30"/>
          <w:cs/>
        </w:rPr>
        <w:t>จากการค้ำประกัน</w:t>
      </w:r>
      <w:r w:rsidR="006439C3" w:rsidRPr="00386545">
        <w:rPr>
          <w:rFonts w:asciiTheme="majorBidi" w:hAnsiTheme="majorBidi" w:cstheme="majorBidi"/>
          <w:spacing w:val="-4"/>
          <w:sz w:val="30"/>
          <w:szCs w:val="30"/>
        </w:rPr>
        <w:br/>
      </w:r>
      <w:r w:rsidRPr="00386545">
        <w:rPr>
          <w:rFonts w:asciiTheme="majorBidi" w:hAnsiTheme="majorBidi" w:cstheme="majorBidi"/>
          <w:spacing w:val="-4"/>
          <w:sz w:val="30"/>
          <w:szCs w:val="30"/>
          <w:cs/>
        </w:rPr>
        <w:t>การใช้วงเงินสินเชื่อของ</w:t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Pr="00386545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ที่เกี่ยวข้องกันหลายแห่งเป็นจำนวนเงิน</w:t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รวม </w:t>
      </w:r>
      <w:r w:rsidR="00BA70D4" w:rsidRPr="00386545">
        <w:rPr>
          <w:rFonts w:asciiTheme="majorBidi" w:hAnsiTheme="majorBidi" w:cstheme="majorBidi"/>
          <w:spacing w:val="-4"/>
          <w:sz w:val="30"/>
          <w:szCs w:val="30"/>
          <w:lang w:val="en-US"/>
        </w:rPr>
        <w:t>56,977.5</w:t>
      </w:r>
      <w:r w:rsidR="000833DD" w:rsidRPr="0038654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86545">
        <w:rPr>
          <w:rFonts w:asciiTheme="majorBidi" w:hAnsiTheme="majorBidi"/>
          <w:spacing w:val="-4"/>
          <w:sz w:val="30"/>
          <w:szCs w:val="30"/>
          <w:cs/>
        </w:rPr>
        <w:t>ล้านเมียนมาร์จัต</w:t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 </w:t>
      </w:r>
      <w:r w:rsidR="00BA70D4" w:rsidRPr="00386545">
        <w:rPr>
          <w:rFonts w:asciiTheme="majorBidi" w:hAnsiTheme="majorBidi" w:cstheme="majorBidi"/>
          <w:sz w:val="30"/>
          <w:szCs w:val="30"/>
          <w:lang w:val="en-US"/>
        </w:rPr>
        <w:t>44.3</w:t>
      </w:r>
      <w:r w:rsidR="000833DD"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6F73B5" w:rsidRPr="00386545">
        <w:rPr>
          <w:rFonts w:asciiTheme="majorBidi" w:hAnsiTheme="majorBidi" w:cstheme="majorBidi"/>
          <w:spacing w:val="-4"/>
          <w:sz w:val="30"/>
          <w:szCs w:val="30"/>
        </w:rPr>
        <w:br/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ล้านเหรียญสหรัฐอเมริกา</w:t>
      </w:r>
      <w:r w:rsidRPr="0038654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86545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Pr="00386545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31</w:t>
      </w:r>
      <w:r w:rsidRPr="0038654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386545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386545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2565: 52,777.5 </w:t>
      </w:r>
      <w:r w:rsidRPr="00386545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 xml:space="preserve">ล้านเมียนมาร์จัต และ </w:t>
      </w:r>
      <w:r w:rsidRPr="00386545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65.6 </w:t>
      </w:r>
      <w:r w:rsidRPr="00386545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>ล้านเหรียญสหรัฐอเมริกา</w:t>
      </w:r>
      <w:r w:rsidRPr="00386545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)</w:t>
      </w:r>
      <w:r w:rsidRPr="00386545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</w:p>
    <w:p w14:paraId="5CF6A880" w14:textId="77777777" w:rsidR="00827C56" w:rsidRPr="00827C56" w:rsidRDefault="00827C56" w:rsidP="00827C56">
      <w:pPr>
        <w:spacing w:line="240" w:lineRule="auto"/>
        <w:ind w:left="540" w:right="-45"/>
        <w:jc w:val="thaiDistribute"/>
        <w:rPr>
          <w:rFonts w:asciiTheme="majorBidi" w:hAnsiTheme="majorBidi" w:cstheme="majorBidi"/>
          <w:strike/>
          <w:spacing w:val="-4"/>
          <w:sz w:val="30"/>
          <w:szCs w:val="30"/>
          <w:cs/>
          <w:lang w:val="en-US"/>
        </w:rPr>
      </w:pPr>
    </w:p>
    <w:p w14:paraId="681B5A18" w14:textId="3C082278" w:rsidR="00A30BFF" w:rsidRDefault="00A30BFF" w:rsidP="00827C56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th-TH"/>
        </w:rPr>
      </w:pPr>
      <w:r w:rsidRPr="00386545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คดีความ</w:t>
      </w:r>
    </w:p>
    <w:p w14:paraId="07C86A9B" w14:textId="77777777" w:rsidR="00827C56" w:rsidRPr="00827C56" w:rsidRDefault="00827C56" w:rsidP="00827C56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19521D21" w14:textId="1F3B9D19" w:rsidR="00993FE8" w:rsidRDefault="00EA72EA" w:rsidP="00827C56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EA72EA">
        <w:rPr>
          <w:rFonts w:asciiTheme="majorBidi" w:hAnsiTheme="majorBidi"/>
          <w:sz w:val="30"/>
          <w:szCs w:val="30"/>
          <w:cs/>
          <w:lang w:val="th-TH"/>
        </w:rPr>
        <w:t xml:space="preserve">เมื่อวันที่ </w:t>
      </w:r>
      <w:r w:rsidRPr="00EA72EA">
        <w:rPr>
          <w:rFonts w:asciiTheme="majorBidi" w:hAnsiTheme="majorBidi" w:hint="cs"/>
          <w:sz w:val="30"/>
          <w:szCs w:val="30"/>
          <w:lang w:val="th-TH"/>
        </w:rPr>
        <w:t>28</w:t>
      </w:r>
      <w:r w:rsidRPr="00EA72EA">
        <w:rPr>
          <w:rFonts w:asciiTheme="majorBidi" w:hAnsiTheme="majorBidi"/>
          <w:sz w:val="30"/>
          <w:szCs w:val="30"/>
          <w:cs/>
          <w:lang w:val="th-TH"/>
        </w:rPr>
        <w:t xml:space="preserve"> กรกฎาคม </w:t>
      </w:r>
      <w:r w:rsidRPr="00EA72EA">
        <w:rPr>
          <w:rFonts w:asciiTheme="majorBidi" w:hAnsiTheme="majorBidi" w:hint="cs"/>
          <w:sz w:val="30"/>
          <w:szCs w:val="30"/>
          <w:lang w:val="th-TH"/>
        </w:rPr>
        <w:t>2560</w:t>
      </w:r>
      <w:r w:rsidRPr="00EA72EA">
        <w:rPr>
          <w:rFonts w:asciiTheme="majorBidi" w:hAnsiTheme="majorBidi"/>
          <w:sz w:val="30"/>
          <w:szCs w:val="30"/>
          <w:cs/>
          <w:lang w:val="th-TH"/>
        </w:rPr>
        <w:t xml:space="preserve"> บริษัทและบริษัทย่อยแห่งหนึ่งในต่างประเทศ ถูกยื่นฟ้องร้องโดยบริษัทคู่ค้าแห่งหนึ่งในประเทศสาธารณรัฐเคนยา โดยกล่าวหาว่าบริษัทและบริษัทย่อยไม่ปฏิบัติตามข้อตกลงสัญญาการจัดจำหน่าย </w:t>
      </w:r>
      <w:r w:rsidRPr="00EA72EA">
        <w:rPr>
          <w:rFonts w:asciiTheme="majorBidi" w:hAnsiTheme="majorBidi"/>
          <w:sz w:val="30"/>
          <w:szCs w:val="30"/>
          <w:cs/>
          <w:lang w:val="th-TH"/>
        </w:rPr>
        <w:br/>
        <w:t xml:space="preserve">และเรียกค่าเสียหาย ต่อมาในเดือนกุมภาพันธ์ </w:t>
      </w:r>
      <w:r w:rsidRPr="00EA72EA">
        <w:rPr>
          <w:rFonts w:asciiTheme="majorBidi" w:hAnsiTheme="majorBidi" w:hint="cs"/>
          <w:sz w:val="30"/>
          <w:szCs w:val="30"/>
          <w:lang w:val="th-TH"/>
        </w:rPr>
        <w:t>2561</w:t>
      </w:r>
      <w:r w:rsidRPr="00EA72EA">
        <w:rPr>
          <w:rFonts w:asciiTheme="majorBidi" w:hAnsiTheme="majorBidi"/>
          <w:sz w:val="30"/>
          <w:szCs w:val="30"/>
          <w:cs/>
          <w:lang w:val="th-TH"/>
        </w:rPr>
        <w:t xml:space="preserve"> บริษัทดังกล่าวได้ยื่นแก้ไขการเรียกร้องค่าเสียหายจากเดิมจำนวน </w:t>
      </w:r>
      <w:r w:rsidRPr="00EA72EA">
        <w:rPr>
          <w:rFonts w:asciiTheme="majorBidi" w:hAnsiTheme="majorBidi" w:hint="cs"/>
          <w:sz w:val="30"/>
          <w:szCs w:val="30"/>
          <w:lang w:val="th-TH"/>
        </w:rPr>
        <w:t>11.0</w:t>
      </w:r>
      <w:r w:rsidRPr="00EA72EA">
        <w:rPr>
          <w:rFonts w:asciiTheme="majorBidi" w:hAnsiTheme="majorBidi"/>
          <w:sz w:val="30"/>
          <w:szCs w:val="30"/>
          <w:cs/>
          <w:lang w:val="th-TH"/>
        </w:rPr>
        <w:t xml:space="preserve"> ล้านยูโร เป็นจำนวน </w:t>
      </w:r>
      <w:r w:rsidRPr="00EA72EA">
        <w:rPr>
          <w:rFonts w:asciiTheme="majorBidi" w:hAnsiTheme="majorBidi" w:hint="cs"/>
          <w:sz w:val="30"/>
          <w:szCs w:val="30"/>
          <w:lang w:val="th-TH"/>
        </w:rPr>
        <w:t>1.5</w:t>
      </w:r>
      <w:r w:rsidRPr="00EA72EA">
        <w:rPr>
          <w:rFonts w:asciiTheme="majorBidi" w:hAnsiTheme="majorBidi"/>
          <w:sz w:val="30"/>
          <w:szCs w:val="30"/>
          <w:cs/>
          <w:lang w:val="th-TH"/>
        </w:rPr>
        <w:t xml:space="preserve"> ล้านเหรียญสหรัฐอเมริกา หรือเทียบเท่าประมาณ </w:t>
      </w:r>
      <w:r w:rsidRPr="00EA72EA">
        <w:rPr>
          <w:rFonts w:asciiTheme="majorBidi" w:hAnsiTheme="majorBidi" w:hint="cs"/>
          <w:sz w:val="30"/>
          <w:szCs w:val="30"/>
          <w:lang w:val="th-TH"/>
        </w:rPr>
        <w:t>49</w:t>
      </w:r>
      <w:r w:rsidRPr="00EA72EA">
        <w:rPr>
          <w:rFonts w:asciiTheme="majorBidi" w:hAnsiTheme="majorBidi"/>
          <w:sz w:val="30"/>
          <w:szCs w:val="30"/>
          <w:cs/>
          <w:lang w:val="th-TH"/>
        </w:rPr>
        <w:t>.</w:t>
      </w:r>
      <w:r w:rsidRPr="00EA72EA">
        <w:rPr>
          <w:rFonts w:asciiTheme="majorBidi" w:hAnsiTheme="majorBidi" w:hint="cs"/>
          <w:sz w:val="30"/>
          <w:szCs w:val="30"/>
          <w:lang w:val="th-TH"/>
        </w:rPr>
        <w:t>3</w:t>
      </w:r>
      <w:r w:rsidRPr="00EA72EA">
        <w:rPr>
          <w:rFonts w:asciiTheme="majorBidi" w:hAnsiTheme="majorBidi"/>
          <w:sz w:val="30"/>
          <w:szCs w:val="30"/>
          <w:cs/>
          <w:lang w:val="th-TH"/>
        </w:rPr>
        <w:t xml:space="preserve"> ล้านบาท โดยในเดือนตุลาคม 2566 ศาลสูงของประเทศสาธารณรัฐเคนยาได้พิพากษายกฟ้องแล้ว ปัจจุบันโจทก์ยังไม่ได้ยื่นอุทธรณ์ต่อศาลสูง ทั้งนี้ ฝ่ายบริหารของบริษัทเชื่อว่าจะไม่ได้รับผลเสียหายที่มีสาระสำคัญเกี่ยวกับคดีฟ้องร้องดังกล่าวข้างต้น</w:t>
      </w:r>
    </w:p>
    <w:p w14:paraId="338B1AA7" w14:textId="77777777" w:rsidR="00827C56" w:rsidRPr="00827C56" w:rsidRDefault="00827C56" w:rsidP="00827C56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05E3C426" w14:textId="1A796B0A" w:rsidR="00A30BFF" w:rsidRPr="00386545" w:rsidRDefault="00A30BFF" w:rsidP="00A30BFF">
      <w:pPr>
        <w:pStyle w:val="ListParagraph"/>
        <w:numPr>
          <w:ilvl w:val="0"/>
          <w:numId w:val="18"/>
        </w:numPr>
        <w:ind w:hanging="540"/>
        <w:rPr>
          <w:rFonts w:asciiTheme="majorBidi" w:hAnsiTheme="majorBidi"/>
          <w:i w:val="0"/>
          <w:iCs w:val="0"/>
        </w:rPr>
      </w:pPr>
      <w:r w:rsidRPr="00386545">
        <w:rPr>
          <w:rFonts w:asciiTheme="majorBidi" w:hAnsiTheme="majorBidi" w:cstheme="majorBidi" w:hint="cs"/>
          <w:i w:val="0"/>
          <w:iCs w:val="0"/>
          <w:cs/>
        </w:rPr>
        <w:t>เหตุการณ์ภายหลังรอบระยะเวลารายงาน</w:t>
      </w:r>
    </w:p>
    <w:p w14:paraId="07578145" w14:textId="77777777" w:rsidR="0071491F" w:rsidRPr="00386545" w:rsidRDefault="0071491F" w:rsidP="000636D3">
      <w:pPr>
        <w:spacing w:line="240" w:lineRule="auto"/>
        <w:ind w:right="-43"/>
        <w:jc w:val="thaiDistribute"/>
        <w:rPr>
          <w:rFonts w:asciiTheme="majorBidi" w:hAnsiTheme="majorBidi"/>
          <w:sz w:val="30"/>
          <w:szCs w:val="30"/>
        </w:rPr>
      </w:pPr>
    </w:p>
    <w:p w14:paraId="2C5CC8F5" w14:textId="0900AFA8" w:rsidR="00E5734C" w:rsidRDefault="00A356D5" w:rsidP="00E5734C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Pr="00386545">
        <w:rPr>
          <w:rFonts w:asciiTheme="majorBidi" w:hAnsiTheme="majorBidi" w:cstheme="majorBidi"/>
          <w:spacing w:val="-4"/>
          <w:sz w:val="30"/>
          <w:szCs w:val="30"/>
        </w:rPr>
        <w:t xml:space="preserve">6 </w:t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ตุลาคม </w:t>
      </w:r>
      <w:r w:rsidRPr="00386545">
        <w:rPr>
          <w:rFonts w:asciiTheme="majorBidi" w:hAnsiTheme="majorBidi" w:cstheme="majorBidi"/>
          <w:spacing w:val="-4"/>
          <w:sz w:val="30"/>
          <w:szCs w:val="30"/>
        </w:rPr>
        <w:t xml:space="preserve">2566 </w:t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บริษัทได้ประกาศแจ้งแผนที่จะหยุดประกอบกิจการโรงงานผลิตขวดแก้วที่จังหวัดสมุทรปราการของบริษัท สยามกลาส อินดัสทรี จำกัด ซึ่งเป็นบริษัทย่อยของบริษัท ตั้งแต่วันที่ </w:t>
      </w:r>
      <w:r w:rsidRPr="00386545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ธันวาคม </w:t>
      </w:r>
      <w:r w:rsidRPr="00386545">
        <w:rPr>
          <w:rFonts w:asciiTheme="majorBidi" w:hAnsiTheme="majorBidi" w:cstheme="majorBidi"/>
          <w:spacing w:val="-4"/>
          <w:sz w:val="30"/>
          <w:szCs w:val="30"/>
        </w:rPr>
        <w:t xml:space="preserve">2566 </w:t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>เป็นต้นไป โดยจะคงเหลือไว้เฉพาะส่วนของการบริหารจัดการคลังสินค้า การหยุดประกอบกิจการดังกล่าว จะไม่ส่งผลต่อ</w:t>
      </w:r>
      <w:r w:rsidR="00107FB0" w:rsidRPr="00386545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>การดำเนิน</w:t>
      </w:r>
      <w:r w:rsidR="00476869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ของบริษัท เนื่องจากโรงงานผลิตขวดแก้วของบริษัทและบริษัทย่อยยังดำเนินการผลิตอยู่ตามปกติ อย่างไรก็ตาม </w:t>
      </w:r>
      <w:r w:rsidRPr="00386545">
        <w:rPr>
          <w:rFonts w:asciiTheme="majorBidi" w:hAnsiTheme="majorBidi" w:cstheme="majorBidi"/>
          <w:spacing w:val="-4"/>
          <w:sz w:val="30"/>
          <w:szCs w:val="30"/>
          <w:cs/>
        </w:rPr>
        <w:t>ฝ่ายบริหารของบริษัทได้ประเมิน</w:t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>ค่าใช้จ่ายที่จะเกิดขึ้น</w:t>
      </w:r>
      <w:r w:rsidR="00785FF0">
        <w:rPr>
          <w:rFonts w:asciiTheme="majorBidi" w:hAnsiTheme="majorBidi" w:cstheme="majorBidi" w:hint="cs"/>
          <w:spacing w:val="-4"/>
          <w:sz w:val="30"/>
          <w:szCs w:val="30"/>
          <w:cs/>
        </w:rPr>
        <w:t>ในไตรมาส</w:t>
      </w:r>
      <w:r w:rsidR="00785FF0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4 </w:t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จากการหยุดประกอบกิจการดังกล่าวไว้จำนวนประมาณ </w:t>
      </w:r>
      <w:r w:rsidRPr="00386545">
        <w:rPr>
          <w:rFonts w:asciiTheme="majorBidi" w:hAnsiTheme="majorBidi" w:cstheme="majorBidi"/>
          <w:spacing w:val="-4"/>
          <w:sz w:val="30"/>
          <w:szCs w:val="30"/>
        </w:rPr>
        <w:t xml:space="preserve">100 </w:t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</w:p>
    <w:p w14:paraId="710DD5ED" w14:textId="013EE6A7" w:rsidR="00E517E1" w:rsidRPr="00386545" w:rsidRDefault="00E5734C" w:rsidP="00E517E1">
      <w:pPr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3AD4E081" w14:textId="57180304" w:rsidR="00E517E1" w:rsidRPr="00A356D5" w:rsidRDefault="00E517E1" w:rsidP="00E517E1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277BC6C8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เมื่อวันที่ </w:t>
      </w:r>
      <w:r w:rsidR="00264A29">
        <w:rPr>
          <w:rFonts w:asciiTheme="majorBidi" w:hAnsiTheme="majorBidi" w:cstheme="majorBidi"/>
          <w:spacing w:val="-4"/>
          <w:sz w:val="30"/>
          <w:szCs w:val="30"/>
          <w:lang w:val="en-US"/>
        </w:rPr>
        <w:t>17</w:t>
      </w:r>
      <w:r w:rsidRPr="277BC6C8">
        <w:rPr>
          <w:rFonts w:asciiTheme="majorBidi" w:hAnsiTheme="majorBidi" w:cstheme="majorBidi"/>
          <w:spacing w:val="-4"/>
          <w:sz w:val="30"/>
          <w:szCs w:val="30"/>
        </w:rPr>
        <w:t> </w:t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>ตุลาคม</w:t>
      </w:r>
      <w:r w:rsidRPr="00386545">
        <w:rPr>
          <w:rFonts w:asciiTheme="majorBidi" w:hAnsiTheme="majorBidi" w:cstheme="majorBidi"/>
          <w:spacing w:val="-4"/>
          <w:sz w:val="30"/>
          <w:szCs w:val="30"/>
        </w:rPr>
        <w:t> </w:t>
      </w:r>
      <w:r w:rsidRPr="277BC6C8">
        <w:rPr>
          <w:rFonts w:asciiTheme="majorBidi" w:hAnsiTheme="majorBidi" w:cstheme="majorBidi"/>
          <w:spacing w:val="-4"/>
          <w:sz w:val="30"/>
          <w:szCs w:val="30"/>
        </w:rPr>
        <w:t>2566 </w:t>
      </w:r>
      <w:r w:rsidRPr="277BC6C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บริษัทได้เพิ่มทุนใน </w:t>
      </w:r>
      <w:r w:rsidRPr="277BC6C8">
        <w:rPr>
          <w:rFonts w:asciiTheme="majorBidi" w:hAnsiTheme="majorBidi" w:cstheme="majorBidi"/>
          <w:spacing w:val="-4"/>
          <w:sz w:val="30"/>
          <w:szCs w:val="30"/>
        </w:rPr>
        <w:t xml:space="preserve">PT. M-150 INDONESIA </w:t>
      </w:r>
      <w:r w:rsidRPr="277BC6C8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ซึ่งเป็นบริษัทย่อยในประเทศอินโดนีเซีย</w:t>
      </w:r>
      <w:r w:rsidRPr="277BC6C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277BC6C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เป็นจำนวนเงิน </w:t>
      </w:r>
      <w:r w:rsidRPr="277BC6C8">
        <w:rPr>
          <w:rFonts w:asciiTheme="majorBidi" w:hAnsiTheme="majorBidi" w:cstheme="majorBidi"/>
          <w:spacing w:val="-4"/>
          <w:sz w:val="30"/>
          <w:szCs w:val="30"/>
        </w:rPr>
        <w:t xml:space="preserve">8,734 </w:t>
      </w:r>
      <w:r w:rsidRPr="277BC6C8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ล้านรูเปีย </w:t>
      </w:r>
      <w:r w:rsidR="00151EC3" w:rsidRPr="00151E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หรือเทียบเท่าประมาณ </w:t>
      </w:r>
      <w:r w:rsidR="00151EC3" w:rsidRPr="00151EC3">
        <w:rPr>
          <w:rFonts w:asciiTheme="majorBidi" w:hAnsiTheme="majorBidi" w:cstheme="majorBidi" w:hint="cs"/>
          <w:spacing w:val="-4"/>
          <w:sz w:val="30"/>
          <w:szCs w:val="30"/>
        </w:rPr>
        <w:t>20.9</w:t>
      </w:r>
      <w:r w:rsidR="00151EC3" w:rsidRPr="00151E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ล้านบาท</w:t>
      </w:r>
      <w:r w:rsidR="00151EC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277BC6C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เพื่อขยายธุรกิจในประเทศอินโดนีเซีย ทั้งนี้เป็นไปตามมติประชุมคณะกรรมการบริหารของบริษัท เมื่อวันที่ </w:t>
      </w:r>
      <w:r w:rsidRPr="277BC6C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29 </w:t>
      </w:r>
      <w:r w:rsidRPr="277BC6C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สิงหาคม</w:t>
      </w:r>
      <w:r w:rsidRPr="277BC6C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277BC6C8">
        <w:rPr>
          <w:rFonts w:asciiTheme="majorBidi" w:hAnsiTheme="majorBidi" w:cstheme="majorBidi"/>
          <w:spacing w:val="-4"/>
          <w:sz w:val="30"/>
          <w:szCs w:val="30"/>
        </w:rPr>
        <w:t>2566</w:t>
      </w:r>
    </w:p>
    <w:p w14:paraId="5C277705" w14:textId="77777777" w:rsidR="00E517E1" w:rsidRPr="00E517E1" w:rsidRDefault="00E517E1" w:rsidP="00A356D5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B8758A0" w14:textId="76E2B36E" w:rsidR="00A356D5" w:rsidRPr="00386545" w:rsidRDefault="00A356D5" w:rsidP="00A356D5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86545">
        <w:rPr>
          <w:rFonts w:asciiTheme="majorBidi" w:hAnsiTheme="majorBidi" w:cstheme="majorBidi"/>
          <w:spacing w:val="-4"/>
          <w:sz w:val="30"/>
          <w:szCs w:val="30"/>
          <w:cs/>
        </w:rPr>
        <w:t>เมื่อวันที่</w:t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CD108A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38654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313EF" w:rsidRPr="277BC6C8">
        <w:rPr>
          <w:rFonts w:asciiTheme="majorBidi" w:hAnsiTheme="majorBidi" w:cstheme="majorBidi"/>
          <w:spacing w:val="-4"/>
          <w:sz w:val="30"/>
          <w:szCs w:val="30"/>
          <w:cs/>
        </w:rPr>
        <w:t>พฤศจิกายน</w:t>
      </w:r>
      <w:r w:rsidR="003313EF" w:rsidRPr="0038654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86545">
        <w:rPr>
          <w:rFonts w:asciiTheme="majorBidi" w:hAnsiTheme="majorBidi" w:cstheme="majorBidi"/>
          <w:spacing w:val="-4"/>
          <w:sz w:val="30"/>
          <w:szCs w:val="30"/>
        </w:rPr>
        <w:t>2566 </w:t>
      </w:r>
      <w:proofErr w:type="spellStart"/>
      <w:r w:rsidRPr="00386545">
        <w:rPr>
          <w:rFonts w:asciiTheme="majorBidi" w:hAnsiTheme="majorBidi" w:cstheme="majorBidi"/>
          <w:spacing w:val="-4"/>
          <w:sz w:val="30"/>
          <w:szCs w:val="30"/>
        </w:rPr>
        <w:t>Osotspa</w:t>
      </w:r>
      <w:proofErr w:type="spellEnd"/>
      <w:r w:rsidRPr="00386545">
        <w:rPr>
          <w:rFonts w:asciiTheme="majorBidi" w:hAnsiTheme="majorBidi" w:cstheme="majorBidi"/>
          <w:spacing w:val="-4"/>
          <w:sz w:val="30"/>
          <w:szCs w:val="30"/>
        </w:rPr>
        <w:t xml:space="preserve"> Enterprises Singapore </w:t>
      </w:r>
      <w:proofErr w:type="spellStart"/>
      <w:r w:rsidRPr="00386545">
        <w:rPr>
          <w:rFonts w:asciiTheme="majorBidi" w:hAnsiTheme="majorBidi" w:cstheme="majorBidi"/>
          <w:spacing w:val="-4"/>
          <w:sz w:val="30"/>
          <w:szCs w:val="30"/>
        </w:rPr>
        <w:t>Pte.</w:t>
      </w:r>
      <w:proofErr w:type="spellEnd"/>
      <w:r w:rsidRPr="00386545">
        <w:rPr>
          <w:rFonts w:asciiTheme="majorBidi" w:hAnsiTheme="majorBidi" w:cstheme="majorBidi"/>
          <w:spacing w:val="-4"/>
          <w:sz w:val="30"/>
          <w:szCs w:val="30"/>
        </w:rPr>
        <w:t xml:space="preserve"> Ltd.</w:t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386545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ซึ่งเป็นบริษัทย่อยของกลุ่มบริษัท ได้เพิ่มทุนใน </w:t>
      </w:r>
      <w:r w:rsidRPr="00386545">
        <w:rPr>
          <w:rFonts w:asciiTheme="majorBidi" w:hAnsiTheme="majorBidi" w:cstheme="majorBidi"/>
          <w:spacing w:val="-4"/>
          <w:sz w:val="30"/>
          <w:szCs w:val="30"/>
        </w:rPr>
        <w:t xml:space="preserve">ADVANZ BEVERAGE MANUFACTURING COMPANY LIMITED </w:t>
      </w:r>
      <w:r w:rsidRPr="00386545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ซึ่งเป็นบริษัทย่อย</w:t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>ของกลุ่มบริษัท</w:t>
      </w:r>
      <w:r w:rsidRPr="00386545">
        <w:rPr>
          <w:rFonts w:asciiTheme="majorBidi" w:hAnsiTheme="majorBidi" w:cstheme="majorBidi"/>
          <w:spacing w:val="-4"/>
          <w:sz w:val="30"/>
          <w:szCs w:val="30"/>
          <w:cs/>
        </w:rPr>
        <w:t>ในสาธารณรัฐแห่งสหภาพเมียนมาร์</w:t>
      </w:r>
      <w:r w:rsidRPr="0038654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86545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โดยการแปลงหนี้เป็นทุนเป็นจำนวนเงิน </w:t>
      </w:r>
      <w:r w:rsidRPr="00386545">
        <w:rPr>
          <w:rFonts w:asciiTheme="majorBidi" w:hAnsiTheme="majorBidi" w:cstheme="majorBidi"/>
          <w:spacing w:val="-4"/>
          <w:sz w:val="30"/>
          <w:szCs w:val="30"/>
        </w:rPr>
        <w:t xml:space="preserve">4.9 </w:t>
      </w:r>
      <w:r w:rsidRPr="00386545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ล้านเหรียญสหรัฐอเมริกา </w:t>
      </w:r>
      <w:r w:rsidR="00E21D0D" w:rsidRPr="00E21D0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หรือเทียบเท่าประมาณ </w:t>
      </w:r>
      <w:r w:rsidR="00E21D0D" w:rsidRPr="00E21D0D">
        <w:rPr>
          <w:rFonts w:asciiTheme="majorBidi" w:hAnsiTheme="majorBidi" w:cstheme="majorBidi" w:hint="cs"/>
          <w:spacing w:val="-4"/>
          <w:sz w:val="30"/>
          <w:szCs w:val="30"/>
        </w:rPr>
        <w:t>174.0</w:t>
      </w:r>
      <w:r w:rsidR="00E21D0D" w:rsidRPr="00E21D0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ล้านบาท</w:t>
      </w:r>
      <w:r w:rsidR="00E21D0D" w:rsidRPr="00E21D0D">
        <w:rPr>
          <w:rFonts w:asciiTheme="majorBidi" w:hAnsiTheme="majorBidi" w:cstheme="majorBidi" w:hint="cs"/>
          <w:spacing w:val="-4"/>
          <w:sz w:val="30"/>
          <w:szCs w:val="30"/>
        </w:rPr>
        <w:t> </w:t>
      </w:r>
      <w:r w:rsidRPr="00386545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ส่งผลให้สัดส่วนการลงทุนของกลุ่มบริษัทเพิ่มขึ้นจากร้อยละ </w:t>
      </w:r>
      <w:r w:rsidRPr="00386545">
        <w:rPr>
          <w:rFonts w:asciiTheme="majorBidi" w:hAnsiTheme="majorBidi" w:cstheme="majorBidi"/>
          <w:spacing w:val="-4"/>
          <w:sz w:val="30"/>
          <w:szCs w:val="30"/>
        </w:rPr>
        <w:t xml:space="preserve">85.00 </w:t>
      </w:r>
      <w:r w:rsidRPr="00386545">
        <w:rPr>
          <w:rFonts w:asciiTheme="majorBidi" w:hAnsiTheme="majorBidi" w:cstheme="majorBidi"/>
          <w:spacing w:val="-4"/>
          <w:sz w:val="30"/>
          <w:szCs w:val="30"/>
          <w:cs/>
        </w:rPr>
        <w:t>เป็นร้อยละ</w:t>
      </w:r>
      <w:r w:rsidRPr="00386545">
        <w:rPr>
          <w:rFonts w:asciiTheme="majorBidi" w:hAnsiTheme="majorBidi" w:cstheme="majorBidi"/>
          <w:spacing w:val="-4"/>
          <w:sz w:val="30"/>
          <w:szCs w:val="30"/>
        </w:rPr>
        <w:t> 87.78</w:t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386545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ทั้งนี้เป็นไปตามมติประชุมคณะกรรมการของบริษัท </w:t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Pr="00386545">
        <w:rPr>
          <w:rFonts w:asciiTheme="majorBidi" w:hAnsiTheme="majorBidi" w:cstheme="majorBidi"/>
          <w:spacing w:val="-4"/>
          <w:sz w:val="30"/>
          <w:szCs w:val="30"/>
        </w:rPr>
        <w:t xml:space="preserve">9 </w:t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พฤศจิกายน </w:t>
      </w:r>
      <w:r w:rsidRPr="00386545">
        <w:rPr>
          <w:rFonts w:asciiTheme="majorBidi" w:hAnsiTheme="majorBidi" w:cstheme="majorBidi"/>
          <w:spacing w:val="-4"/>
          <w:sz w:val="30"/>
          <w:szCs w:val="30"/>
        </w:rPr>
        <w:t>2565</w:t>
      </w:r>
    </w:p>
    <w:sectPr w:rsidR="00A356D5" w:rsidRPr="00386545" w:rsidSect="00263E9D">
      <w:headerReference w:type="default" r:id="rId47"/>
      <w:pgSz w:w="11909" w:h="16834" w:code="9"/>
      <w:pgMar w:top="691" w:right="1152" w:bottom="576" w:left="1210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D5CB4" w14:textId="77777777" w:rsidR="000A30A5" w:rsidRDefault="000A30A5">
      <w:r>
        <w:separator/>
      </w:r>
    </w:p>
  </w:endnote>
  <w:endnote w:type="continuationSeparator" w:id="0">
    <w:p w14:paraId="409EDD1B" w14:textId="77777777" w:rsidR="000A30A5" w:rsidRDefault="000A30A5">
      <w:r>
        <w:continuationSeparator/>
      </w:r>
    </w:p>
  </w:endnote>
  <w:endnote w:type="continuationNotice" w:id="1">
    <w:p w14:paraId="5B900373" w14:textId="77777777" w:rsidR="000A30A5" w:rsidRDefault="000A30A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</w:rPr>
      <w:id w:val="1529224199"/>
      <w:docPartObj>
        <w:docPartGallery w:val="Page Numbers (Bottom of Page)"/>
        <w:docPartUnique/>
      </w:docPartObj>
    </w:sdtPr>
    <w:sdtEndPr>
      <w:rPr>
        <w:caps/>
        <w:noProof/>
        <w:sz w:val="30"/>
        <w:szCs w:val="30"/>
      </w:rPr>
    </w:sdtEndPr>
    <w:sdtContent>
      <w:p w14:paraId="4538B519" w14:textId="77777777" w:rsidR="001F6FB5" w:rsidRPr="00B248A7" w:rsidRDefault="001F6FB5">
        <w:pPr>
          <w:pStyle w:val="Footer"/>
          <w:jc w:val="center"/>
          <w:rPr>
            <w:rFonts w:asciiTheme="majorBidi" w:hAnsiTheme="majorBidi" w:cstheme="majorBidi"/>
            <w:caps/>
            <w:noProof/>
            <w:sz w:val="30"/>
            <w:szCs w:val="30"/>
            <w:cs/>
          </w:rPr>
        </w:pP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begin"/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  <w:cs/>
          </w:rPr>
          <w:instrText xml:space="preserve"> PAGE   \* MERGEFORMAT </w:instrTex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caps/>
            <w:noProof/>
            <w:sz w:val="30"/>
            <w:szCs w:val="30"/>
            <w:cs/>
          </w:rPr>
          <w:t>28</w: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723BC" w14:textId="77777777" w:rsidR="001F6FB5" w:rsidRPr="00173BD7" w:rsidRDefault="001F6FB5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30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6B2E141" w14:textId="77777777" w:rsidR="001F6FB5" w:rsidRPr="00175C2C" w:rsidRDefault="001F6FB5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8B668" w14:textId="77777777" w:rsidR="001F6FB5" w:rsidRPr="00173BD7" w:rsidRDefault="001F6FB5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30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88A7B30" w14:textId="77777777" w:rsidR="001F6FB5" w:rsidRPr="00175C2C" w:rsidRDefault="001F6FB5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5599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0CD53B" w14:textId="7F1DC820" w:rsidR="001F6FB5" w:rsidRPr="00237A40" w:rsidRDefault="001F6FB5" w:rsidP="00237A40">
        <w:pPr>
          <w:pStyle w:val="Footer"/>
          <w:jc w:val="center"/>
          <w:rPr>
            <w: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80B45" w14:textId="77777777" w:rsidR="000A30A5" w:rsidRDefault="000A30A5">
      <w:r>
        <w:separator/>
      </w:r>
    </w:p>
  </w:footnote>
  <w:footnote w:type="continuationSeparator" w:id="0">
    <w:p w14:paraId="12B20A6F" w14:textId="77777777" w:rsidR="000A30A5" w:rsidRDefault="000A30A5">
      <w:r>
        <w:continuationSeparator/>
      </w:r>
    </w:p>
  </w:footnote>
  <w:footnote w:type="continuationNotice" w:id="1">
    <w:p w14:paraId="68465AFB" w14:textId="77777777" w:rsidR="000A30A5" w:rsidRDefault="000A30A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3F230" w14:textId="77777777" w:rsidR="001F6FB5" w:rsidRDefault="001F6FB5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33EC9AC" w14:textId="77777777" w:rsidR="001F6FB5" w:rsidRDefault="001F6FB5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ACB81BC" w14:textId="652AC3E0" w:rsidR="001F6FB5" w:rsidRDefault="001F6FB5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>
      <w:rPr>
        <w:rFonts w:ascii="Angsana New" w:hAnsi="Angsana New"/>
        <w:b/>
        <w:bCs/>
        <w:sz w:val="32"/>
        <w:szCs w:val="32"/>
      </w:rPr>
      <w:t xml:space="preserve"> 256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C3CD041" w14:textId="77777777" w:rsidR="001F6FB5" w:rsidRPr="000E5F74" w:rsidRDefault="001F6F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71293" w14:textId="77777777" w:rsidR="001F6FB5" w:rsidRDefault="001F6FB5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64072A9" w14:textId="77777777" w:rsidR="001F6FB5" w:rsidRDefault="001F6FB5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17B8E8C" w14:textId="460BF0B2" w:rsidR="001F6FB5" w:rsidRDefault="001F6FB5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>
      <w:rPr>
        <w:rFonts w:ascii="Angsana New" w:hAnsi="Angsana New"/>
        <w:b/>
        <w:bCs/>
        <w:sz w:val="32"/>
        <w:szCs w:val="32"/>
      </w:rPr>
      <w:t xml:space="preserve"> 256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C183978" w14:textId="77777777" w:rsidR="001F6FB5" w:rsidRPr="000E5F74" w:rsidRDefault="001F6F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8DF12" w14:textId="77777777" w:rsidR="001F6FB5" w:rsidRDefault="001F6FB5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2E2ADF4" w14:textId="77777777" w:rsidR="001F6FB5" w:rsidRDefault="001F6FB5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D381939" w14:textId="19E3700F" w:rsidR="001F6FB5" w:rsidRDefault="001F6FB5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>
      <w:rPr>
        <w:rFonts w:ascii="Angsana New" w:hAnsi="Angsana New"/>
        <w:b/>
        <w:bCs/>
        <w:sz w:val="32"/>
        <w:szCs w:val="32"/>
      </w:rPr>
      <w:t xml:space="preserve"> 256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0C2C604C" w14:textId="77777777" w:rsidR="001F6FB5" w:rsidRPr="000E5F74" w:rsidRDefault="001F6F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E1CC2" w14:textId="77777777" w:rsidR="001F6FB5" w:rsidRDefault="001F6FB5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8C20701" w14:textId="77777777" w:rsidR="001F6FB5" w:rsidRDefault="001F6FB5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693AAF9" w14:textId="0B051A01" w:rsidR="001F6FB5" w:rsidRDefault="001F6FB5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>
      <w:rPr>
        <w:rFonts w:ascii="Angsana New" w:hAnsi="Angsana New"/>
        <w:b/>
        <w:bCs/>
        <w:sz w:val="32"/>
        <w:szCs w:val="32"/>
      </w:rPr>
      <w:t xml:space="preserve"> 256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A12E4CE" w14:textId="77777777" w:rsidR="001F6FB5" w:rsidRPr="000E5F74" w:rsidRDefault="001F6F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5BEA76E7"/>
    <w:multiLevelType w:val="hybridMultilevel"/>
    <w:tmpl w:val="A0289626"/>
    <w:lvl w:ilvl="0" w:tplc="DC46E2E8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2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6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634145837">
    <w:abstractNumId w:val="1"/>
  </w:num>
  <w:num w:numId="2" w16cid:durableId="239099914">
    <w:abstractNumId w:val="0"/>
  </w:num>
  <w:num w:numId="3" w16cid:durableId="476723764">
    <w:abstractNumId w:val="4"/>
  </w:num>
  <w:num w:numId="4" w16cid:durableId="764692628">
    <w:abstractNumId w:val="17"/>
  </w:num>
  <w:num w:numId="5" w16cid:durableId="1197424236">
    <w:abstractNumId w:val="26"/>
  </w:num>
  <w:num w:numId="6" w16cid:durableId="85152706">
    <w:abstractNumId w:val="12"/>
  </w:num>
  <w:num w:numId="7" w16cid:durableId="902368149">
    <w:abstractNumId w:val="5"/>
  </w:num>
  <w:num w:numId="8" w16cid:durableId="1975022552">
    <w:abstractNumId w:val="8"/>
  </w:num>
  <w:num w:numId="9" w16cid:durableId="100952831">
    <w:abstractNumId w:val="15"/>
  </w:num>
  <w:num w:numId="10" w16cid:durableId="1582374527">
    <w:abstractNumId w:val="21"/>
  </w:num>
  <w:num w:numId="11" w16cid:durableId="169562950">
    <w:abstractNumId w:val="11"/>
  </w:num>
  <w:num w:numId="12" w16cid:durableId="2011831251">
    <w:abstractNumId w:val="13"/>
  </w:num>
  <w:num w:numId="13" w16cid:durableId="527107590">
    <w:abstractNumId w:val="23"/>
  </w:num>
  <w:num w:numId="14" w16cid:durableId="1486238486">
    <w:abstractNumId w:val="24"/>
  </w:num>
  <w:num w:numId="15" w16cid:durableId="229577156">
    <w:abstractNumId w:val="3"/>
  </w:num>
  <w:num w:numId="16" w16cid:durableId="673530983">
    <w:abstractNumId w:val="16"/>
  </w:num>
  <w:num w:numId="17" w16cid:durableId="472257713">
    <w:abstractNumId w:val="18"/>
  </w:num>
  <w:num w:numId="18" w16cid:durableId="1686978683">
    <w:abstractNumId w:val="10"/>
  </w:num>
  <w:num w:numId="19" w16cid:durableId="702772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328072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36799840">
    <w:abstractNumId w:val="2"/>
  </w:num>
  <w:num w:numId="22" w16cid:durableId="462969487">
    <w:abstractNumId w:val="7"/>
  </w:num>
  <w:num w:numId="23" w16cid:durableId="656106694">
    <w:abstractNumId w:val="9"/>
  </w:num>
  <w:num w:numId="24" w16cid:durableId="531579147">
    <w:abstractNumId w:val="14"/>
  </w:num>
  <w:num w:numId="25" w16cid:durableId="88624908">
    <w:abstractNumId w:val="6"/>
  </w:num>
  <w:num w:numId="26" w16cid:durableId="1697192845">
    <w:abstractNumId w:val="25"/>
  </w:num>
  <w:num w:numId="27" w16cid:durableId="1895002668">
    <w:abstractNumId w:val="22"/>
  </w:num>
  <w:num w:numId="28" w16cid:durableId="725959649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211"/>
    <w:rsid w:val="00000313"/>
    <w:rsid w:val="000006FC"/>
    <w:rsid w:val="00001C50"/>
    <w:rsid w:val="000020DA"/>
    <w:rsid w:val="000023A1"/>
    <w:rsid w:val="00002BD2"/>
    <w:rsid w:val="00002C48"/>
    <w:rsid w:val="00002E73"/>
    <w:rsid w:val="00003219"/>
    <w:rsid w:val="00003313"/>
    <w:rsid w:val="000037FF"/>
    <w:rsid w:val="00003BC8"/>
    <w:rsid w:val="00003C8B"/>
    <w:rsid w:val="00004B9C"/>
    <w:rsid w:val="0000550B"/>
    <w:rsid w:val="00006082"/>
    <w:rsid w:val="00006146"/>
    <w:rsid w:val="00006514"/>
    <w:rsid w:val="0000660C"/>
    <w:rsid w:val="000069B4"/>
    <w:rsid w:val="00006A83"/>
    <w:rsid w:val="00006C45"/>
    <w:rsid w:val="00006EF1"/>
    <w:rsid w:val="000075E8"/>
    <w:rsid w:val="0000765B"/>
    <w:rsid w:val="00007770"/>
    <w:rsid w:val="000079CB"/>
    <w:rsid w:val="00007EA1"/>
    <w:rsid w:val="000105BE"/>
    <w:rsid w:val="00010605"/>
    <w:rsid w:val="00010989"/>
    <w:rsid w:val="00010ACF"/>
    <w:rsid w:val="0001153D"/>
    <w:rsid w:val="00011788"/>
    <w:rsid w:val="00011C73"/>
    <w:rsid w:val="000127A7"/>
    <w:rsid w:val="00012928"/>
    <w:rsid w:val="00012ED5"/>
    <w:rsid w:val="00013080"/>
    <w:rsid w:val="000135DF"/>
    <w:rsid w:val="00013655"/>
    <w:rsid w:val="00013885"/>
    <w:rsid w:val="000138F1"/>
    <w:rsid w:val="00013DC2"/>
    <w:rsid w:val="000142B2"/>
    <w:rsid w:val="00014DE2"/>
    <w:rsid w:val="0001549D"/>
    <w:rsid w:val="00015637"/>
    <w:rsid w:val="00015D0D"/>
    <w:rsid w:val="00015F55"/>
    <w:rsid w:val="0001641C"/>
    <w:rsid w:val="00016A2C"/>
    <w:rsid w:val="00016A5F"/>
    <w:rsid w:val="00016BBB"/>
    <w:rsid w:val="00017470"/>
    <w:rsid w:val="00017888"/>
    <w:rsid w:val="00017979"/>
    <w:rsid w:val="00017ED0"/>
    <w:rsid w:val="00017FBE"/>
    <w:rsid w:val="00020051"/>
    <w:rsid w:val="00020342"/>
    <w:rsid w:val="000206B6"/>
    <w:rsid w:val="000206E6"/>
    <w:rsid w:val="00020EE0"/>
    <w:rsid w:val="00020FEE"/>
    <w:rsid w:val="000210D0"/>
    <w:rsid w:val="000212D1"/>
    <w:rsid w:val="00021877"/>
    <w:rsid w:val="000218A5"/>
    <w:rsid w:val="000219C1"/>
    <w:rsid w:val="00021C38"/>
    <w:rsid w:val="00021C7F"/>
    <w:rsid w:val="00021E5B"/>
    <w:rsid w:val="000220BC"/>
    <w:rsid w:val="00022DEB"/>
    <w:rsid w:val="000232DC"/>
    <w:rsid w:val="000239D6"/>
    <w:rsid w:val="00023A36"/>
    <w:rsid w:val="00023C34"/>
    <w:rsid w:val="00023F0F"/>
    <w:rsid w:val="0002404A"/>
    <w:rsid w:val="00024162"/>
    <w:rsid w:val="00024502"/>
    <w:rsid w:val="000248AC"/>
    <w:rsid w:val="00024DB0"/>
    <w:rsid w:val="000258A9"/>
    <w:rsid w:val="00026202"/>
    <w:rsid w:val="00026210"/>
    <w:rsid w:val="00026272"/>
    <w:rsid w:val="0002664A"/>
    <w:rsid w:val="0002681F"/>
    <w:rsid w:val="00026B1A"/>
    <w:rsid w:val="00026D9A"/>
    <w:rsid w:val="00026FF1"/>
    <w:rsid w:val="0002751B"/>
    <w:rsid w:val="000277D7"/>
    <w:rsid w:val="000277D8"/>
    <w:rsid w:val="00027A1E"/>
    <w:rsid w:val="00027A5B"/>
    <w:rsid w:val="0003030F"/>
    <w:rsid w:val="00030668"/>
    <w:rsid w:val="00030AC4"/>
    <w:rsid w:val="00030AE9"/>
    <w:rsid w:val="00030FC6"/>
    <w:rsid w:val="000311C6"/>
    <w:rsid w:val="000322E7"/>
    <w:rsid w:val="0003248E"/>
    <w:rsid w:val="00032905"/>
    <w:rsid w:val="00032C38"/>
    <w:rsid w:val="00032FC5"/>
    <w:rsid w:val="00033089"/>
    <w:rsid w:val="00033426"/>
    <w:rsid w:val="000334EE"/>
    <w:rsid w:val="00033AA7"/>
    <w:rsid w:val="000343CD"/>
    <w:rsid w:val="00034620"/>
    <w:rsid w:val="00034C0A"/>
    <w:rsid w:val="00034C85"/>
    <w:rsid w:val="00034E4F"/>
    <w:rsid w:val="000352F7"/>
    <w:rsid w:val="0003543A"/>
    <w:rsid w:val="000354AE"/>
    <w:rsid w:val="00035EC2"/>
    <w:rsid w:val="00036022"/>
    <w:rsid w:val="000360BD"/>
    <w:rsid w:val="0003618C"/>
    <w:rsid w:val="000364E3"/>
    <w:rsid w:val="00036696"/>
    <w:rsid w:val="000368D2"/>
    <w:rsid w:val="00036B0B"/>
    <w:rsid w:val="00036C37"/>
    <w:rsid w:val="00036D33"/>
    <w:rsid w:val="00036E56"/>
    <w:rsid w:val="000377A3"/>
    <w:rsid w:val="00037956"/>
    <w:rsid w:val="00037BD9"/>
    <w:rsid w:val="00037E58"/>
    <w:rsid w:val="00037F61"/>
    <w:rsid w:val="00037FD0"/>
    <w:rsid w:val="0004008B"/>
    <w:rsid w:val="00040169"/>
    <w:rsid w:val="00040637"/>
    <w:rsid w:val="00040A61"/>
    <w:rsid w:val="0004103F"/>
    <w:rsid w:val="000413B4"/>
    <w:rsid w:val="00041556"/>
    <w:rsid w:val="0004157D"/>
    <w:rsid w:val="00041935"/>
    <w:rsid w:val="000419D6"/>
    <w:rsid w:val="00041A85"/>
    <w:rsid w:val="00041D4F"/>
    <w:rsid w:val="00041F50"/>
    <w:rsid w:val="000424A3"/>
    <w:rsid w:val="00042C1F"/>
    <w:rsid w:val="00042C9C"/>
    <w:rsid w:val="00042F65"/>
    <w:rsid w:val="00043011"/>
    <w:rsid w:val="0004305B"/>
    <w:rsid w:val="0004306F"/>
    <w:rsid w:val="00043295"/>
    <w:rsid w:val="00043B58"/>
    <w:rsid w:val="00043B8B"/>
    <w:rsid w:val="00043DF8"/>
    <w:rsid w:val="00044619"/>
    <w:rsid w:val="00044809"/>
    <w:rsid w:val="000448CC"/>
    <w:rsid w:val="00044C72"/>
    <w:rsid w:val="000450F4"/>
    <w:rsid w:val="000451D7"/>
    <w:rsid w:val="000451DD"/>
    <w:rsid w:val="0004525D"/>
    <w:rsid w:val="00046139"/>
    <w:rsid w:val="000464CB"/>
    <w:rsid w:val="00046810"/>
    <w:rsid w:val="0004699B"/>
    <w:rsid w:val="000470C8"/>
    <w:rsid w:val="00047338"/>
    <w:rsid w:val="000474F7"/>
    <w:rsid w:val="00047913"/>
    <w:rsid w:val="000479EE"/>
    <w:rsid w:val="00047A89"/>
    <w:rsid w:val="000504F2"/>
    <w:rsid w:val="0005074E"/>
    <w:rsid w:val="00050971"/>
    <w:rsid w:val="00050AB1"/>
    <w:rsid w:val="00050DEF"/>
    <w:rsid w:val="000513F6"/>
    <w:rsid w:val="00051894"/>
    <w:rsid w:val="00051895"/>
    <w:rsid w:val="00051DA9"/>
    <w:rsid w:val="00051E7F"/>
    <w:rsid w:val="00052988"/>
    <w:rsid w:val="00052B75"/>
    <w:rsid w:val="00052C5E"/>
    <w:rsid w:val="00052DC2"/>
    <w:rsid w:val="00052E1F"/>
    <w:rsid w:val="00053285"/>
    <w:rsid w:val="0005332F"/>
    <w:rsid w:val="0005352E"/>
    <w:rsid w:val="00053D00"/>
    <w:rsid w:val="00053F56"/>
    <w:rsid w:val="00054728"/>
    <w:rsid w:val="000549AA"/>
    <w:rsid w:val="00055163"/>
    <w:rsid w:val="00055245"/>
    <w:rsid w:val="000552A3"/>
    <w:rsid w:val="00055AC2"/>
    <w:rsid w:val="00055DBF"/>
    <w:rsid w:val="00055FDE"/>
    <w:rsid w:val="000562AD"/>
    <w:rsid w:val="000562D1"/>
    <w:rsid w:val="0005690A"/>
    <w:rsid w:val="00056A30"/>
    <w:rsid w:val="000572FD"/>
    <w:rsid w:val="000578BA"/>
    <w:rsid w:val="00060038"/>
    <w:rsid w:val="000603FD"/>
    <w:rsid w:val="000618AB"/>
    <w:rsid w:val="00061F79"/>
    <w:rsid w:val="000626D0"/>
    <w:rsid w:val="00063625"/>
    <w:rsid w:val="000636D3"/>
    <w:rsid w:val="00063951"/>
    <w:rsid w:val="00063BF8"/>
    <w:rsid w:val="00064138"/>
    <w:rsid w:val="0006419B"/>
    <w:rsid w:val="00064564"/>
    <w:rsid w:val="00064F82"/>
    <w:rsid w:val="00065494"/>
    <w:rsid w:val="0006601B"/>
    <w:rsid w:val="000664BF"/>
    <w:rsid w:val="00066560"/>
    <w:rsid w:val="0006685B"/>
    <w:rsid w:val="00066B2A"/>
    <w:rsid w:val="00066E9E"/>
    <w:rsid w:val="0006784C"/>
    <w:rsid w:val="00067EBE"/>
    <w:rsid w:val="000708A1"/>
    <w:rsid w:val="000709C0"/>
    <w:rsid w:val="00070CB7"/>
    <w:rsid w:val="00070DC1"/>
    <w:rsid w:val="00070E24"/>
    <w:rsid w:val="00070F62"/>
    <w:rsid w:val="00070FF6"/>
    <w:rsid w:val="000710FF"/>
    <w:rsid w:val="000711FB"/>
    <w:rsid w:val="00071225"/>
    <w:rsid w:val="00071228"/>
    <w:rsid w:val="0007126F"/>
    <w:rsid w:val="00071569"/>
    <w:rsid w:val="00071B87"/>
    <w:rsid w:val="0007282D"/>
    <w:rsid w:val="00072AA3"/>
    <w:rsid w:val="00072B8A"/>
    <w:rsid w:val="000731C7"/>
    <w:rsid w:val="00073577"/>
    <w:rsid w:val="00073619"/>
    <w:rsid w:val="00073761"/>
    <w:rsid w:val="00073F88"/>
    <w:rsid w:val="0007408C"/>
    <w:rsid w:val="000741F8"/>
    <w:rsid w:val="00074323"/>
    <w:rsid w:val="000743F4"/>
    <w:rsid w:val="0007440B"/>
    <w:rsid w:val="00074833"/>
    <w:rsid w:val="00074A4B"/>
    <w:rsid w:val="0007511E"/>
    <w:rsid w:val="000751AB"/>
    <w:rsid w:val="000757A2"/>
    <w:rsid w:val="00075828"/>
    <w:rsid w:val="00075994"/>
    <w:rsid w:val="00076141"/>
    <w:rsid w:val="000762CB"/>
    <w:rsid w:val="00076449"/>
    <w:rsid w:val="000767C7"/>
    <w:rsid w:val="00076E04"/>
    <w:rsid w:val="000771CF"/>
    <w:rsid w:val="00077472"/>
    <w:rsid w:val="0007760F"/>
    <w:rsid w:val="000776F3"/>
    <w:rsid w:val="00077ABF"/>
    <w:rsid w:val="00077CE8"/>
    <w:rsid w:val="00077D95"/>
    <w:rsid w:val="000800A6"/>
    <w:rsid w:val="00080119"/>
    <w:rsid w:val="000803D4"/>
    <w:rsid w:val="000804D3"/>
    <w:rsid w:val="00080896"/>
    <w:rsid w:val="00080C1C"/>
    <w:rsid w:val="0008131B"/>
    <w:rsid w:val="00081813"/>
    <w:rsid w:val="00081886"/>
    <w:rsid w:val="00081ABE"/>
    <w:rsid w:val="00081ADB"/>
    <w:rsid w:val="00081E91"/>
    <w:rsid w:val="000820A0"/>
    <w:rsid w:val="000826A4"/>
    <w:rsid w:val="00083301"/>
    <w:rsid w:val="000833D7"/>
    <w:rsid w:val="000833DD"/>
    <w:rsid w:val="000834D2"/>
    <w:rsid w:val="00083653"/>
    <w:rsid w:val="00083875"/>
    <w:rsid w:val="00083A22"/>
    <w:rsid w:val="00083DFC"/>
    <w:rsid w:val="00084010"/>
    <w:rsid w:val="00084339"/>
    <w:rsid w:val="00084690"/>
    <w:rsid w:val="000849D6"/>
    <w:rsid w:val="00084B74"/>
    <w:rsid w:val="00084CB4"/>
    <w:rsid w:val="00084FB4"/>
    <w:rsid w:val="000851CA"/>
    <w:rsid w:val="0008521D"/>
    <w:rsid w:val="000852ED"/>
    <w:rsid w:val="00085301"/>
    <w:rsid w:val="0008537B"/>
    <w:rsid w:val="000853AF"/>
    <w:rsid w:val="000853FC"/>
    <w:rsid w:val="000856E6"/>
    <w:rsid w:val="00085A8F"/>
    <w:rsid w:val="00085E1F"/>
    <w:rsid w:val="000862A1"/>
    <w:rsid w:val="00086AD1"/>
    <w:rsid w:val="0008717A"/>
    <w:rsid w:val="00087365"/>
    <w:rsid w:val="00087AAD"/>
    <w:rsid w:val="00087C7E"/>
    <w:rsid w:val="00087D77"/>
    <w:rsid w:val="0009001E"/>
    <w:rsid w:val="000902AE"/>
    <w:rsid w:val="00090AAF"/>
    <w:rsid w:val="00090C14"/>
    <w:rsid w:val="00090FEF"/>
    <w:rsid w:val="0009124D"/>
    <w:rsid w:val="00091545"/>
    <w:rsid w:val="00091561"/>
    <w:rsid w:val="000917A2"/>
    <w:rsid w:val="000917D3"/>
    <w:rsid w:val="000917D9"/>
    <w:rsid w:val="00091AAF"/>
    <w:rsid w:val="00091FE2"/>
    <w:rsid w:val="00092198"/>
    <w:rsid w:val="0009268C"/>
    <w:rsid w:val="000929BF"/>
    <w:rsid w:val="00092D63"/>
    <w:rsid w:val="00093269"/>
    <w:rsid w:val="000934B3"/>
    <w:rsid w:val="0009369D"/>
    <w:rsid w:val="00093C61"/>
    <w:rsid w:val="00093F67"/>
    <w:rsid w:val="0009417A"/>
    <w:rsid w:val="0009420B"/>
    <w:rsid w:val="000945D3"/>
    <w:rsid w:val="00094692"/>
    <w:rsid w:val="00095AFE"/>
    <w:rsid w:val="00095DC5"/>
    <w:rsid w:val="00097044"/>
    <w:rsid w:val="00097A97"/>
    <w:rsid w:val="000A04D4"/>
    <w:rsid w:val="000A0878"/>
    <w:rsid w:val="000A0896"/>
    <w:rsid w:val="000A0A9F"/>
    <w:rsid w:val="000A0AD0"/>
    <w:rsid w:val="000A19A7"/>
    <w:rsid w:val="000A1D3C"/>
    <w:rsid w:val="000A1E2D"/>
    <w:rsid w:val="000A1EDD"/>
    <w:rsid w:val="000A1FF8"/>
    <w:rsid w:val="000A2162"/>
    <w:rsid w:val="000A2871"/>
    <w:rsid w:val="000A2CC0"/>
    <w:rsid w:val="000A2D4D"/>
    <w:rsid w:val="000A2EDA"/>
    <w:rsid w:val="000A2F6E"/>
    <w:rsid w:val="000A30A5"/>
    <w:rsid w:val="000A3483"/>
    <w:rsid w:val="000A3897"/>
    <w:rsid w:val="000A420C"/>
    <w:rsid w:val="000A4494"/>
    <w:rsid w:val="000A44EF"/>
    <w:rsid w:val="000A4DDF"/>
    <w:rsid w:val="000A4E1A"/>
    <w:rsid w:val="000A4F68"/>
    <w:rsid w:val="000A4FBC"/>
    <w:rsid w:val="000A5372"/>
    <w:rsid w:val="000A5D3B"/>
    <w:rsid w:val="000A5D67"/>
    <w:rsid w:val="000A5F9C"/>
    <w:rsid w:val="000A676A"/>
    <w:rsid w:val="000A6AA2"/>
    <w:rsid w:val="000A6B8D"/>
    <w:rsid w:val="000A72A6"/>
    <w:rsid w:val="000A79A5"/>
    <w:rsid w:val="000A7BE8"/>
    <w:rsid w:val="000A7C96"/>
    <w:rsid w:val="000A7D08"/>
    <w:rsid w:val="000B0292"/>
    <w:rsid w:val="000B02ED"/>
    <w:rsid w:val="000B052C"/>
    <w:rsid w:val="000B0843"/>
    <w:rsid w:val="000B0DA9"/>
    <w:rsid w:val="000B17AC"/>
    <w:rsid w:val="000B1D76"/>
    <w:rsid w:val="000B1F60"/>
    <w:rsid w:val="000B2254"/>
    <w:rsid w:val="000B22B3"/>
    <w:rsid w:val="000B2964"/>
    <w:rsid w:val="000B2A91"/>
    <w:rsid w:val="000B2E84"/>
    <w:rsid w:val="000B3933"/>
    <w:rsid w:val="000B3F0A"/>
    <w:rsid w:val="000B3F22"/>
    <w:rsid w:val="000B417A"/>
    <w:rsid w:val="000B448E"/>
    <w:rsid w:val="000B459C"/>
    <w:rsid w:val="000B4607"/>
    <w:rsid w:val="000B462A"/>
    <w:rsid w:val="000B4867"/>
    <w:rsid w:val="000B4BB4"/>
    <w:rsid w:val="000B4D65"/>
    <w:rsid w:val="000B4D7F"/>
    <w:rsid w:val="000B581E"/>
    <w:rsid w:val="000B5A63"/>
    <w:rsid w:val="000B5A9B"/>
    <w:rsid w:val="000B5B40"/>
    <w:rsid w:val="000B5CF7"/>
    <w:rsid w:val="000B5F92"/>
    <w:rsid w:val="000B63D0"/>
    <w:rsid w:val="000B6747"/>
    <w:rsid w:val="000B6A8D"/>
    <w:rsid w:val="000B6E3F"/>
    <w:rsid w:val="000B7027"/>
    <w:rsid w:val="000B7105"/>
    <w:rsid w:val="000B7117"/>
    <w:rsid w:val="000B73F9"/>
    <w:rsid w:val="000B79E8"/>
    <w:rsid w:val="000C0AA3"/>
    <w:rsid w:val="000C0CAE"/>
    <w:rsid w:val="000C1987"/>
    <w:rsid w:val="000C198A"/>
    <w:rsid w:val="000C1EE2"/>
    <w:rsid w:val="000C2059"/>
    <w:rsid w:val="000C25F1"/>
    <w:rsid w:val="000C28A5"/>
    <w:rsid w:val="000C2B31"/>
    <w:rsid w:val="000C2C0B"/>
    <w:rsid w:val="000C2DF2"/>
    <w:rsid w:val="000C32E0"/>
    <w:rsid w:val="000C3A91"/>
    <w:rsid w:val="000C3C78"/>
    <w:rsid w:val="000C3FCC"/>
    <w:rsid w:val="000C4376"/>
    <w:rsid w:val="000C47B1"/>
    <w:rsid w:val="000C4934"/>
    <w:rsid w:val="000C4AC8"/>
    <w:rsid w:val="000C4C4F"/>
    <w:rsid w:val="000C51CF"/>
    <w:rsid w:val="000C54D3"/>
    <w:rsid w:val="000C570E"/>
    <w:rsid w:val="000C5987"/>
    <w:rsid w:val="000C61F0"/>
    <w:rsid w:val="000C62BA"/>
    <w:rsid w:val="000C6B7D"/>
    <w:rsid w:val="000C6D03"/>
    <w:rsid w:val="000C7943"/>
    <w:rsid w:val="000C7AE8"/>
    <w:rsid w:val="000D0044"/>
    <w:rsid w:val="000D0416"/>
    <w:rsid w:val="000D045F"/>
    <w:rsid w:val="000D0A86"/>
    <w:rsid w:val="000D0E99"/>
    <w:rsid w:val="000D1DEA"/>
    <w:rsid w:val="000D1E32"/>
    <w:rsid w:val="000D2023"/>
    <w:rsid w:val="000D25F2"/>
    <w:rsid w:val="000D28C8"/>
    <w:rsid w:val="000D2AB0"/>
    <w:rsid w:val="000D346E"/>
    <w:rsid w:val="000D3C09"/>
    <w:rsid w:val="000D3F72"/>
    <w:rsid w:val="000D44B3"/>
    <w:rsid w:val="000D4E83"/>
    <w:rsid w:val="000D4EB3"/>
    <w:rsid w:val="000D51A9"/>
    <w:rsid w:val="000D5366"/>
    <w:rsid w:val="000D5DB8"/>
    <w:rsid w:val="000D6790"/>
    <w:rsid w:val="000D67D6"/>
    <w:rsid w:val="000D69E8"/>
    <w:rsid w:val="000D6DC5"/>
    <w:rsid w:val="000D7151"/>
    <w:rsid w:val="000D7770"/>
    <w:rsid w:val="000D77E2"/>
    <w:rsid w:val="000D7AC8"/>
    <w:rsid w:val="000D7D07"/>
    <w:rsid w:val="000D7E18"/>
    <w:rsid w:val="000D7F29"/>
    <w:rsid w:val="000E019D"/>
    <w:rsid w:val="000E0305"/>
    <w:rsid w:val="000E04F9"/>
    <w:rsid w:val="000E0A77"/>
    <w:rsid w:val="000E1D0C"/>
    <w:rsid w:val="000E1D8F"/>
    <w:rsid w:val="000E1E53"/>
    <w:rsid w:val="000E20DA"/>
    <w:rsid w:val="000E22FC"/>
    <w:rsid w:val="000E2329"/>
    <w:rsid w:val="000E2451"/>
    <w:rsid w:val="000E2875"/>
    <w:rsid w:val="000E326E"/>
    <w:rsid w:val="000E3635"/>
    <w:rsid w:val="000E397E"/>
    <w:rsid w:val="000E3B9F"/>
    <w:rsid w:val="000E40E5"/>
    <w:rsid w:val="000E4C45"/>
    <w:rsid w:val="000E4DB4"/>
    <w:rsid w:val="000E4EE4"/>
    <w:rsid w:val="000E5280"/>
    <w:rsid w:val="000E52CF"/>
    <w:rsid w:val="000E5468"/>
    <w:rsid w:val="000E5F74"/>
    <w:rsid w:val="000E6046"/>
    <w:rsid w:val="000E62E3"/>
    <w:rsid w:val="000E641C"/>
    <w:rsid w:val="000E6537"/>
    <w:rsid w:val="000E6C2B"/>
    <w:rsid w:val="000E7004"/>
    <w:rsid w:val="000E7184"/>
    <w:rsid w:val="000E7C3D"/>
    <w:rsid w:val="000E7D28"/>
    <w:rsid w:val="000F031A"/>
    <w:rsid w:val="000F08DE"/>
    <w:rsid w:val="000F0BD3"/>
    <w:rsid w:val="000F0FB6"/>
    <w:rsid w:val="000F12E6"/>
    <w:rsid w:val="000F1334"/>
    <w:rsid w:val="000F13D3"/>
    <w:rsid w:val="000F148A"/>
    <w:rsid w:val="000F14E5"/>
    <w:rsid w:val="000F16BF"/>
    <w:rsid w:val="000F17E2"/>
    <w:rsid w:val="000F1A36"/>
    <w:rsid w:val="000F1D00"/>
    <w:rsid w:val="000F1D86"/>
    <w:rsid w:val="000F1FAD"/>
    <w:rsid w:val="000F2044"/>
    <w:rsid w:val="000F287F"/>
    <w:rsid w:val="000F2DAC"/>
    <w:rsid w:val="000F3318"/>
    <w:rsid w:val="000F332A"/>
    <w:rsid w:val="000F3721"/>
    <w:rsid w:val="000F3772"/>
    <w:rsid w:val="000F3809"/>
    <w:rsid w:val="000F394E"/>
    <w:rsid w:val="000F39B4"/>
    <w:rsid w:val="000F3EC3"/>
    <w:rsid w:val="000F436E"/>
    <w:rsid w:val="000F43C4"/>
    <w:rsid w:val="000F453F"/>
    <w:rsid w:val="000F47E4"/>
    <w:rsid w:val="000F49BE"/>
    <w:rsid w:val="000F49C0"/>
    <w:rsid w:val="000F4C3D"/>
    <w:rsid w:val="000F51AF"/>
    <w:rsid w:val="000F53AB"/>
    <w:rsid w:val="000F613D"/>
    <w:rsid w:val="000F61A6"/>
    <w:rsid w:val="000F6788"/>
    <w:rsid w:val="000F7624"/>
    <w:rsid w:val="000F7B70"/>
    <w:rsid w:val="000F7E95"/>
    <w:rsid w:val="00100030"/>
    <w:rsid w:val="001000FB"/>
    <w:rsid w:val="0010041D"/>
    <w:rsid w:val="00100D04"/>
    <w:rsid w:val="00101474"/>
    <w:rsid w:val="00101728"/>
    <w:rsid w:val="0010193F"/>
    <w:rsid w:val="00101A01"/>
    <w:rsid w:val="00101D56"/>
    <w:rsid w:val="001020E5"/>
    <w:rsid w:val="0010302C"/>
    <w:rsid w:val="00103ABB"/>
    <w:rsid w:val="00103D71"/>
    <w:rsid w:val="00103EB7"/>
    <w:rsid w:val="00103F88"/>
    <w:rsid w:val="0010447F"/>
    <w:rsid w:val="001046DD"/>
    <w:rsid w:val="00104884"/>
    <w:rsid w:val="00104EBD"/>
    <w:rsid w:val="001050AE"/>
    <w:rsid w:val="001052B0"/>
    <w:rsid w:val="0010541D"/>
    <w:rsid w:val="00105641"/>
    <w:rsid w:val="00105949"/>
    <w:rsid w:val="00105958"/>
    <w:rsid w:val="00105B1C"/>
    <w:rsid w:val="0010619D"/>
    <w:rsid w:val="001062FE"/>
    <w:rsid w:val="001063B9"/>
    <w:rsid w:val="0010665D"/>
    <w:rsid w:val="001067DD"/>
    <w:rsid w:val="001069CB"/>
    <w:rsid w:val="00106EDC"/>
    <w:rsid w:val="00107024"/>
    <w:rsid w:val="00107685"/>
    <w:rsid w:val="0010770C"/>
    <w:rsid w:val="00107B24"/>
    <w:rsid w:val="00107C7E"/>
    <w:rsid w:val="00107CF1"/>
    <w:rsid w:val="00107D2F"/>
    <w:rsid w:val="00107FB0"/>
    <w:rsid w:val="00110337"/>
    <w:rsid w:val="00110A19"/>
    <w:rsid w:val="00110AAC"/>
    <w:rsid w:val="00110E96"/>
    <w:rsid w:val="0011153C"/>
    <w:rsid w:val="001115A4"/>
    <w:rsid w:val="001116DC"/>
    <w:rsid w:val="0011187C"/>
    <w:rsid w:val="00111AB5"/>
    <w:rsid w:val="00111D23"/>
    <w:rsid w:val="00111F31"/>
    <w:rsid w:val="001124A5"/>
    <w:rsid w:val="00112E5F"/>
    <w:rsid w:val="001132DA"/>
    <w:rsid w:val="00113330"/>
    <w:rsid w:val="001135CD"/>
    <w:rsid w:val="00113746"/>
    <w:rsid w:val="001139F8"/>
    <w:rsid w:val="00113F9D"/>
    <w:rsid w:val="001145D4"/>
    <w:rsid w:val="00114CC5"/>
    <w:rsid w:val="001159F5"/>
    <w:rsid w:val="00115CD4"/>
    <w:rsid w:val="00116472"/>
    <w:rsid w:val="00116522"/>
    <w:rsid w:val="00116C11"/>
    <w:rsid w:val="00117021"/>
    <w:rsid w:val="001171A4"/>
    <w:rsid w:val="0011727F"/>
    <w:rsid w:val="0011755B"/>
    <w:rsid w:val="00117627"/>
    <w:rsid w:val="00117EC8"/>
    <w:rsid w:val="001200A1"/>
    <w:rsid w:val="001207AD"/>
    <w:rsid w:val="001208AA"/>
    <w:rsid w:val="0012096D"/>
    <w:rsid w:val="00120E1C"/>
    <w:rsid w:val="00121042"/>
    <w:rsid w:val="001211E1"/>
    <w:rsid w:val="0012135E"/>
    <w:rsid w:val="00121460"/>
    <w:rsid w:val="00121CE0"/>
    <w:rsid w:val="0012216E"/>
    <w:rsid w:val="001221F8"/>
    <w:rsid w:val="001223C5"/>
    <w:rsid w:val="00122478"/>
    <w:rsid w:val="001225E0"/>
    <w:rsid w:val="00122635"/>
    <w:rsid w:val="00123CEF"/>
    <w:rsid w:val="00123ECE"/>
    <w:rsid w:val="00124CF0"/>
    <w:rsid w:val="001251E6"/>
    <w:rsid w:val="001252B2"/>
    <w:rsid w:val="00125598"/>
    <w:rsid w:val="00125A2D"/>
    <w:rsid w:val="00125D44"/>
    <w:rsid w:val="00125E57"/>
    <w:rsid w:val="0012601C"/>
    <w:rsid w:val="0012624C"/>
    <w:rsid w:val="001262DF"/>
    <w:rsid w:val="00126735"/>
    <w:rsid w:val="001268D0"/>
    <w:rsid w:val="00126B04"/>
    <w:rsid w:val="00126C4C"/>
    <w:rsid w:val="00127014"/>
    <w:rsid w:val="001271BA"/>
    <w:rsid w:val="00127C3B"/>
    <w:rsid w:val="001300DD"/>
    <w:rsid w:val="00130844"/>
    <w:rsid w:val="00131540"/>
    <w:rsid w:val="00131E71"/>
    <w:rsid w:val="00131E78"/>
    <w:rsid w:val="001322DF"/>
    <w:rsid w:val="001325CD"/>
    <w:rsid w:val="0013292A"/>
    <w:rsid w:val="00132A99"/>
    <w:rsid w:val="00133658"/>
    <w:rsid w:val="00133893"/>
    <w:rsid w:val="001338CF"/>
    <w:rsid w:val="001339A0"/>
    <w:rsid w:val="001347C8"/>
    <w:rsid w:val="00134BB2"/>
    <w:rsid w:val="00134C1E"/>
    <w:rsid w:val="00134DBA"/>
    <w:rsid w:val="00135097"/>
    <w:rsid w:val="001355F5"/>
    <w:rsid w:val="00135836"/>
    <w:rsid w:val="001358B9"/>
    <w:rsid w:val="00135A68"/>
    <w:rsid w:val="00135D2C"/>
    <w:rsid w:val="00135FDC"/>
    <w:rsid w:val="0013604D"/>
    <w:rsid w:val="0013608A"/>
    <w:rsid w:val="001360DD"/>
    <w:rsid w:val="00136284"/>
    <w:rsid w:val="00136491"/>
    <w:rsid w:val="00136AEA"/>
    <w:rsid w:val="00136CC4"/>
    <w:rsid w:val="00136E36"/>
    <w:rsid w:val="00137135"/>
    <w:rsid w:val="001372EF"/>
    <w:rsid w:val="00137456"/>
    <w:rsid w:val="00137B29"/>
    <w:rsid w:val="00137BD2"/>
    <w:rsid w:val="0014011B"/>
    <w:rsid w:val="0014055A"/>
    <w:rsid w:val="001405C2"/>
    <w:rsid w:val="00140E35"/>
    <w:rsid w:val="00141A4F"/>
    <w:rsid w:val="00141AC9"/>
    <w:rsid w:val="00141D39"/>
    <w:rsid w:val="00141DDA"/>
    <w:rsid w:val="00141F2E"/>
    <w:rsid w:val="001420E7"/>
    <w:rsid w:val="001426A9"/>
    <w:rsid w:val="00142AD3"/>
    <w:rsid w:val="00142B86"/>
    <w:rsid w:val="00142C8F"/>
    <w:rsid w:val="00142E97"/>
    <w:rsid w:val="001432CD"/>
    <w:rsid w:val="00143AC3"/>
    <w:rsid w:val="00144822"/>
    <w:rsid w:val="001449DD"/>
    <w:rsid w:val="00144AAB"/>
    <w:rsid w:val="00144D7A"/>
    <w:rsid w:val="00144F8F"/>
    <w:rsid w:val="001456E5"/>
    <w:rsid w:val="00145BF4"/>
    <w:rsid w:val="00145D83"/>
    <w:rsid w:val="00145E28"/>
    <w:rsid w:val="00145F02"/>
    <w:rsid w:val="001461DC"/>
    <w:rsid w:val="001462D9"/>
    <w:rsid w:val="001464AC"/>
    <w:rsid w:val="00146754"/>
    <w:rsid w:val="0014699E"/>
    <w:rsid w:val="00146A07"/>
    <w:rsid w:val="001471EE"/>
    <w:rsid w:val="0014724D"/>
    <w:rsid w:val="00147526"/>
    <w:rsid w:val="00147738"/>
    <w:rsid w:val="001477B3"/>
    <w:rsid w:val="00147C76"/>
    <w:rsid w:val="00147CFC"/>
    <w:rsid w:val="00150542"/>
    <w:rsid w:val="0015078F"/>
    <w:rsid w:val="00150B1F"/>
    <w:rsid w:val="00150BCD"/>
    <w:rsid w:val="00151427"/>
    <w:rsid w:val="0015169E"/>
    <w:rsid w:val="001516D7"/>
    <w:rsid w:val="001517CD"/>
    <w:rsid w:val="001517F7"/>
    <w:rsid w:val="001518AE"/>
    <w:rsid w:val="00151A9D"/>
    <w:rsid w:val="00151EC3"/>
    <w:rsid w:val="00151F67"/>
    <w:rsid w:val="00152107"/>
    <w:rsid w:val="001524B5"/>
    <w:rsid w:val="00152A7F"/>
    <w:rsid w:val="00152A88"/>
    <w:rsid w:val="001534F9"/>
    <w:rsid w:val="00154136"/>
    <w:rsid w:val="00154446"/>
    <w:rsid w:val="0015481F"/>
    <w:rsid w:val="0015625E"/>
    <w:rsid w:val="0015640F"/>
    <w:rsid w:val="001566D2"/>
    <w:rsid w:val="001566E9"/>
    <w:rsid w:val="001570A7"/>
    <w:rsid w:val="001605DA"/>
    <w:rsid w:val="001606CB"/>
    <w:rsid w:val="00160AAA"/>
    <w:rsid w:val="00161EE8"/>
    <w:rsid w:val="001620DE"/>
    <w:rsid w:val="00162555"/>
    <w:rsid w:val="00162916"/>
    <w:rsid w:val="00162C18"/>
    <w:rsid w:val="00163145"/>
    <w:rsid w:val="0016318A"/>
    <w:rsid w:val="0016339E"/>
    <w:rsid w:val="0016346E"/>
    <w:rsid w:val="00163DF1"/>
    <w:rsid w:val="00164EAA"/>
    <w:rsid w:val="00165082"/>
    <w:rsid w:val="00165198"/>
    <w:rsid w:val="0016520E"/>
    <w:rsid w:val="00165249"/>
    <w:rsid w:val="001659D3"/>
    <w:rsid w:val="00165B65"/>
    <w:rsid w:val="00165BE4"/>
    <w:rsid w:val="00165ED8"/>
    <w:rsid w:val="00166134"/>
    <w:rsid w:val="0016629B"/>
    <w:rsid w:val="00166774"/>
    <w:rsid w:val="00166B7E"/>
    <w:rsid w:val="00166CE6"/>
    <w:rsid w:val="0016707C"/>
    <w:rsid w:val="001674E3"/>
    <w:rsid w:val="00167541"/>
    <w:rsid w:val="00167A56"/>
    <w:rsid w:val="00167CB5"/>
    <w:rsid w:val="00167DA6"/>
    <w:rsid w:val="00170019"/>
    <w:rsid w:val="001702F4"/>
    <w:rsid w:val="00170BB6"/>
    <w:rsid w:val="00170C38"/>
    <w:rsid w:val="001711D0"/>
    <w:rsid w:val="001711FF"/>
    <w:rsid w:val="00171557"/>
    <w:rsid w:val="0017168A"/>
    <w:rsid w:val="001717B4"/>
    <w:rsid w:val="001719D8"/>
    <w:rsid w:val="00171C5E"/>
    <w:rsid w:val="00171D12"/>
    <w:rsid w:val="00171E57"/>
    <w:rsid w:val="00172515"/>
    <w:rsid w:val="00172742"/>
    <w:rsid w:val="001727EB"/>
    <w:rsid w:val="00172918"/>
    <w:rsid w:val="00172A2F"/>
    <w:rsid w:val="00172DF3"/>
    <w:rsid w:val="00172E5F"/>
    <w:rsid w:val="00172EBB"/>
    <w:rsid w:val="00173350"/>
    <w:rsid w:val="0017336B"/>
    <w:rsid w:val="0017342A"/>
    <w:rsid w:val="00173BD7"/>
    <w:rsid w:val="00173D7F"/>
    <w:rsid w:val="00174028"/>
    <w:rsid w:val="00174B5F"/>
    <w:rsid w:val="00175372"/>
    <w:rsid w:val="001753BB"/>
    <w:rsid w:val="00175C2C"/>
    <w:rsid w:val="0017693B"/>
    <w:rsid w:val="00176DFC"/>
    <w:rsid w:val="0017716E"/>
    <w:rsid w:val="0017737D"/>
    <w:rsid w:val="00177531"/>
    <w:rsid w:val="00177DDD"/>
    <w:rsid w:val="00177E2D"/>
    <w:rsid w:val="0018005F"/>
    <w:rsid w:val="00180202"/>
    <w:rsid w:val="00180230"/>
    <w:rsid w:val="0018090F"/>
    <w:rsid w:val="0018101E"/>
    <w:rsid w:val="001811FC"/>
    <w:rsid w:val="00181205"/>
    <w:rsid w:val="001815DA"/>
    <w:rsid w:val="0018168A"/>
    <w:rsid w:val="001820B8"/>
    <w:rsid w:val="0018211E"/>
    <w:rsid w:val="00182AED"/>
    <w:rsid w:val="00182FA6"/>
    <w:rsid w:val="00183CFB"/>
    <w:rsid w:val="00183E05"/>
    <w:rsid w:val="00183EB1"/>
    <w:rsid w:val="00184349"/>
    <w:rsid w:val="0018449C"/>
    <w:rsid w:val="001844D0"/>
    <w:rsid w:val="00184560"/>
    <w:rsid w:val="001845D1"/>
    <w:rsid w:val="00184662"/>
    <w:rsid w:val="00184B13"/>
    <w:rsid w:val="00185283"/>
    <w:rsid w:val="00185BD3"/>
    <w:rsid w:val="001860E7"/>
    <w:rsid w:val="0018624F"/>
    <w:rsid w:val="001865D4"/>
    <w:rsid w:val="001867C3"/>
    <w:rsid w:val="00186845"/>
    <w:rsid w:val="00186BAD"/>
    <w:rsid w:val="00186C3E"/>
    <w:rsid w:val="00186DC2"/>
    <w:rsid w:val="00187113"/>
    <w:rsid w:val="001876E4"/>
    <w:rsid w:val="00187809"/>
    <w:rsid w:val="00187ED7"/>
    <w:rsid w:val="001900B7"/>
    <w:rsid w:val="00190145"/>
    <w:rsid w:val="001901C8"/>
    <w:rsid w:val="00190A07"/>
    <w:rsid w:val="001910D2"/>
    <w:rsid w:val="0019152D"/>
    <w:rsid w:val="00191602"/>
    <w:rsid w:val="00191929"/>
    <w:rsid w:val="001921DD"/>
    <w:rsid w:val="00192CA6"/>
    <w:rsid w:val="00192EB0"/>
    <w:rsid w:val="001934F2"/>
    <w:rsid w:val="00193A61"/>
    <w:rsid w:val="00193B3F"/>
    <w:rsid w:val="00193F89"/>
    <w:rsid w:val="00194358"/>
    <w:rsid w:val="00194443"/>
    <w:rsid w:val="00194DEE"/>
    <w:rsid w:val="00194EAF"/>
    <w:rsid w:val="00194FF4"/>
    <w:rsid w:val="0019536C"/>
    <w:rsid w:val="001958DD"/>
    <w:rsid w:val="001960EA"/>
    <w:rsid w:val="001962C4"/>
    <w:rsid w:val="00196978"/>
    <w:rsid w:val="00196AB8"/>
    <w:rsid w:val="00197512"/>
    <w:rsid w:val="00197807"/>
    <w:rsid w:val="00197877"/>
    <w:rsid w:val="00197A87"/>
    <w:rsid w:val="00197E9F"/>
    <w:rsid w:val="001A00DC"/>
    <w:rsid w:val="001A0176"/>
    <w:rsid w:val="001A02EB"/>
    <w:rsid w:val="001A0541"/>
    <w:rsid w:val="001A0D9F"/>
    <w:rsid w:val="001A0F27"/>
    <w:rsid w:val="001A1795"/>
    <w:rsid w:val="001A18C7"/>
    <w:rsid w:val="001A1987"/>
    <w:rsid w:val="001A1CBC"/>
    <w:rsid w:val="001A1DA9"/>
    <w:rsid w:val="001A2286"/>
    <w:rsid w:val="001A26AB"/>
    <w:rsid w:val="001A2817"/>
    <w:rsid w:val="001A2A57"/>
    <w:rsid w:val="001A2D26"/>
    <w:rsid w:val="001A37A8"/>
    <w:rsid w:val="001A3D56"/>
    <w:rsid w:val="001A3DC1"/>
    <w:rsid w:val="001A3E98"/>
    <w:rsid w:val="001A3F22"/>
    <w:rsid w:val="001A4517"/>
    <w:rsid w:val="001A479E"/>
    <w:rsid w:val="001A4A21"/>
    <w:rsid w:val="001A4F18"/>
    <w:rsid w:val="001A5118"/>
    <w:rsid w:val="001A53D6"/>
    <w:rsid w:val="001A54F3"/>
    <w:rsid w:val="001A5563"/>
    <w:rsid w:val="001A56FA"/>
    <w:rsid w:val="001A5BA2"/>
    <w:rsid w:val="001A5D81"/>
    <w:rsid w:val="001A6734"/>
    <w:rsid w:val="001A6E0A"/>
    <w:rsid w:val="001A7027"/>
    <w:rsid w:val="001A7033"/>
    <w:rsid w:val="001A727A"/>
    <w:rsid w:val="001A794B"/>
    <w:rsid w:val="001B00CC"/>
    <w:rsid w:val="001B02B6"/>
    <w:rsid w:val="001B065A"/>
    <w:rsid w:val="001B0F66"/>
    <w:rsid w:val="001B0FA7"/>
    <w:rsid w:val="001B17D9"/>
    <w:rsid w:val="001B1D6E"/>
    <w:rsid w:val="001B1E57"/>
    <w:rsid w:val="001B230E"/>
    <w:rsid w:val="001B246B"/>
    <w:rsid w:val="001B2611"/>
    <w:rsid w:val="001B27EC"/>
    <w:rsid w:val="001B2EE4"/>
    <w:rsid w:val="001B32B4"/>
    <w:rsid w:val="001B330C"/>
    <w:rsid w:val="001B3763"/>
    <w:rsid w:val="001B3A77"/>
    <w:rsid w:val="001B3A78"/>
    <w:rsid w:val="001B3B6A"/>
    <w:rsid w:val="001B3D2D"/>
    <w:rsid w:val="001B3FF7"/>
    <w:rsid w:val="001B4141"/>
    <w:rsid w:val="001B41A6"/>
    <w:rsid w:val="001B4A79"/>
    <w:rsid w:val="001B4F1D"/>
    <w:rsid w:val="001B5056"/>
    <w:rsid w:val="001B5243"/>
    <w:rsid w:val="001B5699"/>
    <w:rsid w:val="001B5C29"/>
    <w:rsid w:val="001B678A"/>
    <w:rsid w:val="001B6D7B"/>
    <w:rsid w:val="001B725C"/>
    <w:rsid w:val="001B730F"/>
    <w:rsid w:val="001B73C9"/>
    <w:rsid w:val="001B7ACD"/>
    <w:rsid w:val="001C07FE"/>
    <w:rsid w:val="001C0CDE"/>
    <w:rsid w:val="001C0EBD"/>
    <w:rsid w:val="001C0EC5"/>
    <w:rsid w:val="001C16E1"/>
    <w:rsid w:val="001C1CF9"/>
    <w:rsid w:val="001C210B"/>
    <w:rsid w:val="001C2344"/>
    <w:rsid w:val="001C2529"/>
    <w:rsid w:val="001C29B3"/>
    <w:rsid w:val="001C2A8E"/>
    <w:rsid w:val="001C3262"/>
    <w:rsid w:val="001C32AC"/>
    <w:rsid w:val="001C3882"/>
    <w:rsid w:val="001C39AA"/>
    <w:rsid w:val="001C3D1B"/>
    <w:rsid w:val="001C3FCA"/>
    <w:rsid w:val="001C4046"/>
    <w:rsid w:val="001C41AA"/>
    <w:rsid w:val="001C43A1"/>
    <w:rsid w:val="001C4576"/>
    <w:rsid w:val="001C4A28"/>
    <w:rsid w:val="001C5199"/>
    <w:rsid w:val="001C5657"/>
    <w:rsid w:val="001C56CA"/>
    <w:rsid w:val="001C5DD0"/>
    <w:rsid w:val="001C612D"/>
    <w:rsid w:val="001C66E6"/>
    <w:rsid w:val="001C68B8"/>
    <w:rsid w:val="001C6C81"/>
    <w:rsid w:val="001C6E49"/>
    <w:rsid w:val="001C6FE6"/>
    <w:rsid w:val="001C7294"/>
    <w:rsid w:val="001C756E"/>
    <w:rsid w:val="001C786D"/>
    <w:rsid w:val="001C7BE1"/>
    <w:rsid w:val="001C7C26"/>
    <w:rsid w:val="001C7D2B"/>
    <w:rsid w:val="001C7E6C"/>
    <w:rsid w:val="001D0753"/>
    <w:rsid w:val="001D0826"/>
    <w:rsid w:val="001D0A2C"/>
    <w:rsid w:val="001D120D"/>
    <w:rsid w:val="001D1866"/>
    <w:rsid w:val="001D201A"/>
    <w:rsid w:val="001D22BB"/>
    <w:rsid w:val="001D233B"/>
    <w:rsid w:val="001D2610"/>
    <w:rsid w:val="001D2713"/>
    <w:rsid w:val="001D2EBF"/>
    <w:rsid w:val="001D2EC2"/>
    <w:rsid w:val="001D3F37"/>
    <w:rsid w:val="001D4372"/>
    <w:rsid w:val="001D4998"/>
    <w:rsid w:val="001D4BC5"/>
    <w:rsid w:val="001D5769"/>
    <w:rsid w:val="001D57A5"/>
    <w:rsid w:val="001D5F26"/>
    <w:rsid w:val="001D613E"/>
    <w:rsid w:val="001D6305"/>
    <w:rsid w:val="001D68C1"/>
    <w:rsid w:val="001D6913"/>
    <w:rsid w:val="001D6C81"/>
    <w:rsid w:val="001D6FE9"/>
    <w:rsid w:val="001D7043"/>
    <w:rsid w:val="001D75A6"/>
    <w:rsid w:val="001D7886"/>
    <w:rsid w:val="001D7CF7"/>
    <w:rsid w:val="001D7FC3"/>
    <w:rsid w:val="001E02AB"/>
    <w:rsid w:val="001E04F2"/>
    <w:rsid w:val="001E0A32"/>
    <w:rsid w:val="001E0BB1"/>
    <w:rsid w:val="001E0C5C"/>
    <w:rsid w:val="001E1112"/>
    <w:rsid w:val="001E1271"/>
    <w:rsid w:val="001E1376"/>
    <w:rsid w:val="001E13A5"/>
    <w:rsid w:val="001E152B"/>
    <w:rsid w:val="001E1B92"/>
    <w:rsid w:val="001E2711"/>
    <w:rsid w:val="001E2949"/>
    <w:rsid w:val="001E2E51"/>
    <w:rsid w:val="001E2FC9"/>
    <w:rsid w:val="001E3430"/>
    <w:rsid w:val="001E467B"/>
    <w:rsid w:val="001E4833"/>
    <w:rsid w:val="001E493B"/>
    <w:rsid w:val="001E4BFB"/>
    <w:rsid w:val="001E4C79"/>
    <w:rsid w:val="001E4E20"/>
    <w:rsid w:val="001E5556"/>
    <w:rsid w:val="001E5746"/>
    <w:rsid w:val="001E589A"/>
    <w:rsid w:val="001E5B1E"/>
    <w:rsid w:val="001E5D3F"/>
    <w:rsid w:val="001E64FC"/>
    <w:rsid w:val="001E66F1"/>
    <w:rsid w:val="001E72AE"/>
    <w:rsid w:val="001E7A7A"/>
    <w:rsid w:val="001E7F07"/>
    <w:rsid w:val="001F0691"/>
    <w:rsid w:val="001F0B7B"/>
    <w:rsid w:val="001F0CFC"/>
    <w:rsid w:val="001F0EF7"/>
    <w:rsid w:val="001F1783"/>
    <w:rsid w:val="001F19A5"/>
    <w:rsid w:val="001F1C02"/>
    <w:rsid w:val="001F1DEA"/>
    <w:rsid w:val="001F1F55"/>
    <w:rsid w:val="001F2170"/>
    <w:rsid w:val="001F24CF"/>
    <w:rsid w:val="001F2F99"/>
    <w:rsid w:val="001F3786"/>
    <w:rsid w:val="001F3E18"/>
    <w:rsid w:val="001F3F16"/>
    <w:rsid w:val="001F4307"/>
    <w:rsid w:val="001F46A2"/>
    <w:rsid w:val="001F49E0"/>
    <w:rsid w:val="001F4AA0"/>
    <w:rsid w:val="001F4D8E"/>
    <w:rsid w:val="001F4EA3"/>
    <w:rsid w:val="001F4F43"/>
    <w:rsid w:val="001F5069"/>
    <w:rsid w:val="001F519E"/>
    <w:rsid w:val="001F55CC"/>
    <w:rsid w:val="001F56FC"/>
    <w:rsid w:val="001F58A6"/>
    <w:rsid w:val="001F5C13"/>
    <w:rsid w:val="001F6054"/>
    <w:rsid w:val="001F60BD"/>
    <w:rsid w:val="001F670F"/>
    <w:rsid w:val="001F6835"/>
    <w:rsid w:val="001F6D31"/>
    <w:rsid w:val="001F6F26"/>
    <w:rsid w:val="001F6FB5"/>
    <w:rsid w:val="001F703E"/>
    <w:rsid w:val="001F7112"/>
    <w:rsid w:val="001F71FE"/>
    <w:rsid w:val="001F73C0"/>
    <w:rsid w:val="001F74EC"/>
    <w:rsid w:val="001F7847"/>
    <w:rsid w:val="001F7C20"/>
    <w:rsid w:val="001F7ECF"/>
    <w:rsid w:val="002000F0"/>
    <w:rsid w:val="002006E7"/>
    <w:rsid w:val="00200FE1"/>
    <w:rsid w:val="0020114C"/>
    <w:rsid w:val="0020142C"/>
    <w:rsid w:val="0020149B"/>
    <w:rsid w:val="0020167A"/>
    <w:rsid w:val="0020189B"/>
    <w:rsid w:val="00201B10"/>
    <w:rsid w:val="00201E7A"/>
    <w:rsid w:val="00201F6F"/>
    <w:rsid w:val="0020208D"/>
    <w:rsid w:val="00202E5B"/>
    <w:rsid w:val="0020304C"/>
    <w:rsid w:val="00203598"/>
    <w:rsid w:val="00203C46"/>
    <w:rsid w:val="002042FC"/>
    <w:rsid w:val="00204807"/>
    <w:rsid w:val="00204846"/>
    <w:rsid w:val="00204900"/>
    <w:rsid w:val="002050CF"/>
    <w:rsid w:val="00205270"/>
    <w:rsid w:val="002052B1"/>
    <w:rsid w:val="0020547E"/>
    <w:rsid w:val="002056D6"/>
    <w:rsid w:val="0020596C"/>
    <w:rsid w:val="00205B47"/>
    <w:rsid w:val="00205DD0"/>
    <w:rsid w:val="00205ED1"/>
    <w:rsid w:val="00205F33"/>
    <w:rsid w:val="00205F94"/>
    <w:rsid w:val="0020624D"/>
    <w:rsid w:val="00206B2A"/>
    <w:rsid w:val="00206C26"/>
    <w:rsid w:val="0020724D"/>
    <w:rsid w:val="0020764E"/>
    <w:rsid w:val="00207AAA"/>
    <w:rsid w:val="00207C06"/>
    <w:rsid w:val="0021005B"/>
    <w:rsid w:val="00210088"/>
    <w:rsid w:val="0021074D"/>
    <w:rsid w:val="002109BF"/>
    <w:rsid w:val="00210E72"/>
    <w:rsid w:val="00210F08"/>
    <w:rsid w:val="00211A4E"/>
    <w:rsid w:val="00211E1E"/>
    <w:rsid w:val="00211EB9"/>
    <w:rsid w:val="00211F18"/>
    <w:rsid w:val="002127D8"/>
    <w:rsid w:val="002127E7"/>
    <w:rsid w:val="00212863"/>
    <w:rsid w:val="002129B0"/>
    <w:rsid w:val="002129E2"/>
    <w:rsid w:val="002129E9"/>
    <w:rsid w:val="00212AFF"/>
    <w:rsid w:val="00212CA3"/>
    <w:rsid w:val="002134D7"/>
    <w:rsid w:val="002135F7"/>
    <w:rsid w:val="00214282"/>
    <w:rsid w:val="002147EE"/>
    <w:rsid w:val="002149A5"/>
    <w:rsid w:val="00214DA2"/>
    <w:rsid w:val="00215312"/>
    <w:rsid w:val="002156F9"/>
    <w:rsid w:val="002158A1"/>
    <w:rsid w:val="00215BED"/>
    <w:rsid w:val="0021634C"/>
    <w:rsid w:val="00216854"/>
    <w:rsid w:val="00216AD0"/>
    <w:rsid w:val="00216C24"/>
    <w:rsid w:val="0021782B"/>
    <w:rsid w:val="00217945"/>
    <w:rsid w:val="00217CC2"/>
    <w:rsid w:val="00220AC8"/>
    <w:rsid w:val="00220EEC"/>
    <w:rsid w:val="002210BA"/>
    <w:rsid w:val="00221454"/>
    <w:rsid w:val="00221BC1"/>
    <w:rsid w:val="002220F3"/>
    <w:rsid w:val="00222913"/>
    <w:rsid w:val="0022295F"/>
    <w:rsid w:val="00222AE2"/>
    <w:rsid w:val="00222CFE"/>
    <w:rsid w:val="00222DCF"/>
    <w:rsid w:val="00222DE5"/>
    <w:rsid w:val="00222FC0"/>
    <w:rsid w:val="00223103"/>
    <w:rsid w:val="002231ED"/>
    <w:rsid w:val="002233A4"/>
    <w:rsid w:val="0022354B"/>
    <w:rsid w:val="00224485"/>
    <w:rsid w:val="0022484B"/>
    <w:rsid w:val="00224A35"/>
    <w:rsid w:val="00224C9A"/>
    <w:rsid w:val="00224ED8"/>
    <w:rsid w:val="0022533E"/>
    <w:rsid w:val="002256E1"/>
    <w:rsid w:val="002259C8"/>
    <w:rsid w:val="00225B71"/>
    <w:rsid w:val="00225BC8"/>
    <w:rsid w:val="00225F90"/>
    <w:rsid w:val="00226445"/>
    <w:rsid w:val="00226B73"/>
    <w:rsid w:val="00226BCB"/>
    <w:rsid w:val="00226C5C"/>
    <w:rsid w:val="00226F90"/>
    <w:rsid w:val="0022718A"/>
    <w:rsid w:val="00227E9D"/>
    <w:rsid w:val="0023041C"/>
    <w:rsid w:val="002305B9"/>
    <w:rsid w:val="0023070A"/>
    <w:rsid w:val="002314CE"/>
    <w:rsid w:val="0023152A"/>
    <w:rsid w:val="00231AD9"/>
    <w:rsid w:val="00231C39"/>
    <w:rsid w:val="00231D91"/>
    <w:rsid w:val="00232118"/>
    <w:rsid w:val="00232755"/>
    <w:rsid w:val="002336C7"/>
    <w:rsid w:val="0023371C"/>
    <w:rsid w:val="00233D94"/>
    <w:rsid w:val="00233F40"/>
    <w:rsid w:val="0023413C"/>
    <w:rsid w:val="00234D78"/>
    <w:rsid w:val="00234EFE"/>
    <w:rsid w:val="0023501E"/>
    <w:rsid w:val="002353C5"/>
    <w:rsid w:val="002354E3"/>
    <w:rsid w:val="00235F02"/>
    <w:rsid w:val="00235F83"/>
    <w:rsid w:val="00235F84"/>
    <w:rsid w:val="00236217"/>
    <w:rsid w:val="00236542"/>
    <w:rsid w:val="00236B72"/>
    <w:rsid w:val="00236EDA"/>
    <w:rsid w:val="002372B5"/>
    <w:rsid w:val="0023735A"/>
    <w:rsid w:val="00237937"/>
    <w:rsid w:val="00237A40"/>
    <w:rsid w:val="00237F2F"/>
    <w:rsid w:val="00240335"/>
    <w:rsid w:val="002404DA"/>
    <w:rsid w:val="00240B71"/>
    <w:rsid w:val="0024112A"/>
    <w:rsid w:val="00241134"/>
    <w:rsid w:val="00241256"/>
    <w:rsid w:val="0024179F"/>
    <w:rsid w:val="00241877"/>
    <w:rsid w:val="00241955"/>
    <w:rsid w:val="00241D3D"/>
    <w:rsid w:val="00242264"/>
    <w:rsid w:val="0024238B"/>
    <w:rsid w:val="002423F1"/>
    <w:rsid w:val="00242733"/>
    <w:rsid w:val="0024352F"/>
    <w:rsid w:val="00243678"/>
    <w:rsid w:val="002444B6"/>
    <w:rsid w:val="002449A0"/>
    <w:rsid w:val="002449AA"/>
    <w:rsid w:val="00244B3A"/>
    <w:rsid w:val="00244B52"/>
    <w:rsid w:val="00244CC5"/>
    <w:rsid w:val="002453E4"/>
    <w:rsid w:val="00245719"/>
    <w:rsid w:val="002457B2"/>
    <w:rsid w:val="00245CF8"/>
    <w:rsid w:val="002460BE"/>
    <w:rsid w:val="00246491"/>
    <w:rsid w:val="00246554"/>
    <w:rsid w:val="00246C2B"/>
    <w:rsid w:val="00246DAD"/>
    <w:rsid w:val="00247028"/>
    <w:rsid w:val="002472A4"/>
    <w:rsid w:val="00247AF4"/>
    <w:rsid w:val="00247EE8"/>
    <w:rsid w:val="00247F50"/>
    <w:rsid w:val="0025071B"/>
    <w:rsid w:val="00250B28"/>
    <w:rsid w:val="00250C1C"/>
    <w:rsid w:val="00250D45"/>
    <w:rsid w:val="00250DBC"/>
    <w:rsid w:val="00250DFE"/>
    <w:rsid w:val="00250E42"/>
    <w:rsid w:val="00251155"/>
    <w:rsid w:val="002512E4"/>
    <w:rsid w:val="00251738"/>
    <w:rsid w:val="00251765"/>
    <w:rsid w:val="00251830"/>
    <w:rsid w:val="00251B36"/>
    <w:rsid w:val="00251EC4"/>
    <w:rsid w:val="00252145"/>
    <w:rsid w:val="00252239"/>
    <w:rsid w:val="002526C9"/>
    <w:rsid w:val="00252809"/>
    <w:rsid w:val="0025294A"/>
    <w:rsid w:val="00252C66"/>
    <w:rsid w:val="00252EB3"/>
    <w:rsid w:val="002531F5"/>
    <w:rsid w:val="0025327E"/>
    <w:rsid w:val="0025346A"/>
    <w:rsid w:val="0025354B"/>
    <w:rsid w:val="002536C4"/>
    <w:rsid w:val="0025393E"/>
    <w:rsid w:val="00253B64"/>
    <w:rsid w:val="00253D71"/>
    <w:rsid w:val="00253F79"/>
    <w:rsid w:val="00253F85"/>
    <w:rsid w:val="00253FA7"/>
    <w:rsid w:val="00254334"/>
    <w:rsid w:val="002548D8"/>
    <w:rsid w:val="00254CE1"/>
    <w:rsid w:val="00254D87"/>
    <w:rsid w:val="00254E89"/>
    <w:rsid w:val="00254F88"/>
    <w:rsid w:val="00255501"/>
    <w:rsid w:val="00255703"/>
    <w:rsid w:val="00255FCB"/>
    <w:rsid w:val="00256497"/>
    <w:rsid w:val="0025676E"/>
    <w:rsid w:val="00256AD9"/>
    <w:rsid w:val="00256FE4"/>
    <w:rsid w:val="0025777A"/>
    <w:rsid w:val="00257781"/>
    <w:rsid w:val="00257946"/>
    <w:rsid w:val="00257A5B"/>
    <w:rsid w:val="00257BFF"/>
    <w:rsid w:val="00257E0A"/>
    <w:rsid w:val="002601D5"/>
    <w:rsid w:val="0026035D"/>
    <w:rsid w:val="00260968"/>
    <w:rsid w:val="00260C9E"/>
    <w:rsid w:val="00260D96"/>
    <w:rsid w:val="00260E20"/>
    <w:rsid w:val="00260F38"/>
    <w:rsid w:val="00260F74"/>
    <w:rsid w:val="002614DF"/>
    <w:rsid w:val="00261969"/>
    <w:rsid w:val="002619A0"/>
    <w:rsid w:val="00261F78"/>
    <w:rsid w:val="002626BF"/>
    <w:rsid w:val="00262EFD"/>
    <w:rsid w:val="00263424"/>
    <w:rsid w:val="0026360B"/>
    <w:rsid w:val="00263E9D"/>
    <w:rsid w:val="00263FFD"/>
    <w:rsid w:val="0026439C"/>
    <w:rsid w:val="00264553"/>
    <w:rsid w:val="002647BC"/>
    <w:rsid w:val="00264956"/>
    <w:rsid w:val="00264997"/>
    <w:rsid w:val="00264A29"/>
    <w:rsid w:val="00264E0F"/>
    <w:rsid w:val="002650B3"/>
    <w:rsid w:val="002655BA"/>
    <w:rsid w:val="0026583F"/>
    <w:rsid w:val="00265DE5"/>
    <w:rsid w:val="002664DA"/>
    <w:rsid w:val="002668D7"/>
    <w:rsid w:val="0026695F"/>
    <w:rsid w:val="00266E69"/>
    <w:rsid w:val="0026715E"/>
    <w:rsid w:val="0026725F"/>
    <w:rsid w:val="002673F0"/>
    <w:rsid w:val="0026770A"/>
    <w:rsid w:val="00267D8C"/>
    <w:rsid w:val="00267E8E"/>
    <w:rsid w:val="00270366"/>
    <w:rsid w:val="0027105C"/>
    <w:rsid w:val="00271063"/>
    <w:rsid w:val="002712DD"/>
    <w:rsid w:val="00271626"/>
    <w:rsid w:val="00271753"/>
    <w:rsid w:val="00271C39"/>
    <w:rsid w:val="0027232F"/>
    <w:rsid w:val="002726EC"/>
    <w:rsid w:val="002728A6"/>
    <w:rsid w:val="00272AC4"/>
    <w:rsid w:val="00272ADF"/>
    <w:rsid w:val="00272DDE"/>
    <w:rsid w:val="00272F1A"/>
    <w:rsid w:val="00273264"/>
    <w:rsid w:val="00273540"/>
    <w:rsid w:val="002735AA"/>
    <w:rsid w:val="002739CC"/>
    <w:rsid w:val="00273A10"/>
    <w:rsid w:val="00273C41"/>
    <w:rsid w:val="00273D42"/>
    <w:rsid w:val="00273E7C"/>
    <w:rsid w:val="00273EAF"/>
    <w:rsid w:val="00273ED6"/>
    <w:rsid w:val="002741D7"/>
    <w:rsid w:val="00274619"/>
    <w:rsid w:val="00274926"/>
    <w:rsid w:val="0027499A"/>
    <w:rsid w:val="00275164"/>
    <w:rsid w:val="002751DD"/>
    <w:rsid w:val="00275234"/>
    <w:rsid w:val="00275259"/>
    <w:rsid w:val="0027571A"/>
    <w:rsid w:val="002757E2"/>
    <w:rsid w:val="00275890"/>
    <w:rsid w:val="00275BE0"/>
    <w:rsid w:val="00275E8F"/>
    <w:rsid w:val="0027616F"/>
    <w:rsid w:val="00276228"/>
    <w:rsid w:val="002762F3"/>
    <w:rsid w:val="00276388"/>
    <w:rsid w:val="00276CE3"/>
    <w:rsid w:val="00276EB5"/>
    <w:rsid w:val="00277760"/>
    <w:rsid w:val="0028008F"/>
    <w:rsid w:val="002803FD"/>
    <w:rsid w:val="0028066B"/>
    <w:rsid w:val="0028070B"/>
    <w:rsid w:val="00280793"/>
    <w:rsid w:val="00280867"/>
    <w:rsid w:val="0028199B"/>
    <w:rsid w:val="00282310"/>
    <w:rsid w:val="00282A73"/>
    <w:rsid w:val="00282CBB"/>
    <w:rsid w:val="002834C9"/>
    <w:rsid w:val="002834F2"/>
    <w:rsid w:val="0028374C"/>
    <w:rsid w:val="0028389E"/>
    <w:rsid w:val="00283CF0"/>
    <w:rsid w:val="00283CF2"/>
    <w:rsid w:val="00283F10"/>
    <w:rsid w:val="002840AE"/>
    <w:rsid w:val="0028416E"/>
    <w:rsid w:val="002847DE"/>
    <w:rsid w:val="002849E2"/>
    <w:rsid w:val="00284B37"/>
    <w:rsid w:val="00284FA3"/>
    <w:rsid w:val="002853B5"/>
    <w:rsid w:val="0028597E"/>
    <w:rsid w:val="00285CCD"/>
    <w:rsid w:val="00285D63"/>
    <w:rsid w:val="00285E0A"/>
    <w:rsid w:val="00285EDF"/>
    <w:rsid w:val="00285EFC"/>
    <w:rsid w:val="002865FF"/>
    <w:rsid w:val="00286AF0"/>
    <w:rsid w:val="00286B41"/>
    <w:rsid w:val="0028783F"/>
    <w:rsid w:val="00287924"/>
    <w:rsid w:val="00287BFB"/>
    <w:rsid w:val="002902FA"/>
    <w:rsid w:val="00290620"/>
    <w:rsid w:val="00290710"/>
    <w:rsid w:val="0029073D"/>
    <w:rsid w:val="0029095A"/>
    <w:rsid w:val="00290CDC"/>
    <w:rsid w:val="00290EFD"/>
    <w:rsid w:val="0029113F"/>
    <w:rsid w:val="00291500"/>
    <w:rsid w:val="00291981"/>
    <w:rsid w:val="00291C04"/>
    <w:rsid w:val="00291E39"/>
    <w:rsid w:val="00291F9B"/>
    <w:rsid w:val="00292167"/>
    <w:rsid w:val="00292966"/>
    <w:rsid w:val="00292AAF"/>
    <w:rsid w:val="002930DE"/>
    <w:rsid w:val="00293AFE"/>
    <w:rsid w:val="00293FB4"/>
    <w:rsid w:val="002943C1"/>
    <w:rsid w:val="0029444E"/>
    <w:rsid w:val="00294645"/>
    <w:rsid w:val="002948E8"/>
    <w:rsid w:val="00294F21"/>
    <w:rsid w:val="0029549E"/>
    <w:rsid w:val="002955DA"/>
    <w:rsid w:val="002966EA"/>
    <w:rsid w:val="002968C7"/>
    <w:rsid w:val="00296D73"/>
    <w:rsid w:val="00296E86"/>
    <w:rsid w:val="0029737F"/>
    <w:rsid w:val="00297389"/>
    <w:rsid w:val="00297810"/>
    <w:rsid w:val="00297920"/>
    <w:rsid w:val="002979D7"/>
    <w:rsid w:val="002979DA"/>
    <w:rsid w:val="00297A74"/>
    <w:rsid w:val="00297B29"/>
    <w:rsid w:val="00297CA3"/>
    <w:rsid w:val="00297EC4"/>
    <w:rsid w:val="002A0579"/>
    <w:rsid w:val="002A0820"/>
    <w:rsid w:val="002A0A1B"/>
    <w:rsid w:val="002A0F28"/>
    <w:rsid w:val="002A11F4"/>
    <w:rsid w:val="002A17EF"/>
    <w:rsid w:val="002A1E59"/>
    <w:rsid w:val="002A2144"/>
    <w:rsid w:val="002A2403"/>
    <w:rsid w:val="002A26BF"/>
    <w:rsid w:val="002A26D4"/>
    <w:rsid w:val="002A2B4C"/>
    <w:rsid w:val="002A30B3"/>
    <w:rsid w:val="002A343D"/>
    <w:rsid w:val="002A3628"/>
    <w:rsid w:val="002A3F13"/>
    <w:rsid w:val="002A40F5"/>
    <w:rsid w:val="002A451D"/>
    <w:rsid w:val="002A455A"/>
    <w:rsid w:val="002A4952"/>
    <w:rsid w:val="002A4C66"/>
    <w:rsid w:val="002A553C"/>
    <w:rsid w:val="002A581A"/>
    <w:rsid w:val="002A5A03"/>
    <w:rsid w:val="002A5F05"/>
    <w:rsid w:val="002A601E"/>
    <w:rsid w:val="002A63B5"/>
    <w:rsid w:val="002A6566"/>
    <w:rsid w:val="002A65B3"/>
    <w:rsid w:val="002A694A"/>
    <w:rsid w:val="002A740C"/>
    <w:rsid w:val="002A74DD"/>
    <w:rsid w:val="002A7A36"/>
    <w:rsid w:val="002B0384"/>
    <w:rsid w:val="002B0D1F"/>
    <w:rsid w:val="002B10C8"/>
    <w:rsid w:val="002B1224"/>
    <w:rsid w:val="002B12F8"/>
    <w:rsid w:val="002B1336"/>
    <w:rsid w:val="002B17D6"/>
    <w:rsid w:val="002B1E9E"/>
    <w:rsid w:val="002B2436"/>
    <w:rsid w:val="002B25D3"/>
    <w:rsid w:val="002B2788"/>
    <w:rsid w:val="002B2E3A"/>
    <w:rsid w:val="002B31E0"/>
    <w:rsid w:val="002B32DD"/>
    <w:rsid w:val="002B3564"/>
    <w:rsid w:val="002B36C4"/>
    <w:rsid w:val="002B36F1"/>
    <w:rsid w:val="002B3B15"/>
    <w:rsid w:val="002B3CB8"/>
    <w:rsid w:val="002B3F4D"/>
    <w:rsid w:val="002B4965"/>
    <w:rsid w:val="002B4A22"/>
    <w:rsid w:val="002B52B8"/>
    <w:rsid w:val="002B56A1"/>
    <w:rsid w:val="002B5717"/>
    <w:rsid w:val="002B593E"/>
    <w:rsid w:val="002B5C76"/>
    <w:rsid w:val="002B5EB2"/>
    <w:rsid w:val="002B5F8A"/>
    <w:rsid w:val="002B5FB0"/>
    <w:rsid w:val="002B60D3"/>
    <w:rsid w:val="002B6741"/>
    <w:rsid w:val="002B69B0"/>
    <w:rsid w:val="002B6C0B"/>
    <w:rsid w:val="002B72FC"/>
    <w:rsid w:val="002B7307"/>
    <w:rsid w:val="002B74F9"/>
    <w:rsid w:val="002B753A"/>
    <w:rsid w:val="002B76C9"/>
    <w:rsid w:val="002B77D7"/>
    <w:rsid w:val="002B79D1"/>
    <w:rsid w:val="002C04F0"/>
    <w:rsid w:val="002C0D06"/>
    <w:rsid w:val="002C0DC6"/>
    <w:rsid w:val="002C0EC1"/>
    <w:rsid w:val="002C0F04"/>
    <w:rsid w:val="002C10D3"/>
    <w:rsid w:val="002C124E"/>
    <w:rsid w:val="002C1CDE"/>
    <w:rsid w:val="002C1EB4"/>
    <w:rsid w:val="002C222B"/>
    <w:rsid w:val="002C2337"/>
    <w:rsid w:val="002C2D97"/>
    <w:rsid w:val="002C32A6"/>
    <w:rsid w:val="002C33C2"/>
    <w:rsid w:val="002C37D6"/>
    <w:rsid w:val="002C3854"/>
    <w:rsid w:val="002C3B94"/>
    <w:rsid w:val="002C4297"/>
    <w:rsid w:val="002C435C"/>
    <w:rsid w:val="002C439C"/>
    <w:rsid w:val="002C4D5E"/>
    <w:rsid w:val="002C4E38"/>
    <w:rsid w:val="002C4E8C"/>
    <w:rsid w:val="002C50FF"/>
    <w:rsid w:val="002C56FF"/>
    <w:rsid w:val="002C5992"/>
    <w:rsid w:val="002C5B52"/>
    <w:rsid w:val="002C5BA6"/>
    <w:rsid w:val="002C62F1"/>
    <w:rsid w:val="002C688A"/>
    <w:rsid w:val="002C6BB4"/>
    <w:rsid w:val="002C7164"/>
    <w:rsid w:val="002C7811"/>
    <w:rsid w:val="002D01B0"/>
    <w:rsid w:val="002D0428"/>
    <w:rsid w:val="002D073D"/>
    <w:rsid w:val="002D078E"/>
    <w:rsid w:val="002D0D99"/>
    <w:rsid w:val="002D0E0C"/>
    <w:rsid w:val="002D0E23"/>
    <w:rsid w:val="002D149A"/>
    <w:rsid w:val="002D16CC"/>
    <w:rsid w:val="002D1934"/>
    <w:rsid w:val="002D1A52"/>
    <w:rsid w:val="002D1AE6"/>
    <w:rsid w:val="002D20C4"/>
    <w:rsid w:val="002D2366"/>
    <w:rsid w:val="002D23C7"/>
    <w:rsid w:val="002D2533"/>
    <w:rsid w:val="002D264C"/>
    <w:rsid w:val="002D3D13"/>
    <w:rsid w:val="002D3DA1"/>
    <w:rsid w:val="002D43B2"/>
    <w:rsid w:val="002D4498"/>
    <w:rsid w:val="002D44F6"/>
    <w:rsid w:val="002D490A"/>
    <w:rsid w:val="002D4911"/>
    <w:rsid w:val="002D4BFE"/>
    <w:rsid w:val="002D4C3E"/>
    <w:rsid w:val="002D5361"/>
    <w:rsid w:val="002D56DB"/>
    <w:rsid w:val="002D58F8"/>
    <w:rsid w:val="002D5BEF"/>
    <w:rsid w:val="002D5CDB"/>
    <w:rsid w:val="002D5D4A"/>
    <w:rsid w:val="002D5E6A"/>
    <w:rsid w:val="002D5F94"/>
    <w:rsid w:val="002D6096"/>
    <w:rsid w:val="002D6218"/>
    <w:rsid w:val="002D6FE3"/>
    <w:rsid w:val="002D732C"/>
    <w:rsid w:val="002D7342"/>
    <w:rsid w:val="002D7A33"/>
    <w:rsid w:val="002D7AE6"/>
    <w:rsid w:val="002E01D6"/>
    <w:rsid w:val="002E0AE3"/>
    <w:rsid w:val="002E0B8D"/>
    <w:rsid w:val="002E10AF"/>
    <w:rsid w:val="002E1161"/>
    <w:rsid w:val="002E14A1"/>
    <w:rsid w:val="002E178E"/>
    <w:rsid w:val="002E1B46"/>
    <w:rsid w:val="002E24F4"/>
    <w:rsid w:val="002E2783"/>
    <w:rsid w:val="002E2B51"/>
    <w:rsid w:val="002E2B6A"/>
    <w:rsid w:val="002E2E99"/>
    <w:rsid w:val="002E2F01"/>
    <w:rsid w:val="002E35D3"/>
    <w:rsid w:val="002E40A0"/>
    <w:rsid w:val="002E440C"/>
    <w:rsid w:val="002E4513"/>
    <w:rsid w:val="002E459A"/>
    <w:rsid w:val="002E4DAA"/>
    <w:rsid w:val="002E4F85"/>
    <w:rsid w:val="002E52CA"/>
    <w:rsid w:val="002E530B"/>
    <w:rsid w:val="002E56F1"/>
    <w:rsid w:val="002E571C"/>
    <w:rsid w:val="002E58A8"/>
    <w:rsid w:val="002E59D1"/>
    <w:rsid w:val="002E59FB"/>
    <w:rsid w:val="002E63CD"/>
    <w:rsid w:val="002E64CE"/>
    <w:rsid w:val="002E652E"/>
    <w:rsid w:val="002E6ACD"/>
    <w:rsid w:val="002E725A"/>
    <w:rsid w:val="002E7393"/>
    <w:rsid w:val="002E7569"/>
    <w:rsid w:val="002E75A0"/>
    <w:rsid w:val="002E762A"/>
    <w:rsid w:val="002E7AE7"/>
    <w:rsid w:val="002E7BC0"/>
    <w:rsid w:val="002F02AF"/>
    <w:rsid w:val="002F02F2"/>
    <w:rsid w:val="002F0333"/>
    <w:rsid w:val="002F0CB9"/>
    <w:rsid w:val="002F0E4B"/>
    <w:rsid w:val="002F1138"/>
    <w:rsid w:val="002F11F8"/>
    <w:rsid w:val="002F16A2"/>
    <w:rsid w:val="002F1BAC"/>
    <w:rsid w:val="002F1FE3"/>
    <w:rsid w:val="002F2181"/>
    <w:rsid w:val="002F2271"/>
    <w:rsid w:val="002F24D3"/>
    <w:rsid w:val="002F29BE"/>
    <w:rsid w:val="002F2B73"/>
    <w:rsid w:val="002F3796"/>
    <w:rsid w:val="002F38C3"/>
    <w:rsid w:val="002F3996"/>
    <w:rsid w:val="002F4190"/>
    <w:rsid w:val="002F4191"/>
    <w:rsid w:val="002F49C5"/>
    <w:rsid w:val="002F4FCF"/>
    <w:rsid w:val="002F5758"/>
    <w:rsid w:val="002F5803"/>
    <w:rsid w:val="002F5DAE"/>
    <w:rsid w:val="002F6095"/>
    <w:rsid w:val="002F6E3E"/>
    <w:rsid w:val="002F6FFC"/>
    <w:rsid w:val="002F759D"/>
    <w:rsid w:val="002F7C0A"/>
    <w:rsid w:val="002F7DDC"/>
    <w:rsid w:val="002F7E5A"/>
    <w:rsid w:val="002F7EE3"/>
    <w:rsid w:val="003003FA"/>
    <w:rsid w:val="003004BE"/>
    <w:rsid w:val="003007CE"/>
    <w:rsid w:val="00300A09"/>
    <w:rsid w:val="00300CD8"/>
    <w:rsid w:val="00301579"/>
    <w:rsid w:val="00301634"/>
    <w:rsid w:val="00301B87"/>
    <w:rsid w:val="00301BB7"/>
    <w:rsid w:val="00301C59"/>
    <w:rsid w:val="00302389"/>
    <w:rsid w:val="00303261"/>
    <w:rsid w:val="00303BE7"/>
    <w:rsid w:val="00303DC2"/>
    <w:rsid w:val="00303F62"/>
    <w:rsid w:val="00304049"/>
    <w:rsid w:val="0030442C"/>
    <w:rsid w:val="00304437"/>
    <w:rsid w:val="00304452"/>
    <w:rsid w:val="003044EE"/>
    <w:rsid w:val="00304EFD"/>
    <w:rsid w:val="00305447"/>
    <w:rsid w:val="003056C2"/>
    <w:rsid w:val="00305728"/>
    <w:rsid w:val="0030589F"/>
    <w:rsid w:val="00305A0E"/>
    <w:rsid w:val="003061C2"/>
    <w:rsid w:val="0030631C"/>
    <w:rsid w:val="003063C2"/>
    <w:rsid w:val="00306498"/>
    <w:rsid w:val="003065C3"/>
    <w:rsid w:val="003066FE"/>
    <w:rsid w:val="00306B5A"/>
    <w:rsid w:val="003078AC"/>
    <w:rsid w:val="00307A52"/>
    <w:rsid w:val="003107C7"/>
    <w:rsid w:val="0031097F"/>
    <w:rsid w:val="00312076"/>
    <w:rsid w:val="003126CC"/>
    <w:rsid w:val="0031343D"/>
    <w:rsid w:val="00313566"/>
    <w:rsid w:val="0031394D"/>
    <w:rsid w:val="00313D5D"/>
    <w:rsid w:val="00314254"/>
    <w:rsid w:val="00314348"/>
    <w:rsid w:val="003144D8"/>
    <w:rsid w:val="0031469B"/>
    <w:rsid w:val="00315044"/>
    <w:rsid w:val="0031557C"/>
    <w:rsid w:val="00315A90"/>
    <w:rsid w:val="00315EDD"/>
    <w:rsid w:val="0031688C"/>
    <w:rsid w:val="00316C49"/>
    <w:rsid w:val="00316C56"/>
    <w:rsid w:val="00317B4D"/>
    <w:rsid w:val="00317E0F"/>
    <w:rsid w:val="00320265"/>
    <w:rsid w:val="003202F3"/>
    <w:rsid w:val="003206A2"/>
    <w:rsid w:val="00320A81"/>
    <w:rsid w:val="00320CE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0"/>
    <w:rsid w:val="00322711"/>
    <w:rsid w:val="00322980"/>
    <w:rsid w:val="0032299C"/>
    <w:rsid w:val="0032352C"/>
    <w:rsid w:val="003235D2"/>
    <w:rsid w:val="00323767"/>
    <w:rsid w:val="0032386F"/>
    <w:rsid w:val="00323873"/>
    <w:rsid w:val="0032401A"/>
    <w:rsid w:val="00324324"/>
    <w:rsid w:val="0032466E"/>
    <w:rsid w:val="003246D0"/>
    <w:rsid w:val="00324B8E"/>
    <w:rsid w:val="00324D2F"/>
    <w:rsid w:val="00324EBE"/>
    <w:rsid w:val="00324FEE"/>
    <w:rsid w:val="003250A9"/>
    <w:rsid w:val="00325BB6"/>
    <w:rsid w:val="00325DA1"/>
    <w:rsid w:val="003260FB"/>
    <w:rsid w:val="0032630E"/>
    <w:rsid w:val="00326610"/>
    <w:rsid w:val="0032697B"/>
    <w:rsid w:val="00326983"/>
    <w:rsid w:val="00326BFA"/>
    <w:rsid w:val="00326EAD"/>
    <w:rsid w:val="00327020"/>
    <w:rsid w:val="00327324"/>
    <w:rsid w:val="00327816"/>
    <w:rsid w:val="00327C50"/>
    <w:rsid w:val="003307AF"/>
    <w:rsid w:val="00330A0B"/>
    <w:rsid w:val="00330B44"/>
    <w:rsid w:val="00330B90"/>
    <w:rsid w:val="00330F8A"/>
    <w:rsid w:val="003313DB"/>
    <w:rsid w:val="003313EF"/>
    <w:rsid w:val="00331436"/>
    <w:rsid w:val="003314C4"/>
    <w:rsid w:val="00331BBA"/>
    <w:rsid w:val="00331C9E"/>
    <w:rsid w:val="0033231E"/>
    <w:rsid w:val="00332412"/>
    <w:rsid w:val="00332483"/>
    <w:rsid w:val="00332511"/>
    <w:rsid w:val="003325E6"/>
    <w:rsid w:val="0033268F"/>
    <w:rsid w:val="00332BF7"/>
    <w:rsid w:val="003334E8"/>
    <w:rsid w:val="00333E4A"/>
    <w:rsid w:val="0033460E"/>
    <w:rsid w:val="00334A97"/>
    <w:rsid w:val="00334F23"/>
    <w:rsid w:val="003351AC"/>
    <w:rsid w:val="003352B3"/>
    <w:rsid w:val="003353D8"/>
    <w:rsid w:val="003357A0"/>
    <w:rsid w:val="00335958"/>
    <w:rsid w:val="00335A20"/>
    <w:rsid w:val="00335D52"/>
    <w:rsid w:val="00335E99"/>
    <w:rsid w:val="003367C6"/>
    <w:rsid w:val="0033718C"/>
    <w:rsid w:val="003372D6"/>
    <w:rsid w:val="00337A51"/>
    <w:rsid w:val="00337CCC"/>
    <w:rsid w:val="00337CCD"/>
    <w:rsid w:val="00337D86"/>
    <w:rsid w:val="00337F85"/>
    <w:rsid w:val="00340350"/>
    <w:rsid w:val="00340782"/>
    <w:rsid w:val="00340812"/>
    <w:rsid w:val="003408D6"/>
    <w:rsid w:val="0034094A"/>
    <w:rsid w:val="00340BA9"/>
    <w:rsid w:val="0034114E"/>
    <w:rsid w:val="003413E6"/>
    <w:rsid w:val="00341480"/>
    <w:rsid w:val="00341B20"/>
    <w:rsid w:val="00341CC7"/>
    <w:rsid w:val="00341EAF"/>
    <w:rsid w:val="003422E0"/>
    <w:rsid w:val="003422EF"/>
    <w:rsid w:val="003425C0"/>
    <w:rsid w:val="003425D2"/>
    <w:rsid w:val="00342EEE"/>
    <w:rsid w:val="00342F78"/>
    <w:rsid w:val="00343433"/>
    <w:rsid w:val="003434C3"/>
    <w:rsid w:val="0034385A"/>
    <w:rsid w:val="00343FE7"/>
    <w:rsid w:val="0034454B"/>
    <w:rsid w:val="003445DF"/>
    <w:rsid w:val="00344726"/>
    <w:rsid w:val="003453BF"/>
    <w:rsid w:val="00345704"/>
    <w:rsid w:val="003459E4"/>
    <w:rsid w:val="00345D7A"/>
    <w:rsid w:val="00346354"/>
    <w:rsid w:val="003464D5"/>
    <w:rsid w:val="00346B0E"/>
    <w:rsid w:val="00346B1F"/>
    <w:rsid w:val="00346BB0"/>
    <w:rsid w:val="00346F10"/>
    <w:rsid w:val="00347131"/>
    <w:rsid w:val="003479F2"/>
    <w:rsid w:val="00347B95"/>
    <w:rsid w:val="00350246"/>
    <w:rsid w:val="0035066C"/>
    <w:rsid w:val="00350856"/>
    <w:rsid w:val="003509A2"/>
    <w:rsid w:val="00350B14"/>
    <w:rsid w:val="00350F63"/>
    <w:rsid w:val="00351188"/>
    <w:rsid w:val="00351410"/>
    <w:rsid w:val="0035193F"/>
    <w:rsid w:val="00351977"/>
    <w:rsid w:val="00351A51"/>
    <w:rsid w:val="00351D78"/>
    <w:rsid w:val="00351DB7"/>
    <w:rsid w:val="00352134"/>
    <w:rsid w:val="003524E9"/>
    <w:rsid w:val="0035299A"/>
    <w:rsid w:val="00352A8D"/>
    <w:rsid w:val="003530C8"/>
    <w:rsid w:val="00353281"/>
    <w:rsid w:val="00353780"/>
    <w:rsid w:val="003542A3"/>
    <w:rsid w:val="00355BC0"/>
    <w:rsid w:val="00356107"/>
    <w:rsid w:val="00356807"/>
    <w:rsid w:val="00356850"/>
    <w:rsid w:val="00356910"/>
    <w:rsid w:val="00356966"/>
    <w:rsid w:val="00356CEB"/>
    <w:rsid w:val="00356E9C"/>
    <w:rsid w:val="0035706A"/>
    <w:rsid w:val="003574D2"/>
    <w:rsid w:val="00357A23"/>
    <w:rsid w:val="00357BBA"/>
    <w:rsid w:val="003601E4"/>
    <w:rsid w:val="003601FD"/>
    <w:rsid w:val="003602F2"/>
    <w:rsid w:val="00360924"/>
    <w:rsid w:val="003609D1"/>
    <w:rsid w:val="00360B56"/>
    <w:rsid w:val="00360F64"/>
    <w:rsid w:val="003618B3"/>
    <w:rsid w:val="00361A91"/>
    <w:rsid w:val="003624AE"/>
    <w:rsid w:val="00363483"/>
    <w:rsid w:val="0036351E"/>
    <w:rsid w:val="003643C2"/>
    <w:rsid w:val="00364962"/>
    <w:rsid w:val="00364A69"/>
    <w:rsid w:val="00364AF4"/>
    <w:rsid w:val="00364EA0"/>
    <w:rsid w:val="00364FC7"/>
    <w:rsid w:val="00365073"/>
    <w:rsid w:val="00366246"/>
    <w:rsid w:val="003666B2"/>
    <w:rsid w:val="00366708"/>
    <w:rsid w:val="00366772"/>
    <w:rsid w:val="00366EA6"/>
    <w:rsid w:val="00366EF0"/>
    <w:rsid w:val="00367154"/>
    <w:rsid w:val="003671BE"/>
    <w:rsid w:val="00367959"/>
    <w:rsid w:val="00367A16"/>
    <w:rsid w:val="00367F3A"/>
    <w:rsid w:val="003701AE"/>
    <w:rsid w:val="003702D8"/>
    <w:rsid w:val="00370742"/>
    <w:rsid w:val="00370CCD"/>
    <w:rsid w:val="00370D58"/>
    <w:rsid w:val="00370F3C"/>
    <w:rsid w:val="0037114F"/>
    <w:rsid w:val="00371386"/>
    <w:rsid w:val="00371791"/>
    <w:rsid w:val="003718C9"/>
    <w:rsid w:val="0037191D"/>
    <w:rsid w:val="00371A81"/>
    <w:rsid w:val="00371BC3"/>
    <w:rsid w:val="00371F90"/>
    <w:rsid w:val="00371FB0"/>
    <w:rsid w:val="00372095"/>
    <w:rsid w:val="003723DA"/>
    <w:rsid w:val="00372A6C"/>
    <w:rsid w:val="00372BF5"/>
    <w:rsid w:val="00373289"/>
    <w:rsid w:val="003732F3"/>
    <w:rsid w:val="00373B9E"/>
    <w:rsid w:val="003743E1"/>
    <w:rsid w:val="003747C7"/>
    <w:rsid w:val="00374E07"/>
    <w:rsid w:val="00374F60"/>
    <w:rsid w:val="00374FA9"/>
    <w:rsid w:val="00375BBC"/>
    <w:rsid w:val="00375C67"/>
    <w:rsid w:val="00375E12"/>
    <w:rsid w:val="003763A7"/>
    <w:rsid w:val="003767D8"/>
    <w:rsid w:val="00376804"/>
    <w:rsid w:val="00376829"/>
    <w:rsid w:val="003769BF"/>
    <w:rsid w:val="003771E4"/>
    <w:rsid w:val="00377244"/>
    <w:rsid w:val="00377CDC"/>
    <w:rsid w:val="003800E6"/>
    <w:rsid w:val="0038042A"/>
    <w:rsid w:val="003807AC"/>
    <w:rsid w:val="0038086B"/>
    <w:rsid w:val="003808DE"/>
    <w:rsid w:val="00380905"/>
    <w:rsid w:val="00381054"/>
    <w:rsid w:val="00382147"/>
    <w:rsid w:val="00382B5E"/>
    <w:rsid w:val="00382B7D"/>
    <w:rsid w:val="00383194"/>
    <w:rsid w:val="003834C3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4E0"/>
    <w:rsid w:val="00386545"/>
    <w:rsid w:val="00386AAC"/>
    <w:rsid w:val="00387604"/>
    <w:rsid w:val="003877D4"/>
    <w:rsid w:val="0039058A"/>
    <w:rsid w:val="00390803"/>
    <w:rsid w:val="003908F4"/>
    <w:rsid w:val="00390A04"/>
    <w:rsid w:val="00390B46"/>
    <w:rsid w:val="00390D58"/>
    <w:rsid w:val="00390E95"/>
    <w:rsid w:val="00390E9E"/>
    <w:rsid w:val="003910A0"/>
    <w:rsid w:val="003911CD"/>
    <w:rsid w:val="003915CE"/>
    <w:rsid w:val="00391CA4"/>
    <w:rsid w:val="00391CC7"/>
    <w:rsid w:val="00391E62"/>
    <w:rsid w:val="00392532"/>
    <w:rsid w:val="003925A4"/>
    <w:rsid w:val="00392937"/>
    <w:rsid w:val="00392D5C"/>
    <w:rsid w:val="00392F41"/>
    <w:rsid w:val="00392F58"/>
    <w:rsid w:val="00392F87"/>
    <w:rsid w:val="0039306C"/>
    <w:rsid w:val="00393572"/>
    <w:rsid w:val="00393E1D"/>
    <w:rsid w:val="003941EB"/>
    <w:rsid w:val="0039433F"/>
    <w:rsid w:val="00394AF1"/>
    <w:rsid w:val="00394EBC"/>
    <w:rsid w:val="00394FE0"/>
    <w:rsid w:val="00395021"/>
    <w:rsid w:val="0039564C"/>
    <w:rsid w:val="003962AC"/>
    <w:rsid w:val="0039642A"/>
    <w:rsid w:val="003965AF"/>
    <w:rsid w:val="00396654"/>
    <w:rsid w:val="00396876"/>
    <w:rsid w:val="00396FC8"/>
    <w:rsid w:val="0039708A"/>
    <w:rsid w:val="00397856"/>
    <w:rsid w:val="003979B5"/>
    <w:rsid w:val="00397D31"/>
    <w:rsid w:val="003A0683"/>
    <w:rsid w:val="003A0983"/>
    <w:rsid w:val="003A0A2E"/>
    <w:rsid w:val="003A0B0A"/>
    <w:rsid w:val="003A18F0"/>
    <w:rsid w:val="003A1986"/>
    <w:rsid w:val="003A1DA5"/>
    <w:rsid w:val="003A230C"/>
    <w:rsid w:val="003A2466"/>
    <w:rsid w:val="003A2BF5"/>
    <w:rsid w:val="003A311A"/>
    <w:rsid w:val="003A322E"/>
    <w:rsid w:val="003A32C6"/>
    <w:rsid w:val="003A3334"/>
    <w:rsid w:val="003A3532"/>
    <w:rsid w:val="003A3604"/>
    <w:rsid w:val="003A3C90"/>
    <w:rsid w:val="003A3D7B"/>
    <w:rsid w:val="003A3F86"/>
    <w:rsid w:val="003A40C6"/>
    <w:rsid w:val="003A4ACE"/>
    <w:rsid w:val="003A4D26"/>
    <w:rsid w:val="003A4E4E"/>
    <w:rsid w:val="003A612C"/>
    <w:rsid w:val="003A61F4"/>
    <w:rsid w:val="003A64AB"/>
    <w:rsid w:val="003A6871"/>
    <w:rsid w:val="003A6D7A"/>
    <w:rsid w:val="003A7698"/>
    <w:rsid w:val="003A7AD8"/>
    <w:rsid w:val="003A7F92"/>
    <w:rsid w:val="003B00B8"/>
    <w:rsid w:val="003B03B6"/>
    <w:rsid w:val="003B0F2D"/>
    <w:rsid w:val="003B1A0C"/>
    <w:rsid w:val="003B1AC4"/>
    <w:rsid w:val="003B1B13"/>
    <w:rsid w:val="003B1CDD"/>
    <w:rsid w:val="003B1ED6"/>
    <w:rsid w:val="003B2BA8"/>
    <w:rsid w:val="003B335E"/>
    <w:rsid w:val="003B351B"/>
    <w:rsid w:val="003B3903"/>
    <w:rsid w:val="003B3A7E"/>
    <w:rsid w:val="003B41FD"/>
    <w:rsid w:val="003B42AB"/>
    <w:rsid w:val="003B4665"/>
    <w:rsid w:val="003B55D7"/>
    <w:rsid w:val="003B575C"/>
    <w:rsid w:val="003B576C"/>
    <w:rsid w:val="003B5B6B"/>
    <w:rsid w:val="003B5CA9"/>
    <w:rsid w:val="003B5E95"/>
    <w:rsid w:val="003B611D"/>
    <w:rsid w:val="003B6635"/>
    <w:rsid w:val="003B677A"/>
    <w:rsid w:val="003B67F7"/>
    <w:rsid w:val="003B69C5"/>
    <w:rsid w:val="003B6CE9"/>
    <w:rsid w:val="003B6E6F"/>
    <w:rsid w:val="003B72F6"/>
    <w:rsid w:val="003B7366"/>
    <w:rsid w:val="003B7585"/>
    <w:rsid w:val="003B7622"/>
    <w:rsid w:val="003B7D56"/>
    <w:rsid w:val="003C02DE"/>
    <w:rsid w:val="003C0CE3"/>
    <w:rsid w:val="003C0D15"/>
    <w:rsid w:val="003C1195"/>
    <w:rsid w:val="003C1444"/>
    <w:rsid w:val="003C18B7"/>
    <w:rsid w:val="003C1C0D"/>
    <w:rsid w:val="003C1FEB"/>
    <w:rsid w:val="003C21D2"/>
    <w:rsid w:val="003C24F2"/>
    <w:rsid w:val="003C2F0B"/>
    <w:rsid w:val="003C309E"/>
    <w:rsid w:val="003C3228"/>
    <w:rsid w:val="003C3438"/>
    <w:rsid w:val="003C34B6"/>
    <w:rsid w:val="003C3F56"/>
    <w:rsid w:val="003C4184"/>
    <w:rsid w:val="003C461C"/>
    <w:rsid w:val="003C468A"/>
    <w:rsid w:val="003C4947"/>
    <w:rsid w:val="003C5168"/>
    <w:rsid w:val="003C548E"/>
    <w:rsid w:val="003C56A0"/>
    <w:rsid w:val="003C6008"/>
    <w:rsid w:val="003C679A"/>
    <w:rsid w:val="003C6829"/>
    <w:rsid w:val="003C6C37"/>
    <w:rsid w:val="003C6DA2"/>
    <w:rsid w:val="003C6FF8"/>
    <w:rsid w:val="003C707F"/>
    <w:rsid w:val="003C70DB"/>
    <w:rsid w:val="003C78A1"/>
    <w:rsid w:val="003C7AAC"/>
    <w:rsid w:val="003C7BC1"/>
    <w:rsid w:val="003D05B9"/>
    <w:rsid w:val="003D0820"/>
    <w:rsid w:val="003D0A08"/>
    <w:rsid w:val="003D0A9D"/>
    <w:rsid w:val="003D0C59"/>
    <w:rsid w:val="003D0F4F"/>
    <w:rsid w:val="003D122E"/>
    <w:rsid w:val="003D1530"/>
    <w:rsid w:val="003D1557"/>
    <w:rsid w:val="003D156C"/>
    <w:rsid w:val="003D15B4"/>
    <w:rsid w:val="003D17F8"/>
    <w:rsid w:val="003D1F60"/>
    <w:rsid w:val="003D26C5"/>
    <w:rsid w:val="003D291E"/>
    <w:rsid w:val="003D2A7F"/>
    <w:rsid w:val="003D2B50"/>
    <w:rsid w:val="003D2FC3"/>
    <w:rsid w:val="003D33B7"/>
    <w:rsid w:val="003D3443"/>
    <w:rsid w:val="003D3E64"/>
    <w:rsid w:val="003D3FE5"/>
    <w:rsid w:val="003D41A2"/>
    <w:rsid w:val="003D489B"/>
    <w:rsid w:val="003D495A"/>
    <w:rsid w:val="003D4BF9"/>
    <w:rsid w:val="003D5022"/>
    <w:rsid w:val="003D5299"/>
    <w:rsid w:val="003D52EB"/>
    <w:rsid w:val="003D568A"/>
    <w:rsid w:val="003D5845"/>
    <w:rsid w:val="003D5AF5"/>
    <w:rsid w:val="003D5C81"/>
    <w:rsid w:val="003D5CA5"/>
    <w:rsid w:val="003D63CA"/>
    <w:rsid w:val="003D63E2"/>
    <w:rsid w:val="003D6442"/>
    <w:rsid w:val="003D6680"/>
    <w:rsid w:val="003D68CB"/>
    <w:rsid w:val="003D6BB2"/>
    <w:rsid w:val="003D7020"/>
    <w:rsid w:val="003D71B1"/>
    <w:rsid w:val="003D7827"/>
    <w:rsid w:val="003D7DD3"/>
    <w:rsid w:val="003D7E72"/>
    <w:rsid w:val="003E0152"/>
    <w:rsid w:val="003E03E4"/>
    <w:rsid w:val="003E0E13"/>
    <w:rsid w:val="003E17D3"/>
    <w:rsid w:val="003E19D5"/>
    <w:rsid w:val="003E1F9A"/>
    <w:rsid w:val="003E23DF"/>
    <w:rsid w:val="003E2D51"/>
    <w:rsid w:val="003E2DE1"/>
    <w:rsid w:val="003E3427"/>
    <w:rsid w:val="003E3752"/>
    <w:rsid w:val="003E3AA4"/>
    <w:rsid w:val="003E3E92"/>
    <w:rsid w:val="003E404C"/>
    <w:rsid w:val="003E4602"/>
    <w:rsid w:val="003E4DFC"/>
    <w:rsid w:val="003E509D"/>
    <w:rsid w:val="003E63C5"/>
    <w:rsid w:val="003E6604"/>
    <w:rsid w:val="003E66A1"/>
    <w:rsid w:val="003E6A2D"/>
    <w:rsid w:val="003E712B"/>
    <w:rsid w:val="003E737E"/>
    <w:rsid w:val="003E7638"/>
    <w:rsid w:val="003E7AEB"/>
    <w:rsid w:val="003E7C17"/>
    <w:rsid w:val="003E7C29"/>
    <w:rsid w:val="003F03E7"/>
    <w:rsid w:val="003F09FC"/>
    <w:rsid w:val="003F0A26"/>
    <w:rsid w:val="003F0C98"/>
    <w:rsid w:val="003F1237"/>
    <w:rsid w:val="003F1C1E"/>
    <w:rsid w:val="003F1DBE"/>
    <w:rsid w:val="003F1F24"/>
    <w:rsid w:val="003F235B"/>
    <w:rsid w:val="003F25A1"/>
    <w:rsid w:val="003F3438"/>
    <w:rsid w:val="003F3EB0"/>
    <w:rsid w:val="003F401A"/>
    <w:rsid w:val="003F4590"/>
    <w:rsid w:val="003F45CA"/>
    <w:rsid w:val="003F45E0"/>
    <w:rsid w:val="003F4630"/>
    <w:rsid w:val="003F464A"/>
    <w:rsid w:val="003F4797"/>
    <w:rsid w:val="003F4872"/>
    <w:rsid w:val="003F4F28"/>
    <w:rsid w:val="003F4FEC"/>
    <w:rsid w:val="003F51FC"/>
    <w:rsid w:val="003F5293"/>
    <w:rsid w:val="003F52BF"/>
    <w:rsid w:val="003F53CE"/>
    <w:rsid w:val="003F593C"/>
    <w:rsid w:val="003F59A6"/>
    <w:rsid w:val="003F5A7B"/>
    <w:rsid w:val="003F5BC3"/>
    <w:rsid w:val="003F5E99"/>
    <w:rsid w:val="003F643A"/>
    <w:rsid w:val="003F64A9"/>
    <w:rsid w:val="003F64B8"/>
    <w:rsid w:val="003F6892"/>
    <w:rsid w:val="003F6B63"/>
    <w:rsid w:val="003F7842"/>
    <w:rsid w:val="003F79D4"/>
    <w:rsid w:val="00400099"/>
    <w:rsid w:val="0040043A"/>
    <w:rsid w:val="004006F9"/>
    <w:rsid w:val="00400C07"/>
    <w:rsid w:val="00400C8A"/>
    <w:rsid w:val="00401486"/>
    <w:rsid w:val="00401544"/>
    <w:rsid w:val="004020EA"/>
    <w:rsid w:val="00402287"/>
    <w:rsid w:val="0040257F"/>
    <w:rsid w:val="00402C5C"/>
    <w:rsid w:val="00403725"/>
    <w:rsid w:val="00404093"/>
    <w:rsid w:val="00404188"/>
    <w:rsid w:val="004042D7"/>
    <w:rsid w:val="004042F6"/>
    <w:rsid w:val="00404696"/>
    <w:rsid w:val="0040607F"/>
    <w:rsid w:val="004063B9"/>
    <w:rsid w:val="00406440"/>
    <w:rsid w:val="004066F1"/>
    <w:rsid w:val="00406D09"/>
    <w:rsid w:val="00406D8E"/>
    <w:rsid w:val="00406EE5"/>
    <w:rsid w:val="00406F78"/>
    <w:rsid w:val="00407945"/>
    <w:rsid w:val="004100C7"/>
    <w:rsid w:val="0041011E"/>
    <w:rsid w:val="004105B3"/>
    <w:rsid w:val="00410A95"/>
    <w:rsid w:val="00410B92"/>
    <w:rsid w:val="00410D13"/>
    <w:rsid w:val="00410D15"/>
    <w:rsid w:val="004111ED"/>
    <w:rsid w:val="00411244"/>
    <w:rsid w:val="00411368"/>
    <w:rsid w:val="00411824"/>
    <w:rsid w:val="004122BD"/>
    <w:rsid w:val="004125B2"/>
    <w:rsid w:val="004125B6"/>
    <w:rsid w:val="004125D8"/>
    <w:rsid w:val="0041267B"/>
    <w:rsid w:val="004135C1"/>
    <w:rsid w:val="00413833"/>
    <w:rsid w:val="00414BE3"/>
    <w:rsid w:val="00414E32"/>
    <w:rsid w:val="00414EA8"/>
    <w:rsid w:val="00415465"/>
    <w:rsid w:val="0041552A"/>
    <w:rsid w:val="004156B7"/>
    <w:rsid w:val="00415E61"/>
    <w:rsid w:val="00415EB0"/>
    <w:rsid w:val="00416041"/>
    <w:rsid w:val="0041605B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3F1"/>
    <w:rsid w:val="004174C2"/>
    <w:rsid w:val="00417A99"/>
    <w:rsid w:val="00417C70"/>
    <w:rsid w:val="00417F3E"/>
    <w:rsid w:val="00420070"/>
    <w:rsid w:val="004207B3"/>
    <w:rsid w:val="00420C0A"/>
    <w:rsid w:val="00420C9C"/>
    <w:rsid w:val="00421B39"/>
    <w:rsid w:val="00421C07"/>
    <w:rsid w:val="004224EB"/>
    <w:rsid w:val="004234FE"/>
    <w:rsid w:val="00423834"/>
    <w:rsid w:val="00423F94"/>
    <w:rsid w:val="004241D4"/>
    <w:rsid w:val="004245FE"/>
    <w:rsid w:val="00424925"/>
    <w:rsid w:val="00425120"/>
    <w:rsid w:val="00425975"/>
    <w:rsid w:val="004259FB"/>
    <w:rsid w:val="00425B06"/>
    <w:rsid w:val="004260F7"/>
    <w:rsid w:val="004261A9"/>
    <w:rsid w:val="004263E0"/>
    <w:rsid w:val="00426671"/>
    <w:rsid w:val="0042681B"/>
    <w:rsid w:val="004274A0"/>
    <w:rsid w:val="004275A6"/>
    <w:rsid w:val="00427AD8"/>
    <w:rsid w:val="00427B96"/>
    <w:rsid w:val="00430082"/>
    <w:rsid w:val="00431191"/>
    <w:rsid w:val="004313F0"/>
    <w:rsid w:val="0043140B"/>
    <w:rsid w:val="00431BC4"/>
    <w:rsid w:val="00431D52"/>
    <w:rsid w:val="00431E68"/>
    <w:rsid w:val="004330A4"/>
    <w:rsid w:val="0043344A"/>
    <w:rsid w:val="004335A6"/>
    <w:rsid w:val="00433681"/>
    <w:rsid w:val="00433684"/>
    <w:rsid w:val="00433B74"/>
    <w:rsid w:val="00433FD8"/>
    <w:rsid w:val="00434182"/>
    <w:rsid w:val="00434297"/>
    <w:rsid w:val="0043435A"/>
    <w:rsid w:val="00434446"/>
    <w:rsid w:val="00434492"/>
    <w:rsid w:val="00434882"/>
    <w:rsid w:val="00434982"/>
    <w:rsid w:val="00434A6C"/>
    <w:rsid w:val="00434B82"/>
    <w:rsid w:val="0043520D"/>
    <w:rsid w:val="00435211"/>
    <w:rsid w:val="00435427"/>
    <w:rsid w:val="0043586E"/>
    <w:rsid w:val="004359A5"/>
    <w:rsid w:val="00435AA9"/>
    <w:rsid w:val="00435CBD"/>
    <w:rsid w:val="00435CD3"/>
    <w:rsid w:val="00435F36"/>
    <w:rsid w:val="00436531"/>
    <w:rsid w:val="00436673"/>
    <w:rsid w:val="00436BAC"/>
    <w:rsid w:val="00436BDB"/>
    <w:rsid w:val="004370A0"/>
    <w:rsid w:val="004373C7"/>
    <w:rsid w:val="004375FE"/>
    <w:rsid w:val="004376CF"/>
    <w:rsid w:val="00437710"/>
    <w:rsid w:val="00437A37"/>
    <w:rsid w:val="004409CD"/>
    <w:rsid w:val="00440D7F"/>
    <w:rsid w:val="00440DB5"/>
    <w:rsid w:val="00440EE4"/>
    <w:rsid w:val="00441251"/>
    <w:rsid w:val="0044141A"/>
    <w:rsid w:val="00441509"/>
    <w:rsid w:val="004416DD"/>
    <w:rsid w:val="004417B3"/>
    <w:rsid w:val="00441845"/>
    <w:rsid w:val="004419E7"/>
    <w:rsid w:val="00441A9F"/>
    <w:rsid w:val="004421AF"/>
    <w:rsid w:val="004422AC"/>
    <w:rsid w:val="004422F2"/>
    <w:rsid w:val="004432F6"/>
    <w:rsid w:val="004436B7"/>
    <w:rsid w:val="00443A7A"/>
    <w:rsid w:val="00443AF6"/>
    <w:rsid w:val="00443D1D"/>
    <w:rsid w:val="00443FC8"/>
    <w:rsid w:val="004448BE"/>
    <w:rsid w:val="004457AE"/>
    <w:rsid w:val="00446569"/>
    <w:rsid w:val="004469A0"/>
    <w:rsid w:val="00446B55"/>
    <w:rsid w:val="00447074"/>
    <w:rsid w:val="004471CB"/>
    <w:rsid w:val="00447218"/>
    <w:rsid w:val="00447ACE"/>
    <w:rsid w:val="00447C5B"/>
    <w:rsid w:val="004503D1"/>
    <w:rsid w:val="0045062B"/>
    <w:rsid w:val="0045092E"/>
    <w:rsid w:val="00450A39"/>
    <w:rsid w:val="00450A68"/>
    <w:rsid w:val="00450A8B"/>
    <w:rsid w:val="00450B8C"/>
    <w:rsid w:val="00450EC8"/>
    <w:rsid w:val="004515AA"/>
    <w:rsid w:val="00451E77"/>
    <w:rsid w:val="00451F58"/>
    <w:rsid w:val="00452F48"/>
    <w:rsid w:val="0045310A"/>
    <w:rsid w:val="00453448"/>
    <w:rsid w:val="00453674"/>
    <w:rsid w:val="00453927"/>
    <w:rsid w:val="0045398B"/>
    <w:rsid w:val="004539FD"/>
    <w:rsid w:val="00453A52"/>
    <w:rsid w:val="00454084"/>
    <w:rsid w:val="004547C1"/>
    <w:rsid w:val="00454C4A"/>
    <w:rsid w:val="00454D73"/>
    <w:rsid w:val="004554DD"/>
    <w:rsid w:val="00455FE4"/>
    <w:rsid w:val="0045643D"/>
    <w:rsid w:val="004565AC"/>
    <w:rsid w:val="0045707E"/>
    <w:rsid w:val="004572A1"/>
    <w:rsid w:val="00457685"/>
    <w:rsid w:val="00457C6C"/>
    <w:rsid w:val="004603A4"/>
    <w:rsid w:val="004603FD"/>
    <w:rsid w:val="00460645"/>
    <w:rsid w:val="004609A5"/>
    <w:rsid w:val="00460AE6"/>
    <w:rsid w:val="00460E6F"/>
    <w:rsid w:val="00461010"/>
    <w:rsid w:val="0046138C"/>
    <w:rsid w:val="0046178F"/>
    <w:rsid w:val="00461F1D"/>
    <w:rsid w:val="004621C4"/>
    <w:rsid w:val="00462206"/>
    <w:rsid w:val="00462451"/>
    <w:rsid w:val="004625FC"/>
    <w:rsid w:val="0046268B"/>
    <w:rsid w:val="00462A56"/>
    <w:rsid w:val="00462C0B"/>
    <w:rsid w:val="00462DE4"/>
    <w:rsid w:val="00462E3B"/>
    <w:rsid w:val="004630B1"/>
    <w:rsid w:val="004631A3"/>
    <w:rsid w:val="004633CD"/>
    <w:rsid w:val="00463A46"/>
    <w:rsid w:val="00463DF0"/>
    <w:rsid w:val="00463FF7"/>
    <w:rsid w:val="004640A7"/>
    <w:rsid w:val="004642B8"/>
    <w:rsid w:val="00464C37"/>
    <w:rsid w:val="004652A3"/>
    <w:rsid w:val="004655B0"/>
    <w:rsid w:val="00465688"/>
    <w:rsid w:val="00465AB5"/>
    <w:rsid w:val="004660A1"/>
    <w:rsid w:val="004664E7"/>
    <w:rsid w:val="00466C0D"/>
    <w:rsid w:val="00467100"/>
    <w:rsid w:val="00467644"/>
    <w:rsid w:val="0046781F"/>
    <w:rsid w:val="00467B02"/>
    <w:rsid w:val="00467DA4"/>
    <w:rsid w:val="00467FBA"/>
    <w:rsid w:val="004705C2"/>
    <w:rsid w:val="004706FA"/>
    <w:rsid w:val="00470783"/>
    <w:rsid w:val="00470871"/>
    <w:rsid w:val="00470977"/>
    <w:rsid w:val="00470F5E"/>
    <w:rsid w:val="004715CB"/>
    <w:rsid w:val="00471989"/>
    <w:rsid w:val="00471C4A"/>
    <w:rsid w:val="00472220"/>
    <w:rsid w:val="004722D3"/>
    <w:rsid w:val="00472632"/>
    <w:rsid w:val="004729C5"/>
    <w:rsid w:val="00472B9E"/>
    <w:rsid w:val="00472D44"/>
    <w:rsid w:val="00472EE2"/>
    <w:rsid w:val="00473589"/>
    <w:rsid w:val="004739BE"/>
    <w:rsid w:val="00473DA7"/>
    <w:rsid w:val="004744E7"/>
    <w:rsid w:val="00474583"/>
    <w:rsid w:val="004745CE"/>
    <w:rsid w:val="00474DA3"/>
    <w:rsid w:val="00475A56"/>
    <w:rsid w:val="00475C24"/>
    <w:rsid w:val="00475CA9"/>
    <w:rsid w:val="00476246"/>
    <w:rsid w:val="0047656E"/>
    <w:rsid w:val="00476869"/>
    <w:rsid w:val="00476C57"/>
    <w:rsid w:val="00476F9F"/>
    <w:rsid w:val="00477101"/>
    <w:rsid w:val="004771C0"/>
    <w:rsid w:val="00480546"/>
    <w:rsid w:val="00480584"/>
    <w:rsid w:val="004805A8"/>
    <w:rsid w:val="004807C2"/>
    <w:rsid w:val="004807F2"/>
    <w:rsid w:val="00480D0F"/>
    <w:rsid w:val="00480E2C"/>
    <w:rsid w:val="00481274"/>
    <w:rsid w:val="004819D7"/>
    <w:rsid w:val="00481F5A"/>
    <w:rsid w:val="004822C1"/>
    <w:rsid w:val="00482B67"/>
    <w:rsid w:val="0048325E"/>
    <w:rsid w:val="00483A3A"/>
    <w:rsid w:val="0048431C"/>
    <w:rsid w:val="004847A6"/>
    <w:rsid w:val="00484840"/>
    <w:rsid w:val="004848F3"/>
    <w:rsid w:val="004857D2"/>
    <w:rsid w:val="00486343"/>
    <w:rsid w:val="0048661A"/>
    <w:rsid w:val="004867BB"/>
    <w:rsid w:val="00486AEA"/>
    <w:rsid w:val="00487037"/>
    <w:rsid w:val="00487547"/>
    <w:rsid w:val="004876D2"/>
    <w:rsid w:val="00487D59"/>
    <w:rsid w:val="00490931"/>
    <w:rsid w:val="00490B97"/>
    <w:rsid w:val="00490C63"/>
    <w:rsid w:val="00490D7E"/>
    <w:rsid w:val="00491095"/>
    <w:rsid w:val="0049129C"/>
    <w:rsid w:val="00491545"/>
    <w:rsid w:val="004918F5"/>
    <w:rsid w:val="00491E04"/>
    <w:rsid w:val="0049208A"/>
    <w:rsid w:val="004922FB"/>
    <w:rsid w:val="00492539"/>
    <w:rsid w:val="004928C1"/>
    <w:rsid w:val="00492CFC"/>
    <w:rsid w:val="00493210"/>
    <w:rsid w:val="004932F4"/>
    <w:rsid w:val="004935A1"/>
    <w:rsid w:val="0049450C"/>
    <w:rsid w:val="004947E6"/>
    <w:rsid w:val="0049494A"/>
    <w:rsid w:val="00494B31"/>
    <w:rsid w:val="00494D2E"/>
    <w:rsid w:val="00494F57"/>
    <w:rsid w:val="0049583D"/>
    <w:rsid w:val="004959BD"/>
    <w:rsid w:val="004959EA"/>
    <w:rsid w:val="00495FE1"/>
    <w:rsid w:val="0049651E"/>
    <w:rsid w:val="004969D6"/>
    <w:rsid w:val="00496BBD"/>
    <w:rsid w:val="00496DD7"/>
    <w:rsid w:val="00496DF0"/>
    <w:rsid w:val="00497217"/>
    <w:rsid w:val="00497689"/>
    <w:rsid w:val="0049774A"/>
    <w:rsid w:val="004979F0"/>
    <w:rsid w:val="00497EC5"/>
    <w:rsid w:val="004A0345"/>
    <w:rsid w:val="004A0D1B"/>
    <w:rsid w:val="004A0FB8"/>
    <w:rsid w:val="004A143A"/>
    <w:rsid w:val="004A1472"/>
    <w:rsid w:val="004A1769"/>
    <w:rsid w:val="004A1772"/>
    <w:rsid w:val="004A1C87"/>
    <w:rsid w:val="004A1F03"/>
    <w:rsid w:val="004A2068"/>
    <w:rsid w:val="004A244E"/>
    <w:rsid w:val="004A25B2"/>
    <w:rsid w:val="004A26DD"/>
    <w:rsid w:val="004A3452"/>
    <w:rsid w:val="004A3474"/>
    <w:rsid w:val="004A35FF"/>
    <w:rsid w:val="004A374A"/>
    <w:rsid w:val="004A4050"/>
    <w:rsid w:val="004A40EA"/>
    <w:rsid w:val="004A4296"/>
    <w:rsid w:val="004A45D1"/>
    <w:rsid w:val="004A46E3"/>
    <w:rsid w:val="004A485E"/>
    <w:rsid w:val="004A5173"/>
    <w:rsid w:val="004A51D1"/>
    <w:rsid w:val="004A52A3"/>
    <w:rsid w:val="004A55CA"/>
    <w:rsid w:val="004A5772"/>
    <w:rsid w:val="004A6117"/>
    <w:rsid w:val="004A69F5"/>
    <w:rsid w:val="004A6AF0"/>
    <w:rsid w:val="004A6BFF"/>
    <w:rsid w:val="004A722E"/>
    <w:rsid w:val="004A7D1F"/>
    <w:rsid w:val="004B017F"/>
    <w:rsid w:val="004B09D2"/>
    <w:rsid w:val="004B0ABB"/>
    <w:rsid w:val="004B14CF"/>
    <w:rsid w:val="004B165D"/>
    <w:rsid w:val="004B1929"/>
    <w:rsid w:val="004B1A4A"/>
    <w:rsid w:val="004B1C0B"/>
    <w:rsid w:val="004B1CCF"/>
    <w:rsid w:val="004B1F02"/>
    <w:rsid w:val="004B2D31"/>
    <w:rsid w:val="004B3000"/>
    <w:rsid w:val="004B3473"/>
    <w:rsid w:val="004B34BF"/>
    <w:rsid w:val="004B37F6"/>
    <w:rsid w:val="004B39F7"/>
    <w:rsid w:val="004B3A44"/>
    <w:rsid w:val="004B3B19"/>
    <w:rsid w:val="004B3BBC"/>
    <w:rsid w:val="004B3D65"/>
    <w:rsid w:val="004B3EFE"/>
    <w:rsid w:val="004B421B"/>
    <w:rsid w:val="004B46FB"/>
    <w:rsid w:val="004B4977"/>
    <w:rsid w:val="004B50A2"/>
    <w:rsid w:val="004B5A6B"/>
    <w:rsid w:val="004B5AB8"/>
    <w:rsid w:val="004B5ABF"/>
    <w:rsid w:val="004B5C3E"/>
    <w:rsid w:val="004B5DDA"/>
    <w:rsid w:val="004B617B"/>
    <w:rsid w:val="004B667D"/>
    <w:rsid w:val="004B6CC3"/>
    <w:rsid w:val="004B6D85"/>
    <w:rsid w:val="004B6DCF"/>
    <w:rsid w:val="004B76A2"/>
    <w:rsid w:val="004B76CF"/>
    <w:rsid w:val="004B7B56"/>
    <w:rsid w:val="004B7CA0"/>
    <w:rsid w:val="004B7D29"/>
    <w:rsid w:val="004B7F77"/>
    <w:rsid w:val="004C008C"/>
    <w:rsid w:val="004C00F5"/>
    <w:rsid w:val="004C01B1"/>
    <w:rsid w:val="004C01F2"/>
    <w:rsid w:val="004C0529"/>
    <w:rsid w:val="004C054E"/>
    <w:rsid w:val="004C0915"/>
    <w:rsid w:val="004C0CD3"/>
    <w:rsid w:val="004C0FBE"/>
    <w:rsid w:val="004C11E8"/>
    <w:rsid w:val="004C122C"/>
    <w:rsid w:val="004C17E4"/>
    <w:rsid w:val="004C203C"/>
    <w:rsid w:val="004C20E7"/>
    <w:rsid w:val="004C2225"/>
    <w:rsid w:val="004C231D"/>
    <w:rsid w:val="004C24EB"/>
    <w:rsid w:val="004C260D"/>
    <w:rsid w:val="004C2BBF"/>
    <w:rsid w:val="004C2CAB"/>
    <w:rsid w:val="004C2F81"/>
    <w:rsid w:val="004C3172"/>
    <w:rsid w:val="004C31A1"/>
    <w:rsid w:val="004C3205"/>
    <w:rsid w:val="004C3386"/>
    <w:rsid w:val="004C33FD"/>
    <w:rsid w:val="004C3455"/>
    <w:rsid w:val="004C35A3"/>
    <w:rsid w:val="004C38A3"/>
    <w:rsid w:val="004C38D4"/>
    <w:rsid w:val="004C3954"/>
    <w:rsid w:val="004C3DEB"/>
    <w:rsid w:val="004C455E"/>
    <w:rsid w:val="004C4774"/>
    <w:rsid w:val="004C4B1C"/>
    <w:rsid w:val="004C507B"/>
    <w:rsid w:val="004C533F"/>
    <w:rsid w:val="004C5860"/>
    <w:rsid w:val="004C6011"/>
    <w:rsid w:val="004C6233"/>
    <w:rsid w:val="004C63E8"/>
    <w:rsid w:val="004C6CCA"/>
    <w:rsid w:val="004C6E64"/>
    <w:rsid w:val="004C745F"/>
    <w:rsid w:val="004C7620"/>
    <w:rsid w:val="004C7A40"/>
    <w:rsid w:val="004D02E7"/>
    <w:rsid w:val="004D04F4"/>
    <w:rsid w:val="004D0790"/>
    <w:rsid w:val="004D095B"/>
    <w:rsid w:val="004D09F2"/>
    <w:rsid w:val="004D10A2"/>
    <w:rsid w:val="004D1A13"/>
    <w:rsid w:val="004D1BDD"/>
    <w:rsid w:val="004D1CCA"/>
    <w:rsid w:val="004D24B9"/>
    <w:rsid w:val="004D2837"/>
    <w:rsid w:val="004D2846"/>
    <w:rsid w:val="004D2BE3"/>
    <w:rsid w:val="004D2E72"/>
    <w:rsid w:val="004D34FC"/>
    <w:rsid w:val="004D36DD"/>
    <w:rsid w:val="004D385D"/>
    <w:rsid w:val="004D3DBF"/>
    <w:rsid w:val="004D3DE6"/>
    <w:rsid w:val="004D3E97"/>
    <w:rsid w:val="004D44FE"/>
    <w:rsid w:val="004D465A"/>
    <w:rsid w:val="004D4872"/>
    <w:rsid w:val="004D5603"/>
    <w:rsid w:val="004D58FD"/>
    <w:rsid w:val="004D5910"/>
    <w:rsid w:val="004D5BBC"/>
    <w:rsid w:val="004D60B2"/>
    <w:rsid w:val="004D6A73"/>
    <w:rsid w:val="004D6C98"/>
    <w:rsid w:val="004D6E31"/>
    <w:rsid w:val="004D6F80"/>
    <w:rsid w:val="004D7303"/>
    <w:rsid w:val="004D73F8"/>
    <w:rsid w:val="004D7820"/>
    <w:rsid w:val="004D7BAE"/>
    <w:rsid w:val="004D7DBC"/>
    <w:rsid w:val="004E023F"/>
    <w:rsid w:val="004E064F"/>
    <w:rsid w:val="004E069E"/>
    <w:rsid w:val="004E08A2"/>
    <w:rsid w:val="004E12C6"/>
    <w:rsid w:val="004E1D5B"/>
    <w:rsid w:val="004E1E78"/>
    <w:rsid w:val="004E2119"/>
    <w:rsid w:val="004E246B"/>
    <w:rsid w:val="004E25C2"/>
    <w:rsid w:val="004E2622"/>
    <w:rsid w:val="004E27E1"/>
    <w:rsid w:val="004E2C94"/>
    <w:rsid w:val="004E304E"/>
    <w:rsid w:val="004E35AA"/>
    <w:rsid w:val="004E3660"/>
    <w:rsid w:val="004E3C34"/>
    <w:rsid w:val="004E3F71"/>
    <w:rsid w:val="004E41D9"/>
    <w:rsid w:val="004E4381"/>
    <w:rsid w:val="004E47FF"/>
    <w:rsid w:val="004E49C5"/>
    <w:rsid w:val="004E4B4B"/>
    <w:rsid w:val="004E4ED8"/>
    <w:rsid w:val="004E5116"/>
    <w:rsid w:val="004E517D"/>
    <w:rsid w:val="004E5227"/>
    <w:rsid w:val="004E55E4"/>
    <w:rsid w:val="004E5FF7"/>
    <w:rsid w:val="004E66B4"/>
    <w:rsid w:val="004E6BDE"/>
    <w:rsid w:val="004E7411"/>
    <w:rsid w:val="004E7564"/>
    <w:rsid w:val="004F02C5"/>
    <w:rsid w:val="004F052F"/>
    <w:rsid w:val="004F07A2"/>
    <w:rsid w:val="004F0E17"/>
    <w:rsid w:val="004F0EF3"/>
    <w:rsid w:val="004F1016"/>
    <w:rsid w:val="004F1207"/>
    <w:rsid w:val="004F135F"/>
    <w:rsid w:val="004F172E"/>
    <w:rsid w:val="004F1F54"/>
    <w:rsid w:val="004F20C5"/>
    <w:rsid w:val="004F2AB6"/>
    <w:rsid w:val="004F2AC3"/>
    <w:rsid w:val="004F2AE2"/>
    <w:rsid w:val="004F32EC"/>
    <w:rsid w:val="004F359A"/>
    <w:rsid w:val="004F3A88"/>
    <w:rsid w:val="004F3B70"/>
    <w:rsid w:val="004F3C0D"/>
    <w:rsid w:val="004F3F28"/>
    <w:rsid w:val="004F403D"/>
    <w:rsid w:val="004F4BBE"/>
    <w:rsid w:val="004F5687"/>
    <w:rsid w:val="004F5D22"/>
    <w:rsid w:val="004F663F"/>
    <w:rsid w:val="004F6805"/>
    <w:rsid w:val="004F6EF0"/>
    <w:rsid w:val="004F7110"/>
    <w:rsid w:val="004F7111"/>
    <w:rsid w:val="004F7265"/>
    <w:rsid w:val="004F7EA3"/>
    <w:rsid w:val="00500109"/>
    <w:rsid w:val="0050023C"/>
    <w:rsid w:val="00500D49"/>
    <w:rsid w:val="00501293"/>
    <w:rsid w:val="005013E6"/>
    <w:rsid w:val="00501ED6"/>
    <w:rsid w:val="0050221E"/>
    <w:rsid w:val="005027E4"/>
    <w:rsid w:val="00502BCF"/>
    <w:rsid w:val="00502BDC"/>
    <w:rsid w:val="00502D85"/>
    <w:rsid w:val="00503119"/>
    <w:rsid w:val="005032CB"/>
    <w:rsid w:val="0050345C"/>
    <w:rsid w:val="005034E1"/>
    <w:rsid w:val="00503854"/>
    <w:rsid w:val="00503E40"/>
    <w:rsid w:val="00503EDC"/>
    <w:rsid w:val="005041B5"/>
    <w:rsid w:val="005042AB"/>
    <w:rsid w:val="0050446A"/>
    <w:rsid w:val="00504506"/>
    <w:rsid w:val="0050475D"/>
    <w:rsid w:val="00504920"/>
    <w:rsid w:val="00505CB5"/>
    <w:rsid w:val="00506291"/>
    <w:rsid w:val="0050638C"/>
    <w:rsid w:val="005069EF"/>
    <w:rsid w:val="005069FA"/>
    <w:rsid w:val="005074BD"/>
    <w:rsid w:val="005074C9"/>
    <w:rsid w:val="005077CD"/>
    <w:rsid w:val="005078C2"/>
    <w:rsid w:val="0050790E"/>
    <w:rsid w:val="0050799D"/>
    <w:rsid w:val="00507AA4"/>
    <w:rsid w:val="00507C44"/>
    <w:rsid w:val="005104F1"/>
    <w:rsid w:val="0051067B"/>
    <w:rsid w:val="0051076F"/>
    <w:rsid w:val="00510B18"/>
    <w:rsid w:val="00510D34"/>
    <w:rsid w:val="0051117C"/>
    <w:rsid w:val="00511453"/>
    <w:rsid w:val="00511793"/>
    <w:rsid w:val="00511A00"/>
    <w:rsid w:val="00511CDC"/>
    <w:rsid w:val="00511D3D"/>
    <w:rsid w:val="00511F12"/>
    <w:rsid w:val="00511FDB"/>
    <w:rsid w:val="00511FFE"/>
    <w:rsid w:val="005123D6"/>
    <w:rsid w:val="00512D3E"/>
    <w:rsid w:val="00512F5D"/>
    <w:rsid w:val="00513433"/>
    <w:rsid w:val="005135ED"/>
    <w:rsid w:val="00513B44"/>
    <w:rsid w:val="00514530"/>
    <w:rsid w:val="00514F6F"/>
    <w:rsid w:val="00515001"/>
    <w:rsid w:val="005151EE"/>
    <w:rsid w:val="00515459"/>
    <w:rsid w:val="00515477"/>
    <w:rsid w:val="00515521"/>
    <w:rsid w:val="00515823"/>
    <w:rsid w:val="0051603D"/>
    <w:rsid w:val="00516279"/>
    <w:rsid w:val="00516307"/>
    <w:rsid w:val="0051678E"/>
    <w:rsid w:val="00516A75"/>
    <w:rsid w:val="00516C71"/>
    <w:rsid w:val="00517FA2"/>
    <w:rsid w:val="005200B4"/>
    <w:rsid w:val="005205F7"/>
    <w:rsid w:val="0052090D"/>
    <w:rsid w:val="00520965"/>
    <w:rsid w:val="005211C3"/>
    <w:rsid w:val="005218DA"/>
    <w:rsid w:val="00521943"/>
    <w:rsid w:val="00521979"/>
    <w:rsid w:val="00521C79"/>
    <w:rsid w:val="00523156"/>
    <w:rsid w:val="005233CE"/>
    <w:rsid w:val="00523632"/>
    <w:rsid w:val="00523849"/>
    <w:rsid w:val="00523F40"/>
    <w:rsid w:val="005242A4"/>
    <w:rsid w:val="005244D0"/>
    <w:rsid w:val="0052454E"/>
    <w:rsid w:val="0052458D"/>
    <w:rsid w:val="00524731"/>
    <w:rsid w:val="00525117"/>
    <w:rsid w:val="00525432"/>
    <w:rsid w:val="0052571A"/>
    <w:rsid w:val="005257B3"/>
    <w:rsid w:val="00525C2A"/>
    <w:rsid w:val="0052687D"/>
    <w:rsid w:val="00526AB5"/>
    <w:rsid w:val="00526BFE"/>
    <w:rsid w:val="005270EC"/>
    <w:rsid w:val="00527216"/>
    <w:rsid w:val="00527256"/>
    <w:rsid w:val="0052749A"/>
    <w:rsid w:val="0052767F"/>
    <w:rsid w:val="00527DA3"/>
    <w:rsid w:val="00527EFC"/>
    <w:rsid w:val="0053010F"/>
    <w:rsid w:val="00530286"/>
    <w:rsid w:val="00530982"/>
    <w:rsid w:val="00530B61"/>
    <w:rsid w:val="00530BD9"/>
    <w:rsid w:val="005312AC"/>
    <w:rsid w:val="005313B8"/>
    <w:rsid w:val="005314F2"/>
    <w:rsid w:val="005316F4"/>
    <w:rsid w:val="00531948"/>
    <w:rsid w:val="005319E5"/>
    <w:rsid w:val="00531CD6"/>
    <w:rsid w:val="00531D34"/>
    <w:rsid w:val="00531D3A"/>
    <w:rsid w:val="00532007"/>
    <w:rsid w:val="00532691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9F8"/>
    <w:rsid w:val="00534D8E"/>
    <w:rsid w:val="00534F69"/>
    <w:rsid w:val="00535063"/>
    <w:rsid w:val="005354EF"/>
    <w:rsid w:val="005355C3"/>
    <w:rsid w:val="00535F35"/>
    <w:rsid w:val="0053628D"/>
    <w:rsid w:val="00536B7B"/>
    <w:rsid w:val="00536C14"/>
    <w:rsid w:val="00536C3D"/>
    <w:rsid w:val="00536CAD"/>
    <w:rsid w:val="00536CB5"/>
    <w:rsid w:val="00537474"/>
    <w:rsid w:val="00537531"/>
    <w:rsid w:val="00537585"/>
    <w:rsid w:val="005375A7"/>
    <w:rsid w:val="0053773A"/>
    <w:rsid w:val="00537D43"/>
    <w:rsid w:val="00537F29"/>
    <w:rsid w:val="00537F6F"/>
    <w:rsid w:val="0054005A"/>
    <w:rsid w:val="0054021C"/>
    <w:rsid w:val="00540292"/>
    <w:rsid w:val="00540333"/>
    <w:rsid w:val="00540CAD"/>
    <w:rsid w:val="00540D12"/>
    <w:rsid w:val="00540E56"/>
    <w:rsid w:val="0054109E"/>
    <w:rsid w:val="00541609"/>
    <w:rsid w:val="00541675"/>
    <w:rsid w:val="00541C43"/>
    <w:rsid w:val="00541CC4"/>
    <w:rsid w:val="005422F3"/>
    <w:rsid w:val="0054266B"/>
    <w:rsid w:val="00542B35"/>
    <w:rsid w:val="005430B9"/>
    <w:rsid w:val="005434CD"/>
    <w:rsid w:val="005435F9"/>
    <w:rsid w:val="0054367F"/>
    <w:rsid w:val="00543EFE"/>
    <w:rsid w:val="005440E2"/>
    <w:rsid w:val="0054439E"/>
    <w:rsid w:val="0054485C"/>
    <w:rsid w:val="005448AB"/>
    <w:rsid w:val="005449DE"/>
    <w:rsid w:val="00544A0F"/>
    <w:rsid w:val="00544EA8"/>
    <w:rsid w:val="00545118"/>
    <w:rsid w:val="00545560"/>
    <w:rsid w:val="005457E6"/>
    <w:rsid w:val="00545A79"/>
    <w:rsid w:val="00545AEE"/>
    <w:rsid w:val="00545B1E"/>
    <w:rsid w:val="00545B7B"/>
    <w:rsid w:val="00545E28"/>
    <w:rsid w:val="00545ECD"/>
    <w:rsid w:val="0054633D"/>
    <w:rsid w:val="005463DD"/>
    <w:rsid w:val="00546B12"/>
    <w:rsid w:val="00546F39"/>
    <w:rsid w:val="005474ED"/>
    <w:rsid w:val="00547A83"/>
    <w:rsid w:val="00547A8B"/>
    <w:rsid w:val="005501A5"/>
    <w:rsid w:val="005501EA"/>
    <w:rsid w:val="005505DE"/>
    <w:rsid w:val="00550673"/>
    <w:rsid w:val="0055068A"/>
    <w:rsid w:val="00550A98"/>
    <w:rsid w:val="00550B06"/>
    <w:rsid w:val="00550BC8"/>
    <w:rsid w:val="00550D82"/>
    <w:rsid w:val="005512BA"/>
    <w:rsid w:val="005517B3"/>
    <w:rsid w:val="00551940"/>
    <w:rsid w:val="0055196E"/>
    <w:rsid w:val="00551C4F"/>
    <w:rsid w:val="0055261A"/>
    <w:rsid w:val="00552DF1"/>
    <w:rsid w:val="00553337"/>
    <w:rsid w:val="005538CD"/>
    <w:rsid w:val="005538F7"/>
    <w:rsid w:val="0055404A"/>
    <w:rsid w:val="00554098"/>
    <w:rsid w:val="005546DF"/>
    <w:rsid w:val="005546F1"/>
    <w:rsid w:val="00554973"/>
    <w:rsid w:val="00554A26"/>
    <w:rsid w:val="0055549D"/>
    <w:rsid w:val="005559F9"/>
    <w:rsid w:val="00555A9A"/>
    <w:rsid w:val="005567B7"/>
    <w:rsid w:val="00556A77"/>
    <w:rsid w:val="00556ACB"/>
    <w:rsid w:val="00556CC0"/>
    <w:rsid w:val="005573C0"/>
    <w:rsid w:val="0055757E"/>
    <w:rsid w:val="00557A92"/>
    <w:rsid w:val="00557CCC"/>
    <w:rsid w:val="00557D33"/>
    <w:rsid w:val="00557E04"/>
    <w:rsid w:val="005600A6"/>
    <w:rsid w:val="0056021B"/>
    <w:rsid w:val="00560894"/>
    <w:rsid w:val="00560BE2"/>
    <w:rsid w:val="00560F24"/>
    <w:rsid w:val="00561072"/>
    <w:rsid w:val="00561556"/>
    <w:rsid w:val="0056191F"/>
    <w:rsid w:val="00561D5A"/>
    <w:rsid w:val="005627A9"/>
    <w:rsid w:val="005627B9"/>
    <w:rsid w:val="0056286D"/>
    <w:rsid w:val="005629BB"/>
    <w:rsid w:val="00562CC4"/>
    <w:rsid w:val="00562D56"/>
    <w:rsid w:val="005636EF"/>
    <w:rsid w:val="00563B58"/>
    <w:rsid w:val="00563CCA"/>
    <w:rsid w:val="00563E4D"/>
    <w:rsid w:val="005648BB"/>
    <w:rsid w:val="005652D6"/>
    <w:rsid w:val="00565B9E"/>
    <w:rsid w:val="00565F84"/>
    <w:rsid w:val="00566283"/>
    <w:rsid w:val="0056676C"/>
    <w:rsid w:val="00566CA1"/>
    <w:rsid w:val="0056736D"/>
    <w:rsid w:val="00567493"/>
    <w:rsid w:val="00567588"/>
    <w:rsid w:val="005679CC"/>
    <w:rsid w:val="005679E2"/>
    <w:rsid w:val="00567BAF"/>
    <w:rsid w:val="00567E80"/>
    <w:rsid w:val="00570165"/>
    <w:rsid w:val="00570BDA"/>
    <w:rsid w:val="00570DB5"/>
    <w:rsid w:val="00570E56"/>
    <w:rsid w:val="00570F30"/>
    <w:rsid w:val="00571135"/>
    <w:rsid w:val="00571995"/>
    <w:rsid w:val="005722B1"/>
    <w:rsid w:val="005725A6"/>
    <w:rsid w:val="005727ED"/>
    <w:rsid w:val="00572AE2"/>
    <w:rsid w:val="0057327B"/>
    <w:rsid w:val="0057384D"/>
    <w:rsid w:val="005739A1"/>
    <w:rsid w:val="00573C6E"/>
    <w:rsid w:val="00573C79"/>
    <w:rsid w:val="00573D0C"/>
    <w:rsid w:val="00574521"/>
    <w:rsid w:val="00574794"/>
    <w:rsid w:val="00574A71"/>
    <w:rsid w:val="00574B4D"/>
    <w:rsid w:val="005757B3"/>
    <w:rsid w:val="0057582F"/>
    <w:rsid w:val="00575E2E"/>
    <w:rsid w:val="00576170"/>
    <w:rsid w:val="005764DE"/>
    <w:rsid w:val="005765F6"/>
    <w:rsid w:val="00576ABD"/>
    <w:rsid w:val="00576BC3"/>
    <w:rsid w:val="00576EA0"/>
    <w:rsid w:val="00577256"/>
    <w:rsid w:val="0057739D"/>
    <w:rsid w:val="00577A86"/>
    <w:rsid w:val="00577B34"/>
    <w:rsid w:val="00577F9B"/>
    <w:rsid w:val="00580287"/>
    <w:rsid w:val="0058041F"/>
    <w:rsid w:val="005806E8"/>
    <w:rsid w:val="00580BE6"/>
    <w:rsid w:val="00580FD4"/>
    <w:rsid w:val="00581A78"/>
    <w:rsid w:val="00581F11"/>
    <w:rsid w:val="00582226"/>
    <w:rsid w:val="0058313B"/>
    <w:rsid w:val="0058316A"/>
    <w:rsid w:val="00583FA3"/>
    <w:rsid w:val="00585022"/>
    <w:rsid w:val="00585390"/>
    <w:rsid w:val="00585699"/>
    <w:rsid w:val="005856D0"/>
    <w:rsid w:val="00585862"/>
    <w:rsid w:val="0058599F"/>
    <w:rsid w:val="00585F92"/>
    <w:rsid w:val="00585FDC"/>
    <w:rsid w:val="0058623A"/>
    <w:rsid w:val="0058644C"/>
    <w:rsid w:val="00586728"/>
    <w:rsid w:val="005867D1"/>
    <w:rsid w:val="0058689F"/>
    <w:rsid w:val="00587092"/>
    <w:rsid w:val="005871A8"/>
    <w:rsid w:val="005877B1"/>
    <w:rsid w:val="00587C14"/>
    <w:rsid w:val="00587DF6"/>
    <w:rsid w:val="00587EC2"/>
    <w:rsid w:val="0059003D"/>
    <w:rsid w:val="0059050F"/>
    <w:rsid w:val="0059052F"/>
    <w:rsid w:val="00590784"/>
    <w:rsid w:val="0059121B"/>
    <w:rsid w:val="005916BB"/>
    <w:rsid w:val="00591C12"/>
    <w:rsid w:val="005920B7"/>
    <w:rsid w:val="005922FE"/>
    <w:rsid w:val="005923AB"/>
    <w:rsid w:val="005924D9"/>
    <w:rsid w:val="00592A08"/>
    <w:rsid w:val="00593205"/>
    <w:rsid w:val="00593633"/>
    <w:rsid w:val="005937C5"/>
    <w:rsid w:val="0059393E"/>
    <w:rsid w:val="00593DF6"/>
    <w:rsid w:val="00593F0B"/>
    <w:rsid w:val="0059454B"/>
    <w:rsid w:val="005946C5"/>
    <w:rsid w:val="00594AF3"/>
    <w:rsid w:val="00594B3A"/>
    <w:rsid w:val="00594BE9"/>
    <w:rsid w:val="00594C82"/>
    <w:rsid w:val="00595321"/>
    <w:rsid w:val="00595413"/>
    <w:rsid w:val="00595851"/>
    <w:rsid w:val="00595916"/>
    <w:rsid w:val="00595982"/>
    <w:rsid w:val="0059601A"/>
    <w:rsid w:val="005964D7"/>
    <w:rsid w:val="005968BB"/>
    <w:rsid w:val="00596C36"/>
    <w:rsid w:val="00596DD1"/>
    <w:rsid w:val="00597CF2"/>
    <w:rsid w:val="005A077F"/>
    <w:rsid w:val="005A0880"/>
    <w:rsid w:val="005A0924"/>
    <w:rsid w:val="005A15BC"/>
    <w:rsid w:val="005A18A0"/>
    <w:rsid w:val="005A1A06"/>
    <w:rsid w:val="005A1C4D"/>
    <w:rsid w:val="005A2701"/>
    <w:rsid w:val="005A2C7C"/>
    <w:rsid w:val="005A2DF0"/>
    <w:rsid w:val="005A2E7F"/>
    <w:rsid w:val="005A3338"/>
    <w:rsid w:val="005A353E"/>
    <w:rsid w:val="005A37F4"/>
    <w:rsid w:val="005A38F2"/>
    <w:rsid w:val="005A39BB"/>
    <w:rsid w:val="005A3D89"/>
    <w:rsid w:val="005A40E3"/>
    <w:rsid w:val="005A484B"/>
    <w:rsid w:val="005A493B"/>
    <w:rsid w:val="005A4BA5"/>
    <w:rsid w:val="005A4D41"/>
    <w:rsid w:val="005A501C"/>
    <w:rsid w:val="005A5157"/>
    <w:rsid w:val="005A5463"/>
    <w:rsid w:val="005A5873"/>
    <w:rsid w:val="005A590B"/>
    <w:rsid w:val="005A5C05"/>
    <w:rsid w:val="005A61BE"/>
    <w:rsid w:val="005A6F97"/>
    <w:rsid w:val="005A7068"/>
    <w:rsid w:val="005A71D4"/>
    <w:rsid w:val="005A7572"/>
    <w:rsid w:val="005A7DCD"/>
    <w:rsid w:val="005B018C"/>
    <w:rsid w:val="005B01C3"/>
    <w:rsid w:val="005B0732"/>
    <w:rsid w:val="005B0F70"/>
    <w:rsid w:val="005B1131"/>
    <w:rsid w:val="005B1470"/>
    <w:rsid w:val="005B154D"/>
    <w:rsid w:val="005B1F2D"/>
    <w:rsid w:val="005B20DC"/>
    <w:rsid w:val="005B2649"/>
    <w:rsid w:val="005B303C"/>
    <w:rsid w:val="005B304F"/>
    <w:rsid w:val="005B30C8"/>
    <w:rsid w:val="005B341F"/>
    <w:rsid w:val="005B3544"/>
    <w:rsid w:val="005B373C"/>
    <w:rsid w:val="005B39BB"/>
    <w:rsid w:val="005B3E25"/>
    <w:rsid w:val="005B3ECA"/>
    <w:rsid w:val="005B41AC"/>
    <w:rsid w:val="005B4A7D"/>
    <w:rsid w:val="005B4B92"/>
    <w:rsid w:val="005B4BEE"/>
    <w:rsid w:val="005B4ED7"/>
    <w:rsid w:val="005B547E"/>
    <w:rsid w:val="005B55A5"/>
    <w:rsid w:val="005B55E7"/>
    <w:rsid w:val="005B5787"/>
    <w:rsid w:val="005B5A24"/>
    <w:rsid w:val="005B5A9C"/>
    <w:rsid w:val="005B5B76"/>
    <w:rsid w:val="005B5DE5"/>
    <w:rsid w:val="005B60E3"/>
    <w:rsid w:val="005B61E7"/>
    <w:rsid w:val="005B6558"/>
    <w:rsid w:val="005B69C0"/>
    <w:rsid w:val="005B6E92"/>
    <w:rsid w:val="005B6F21"/>
    <w:rsid w:val="005B7819"/>
    <w:rsid w:val="005B7D51"/>
    <w:rsid w:val="005B7DD8"/>
    <w:rsid w:val="005C01F9"/>
    <w:rsid w:val="005C0798"/>
    <w:rsid w:val="005C18C2"/>
    <w:rsid w:val="005C1BF2"/>
    <w:rsid w:val="005C1E11"/>
    <w:rsid w:val="005C23FD"/>
    <w:rsid w:val="005C27D5"/>
    <w:rsid w:val="005C3273"/>
    <w:rsid w:val="005C36BB"/>
    <w:rsid w:val="005C398C"/>
    <w:rsid w:val="005C3A0C"/>
    <w:rsid w:val="005C3DE0"/>
    <w:rsid w:val="005C408D"/>
    <w:rsid w:val="005C4C2F"/>
    <w:rsid w:val="005C4F64"/>
    <w:rsid w:val="005C5196"/>
    <w:rsid w:val="005C568F"/>
    <w:rsid w:val="005C571B"/>
    <w:rsid w:val="005C6103"/>
    <w:rsid w:val="005C6425"/>
    <w:rsid w:val="005C6C3C"/>
    <w:rsid w:val="005C6FD7"/>
    <w:rsid w:val="005C7476"/>
    <w:rsid w:val="005C7569"/>
    <w:rsid w:val="005C76A2"/>
    <w:rsid w:val="005C7E28"/>
    <w:rsid w:val="005C7F2B"/>
    <w:rsid w:val="005D01FC"/>
    <w:rsid w:val="005D03BA"/>
    <w:rsid w:val="005D03D3"/>
    <w:rsid w:val="005D05DB"/>
    <w:rsid w:val="005D08DE"/>
    <w:rsid w:val="005D0B34"/>
    <w:rsid w:val="005D0CB2"/>
    <w:rsid w:val="005D10F5"/>
    <w:rsid w:val="005D1333"/>
    <w:rsid w:val="005D1973"/>
    <w:rsid w:val="005D1BF7"/>
    <w:rsid w:val="005D21C4"/>
    <w:rsid w:val="005D250D"/>
    <w:rsid w:val="005D3510"/>
    <w:rsid w:val="005D35B6"/>
    <w:rsid w:val="005D37A3"/>
    <w:rsid w:val="005D3C3D"/>
    <w:rsid w:val="005D403E"/>
    <w:rsid w:val="005D4234"/>
    <w:rsid w:val="005D440B"/>
    <w:rsid w:val="005D47AB"/>
    <w:rsid w:val="005D4852"/>
    <w:rsid w:val="005D488C"/>
    <w:rsid w:val="005D48FD"/>
    <w:rsid w:val="005D5054"/>
    <w:rsid w:val="005D5102"/>
    <w:rsid w:val="005D5197"/>
    <w:rsid w:val="005D5414"/>
    <w:rsid w:val="005D6019"/>
    <w:rsid w:val="005D6633"/>
    <w:rsid w:val="005D66C0"/>
    <w:rsid w:val="005D6B66"/>
    <w:rsid w:val="005D6E52"/>
    <w:rsid w:val="005D70C9"/>
    <w:rsid w:val="005D717E"/>
    <w:rsid w:val="005D7464"/>
    <w:rsid w:val="005D7529"/>
    <w:rsid w:val="005D7721"/>
    <w:rsid w:val="005D79F8"/>
    <w:rsid w:val="005D7FE7"/>
    <w:rsid w:val="005E0314"/>
    <w:rsid w:val="005E0499"/>
    <w:rsid w:val="005E0799"/>
    <w:rsid w:val="005E084B"/>
    <w:rsid w:val="005E1187"/>
    <w:rsid w:val="005E1736"/>
    <w:rsid w:val="005E1914"/>
    <w:rsid w:val="005E1B6A"/>
    <w:rsid w:val="005E1D2F"/>
    <w:rsid w:val="005E1D7C"/>
    <w:rsid w:val="005E20D8"/>
    <w:rsid w:val="005E241F"/>
    <w:rsid w:val="005E25CE"/>
    <w:rsid w:val="005E2775"/>
    <w:rsid w:val="005E309D"/>
    <w:rsid w:val="005E343C"/>
    <w:rsid w:val="005E37A2"/>
    <w:rsid w:val="005E38CC"/>
    <w:rsid w:val="005E3CCF"/>
    <w:rsid w:val="005E3E62"/>
    <w:rsid w:val="005E43A5"/>
    <w:rsid w:val="005E4D0A"/>
    <w:rsid w:val="005E4E1F"/>
    <w:rsid w:val="005E529A"/>
    <w:rsid w:val="005E52D9"/>
    <w:rsid w:val="005E53FD"/>
    <w:rsid w:val="005E576F"/>
    <w:rsid w:val="005E588A"/>
    <w:rsid w:val="005E59E7"/>
    <w:rsid w:val="005E5AC9"/>
    <w:rsid w:val="005E5B11"/>
    <w:rsid w:val="005E5C03"/>
    <w:rsid w:val="005E5F6F"/>
    <w:rsid w:val="005E5FA9"/>
    <w:rsid w:val="005E62C6"/>
    <w:rsid w:val="005E62F5"/>
    <w:rsid w:val="005E63C2"/>
    <w:rsid w:val="005E63F2"/>
    <w:rsid w:val="005E67E1"/>
    <w:rsid w:val="005E6BEF"/>
    <w:rsid w:val="005E6C07"/>
    <w:rsid w:val="005E6CE5"/>
    <w:rsid w:val="005E6E4E"/>
    <w:rsid w:val="005E730A"/>
    <w:rsid w:val="005E79FB"/>
    <w:rsid w:val="005E7EB9"/>
    <w:rsid w:val="005F0871"/>
    <w:rsid w:val="005F0F5F"/>
    <w:rsid w:val="005F0FF0"/>
    <w:rsid w:val="005F1054"/>
    <w:rsid w:val="005F1588"/>
    <w:rsid w:val="005F1FA8"/>
    <w:rsid w:val="005F1FFD"/>
    <w:rsid w:val="005F237E"/>
    <w:rsid w:val="005F2939"/>
    <w:rsid w:val="005F2CC8"/>
    <w:rsid w:val="005F3ADB"/>
    <w:rsid w:val="005F3D5F"/>
    <w:rsid w:val="005F43CD"/>
    <w:rsid w:val="005F4EAA"/>
    <w:rsid w:val="005F505A"/>
    <w:rsid w:val="005F5098"/>
    <w:rsid w:val="005F5443"/>
    <w:rsid w:val="005F565A"/>
    <w:rsid w:val="005F592E"/>
    <w:rsid w:val="005F5D28"/>
    <w:rsid w:val="005F619F"/>
    <w:rsid w:val="005F61EB"/>
    <w:rsid w:val="005F62F8"/>
    <w:rsid w:val="005F679A"/>
    <w:rsid w:val="005F6F09"/>
    <w:rsid w:val="005F7225"/>
    <w:rsid w:val="005F74B3"/>
    <w:rsid w:val="005F7603"/>
    <w:rsid w:val="005F7820"/>
    <w:rsid w:val="005F795C"/>
    <w:rsid w:val="005F7E2B"/>
    <w:rsid w:val="0060061C"/>
    <w:rsid w:val="00600711"/>
    <w:rsid w:val="0060091F"/>
    <w:rsid w:val="00600AA7"/>
    <w:rsid w:val="00600D6B"/>
    <w:rsid w:val="00600DE4"/>
    <w:rsid w:val="00601053"/>
    <w:rsid w:val="006014D1"/>
    <w:rsid w:val="0060158E"/>
    <w:rsid w:val="0060177C"/>
    <w:rsid w:val="00601D7D"/>
    <w:rsid w:val="00602032"/>
    <w:rsid w:val="00602296"/>
    <w:rsid w:val="0060273B"/>
    <w:rsid w:val="00602A82"/>
    <w:rsid w:val="00603068"/>
    <w:rsid w:val="00603849"/>
    <w:rsid w:val="00603B1A"/>
    <w:rsid w:val="00603C5B"/>
    <w:rsid w:val="00603D7A"/>
    <w:rsid w:val="00603F2B"/>
    <w:rsid w:val="0060415E"/>
    <w:rsid w:val="006050D3"/>
    <w:rsid w:val="00605325"/>
    <w:rsid w:val="006056A1"/>
    <w:rsid w:val="006059D8"/>
    <w:rsid w:val="00606133"/>
    <w:rsid w:val="00606264"/>
    <w:rsid w:val="00606C21"/>
    <w:rsid w:val="00607064"/>
    <w:rsid w:val="006074B6"/>
    <w:rsid w:val="006074F9"/>
    <w:rsid w:val="006079F0"/>
    <w:rsid w:val="00607D2E"/>
    <w:rsid w:val="00607E14"/>
    <w:rsid w:val="006105EC"/>
    <w:rsid w:val="0061076B"/>
    <w:rsid w:val="00610960"/>
    <w:rsid w:val="00610AA9"/>
    <w:rsid w:val="00610D1F"/>
    <w:rsid w:val="00611071"/>
    <w:rsid w:val="00611399"/>
    <w:rsid w:val="00611581"/>
    <w:rsid w:val="0061173D"/>
    <w:rsid w:val="006118BA"/>
    <w:rsid w:val="006118C3"/>
    <w:rsid w:val="00611A2B"/>
    <w:rsid w:val="00611AF7"/>
    <w:rsid w:val="00611B39"/>
    <w:rsid w:val="006121BB"/>
    <w:rsid w:val="006122C0"/>
    <w:rsid w:val="006126D6"/>
    <w:rsid w:val="00612842"/>
    <w:rsid w:val="00612B77"/>
    <w:rsid w:val="00612D9D"/>
    <w:rsid w:val="006133E4"/>
    <w:rsid w:val="006139D1"/>
    <w:rsid w:val="00613AF6"/>
    <w:rsid w:val="00613E20"/>
    <w:rsid w:val="0061437F"/>
    <w:rsid w:val="00614A3B"/>
    <w:rsid w:val="00614AEE"/>
    <w:rsid w:val="00614B95"/>
    <w:rsid w:val="0061538C"/>
    <w:rsid w:val="00615575"/>
    <w:rsid w:val="0061568F"/>
    <w:rsid w:val="00615940"/>
    <w:rsid w:val="00615D56"/>
    <w:rsid w:val="0061629F"/>
    <w:rsid w:val="006164BA"/>
    <w:rsid w:val="00616ABC"/>
    <w:rsid w:val="00616AF0"/>
    <w:rsid w:val="00616EC6"/>
    <w:rsid w:val="00616FEB"/>
    <w:rsid w:val="00617711"/>
    <w:rsid w:val="00617A50"/>
    <w:rsid w:val="00620359"/>
    <w:rsid w:val="0062066B"/>
    <w:rsid w:val="006208BB"/>
    <w:rsid w:val="00620AA6"/>
    <w:rsid w:val="00620D35"/>
    <w:rsid w:val="00620E36"/>
    <w:rsid w:val="00621019"/>
    <w:rsid w:val="0062116B"/>
    <w:rsid w:val="0062120D"/>
    <w:rsid w:val="006212EB"/>
    <w:rsid w:val="00621437"/>
    <w:rsid w:val="00621819"/>
    <w:rsid w:val="00621A49"/>
    <w:rsid w:val="00621F73"/>
    <w:rsid w:val="006222D1"/>
    <w:rsid w:val="0062241D"/>
    <w:rsid w:val="00622D20"/>
    <w:rsid w:val="0062312A"/>
    <w:rsid w:val="00623145"/>
    <w:rsid w:val="006233C0"/>
    <w:rsid w:val="00623933"/>
    <w:rsid w:val="00623AD0"/>
    <w:rsid w:val="00623B2B"/>
    <w:rsid w:val="00623C69"/>
    <w:rsid w:val="00623E69"/>
    <w:rsid w:val="00623F98"/>
    <w:rsid w:val="0062485A"/>
    <w:rsid w:val="006248A0"/>
    <w:rsid w:val="00624C79"/>
    <w:rsid w:val="00624D65"/>
    <w:rsid w:val="006250DC"/>
    <w:rsid w:val="006252EC"/>
    <w:rsid w:val="00625572"/>
    <w:rsid w:val="00625F42"/>
    <w:rsid w:val="006260A8"/>
    <w:rsid w:val="006261CB"/>
    <w:rsid w:val="0062624C"/>
    <w:rsid w:val="0062659F"/>
    <w:rsid w:val="00626E01"/>
    <w:rsid w:val="006270F0"/>
    <w:rsid w:val="006271B8"/>
    <w:rsid w:val="006276BB"/>
    <w:rsid w:val="0062788F"/>
    <w:rsid w:val="00627D10"/>
    <w:rsid w:val="00627F50"/>
    <w:rsid w:val="00630178"/>
    <w:rsid w:val="006303D2"/>
    <w:rsid w:val="0063057A"/>
    <w:rsid w:val="00630AF9"/>
    <w:rsid w:val="00630D20"/>
    <w:rsid w:val="00630E73"/>
    <w:rsid w:val="00631A04"/>
    <w:rsid w:val="00631E19"/>
    <w:rsid w:val="00631F01"/>
    <w:rsid w:val="00631FCF"/>
    <w:rsid w:val="0063214C"/>
    <w:rsid w:val="00632298"/>
    <w:rsid w:val="0063281E"/>
    <w:rsid w:val="00632CA3"/>
    <w:rsid w:val="00632CC8"/>
    <w:rsid w:val="00632EAE"/>
    <w:rsid w:val="00632F68"/>
    <w:rsid w:val="006336C2"/>
    <w:rsid w:val="0063377D"/>
    <w:rsid w:val="006337D0"/>
    <w:rsid w:val="00633C3A"/>
    <w:rsid w:val="00633DE1"/>
    <w:rsid w:val="00633E31"/>
    <w:rsid w:val="00633E68"/>
    <w:rsid w:val="00634AA0"/>
    <w:rsid w:val="00634C3F"/>
    <w:rsid w:val="006352C3"/>
    <w:rsid w:val="006354ED"/>
    <w:rsid w:val="00636501"/>
    <w:rsid w:val="00636686"/>
    <w:rsid w:val="0063692B"/>
    <w:rsid w:val="00636A21"/>
    <w:rsid w:val="00636B0A"/>
    <w:rsid w:val="006374B2"/>
    <w:rsid w:val="006376F3"/>
    <w:rsid w:val="00640236"/>
    <w:rsid w:val="00640943"/>
    <w:rsid w:val="006411C5"/>
    <w:rsid w:val="00641BA1"/>
    <w:rsid w:val="0064201A"/>
    <w:rsid w:val="0064229E"/>
    <w:rsid w:val="006425EE"/>
    <w:rsid w:val="00642663"/>
    <w:rsid w:val="00642824"/>
    <w:rsid w:val="006428E8"/>
    <w:rsid w:val="006428F5"/>
    <w:rsid w:val="00642B15"/>
    <w:rsid w:val="006432AD"/>
    <w:rsid w:val="006439C3"/>
    <w:rsid w:val="00643A4D"/>
    <w:rsid w:val="00643CE7"/>
    <w:rsid w:val="00643CED"/>
    <w:rsid w:val="00644176"/>
    <w:rsid w:val="006444B8"/>
    <w:rsid w:val="006445B1"/>
    <w:rsid w:val="00644693"/>
    <w:rsid w:val="00644AA4"/>
    <w:rsid w:val="00644D40"/>
    <w:rsid w:val="00644FA3"/>
    <w:rsid w:val="00645107"/>
    <w:rsid w:val="00645116"/>
    <w:rsid w:val="006451FA"/>
    <w:rsid w:val="00645562"/>
    <w:rsid w:val="006457E6"/>
    <w:rsid w:val="00645F03"/>
    <w:rsid w:val="00645F53"/>
    <w:rsid w:val="00646515"/>
    <w:rsid w:val="00646646"/>
    <w:rsid w:val="00646DC6"/>
    <w:rsid w:val="00647640"/>
    <w:rsid w:val="0064770E"/>
    <w:rsid w:val="0064785B"/>
    <w:rsid w:val="00647C2D"/>
    <w:rsid w:val="00647DC2"/>
    <w:rsid w:val="006501E4"/>
    <w:rsid w:val="00650BC9"/>
    <w:rsid w:val="006513BB"/>
    <w:rsid w:val="0065150C"/>
    <w:rsid w:val="006518E1"/>
    <w:rsid w:val="00651999"/>
    <w:rsid w:val="006519F2"/>
    <w:rsid w:val="0065200D"/>
    <w:rsid w:val="0065251B"/>
    <w:rsid w:val="0065272B"/>
    <w:rsid w:val="006529D3"/>
    <w:rsid w:val="00652D80"/>
    <w:rsid w:val="0065313A"/>
    <w:rsid w:val="00653146"/>
    <w:rsid w:val="00653379"/>
    <w:rsid w:val="006547DB"/>
    <w:rsid w:val="006549C0"/>
    <w:rsid w:val="006549CC"/>
    <w:rsid w:val="00654DF1"/>
    <w:rsid w:val="00654DF4"/>
    <w:rsid w:val="00654F6E"/>
    <w:rsid w:val="0065531D"/>
    <w:rsid w:val="00655723"/>
    <w:rsid w:val="00655879"/>
    <w:rsid w:val="00655AE4"/>
    <w:rsid w:val="00655B71"/>
    <w:rsid w:val="00655CA6"/>
    <w:rsid w:val="00655D9B"/>
    <w:rsid w:val="006561A0"/>
    <w:rsid w:val="00656219"/>
    <w:rsid w:val="00656234"/>
    <w:rsid w:val="00656430"/>
    <w:rsid w:val="0065661C"/>
    <w:rsid w:val="00656856"/>
    <w:rsid w:val="006570C1"/>
    <w:rsid w:val="00657650"/>
    <w:rsid w:val="00657886"/>
    <w:rsid w:val="00657FDE"/>
    <w:rsid w:val="006602E0"/>
    <w:rsid w:val="0066031D"/>
    <w:rsid w:val="00660361"/>
    <w:rsid w:val="0066082D"/>
    <w:rsid w:val="00660C5C"/>
    <w:rsid w:val="00660CC1"/>
    <w:rsid w:val="006611F1"/>
    <w:rsid w:val="006614FE"/>
    <w:rsid w:val="0066184A"/>
    <w:rsid w:val="00661A0F"/>
    <w:rsid w:val="00661BE1"/>
    <w:rsid w:val="00661E79"/>
    <w:rsid w:val="006624AE"/>
    <w:rsid w:val="0066290F"/>
    <w:rsid w:val="00663256"/>
    <w:rsid w:val="006634E9"/>
    <w:rsid w:val="006635A1"/>
    <w:rsid w:val="006636F9"/>
    <w:rsid w:val="006638CA"/>
    <w:rsid w:val="0066392A"/>
    <w:rsid w:val="00663CD4"/>
    <w:rsid w:val="00664380"/>
    <w:rsid w:val="006646B0"/>
    <w:rsid w:val="00664BFA"/>
    <w:rsid w:val="00664FB4"/>
    <w:rsid w:val="00665322"/>
    <w:rsid w:val="0066533D"/>
    <w:rsid w:val="006653D6"/>
    <w:rsid w:val="00665482"/>
    <w:rsid w:val="006656F8"/>
    <w:rsid w:val="00665C0C"/>
    <w:rsid w:val="00665D4A"/>
    <w:rsid w:val="00665FD1"/>
    <w:rsid w:val="0066601E"/>
    <w:rsid w:val="00666410"/>
    <w:rsid w:val="00666BBF"/>
    <w:rsid w:val="00666C0E"/>
    <w:rsid w:val="00666FBC"/>
    <w:rsid w:val="0066700C"/>
    <w:rsid w:val="0066786A"/>
    <w:rsid w:val="00667A41"/>
    <w:rsid w:val="00667B38"/>
    <w:rsid w:val="0067094F"/>
    <w:rsid w:val="00670AD0"/>
    <w:rsid w:val="0067142A"/>
    <w:rsid w:val="006717E6"/>
    <w:rsid w:val="006724F7"/>
    <w:rsid w:val="006726AD"/>
    <w:rsid w:val="0067292F"/>
    <w:rsid w:val="00672A4A"/>
    <w:rsid w:val="00672CCA"/>
    <w:rsid w:val="00673112"/>
    <w:rsid w:val="00673260"/>
    <w:rsid w:val="00673F3B"/>
    <w:rsid w:val="00674190"/>
    <w:rsid w:val="006743CD"/>
    <w:rsid w:val="00674801"/>
    <w:rsid w:val="00674981"/>
    <w:rsid w:val="006749B4"/>
    <w:rsid w:val="00674C06"/>
    <w:rsid w:val="00674F38"/>
    <w:rsid w:val="00674FD6"/>
    <w:rsid w:val="006756C1"/>
    <w:rsid w:val="00675E54"/>
    <w:rsid w:val="006765B0"/>
    <w:rsid w:val="00676B8F"/>
    <w:rsid w:val="00676E1D"/>
    <w:rsid w:val="00677061"/>
    <w:rsid w:val="006772A5"/>
    <w:rsid w:val="00677879"/>
    <w:rsid w:val="00677978"/>
    <w:rsid w:val="00677A8E"/>
    <w:rsid w:val="00677D8F"/>
    <w:rsid w:val="00677DF2"/>
    <w:rsid w:val="00677EA3"/>
    <w:rsid w:val="006802A5"/>
    <w:rsid w:val="00680531"/>
    <w:rsid w:val="006805DB"/>
    <w:rsid w:val="00680691"/>
    <w:rsid w:val="00680AEE"/>
    <w:rsid w:val="00680C80"/>
    <w:rsid w:val="00680D19"/>
    <w:rsid w:val="0068109D"/>
    <w:rsid w:val="00681152"/>
    <w:rsid w:val="0068167C"/>
    <w:rsid w:val="006816D0"/>
    <w:rsid w:val="00681805"/>
    <w:rsid w:val="0068182A"/>
    <w:rsid w:val="00681877"/>
    <w:rsid w:val="0068192B"/>
    <w:rsid w:val="00681FDE"/>
    <w:rsid w:val="00682024"/>
    <w:rsid w:val="0068213E"/>
    <w:rsid w:val="006826B3"/>
    <w:rsid w:val="0068299A"/>
    <w:rsid w:val="00682AF7"/>
    <w:rsid w:val="00682BBC"/>
    <w:rsid w:val="00682D39"/>
    <w:rsid w:val="00682EFC"/>
    <w:rsid w:val="006832C1"/>
    <w:rsid w:val="00683868"/>
    <w:rsid w:val="0068392F"/>
    <w:rsid w:val="006839F1"/>
    <w:rsid w:val="00683BB5"/>
    <w:rsid w:val="00683D34"/>
    <w:rsid w:val="00683D74"/>
    <w:rsid w:val="006840A7"/>
    <w:rsid w:val="00684395"/>
    <w:rsid w:val="0068485F"/>
    <w:rsid w:val="00684913"/>
    <w:rsid w:val="006849EB"/>
    <w:rsid w:val="00685271"/>
    <w:rsid w:val="00685763"/>
    <w:rsid w:val="006857D6"/>
    <w:rsid w:val="0068585F"/>
    <w:rsid w:val="00685CD4"/>
    <w:rsid w:val="00685F77"/>
    <w:rsid w:val="0068613F"/>
    <w:rsid w:val="0068636D"/>
    <w:rsid w:val="0068655F"/>
    <w:rsid w:val="00686F7D"/>
    <w:rsid w:val="0068708F"/>
    <w:rsid w:val="006873E8"/>
    <w:rsid w:val="006874F5"/>
    <w:rsid w:val="00687613"/>
    <w:rsid w:val="006877E6"/>
    <w:rsid w:val="00687FE2"/>
    <w:rsid w:val="00690159"/>
    <w:rsid w:val="006903F3"/>
    <w:rsid w:val="00690A10"/>
    <w:rsid w:val="00690A50"/>
    <w:rsid w:val="00690FA5"/>
    <w:rsid w:val="0069113F"/>
    <w:rsid w:val="006914E9"/>
    <w:rsid w:val="00691551"/>
    <w:rsid w:val="00691618"/>
    <w:rsid w:val="00691890"/>
    <w:rsid w:val="00691B9D"/>
    <w:rsid w:val="00691D43"/>
    <w:rsid w:val="006926FE"/>
    <w:rsid w:val="0069284D"/>
    <w:rsid w:val="00692C8F"/>
    <w:rsid w:val="00693595"/>
    <w:rsid w:val="006936A5"/>
    <w:rsid w:val="00693D49"/>
    <w:rsid w:val="00693E09"/>
    <w:rsid w:val="00693E5B"/>
    <w:rsid w:val="0069420D"/>
    <w:rsid w:val="00694510"/>
    <w:rsid w:val="00694BEC"/>
    <w:rsid w:val="00694CF7"/>
    <w:rsid w:val="00695451"/>
    <w:rsid w:val="006956B9"/>
    <w:rsid w:val="00695808"/>
    <w:rsid w:val="00695C57"/>
    <w:rsid w:val="006963FF"/>
    <w:rsid w:val="00696A3E"/>
    <w:rsid w:val="00696D19"/>
    <w:rsid w:val="00696E07"/>
    <w:rsid w:val="006971A3"/>
    <w:rsid w:val="00697818"/>
    <w:rsid w:val="00697F53"/>
    <w:rsid w:val="006A0440"/>
    <w:rsid w:val="006A0FF8"/>
    <w:rsid w:val="006A104E"/>
    <w:rsid w:val="006A16D4"/>
    <w:rsid w:val="006A172C"/>
    <w:rsid w:val="006A190A"/>
    <w:rsid w:val="006A1C6E"/>
    <w:rsid w:val="006A2179"/>
    <w:rsid w:val="006A2A64"/>
    <w:rsid w:val="006A2F5C"/>
    <w:rsid w:val="006A3044"/>
    <w:rsid w:val="006A30F8"/>
    <w:rsid w:val="006A39A6"/>
    <w:rsid w:val="006A3A7B"/>
    <w:rsid w:val="006A3DC4"/>
    <w:rsid w:val="006A40C9"/>
    <w:rsid w:val="006A4367"/>
    <w:rsid w:val="006A443D"/>
    <w:rsid w:val="006A45C1"/>
    <w:rsid w:val="006A45DA"/>
    <w:rsid w:val="006A492B"/>
    <w:rsid w:val="006A4A1B"/>
    <w:rsid w:val="006A5077"/>
    <w:rsid w:val="006A517A"/>
    <w:rsid w:val="006A5975"/>
    <w:rsid w:val="006A5AA6"/>
    <w:rsid w:val="006A5CAB"/>
    <w:rsid w:val="006A6224"/>
    <w:rsid w:val="006A6B7F"/>
    <w:rsid w:val="006A6C86"/>
    <w:rsid w:val="006A6EC6"/>
    <w:rsid w:val="006A7172"/>
    <w:rsid w:val="006A76AE"/>
    <w:rsid w:val="006A7A0E"/>
    <w:rsid w:val="006B0092"/>
    <w:rsid w:val="006B04E8"/>
    <w:rsid w:val="006B05C3"/>
    <w:rsid w:val="006B093B"/>
    <w:rsid w:val="006B0CDC"/>
    <w:rsid w:val="006B1BE3"/>
    <w:rsid w:val="006B1D80"/>
    <w:rsid w:val="006B1E46"/>
    <w:rsid w:val="006B23A0"/>
    <w:rsid w:val="006B38DA"/>
    <w:rsid w:val="006B3ADB"/>
    <w:rsid w:val="006B3DBC"/>
    <w:rsid w:val="006B3EF8"/>
    <w:rsid w:val="006B3F1F"/>
    <w:rsid w:val="006B4492"/>
    <w:rsid w:val="006B460E"/>
    <w:rsid w:val="006B4EA2"/>
    <w:rsid w:val="006B5194"/>
    <w:rsid w:val="006B51D6"/>
    <w:rsid w:val="006B5C94"/>
    <w:rsid w:val="006B5E77"/>
    <w:rsid w:val="006B600E"/>
    <w:rsid w:val="006B64D1"/>
    <w:rsid w:val="006B7241"/>
    <w:rsid w:val="006B787A"/>
    <w:rsid w:val="006B79F1"/>
    <w:rsid w:val="006C040D"/>
    <w:rsid w:val="006C04D5"/>
    <w:rsid w:val="006C089C"/>
    <w:rsid w:val="006C0F1D"/>
    <w:rsid w:val="006C0FAB"/>
    <w:rsid w:val="006C1192"/>
    <w:rsid w:val="006C1625"/>
    <w:rsid w:val="006C1A66"/>
    <w:rsid w:val="006C1B2F"/>
    <w:rsid w:val="006C1F9B"/>
    <w:rsid w:val="006C1FFB"/>
    <w:rsid w:val="006C20D9"/>
    <w:rsid w:val="006C24FB"/>
    <w:rsid w:val="006C3085"/>
    <w:rsid w:val="006C33F1"/>
    <w:rsid w:val="006C3C06"/>
    <w:rsid w:val="006C3E1F"/>
    <w:rsid w:val="006C4123"/>
    <w:rsid w:val="006C444B"/>
    <w:rsid w:val="006C4476"/>
    <w:rsid w:val="006C4644"/>
    <w:rsid w:val="006C4730"/>
    <w:rsid w:val="006C47DC"/>
    <w:rsid w:val="006C489F"/>
    <w:rsid w:val="006C48FD"/>
    <w:rsid w:val="006C4ACB"/>
    <w:rsid w:val="006C52A2"/>
    <w:rsid w:val="006C5341"/>
    <w:rsid w:val="006C5662"/>
    <w:rsid w:val="006C58B3"/>
    <w:rsid w:val="006C5B13"/>
    <w:rsid w:val="006C5BA3"/>
    <w:rsid w:val="006C5CE1"/>
    <w:rsid w:val="006C5DCE"/>
    <w:rsid w:val="006C5F66"/>
    <w:rsid w:val="006C6835"/>
    <w:rsid w:val="006C6A94"/>
    <w:rsid w:val="006C720E"/>
    <w:rsid w:val="006C759F"/>
    <w:rsid w:val="006C776E"/>
    <w:rsid w:val="006C7AA4"/>
    <w:rsid w:val="006C7C27"/>
    <w:rsid w:val="006D0686"/>
    <w:rsid w:val="006D06C2"/>
    <w:rsid w:val="006D10C7"/>
    <w:rsid w:val="006D1745"/>
    <w:rsid w:val="006D1920"/>
    <w:rsid w:val="006D206D"/>
    <w:rsid w:val="006D237E"/>
    <w:rsid w:val="006D2747"/>
    <w:rsid w:val="006D2DBC"/>
    <w:rsid w:val="006D3541"/>
    <w:rsid w:val="006D3A5F"/>
    <w:rsid w:val="006D3E4E"/>
    <w:rsid w:val="006D43FC"/>
    <w:rsid w:val="006D4735"/>
    <w:rsid w:val="006D490F"/>
    <w:rsid w:val="006D4A2D"/>
    <w:rsid w:val="006D4DFB"/>
    <w:rsid w:val="006D4EAB"/>
    <w:rsid w:val="006D527F"/>
    <w:rsid w:val="006D5642"/>
    <w:rsid w:val="006D57B7"/>
    <w:rsid w:val="006D5B42"/>
    <w:rsid w:val="006D5C88"/>
    <w:rsid w:val="006D675B"/>
    <w:rsid w:val="006D6D30"/>
    <w:rsid w:val="006D6D51"/>
    <w:rsid w:val="006D6F4B"/>
    <w:rsid w:val="006D7658"/>
    <w:rsid w:val="006D7738"/>
    <w:rsid w:val="006D77E4"/>
    <w:rsid w:val="006D7CD5"/>
    <w:rsid w:val="006D7F0B"/>
    <w:rsid w:val="006E0074"/>
    <w:rsid w:val="006E00CC"/>
    <w:rsid w:val="006E0A18"/>
    <w:rsid w:val="006E1148"/>
    <w:rsid w:val="006E1D7A"/>
    <w:rsid w:val="006E1ED4"/>
    <w:rsid w:val="006E2138"/>
    <w:rsid w:val="006E2A9A"/>
    <w:rsid w:val="006E3628"/>
    <w:rsid w:val="006E38D0"/>
    <w:rsid w:val="006E395E"/>
    <w:rsid w:val="006E3A9F"/>
    <w:rsid w:val="006E3B88"/>
    <w:rsid w:val="006E4657"/>
    <w:rsid w:val="006E4866"/>
    <w:rsid w:val="006E4B38"/>
    <w:rsid w:val="006E50E1"/>
    <w:rsid w:val="006E5262"/>
    <w:rsid w:val="006E5662"/>
    <w:rsid w:val="006E5786"/>
    <w:rsid w:val="006E60E1"/>
    <w:rsid w:val="006E6B67"/>
    <w:rsid w:val="006E6D4A"/>
    <w:rsid w:val="006E7447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27B3"/>
    <w:rsid w:val="006F2B4B"/>
    <w:rsid w:val="006F2C43"/>
    <w:rsid w:val="006F3165"/>
    <w:rsid w:val="006F33B4"/>
    <w:rsid w:val="006F35F4"/>
    <w:rsid w:val="006F3628"/>
    <w:rsid w:val="006F3998"/>
    <w:rsid w:val="006F3D94"/>
    <w:rsid w:val="006F3E72"/>
    <w:rsid w:val="006F3FB9"/>
    <w:rsid w:val="006F430D"/>
    <w:rsid w:val="006F4477"/>
    <w:rsid w:val="006F45C9"/>
    <w:rsid w:val="006F490D"/>
    <w:rsid w:val="006F4B58"/>
    <w:rsid w:val="006F4D81"/>
    <w:rsid w:val="006F584F"/>
    <w:rsid w:val="006F59B6"/>
    <w:rsid w:val="006F5A47"/>
    <w:rsid w:val="006F5BC4"/>
    <w:rsid w:val="006F5D8D"/>
    <w:rsid w:val="006F653A"/>
    <w:rsid w:val="006F65A6"/>
    <w:rsid w:val="006F6703"/>
    <w:rsid w:val="006F69DB"/>
    <w:rsid w:val="006F6E25"/>
    <w:rsid w:val="006F70EB"/>
    <w:rsid w:val="006F7251"/>
    <w:rsid w:val="006F73B5"/>
    <w:rsid w:val="006F7727"/>
    <w:rsid w:val="006F7D20"/>
    <w:rsid w:val="006F7F17"/>
    <w:rsid w:val="00700081"/>
    <w:rsid w:val="007001B6"/>
    <w:rsid w:val="00700950"/>
    <w:rsid w:val="007009DF"/>
    <w:rsid w:val="00700D74"/>
    <w:rsid w:val="00700F47"/>
    <w:rsid w:val="007015F8"/>
    <w:rsid w:val="00701CE9"/>
    <w:rsid w:val="00701FD1"/>
    <w:rsid w:val="0070219C"/>
    <w:rsid w:val="00702444"/>
    <w:rsid w:val="007028AA"/>
    <w:rsid w:val="00702EA3"/>
    <w:rsid w:val="0070309E"/>
    <w:rsid w:val="0070325B"/>
    <w:rsid w:val="00703BC3"/>
    <w:rsid w:val="00703DFB"/>
    <w:rsid w:val="00703E3F"/>
    <w:rsid w:val="00703EB2"/>
    <w:rsid w:val="0070423E"/>
    <w:rsid w:val="007043A5"/>
    <w:rsid w:val="00704677"/>
    <w:rsid w:val="00704970"/>
    <w:rsid w:val="00704A23"/>
    <w:rsid w:val="007051E8"/>
    <w:rsid w:val="007052FB"/>
    <w:rsid w:val="00705323"/>
    <w:rsid w:val="0070593C"/>
    <w:rsid w:val="00705B62"/>
    <w:rsid w:val="00705BE2"/>
    <w:rsid w:val="007061C8"/>
    <w:rsid w:val="00706312"/>
    <w:rsid w:val="007065ED"/>
    <w:rsid w:val="00707115"/>
    <w:rsid w:val="00707360"/>
    <w:rsid w:val="007075E8"/>
    <w:rsid w:val="00707A6A"/>
    <w:rsid w:val="00707D64"/>
    <w:rsid w:val="0071018D"/>
    <w:rsid w:val="00710305"/>
    <w:rsid w:val="00710525"/>
    <w:rsid w:val="0071060C"/>
    <w:rsid w:val="007106B6"/>
    <w:rsid w:val="00710786"/>
    <w:rsid w:val="007107AE"/>
    <w:rsid w:val="007109AD"/>
    <w:rsid w:val="00710CDC"/>
    <w:rsid w:val="00710CEE"/>
    <w:rsid w:val="00711387"/>
    <w:rsid w:val="00711616"/>
    <w:rsid w:val="007116AE"/>
    <w:rsid w:val="00711A7C"/>
    <w:rsid w:val="0071211A"/>
    <w:rsid w:val="0071213B"/>
    <w:rsid w:val="0071234B"/>
    <w:rsid w:val="00712509"/>
    <w:rsid w:val="007127B5"/>
    <w:rsid w:val="00712AA2"/>
    <w:rsid w:val="0071356E"/>
    <w:rsid w:val="00714009"/>
    <w:rsid w:val="0071491F"/>
    <w:rsid w:val="00714C1F"/>
    <w:rsid w:val="00714CF7"/>
    <w:rsid w:val="007150A2"/>
    <w:rsid w:val="007151FA"/>
    <w:rsid w:val="00715206"/>
    <w:rsid w:val="007152DE"/>
    <w:rsid w:val="007154E1"/>
    <w:rsid w:val="00715587"/>
    <w:rsid w:val="00715A9C"/>
    <w:rsid w:val="00715DD8"/>
    <w:rsid w:val="0071607C"/>
    <w:rsid w:val="007163A2"/>
    <w:rsid w:val="007165FA"/>
    <w:rsid w:val="0071660D"/>
    <w:rsid w:val="0071670B"/>
    <w:rsid w:val="00716E7D"/>
    <w:rsid w:val="00716F83"/>
    <w:rsid w:val="00717173"/>
    <w:rsid w:val="00717361"/>
    <w:rsid w:val="00717549"/>
    <w:rsid w:val="007205DF"/>
    <w:rsid w:val="00720B80"/>
    <w:rsid w:val="00720E16"/>
    <w:rsid w:val="00720ED8"/>
    <w:rsid w:val="00720F46"/>
    <w:rsid w:val="0072127D"/>
    <w:rsid w:val="00721517"/>
    <w:rsid w:val="007216F5"/>
    <w:rsid w:val="00721FBD"/>
    <w:rsid w:val="00722303"/>
    <w:rsid w:val="00722579"/>
    <w:rsid w:val="00722BE7"/>
    <w:rsid w:val="007230DE"/>
    <w:rsid w:val="00723406"/>
    <w:rsid w:val="007234A5"/>
    <w:rsid w:val="00723A33"/>
    <w:rsid w:val="00723D52"/>
    <w:rsid w:val="00723E60"/>
    <w:rsid w:val="007244AB"/>
    <w:rsid w:val="007244BD"/>
    <w:rsid w:val="00724622"/>
    <w:rsid w:val="007248D2"/>
    <w:rsid w:val="00724A11"/>
    <w:rsid w:val="00724B07"/>
    <w:rsid w:val="007252D7"/>
    <w:rsid w:val="00725985"/>
    <w:rsid w:val="00725B69"/>
    <w:rsid w:val="00725F0E"/>
    <w:rsid w:val="00726269"/>
    <w:rsid w:val="00726C50"/>
    <w:rsid w:val="00726DCE"/>
    <w:rsid w:val="0072727E"/>
    <w:rsid w:val="007272D1"/>
    <w:rsid w:val="007278EC"/>
    <w:rsid w:val="00727D12"/>
    <w:rsid w:val="00727DEA"/>
    <w:rsid w:val="007300F0"/>
    <w:rsid w:val="0073043C"/>
    <w:rsid w:val="007304DD"/>
    <w:rsid w:val="0073134C"/>
    <w:rsid w:val="007313FC"/>
    <w:rsid w:val="0073144A"/>
    <w:rsid w:val="00731902"/>
    <w:rsid w:val="007319B9"/>
    <w:rsid w:val="00731F93"/>
    <w:rsid w:val="0073265D"/>
    <w:rsid w:val="00732E75"/>
    <w:rsid w:val="00733038"/>
    <w:rsid w:val="00733055"/>
    <w:rsid w:val="007332CC"/>
    <w:rsid w:val="00733329"/>
    <w:rsid w:val="00733BC5"/>
    <w:rsid w:val="00733BDC"/>
    <w:rsid w:val="0073493F"/>
    <w:rsid w:val="00735035"/>
    <w:rsid w:val="0073506F"/>
    <w:rsid w:val="00735468"/>
    <w:rsid w:val="00735A9F"/>
    <w:rsid w:val="007371C8"/>
    <w:rsid w:val="00737556"/>
    <w:rsid w:val="00737714"/>
    <w:rsid w:val="007379DE"/>
    <w:rsid w:val="00740296"/>
    <w:rsid w:val="0074078F"/>
    <w:rsid w:val="00740C38"/>
    <w:rsid w:val="00740CF7"/>
    <w:rsid w:val="00741555"/>
    <w:rsid w:val="00741603"/>
    <w:rsid w:val="00741F87"/>
    <w:rsid w:val="00742177"/>
    <w:rsid w:val="007423C5"/>
    <w:rsid w:val="00742525"/>
    <w:rsid w:val="0074256E"/>
    <w:rsid w:val="007425A1"/>
    <w:rsid w:val="00742CE5"/>
    <w:rsid w:val="00742FF0"/>
    <w:rsid w:val="007430CB"/>
    <w:rsid w:val="00743210"/>
    <w:rsid w:val="00743C89"/>
    <w:rsid w:val="00743D5F"/>
    <w:rsid w:val="00743EFB"/>
    <w:rsid w:val="00744214"/>
    <w:rsid w:val="007443BD"/>
    <w:rsid w:val="007443E3"/>
    <w:rsid w:val="0074486B"/>
    <w:rsid w:val="007448FE"/>
    <w:rsid w:val="00744A38"/>
    <w:rsid w:val="00744B8D"/>
    <w:rsid w:val="00744C2B"/>
    <w:rsid w:val="00744E63"/>
    <w:rsid w:val="00744F25"/>
    <w:rsid w:val="00745510"/>
    <w:rsid w:val="00745C4F"/>
    <w:rsid w:val="007460D1"/>
    <w:rsid w:val="00746425"/>
    <w:rsid w:val="00746635"/>
    <w:rsid w:val="007466FC"/>
    <w:rsid w:val="007467D0"/>
    <w:rsid w:val="00747028"/>
    <w:rsid w:val="00747194"/>
    <w:rsid w:val="00747220"/>
    <w:rsid w:val="0074755A"/>
    <w:rsid w:val="00747842"/>
    <w:rsid w:val="00747B80"/>
    <w:rsid w:val="007500F2"/>
    <w:rsid w:val="0075077D"/>
    <w:rsid w:val="00750A49"/>
    <w:rsid w:val="00750BCC"/>
    <w:rsid w:val="00750C28"/>
    <w:rsid w:val="00751131"/>
    <w:rsid w:val="0075142F"/>
    <w:rsid w:val="007514EC"/>
    <w:rsid w:val="00751853"/>
    <w:rsid w:val="00751B74"/>
    <w:rsid w:val="007521AF"/>
    <w:rsid w:val="007521E5"/>
    <w:rsid w:val="00752286"/>
    <w:rsid w:val="0075229F"/>
    <w:rsid w:val="007522C4"/>
    <w:rsid w:val="007523BF"/>
    <w:rsid w:val="007525E1"/>
    <w:rsid w:val="00752607"/>
    <w:rsid w:val="00752E81"/>
    <w:rsid w:val="00752F75"/>
    <w:rsid w:val="00753015"/>
    <w:rsid w:val="00753507"/>
    <w:rsid w:val="00753533"/>
    <w:rsid w:val="00753609"/>
    <w:rsid w:val="00753618"/>
    <w:rsid w:val="0075371A"/>
    <w:rsid w:val="00753A6F"/>
    <w:rsid w:val="00753AA2"/>
    <w:rsid w:val="00753DFC"/>
    <w:rsid w:val="0075434D"/>
    <w:rsid w:val="0075455A"/>
    <w:rsid w:val="0075495E"/>
    <w:rsid w:val="00754E8F"/>
    <w:rsid w:val="00754EC6"/>
    <w:rsid w:val="00755181"/>
    <w:rsid w:val="00755412"/>
    <w:rsid w:val="0075560C"/>
    <w:rsid w:val="00755B87"/>
    <w:rsid w:val="00755C8B"/>
    <w:rsid w:val="00755CD3"/>
    <w:rsid w:val="00755DD1"/>
    <w:rsid w:val="007569F8"/>
    <w:rsid w:val="007571AB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C6C"/>
    <w:rsid w:val="00761D12"/>
    <w:rsid w:val="00761E14"/>
    <w:rsid w:val="00761E7E"/>
    <w:rsid w:val="00762B09"/>
    <w:rsid w:val="00762CAA"/>
    <w:rsid w:val="00763526"/>
    <w:rsid w:val="0076388E"/>
    <w:rsid w:val="00763DDD"/>
    <w:rsid w:val="007646D6"/>
    <w:rsid w:val="0076474E"/>
    <w:rsid w:val="00764B2E"/>
    <w:rsid w:val="00764BF1"/>
    <w:rsid w:val="007653F6"/>
    <w:rsid w:val="00765542"/>
    <w:rsid w:val="007656F1"/>
    <w:rsid w:val="0076571B"/>
    <w:rsid w:val="0076571E"/>
    <w:rsid w:val="00765A22"/>
    <w:rsid w:val="00765D84"/>
    <w:rsid w:val="00765DD5"/>
    <w:rsid w:val="00766B90"/>
    <w:rsid w:val="00766D7F"/>
    <w:rsid w:val="00766D9D"/>
    <w:rsid w:val="00766EB8"/>
    <w:rsid w:val="00767353"/>
    <w:rsid w:val="007676E6"/>
    <w:rsid w:val="00767974"/>
    <w:rsid w:val="00767F39"/>
    <w:rsid w:val="0077027F"/>
    <w:rsid w:val="007703C2"/>
    <w:rsid w:val="00770DF0"/>
    <w:rsid w:val="00770E5A"/>
    <w:rsid w:val="0077154F"/>
    <w:rsid w:val="0077190E"/>
    <w:rsid w:val="00771D21"/>
    <w:rsid w:val="00772B05"/>
    <w:rsid w:val="00772C56"/>
    <w:rsid w:val="00772DB7"/>
    <w:rsid w:val="0077336A"/>
    <w:rsid w:val="007735AA"/>
    <w:rsid w:val="00773622"/>
    <w:rsid w:val="00773873"/>
    <w:rsid w:val="007739FF"/>
    <w:rsid w:val="00773BF0"/>
    <w:rsid w:val="00773D79"/>
    <w:rsid w:val="007743FB"/>
    <w:rsid w:val="00774814"/>
    <w:rsid w:val="007749A4"/>
    <w:rsid w:val="00774A59"/>
    <w:rsid w:val="0077503C"/>
    <w:rsid w:val="00775211"/>
    <w:rsid w:val="00775237"/>
    <w:rsid w:val="0077530B"/>
    <w:rsid w:val="00775440"/>
    <w:rsid w:val="0077554F"/>
    <w:rsid w:val="00775595"/>
    <w:rsid w:val="007756E2"/>
    <w:rsid w:val="0077580F"/>
    <w:rsid w:val="00775A64"/>
    <w:rsid w:val="007763F0"/>
    <w:rsid w:val="0077673D"/>
    <w:rsid w:val="007769DE"/>
    <w:rsid w:val="00776B6D"/>
    <w:rsid w:val="00776D1E"/>
    <w:rsid w:val="00776D35"/>
    <w:rsid w:val="00776D40"/>
    <w:rsid w:val="00777047"/>
    <w:rsid w:val="0077742A"/>
    <w:rsid w:val="007776F1"/>
    <w:rsid w:val="00780175"/>
    <w:rsid w:val="00780292"/>
    <w:rsid w:val="00780B45"/>
    <w:rsid w:val="00780B61"/>
    <w:rsid w:val="00780B95"/>
    <w:rsid w:val="0078166B"/>
    <w:rsid w:val="007816D3"/>
    <w:rsid w:val="00781719"/>
    <w:rsid w:val="00781EAB"/>
    <w:rsid w:val="00782165"/>
    <w:rsid w:val="00782174"/>
    <w:rsid w:val="007825E9"/>
    <w:rsid w:val="00782892"/>
    <w:rsid w:val="00782AFD"/>
    <w:rsid w:val="00782B2F"/>
    <w:rsid w:val="00782B86"/>
    <w:rsid w:val="00782CAB"/>
    <w:rsid w:val="00782D5B"/>
    <w:rsid w:val="007832A9"/>
    <w:rsid w:val="007833D9"/>
    <w:rsid w:val="0078347B"/>
    <w:rsid w:val="007834EB"/>
    <w:rsid w:val="007835FE"/>
    <w:rsid w:val="007838B5"/>
    <w:rsid w:val="00783D59"/>
    <w:rsid w:val="00784240"/>
    <w:rsid w:val="00784714"/>
    <w:rsid w:val="00784DF4"/>
    <w:rsid w:val="00784E37"/>
    <w:rsid w:val="00785730"/>
    <w:rsid w:val="00785739"/>
    <w:rsid w:val="0078581D"/>
    <w:rsid w:val="00785EB0"/>
    <w:rsid w:val="00785FF0"/>
    <w:rsid w:val="00786049"/>
    <w:rsid w:val="007863FD"/>
    <w:rsid w:val="007868ED"/>
    <w:rsid w:val="00786BED"/>
    <w:rsid w:val="00786D50"/>
    <w:rsid w:val="00786F37"/>
    <w:rsid w:val="00786FFC"/>
    <w:rsid w:val="007872A7"/>
    <w:rsid w:val="007875F4"/>
    <w:rsid w:val="00787C93"/>
    <w:rsid w:val="00787E85"/>
    <w:rsid w:val="007903DB"/>
    <w:rsid w:val="0079046C"/>
    <w:rsid w:val="0079051A"/>
    <w:rsid w:val="00790995"/>
    <w:rsid w:val="007909AB"/>
    <w:rsid w:val="00790CEA"/>
    <w:rsid w:val="0079111E"/>
    <w:rsid w:val="00791718"/>
    <w:rsid w:val="0079172E"/>
    <w:rsid w:val="007918A5"/>
    <w:rsid w:val="00791B19"/>
    <w:rsid w:val="00791D9D"/>
    <w:rsid w:val="00792025"/>
    <w:rsid w:val="00792085"/>
    <w:rsid w:val="00792DE5"/>
    <w:rsid w:val="0079312E"/>
    <w:rsid w:val="0079312F"/>
    <w:rsid w:val="00793181"/>
    <w:rsid w:val="00793386"/>
    <w:rsid w:val="00793785"/>
    <w:rsid w:val="00793842"/>
    <w:rsid w:val="00793BA8"/>
    <w:rsid w:val="00793DE5"/>
    <w:rsid w:val="00793EA2"/>
    <w:rsid w:val="00794528"/>
    <w:rsid w:val="00794C5E"/>
    <w:rsid w:val="00794CDF"/>
    <w:rsid w:val="0079525E"/>
    <w:rsid w:val="0079546F"/>
    <w:rsid w:val="00795938"/>
    <w:rsid w:val="00795CF5"/>
    <w:rsid w:val="00795E84"/>
    <w:rsid w:val="00795E9B"/>
    <w:rsid w:val="00796078"/>
    <w:rsid w:val="007961AF"/>
    <w:rsid w:val="00796B86"/>
    <w:rsid w:val="00796C9B"/>
    <w:rsid w:val="00796F74"/>
    <w:rsid w:val="007970E7"/>
    <w:rsid w:val="007971FB"/>
    <w:rsid w:val="007975C6"/>
    <w:rsid w:val="00797C66"/>
    <w:rsid w:val="007A03E8"/>
    <w:rsid w:val="007A0A7D"/>
    <w:rsid w:val="007A0B20"/>
    <w:rsid w:val="007A0D7F"/>
    <w:rsid w:val="007A0ED9"/>
    <w:rsid w:val="007A1C72"/>
    <w:rsid w:val="007A2567"/>
    <w:rsid w:val="007A271E"/>
    <w:rsid w:val="007A2815"/>
    <w:rsid w:val="007A2CEF"/>
    <w:rsid w:val="007A2E3A"/>
    <w:rsid w:val="007A315C"/>
    <w:rsid w:val="007A3243"/>
    <w:rsid w:val="007A38E2"/>
    <w:rsid w:val="007A39A6"/>
    <w:rsid w:val="007A40CF"/>
    <w:rsid w:val="007A4784"/>
    <w:rsid w:val="007A4989"/>
    <w:rsid w:val="007A4BD2"/>
    <w:rsid w:val="007A4C8C"/>
    <w:rsid w:val="007A4DEC"/>
    <w:rsid w:val="007A509E"/>
    <w:rsid w:val="007A560F"/>
    <w:rsid w:val="007A56E8"/>
    <w:rsid w:val="007A5B18"/>
    <w:rsid w:val="007A69DD"/>
    <w:rsid w:val="007A6AEA"/>
    <w:rsid w:val="007A6DDF"/>
    <w:rsid w:val="007A6E2F"/>
    <w:rsid w:val="007A6F83"/>
    <w:rsid w:val="007A701E"/>
    <w:rsid w:val="007A706D"/>
    <w:rsid w:val="007A74A7"/>
    <w:rsid w:val="007A7899"/>
    <w:rsid w:val="007A78F9"/>
    <w:rsid w:val="007A7980"/>
    <w:rsid w:val="007A7A7D"/>
    <w:rsid w:val="007A7BA3"/>
    <w:rsid w:val="007A7CA1"/>
    <w:rsid w:val="007B0050"/>
    <w:rsid w:val="007B0083"/>
    <w:rsid w:val="007B00A1"/>
    <w:rsid w:val="007B00BA"/>
    <w:rsid w:val="007B0224"/>
    <w:rsid w:val="007B06D1"/>
    <w:rsid w:val="007B10F1"/>
    <w:rsid w:val="007B120B"/>
    <w:rsid w:val="007B1B07"/>
    <w:rsid w:val="007B225A"/>
    <w:rsid w:val="007B2370"/>
    <w:rsid w:val="007B2EEC"/>
    <w:rsid w:val="007B3090"/>
    <w:rsid w:val="007B32F5"/>
    <w:rsid w:val="007B33BA"/>
    <w:rsid w:val="007B356A"/>
    <w:rsid w:val="007B35F5"/>
    <w:rsid w:val="007B3626"/>
    <w:rsid w:val="007B3713"/>
    <w:rsid w:val="007B3F80"/>
    <w:rsid w:val="007B40DA"/>
    <w:rsid w:val="007B412C"/>
    <w:rsid w:val="007B42A0"/>
    <w:rsid w:val="007B4781"/>
    <w:rsid w:val="007B47F5"/>
    <w:rsid w:val="007B4BBC"/>
    <w:rsid w:val="007B4C2F"/>
    <w:rsid w:val="007B4D41"/>
    <w:rsid w:val="007B4F5A"/>
    <w:rsid w:val="007B531D"/>
    <w:rsid w:val="007B5B33"/>
    <w:rsid w:val="007B5DDD"/>
    <w:rsid w:val="007B5E27"/>
    <w:rsid w:val="007B6081"/>
    <w:rsid w:val="007B65FD"/>
    <w:rsid w:val="007B68E5"/>
    <w:rsid w:val="007B6DF6"/>
    <w:rsid w:val="007B7CE1"/>
    <w:rsid w:val="007C00C8"/>
    <w:rsid w:val="007C01B9"/>
    <w:rsid w:val="007C04BB"/>
    <w:rsid w:val="007C09FC"/>
    <w:rsid w:val="007C0F47"/>
    <w:rsid w:val="007C0FCC"/>
    <w:rsid w:val="007C1915"/>
    <w:rsid w:val="007C1E96"/>
    <w:rsid w:val="007C209F"/>
    <w:rsid w:val="007C218E"/>
    <w:rsid w:val="007C23E9"/>
    <w:rsid w:val="007C2490"/>
    <w:rsid w:val="007C2AEB"/>
    <w:rsid w:val="007C2C30"/>
    <w:rsid w:val="007C2C91"/>
    <w:rsid w:val="007C2E60"/>
    <w:rsid w:val="007C3344"/>
    <w:rsid w:val="007C3528"/>
    <w:rsid w:val="007C39E3"/>
    <w:rsid w:val="007C3A0B"/>
    <w:rsid w:val="007C48F3"/>
    <w:rsid w:val="007C4945"/>
    <w:rsid w:val="007C4D6A"/>
    <w:rsid w:val="007C5040"/>
    <w:rsid w:val="007C5163"/>
    <w:rsid w:val="007C53AF"/>
    <w:rsid w:val="007C5565"/>
    <w:rsid w:val="007C5B1A"/>
    <w:rsid w:val="007C609F"/>
    <w:rsid w:val="007C62E5"/>
    <w:rsid w:val="007C6499"/>
    <w:rsid w:val="007C6877"/>
    <w:rsid w:val="007C6CF7"/>
    <w:rsid w:val="007C6F15"/>
    <w:rsid w:val="007C7463"/>
    <w:rsid w:val="007C7E91"/>
    <w:rsid w:val="007C7FFE"/>
    <w:rsid w:val="007D017B"/>
    <w:rsid w:val="007D06D4"/>
    <w:rsid w:val="007D075B"/>
    <w:rsid w:val="007D075F"/>
    <w:rsid w:val="007D08CE"/>
    <w:rsid w:val="007D0B38"/>
    <w:rsid w:val="007D0BAC"/>
    <w:rsid w:val="007D0CA6"/>
    <w:rsid w:val="007D157E"/>
    <w:rsid w:val="007D165F"/>
    <w:rsid w:val="007D16E0"/>
    <w:rsid w:val="007D1A24"/>
    <w:rsid w:val="007D1BAC"/>
    <w:rsid w:val="007D2024"/>
    <w:rsid w:val="007D20CC"/>
    <w:rsid w:val="007D2B3D"/>
    <w:rsid w:val="007D2CB6"/>
    <w:rsid w:val="007D2CB9"/>
    <w:rsid w:val="007D2E80"/>
    <w:rsid w:val="007D2E8A"/>
    <w:rsid w:val="007D376C"/>
    <w:rsid w:val="007D388E"/>
    <w:rsid w:val="007D3FDC"/>
    <w:rsid w:val="007D435A"/>
    <w:rsid w:val="007D45AD"/>
    <w:rsid w:val="007D4732"/>
    <w:rsid w:val="007D49E3"/>
    <w:rsid w:val="007D4CBE"/>
    <w:rsid w:val="007D5AED"/>
    <w:rsid w:val="007D5CC5"/>
    <w:rsid w:val="007D5E61"/>
    <w:rsid w:val="007D6C10"/>
    <w:rsid w:val="007D6CDC"/>
    <w:rsid w:val="007D6E7F"/>
    <w:rsid w:val="007D70A8"/>
    <w:rsid w:val="007D70C6"/>
    <w:rsid w:val="007D72D7"/>
    <w:rsid w:val="007D742A"/>
    <w:rsid w:val="007D760A"/>
    <w:rsid w:val="007D77E1"/>
    <w:rsid w:val="007D7B52"/>
    <w:rsid w:val="007D7FBA"/>
    <w:rsid w:val="007E0552"/>
    <w:rsid w:val="007E0555"/>
    <w:rsid w:val="007E0BE9"/>
    <w:rsid w:val="007E0CAB"/>
    <w:rsid w:val="007E0E4F"/>
    <w:rsid w:val="007E1167"/>
    <w:rsid w:val="007E1177"/>
    <w:rsid w:val="007E126D"/>
    <w:rsid w:val="007E159D"/>
    <w:rsid w:val="007E16A9"/>
    <w:rsid w:val="007E1730"/>
    <w:rsid w:val="007E177D"/>
    <w:rsid w:val="007E185B"/>
    <w:rsid w:val="007E21F6"/>
    <w:rsid w:val="007E2224"/>
    <w:rsid w:val="007E2507"/>
    <w:rsid w:val="007E253F"/>
    <w:rsid w:val="007E304D"/>
    <w:rsid w:val="007E31B7"/>
    <w:rsid w:val="007E3725"/>
    <w:rsid w:val="007E3A45"/>
    <w:rsid w:val="007E3AFC"/>
    <w:rsid w:val="007E3D3E"/>
    <w:rsid w:val="007E3DD7"/>
    <w:rsid w:val="007E404A"/>
    <w:rsid w:val="007E43D2"/>
    <w:rsid w:val="007E46D1"/>
    <w:rsid w:val="007E47D9"/>
    <w:rsid w:val="007E488D"/>
    <w:rsid w:val="007E4D79"/>
    <w:rsid w:val="007E57C4"/>
    <w:rsid w:val="007E58D8"/>
    <w:rsid w:val="007E63A7"/>
    <w:rsid w:val="007E6BE8"/>
    <w:rsid w:val="007E6C49"/>
    <w:rsid w:val="007E6DF7"/>
    <w:rsid w:val="007E71D3"/>
    <w:rsid w:val="007E75BA"/>
    <w:rsid w:val="007E7638"/>
    <w:rsid w:val="007E7BC3"/>
    <w:rsid w:val="007F0147"/>
    <w:rsid w:val="007F0620"/>
    <w:rsid w:val="007F065C"/>
    <w:rsid w:val="007F0876"/>
    <w:rsid w:val="007F10FB"/>
    <w:rsid w:val="007F1365"/>
    <w:rsid w:val="007F139A"/>
    <w:rsid w:val="007F15EE"/>
    <w:rsid w:val="007F192D"/>
    <w:rsid w:val="007F24C4"/>
    <w:rsid w:val="007F283D"/>
    <w:rsid w:val="007F29D9"/>
    <w:rsid w:val="007F2ABF"/>
    <w:rsid w:val="007F2BCC"/>
    <w:rsid w:val="007F2BCF"/>
    <w:rsid w:val="007F3103"/>
    <w:rsid w:val="007F310C"/>
    <w:rsid w:val="007F3348"/>
    <w:rsid w:val="007F350D"/>
    <w:rsid w:val="007F3685"/>
    <w:rsid w:val="007F38BC"/>
    <w:rsid w:val="007F3B66"/>
    <w:rsid w:val="007F3DE5"/>
    <w:rsid w:val="007F42D7"/>
    <w:rsid w:val="007F4A3B"/>
    <w:rsid w:val="007F4AF8"/>
    <w:rsid w:val="007F4B61"/>
    <w:rsid w:val="007F553B"/>
    <w:rsid w:val="007F57AB"/>
    <w:rsid w:val="007F57F7"/>
    <w:rsid w:val="007F5ACD"/>
    <w:rsid w:val="007F5BBE"/>
    <w:rsid w:val="007F5FB5"/>
    <w:rsid w:val="007F6045"/>
    <w:rsid w:val="007F60D8"/>
    <w:rsid w:val="007F6A9E"/>
    <w:rsid w:val="007F6CD9"/>
    <w:rsid w:val="007F774C"/>
    <w:rsid w:val="007F7CEA"/>
    <w:rsid w:val="007F7D4B"/>
    <w:rsid w:val="008006ED"/>
    <w:rsid w:val="00800845"/>
    <w:rsid w:val="00800C34"/>
    <w:rsid w:val="00800E38"/>
    <w:rsid w:val="0080177A"/>
    <w:rsid w:val="00801B17"/>
    <w:rsid w:val="00801CAE"/>
    <w:rsid w:val="00801EFE"/>
    <w:rsid w:val="0080223B"/>
    <w:rsid w:val="00802585"/>
    <w:rsid w:val="00802709"/>
    <w:rsid w:val="00802CD6"/>
    <w:rsid w:val="00802EEB"/>
    <w:rsid w:val="008032E4"/>
    <w:rsid w:val="00803D2F"/>
    <w:rsid w:val="00803EED"/>
    <w:rsid w:val="008043A9"/>
    <w:rsid w:val="008043DF"/>
    <w:rsid w:val="00804402"/>
    <w:rsid w:val="00804416"/>
    <w:rsid w:val="00804F46"/>
    <w:rsid w:val="00804FF3"/>
    <w:rsid w:val="008050D4"/>
    <w:rsid w:val="00805AA5"/>
    <w:rsid w:val="00805F44"/>
    <w:rsid w:val="00805FC6"/>
    <w:rsid w:val="008061C1"/>
    <w:rsid w:val="00806218"/>
    <w:rsid w:val="0080633F"/>
    <w:rsid w:val="008065E3"/>
    <w:rsid w:val="0080670F"/>
    <w:rsid w:val="00806906"/>
    <w:rsid w:val="008074C6"/>
    <w:rsid w:val="008075C3"/>
    <w:rsid w:val="008078E2"/>
    <w:rsid w:val="00810546"/>
    <w:rsid w:val="00810560"/>
    <w:rsid w:val="00810824"/>
    <w:rsid w:val="008109E4"/>
    <w:rsid w:val="00810A09"/>
    <w:rsid w:val="00811584"/>
    <w:rsid w:val="00811FC9"/>
    <w:rsid w:val="008124FB"/>
    <w:rsid w:val="0081288C"/>
    <w:rsid w:val="00812E5A"/>
    <w:rsid w:val="0081335D"/>
    <w:rsid w:val="008137B4"/>
    <w:rsid w:val="00813DB6"/>
    <w:rsid w:val="008140F0"/>
    <w:rsid w:val="00814117"/>
    <w:rsid w:val="0081450C"/>
    <w:rsid w:val="008145E3"/>
    <w:rsid w:val="00814621"/>
    <w:rsid w:val="008146AB"/>
    <w:rsid w:val="00814945"/>
    <w:rsid w:val="0081588B"/>
    <w:rsid w:val="008158C6"/>
    <w:rsid w:val="00815A97"/>
    <w:rsid w:val="008163BE"/>
    <w:rsid w:val="00816439"/>
    <w:rsid w:val="008164FD"/>
    <w:rsid w:val="008168C0"/>
    <w:rsid w:val="008169A6"/>
    <w:rsid w:val="00816A1B"/>
    <w:rsid w:val="00816EA7"/>
    <w:rsid w:val="00816F73"/>
    <w:rsid w:val="008175C2"/>
    <w:rsid w:val="00817631"/>
    <w:rsid w:val="00817999"/>
    <w:rsid w:val="00817E01"/>
    <w:rsid w:val="00817E69"/>
    <w:rsid w:val="008209E5"/>
    <w:rsid w:val="00820A65"/>
    <w:rsid w:val="00820D7B"/>
    <w:rsid w:val="00820E0E"/>
    <w:rsid w:val="0082188D"/>
    <w:rsid w:val="00821AB1"/>
    <w:rsid w:val="00821DF8"/>
    <w:rsid w:val="00821FFB"/>
    <w:rsid w:val="00822099"/>
    <w:rsid w:val="00822282"/>
    <w:rsid w:val="00822880"/>
    <w:rsid w:val="00822AC2"/>
    <w:rsid w:val="00822B46"/>
    <w:rsid w:val="00823533"/>
    <w:rsid w:val="00823573"/>
    <w:rsid w:val="008235BA"/>
    <w:rsid w:val="00823725"/>
    <w:rsid w:val="008237A3"/>
    <w:rsid w:val="00823AF2"/>
    <w:rsid w:val="0082406F"/>
    <w:rsid w:val="00824745"/>
    <w:rsid w:val="00824AC0"/>
    <w:rsid w:val="00824ACE"/>
    <w:rsid w:val="00824C6A"/>
    <w:rsid w:val="00824CA1"/>
    <w:rsid w:val="00825A90"/>
    <w:rsid w:val="008260A0"/>
    <w:rsid w:val="0082639A"/>
    <w:rsid w:val="008266EC"/>
    <w:rsid w:val="0082681D"/>
    <w:rsid w:val="00826EDB"/>
    <w:rsid w:val="00826EDC"/>
    <w:rsid w:val="0082723E"/>
    <w:rsid w:val="00827AD6"/>
    <w:rsid w:val="00827C56"/>
    <w:rsid w:val="008300F3"/>
    <w:rsid w:val="00830482"/>
    <w:rsid w:val="00830AA3"/>
    <w:rsid w:val="00830EAE"/>
    <w:rsid w:val="00830FE8"/>
    <w:rsid w:val="008318CE"/>
    <w:rsid w:val="00831AC2"/>
    <w:rsid w:val="00831CB3"/>
    <w:rsid w:val="00831E94"/>
    <w:rsid w:val="00831F25"/>
    <w:rsid w:val="00831F26"/>
    <w:rsid w:val="00831FDB"/>
    <w:rsid w:val="0083239B"/>
    <w:rsid w:val="00832488"/>
    <w:rsid w:val="00832898"/>
    <w:rsid w:val="008328E3"/>
    <w:rsid w:val="00832DE3"/>
    <w:rsid w:val="008331D2"/>
    <w:rsid w:val="0083346C"/>
    <w:rsid w:val="008338BF"/>
    <w:rsid w:val="00833D3B"/>
    <w:rsid w:val="008340C6"/>
    <w:rsid w:val="008341C0"/>
    <w:rsid w:val="008341E9"/>
    <w:rsid w:val="008346AD"/>
    <w:rsid w:val="00834928"/>
    <w:rsid w:val="00834A37"/>
    <w:rsid w:val="00834B38"/>
    <w:rsid w:val="00835B29"/>
    <w:rsid w:val="00836B4D"/>
    <w:rsid w:val="00836D3A"/>
    <w:rsid w:val="00836E77"/>
    <w:rsid w:val="00837154"/>
    <w:rsid w:val="00837644"/>
    <w:rsid w:val="00840169"/>
    <w:rsid w:val="008401F4"/>
    <w:rsid w:val="008404FC"/>
    <w:rsid w:val="00840856"/>
    <w:rsid w:val="008408B4"/>
    <w:rsid w:val="00840A83"/>
    <w:rsid w:val="008410CE"/>
    <w:rsid w:val="008416A4"/>
    <w:rsid w:val="0084188C"/>
    <w:rsid w:val="00841EE1"/>
    <w:rsid w:val="008421A9"/>
    <w:rsid w:val="0084255C"/>
    <w:rsid w:val="0084263E"/>
    <w:rsid w:val="008428BD"/>
    <w:rsid w:val="008436BE"/>
    <w:rsid w:val="008439D6"/>
    <w:rsid w:val="00843CC8"/>
    <w:rsid w:val="0084426A"/>
    <w:rsid w:val="00844554"/>
    <w:rsid w:val="0084530E"/>
    <w:rsid w:val="0084553E"/>
    <w:rsid w:val="00845E6B"/>
    <w:rsid w:val="00845FC2"/>
    <w:rsid w:val="00845FFA"/>
    <w:rsid w:val="0084617A"/>
    <w:rsid w:val="00846288"/>
    <w:rsid w:val="008462AD"/>
    <w:rsid w:val="00846429"/>
    <w:rsid w:val="008464AF"/>
    <w:rsid w:val="00846D1F"/>
    <w:rsid w:val="0084709C"/>
    <w:rsid w:val="00847386"/>
    <w:rsid w:val="00847644"/>
    <w:rsid w:val="00847B6E"/>
    <w:rsid w:val="00847E83"/>
    <w:rsid w:val="00847FF9"/>
    <w:rsid w:val="008503F7"/>
    <w:rsid w:val="008508B3"/>
    <w:rsid w:val="00850E8D"/>
    <w:rsid w:val="00850F64"/>
    <w:rsid w:val="008513F5"/>
    <w:rsid w:val="00851DEA"/>
    <w:rsid w:val="00851EAD"/>
    <w:rsid w:val="00851FCD"/>
    <w:rsid w:val="0085227B"/>
    <w:rsid w:val="00852607"/>
    <w:rsid w:val="00852DDE"/>
    <w:rsid w:val="00852F8F"/>
    <w:rsid w:val="0085313E"/>
    <w:rsid w:val="0085347C"/>
    <w:rsid w:val="00853672"/>
    <w:rsid w:val="00853E4A"/>
    <w:rsid w:val="00854013"/>
    <w:rsid w:val="008540FA"/>
    <w:rsid w:val="0085434D"/>
    <w:rsid w:val="008544BB"/>
    <w:rsid w:val="0085464C"/>
    <w:rsid w:val="0085513C"/>
    <w:rsid w:val="00855468"/>
    <w:rsid w:val="00855528"/>
    <w:rsid w:val="00855904"/>
    <w:rsid w:val="00855925"/>
    <w:rsid w:val="00855BEF"/>
    <w:rsid w:val="00855D67"/>
    <w:rsid w:val="00855EE7"/>
    <w:rsid w:val="00855F59"/>
    <w:rsid w:val="008561C7"/>
    <w:rsid w:val="00856255"/>
    <w:rsid w:val="00856720"/>
    <w:rsid w:val="00856827"/>
    <w:rsid w:val="00856EFA"/>
    <w:rsid w:val="00857A5C"/>
    <w:rsid w:val="00857C2A"/>
    <w:rsid w:val="00860845"/>
    <w:rsid w:val="00860931"/>
    <w:rsid w:val="00860C21"/>
    <w:rsid w:val="00860FEC"/>
    <w:rsid w:val="00861550"/>
    <w:rsid w:val="0086176C"/>
    <w:rsid w:val="00861F32"/>
    <w:rsid w:val="008625FE"/>
    <w:rsid w:val="00862A11"/>
    <w:rsid w:val="00862B15"/>
    <w:rsid w:val="00862FDE"/>
    <w:rsid w:val="0086335B"/>
    <w:rsid w:val="008633DC"/>
    <w:rsid w:val="008634AE"/>
    <w:rsid w:val="00863BAA"/>
    <w:rsid w:val="00863CED"/>
    <w:rsid w:val="00863D3A"/>
    <w:rsid w:val="00864127"/>
    <w:rsid w:val="0086470F"/>
    <w:rsid w:val="00864A58"/>
    <w:rsid w:val="00864CDB"/>
    <w:rsid w:val="00864D1B"/>
    <w:rsid w:val="00865281"/>
    <w:rsid w:val="00865286"/>
    <w:rsid w:val="008654CA"/>
    <w:rsid w:val="00865663"/>
    <w:rsid w:val="00865AEC"/>
    <w:rsid w:val="00865D41"/>
    <w:rsid w:val="008660BE"/>
    <w:rsid w:val="00866383"/>
    <w:rsid w:val="00866654"/>
    <w:rsid w:val="008668CE"/>
    <w:rsid w:val="00866986"/>
    <w:rsid w:val="00866BAC"/>
    <w:rsid w:val="00866FA4"/>
    <w:rsid w:val="00866FD9"/>
    <w:rsid w:val="00867093"/>
    <w:rsid w:val="0086776D"/>
    <w:rsid w:val="008679EE"/>
    <w:rsid w:val="00867EDB"/>
    <w:rsid w:val="00867F2A"/>
    <w:rsid w:val="008702B3"/>
    <w:rsid w:val="008706BB"/>
    <w:rsid w:val="008707E7"/>
    <w:rsid w:val="00870C74"/>
    <w:rsid w:val="00871231"/>
    <w:rsid w:val="00871495"/>
    <w:rsid w:val="008714D8"/>
    <w:rsid w:val="00871561"/>
    <w:rsid w:val="008718CA"/>
    <w:rsid w:val="00871C11"/>
    <w:rsid w:val="00872668"/>
    <w:rsid w:val="0087292C"/>
    <w:rsid w:val="00872E1B"/>
    <w:rsid w:val="00873011"/>
    <w:rsid w:val="00873287"/>
    <w:rsid w:val="00873356"/>
    <w:rsid w:val="00873393"/>
    <w:rsid w:val="00873CB3"/>
    <w:rsid w:val="00874119"/>
    <w:rsid w:val="008748A3"/>
    <w:rsid w:val="00874BFD"/>
    <w:rsid w:val="00874E1F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183"/>
    <w:rsid w:val="008762DB"/>
    <w:rsid w:val="008766F9"/>
    <w:rsid w:val="008769AD"/>
    <w:rsid w:val="00876DFF"/>
    <w:rsid w:val="0087754B"/>
    <w:rsid w:val="00877B4A"/>
    <w:rsid w:val="00877EA1"/>
    <w:rsid w:val="00880063"/>
    <w:rsid w:val="0088080A"/>
    <w:rsid w:val="00880A26"/>
    <w:rsid w:val="00880BB5"/>
    <w:rsid w:val="00880D10"/>
    <w:rsid w:val="00880DDD"/>
    <w:rsid w:val="00880DE8"/>
    <w:rsid w:val="0088129A"/>
    <w:rsid w:val="008812C3"/>
    <w:rsid w:val="00881439"/>
    <w:rsid w:val="00881544"/>
    <w:rsid w:val="008816E0"/>
    <w:rsid w:val="00881846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41A2"/>
    <w:rsid w:val="00884415"/>
    <w:rsid w:val="00884E3B"/>
    <w:rsid w:val="0088554C"/>
    <w:rsid w:val="008856C3"/>
    <w:rsid w:val="008857F7"/>
    <w:rsid w:val="0088592B"/>
    <w:rsid w:val="00885C87"/>
    <w:rsid w:val="00885D3B"/>
    <w:rsid w:val="00885E35"/>
    <w:rsid w:val="008860C7"/>
    <w:rsid w:val="008860D5"/>
    <w:rsid w:val="008874D8"/>
    <w:rsid w:val="008876A8"/>
    <w:rsid w:val="00887881"/>
    <w:rsid w:val="00887887"/>
    <w:rsid w:val="00887E67"/>
    <w:rsid w:val="00887F29"/>
    <w:rsid w:val="008900E5"/>
    <w:rsid w:val="008902C9"/>
    <w:rsid w:val="0089096D"/>
    <w:rsid w:val="00890B9E"/>
    <w:rsid w:val="00890C80"/>
    <w:rsid w:val="00890D62"/>
    <w:rsid w:val="00890DCE"/>
    <w:rsid w:val="00890E15"/>
    <w:rsid w:val="00890EE5"/>
    <w:rsid w:val="00891477"/>
    <w:rsid w:val="008914A9"/>
    <w:rsid w:val="00891DC4"/>
    <w:rsid w:val="00892276"/>
    <w:rsid w:val="00892BC6"/>
    <w:rsid w:val="00892E1D"/>
    <w:rsid w:val="00893235"/>
    <w:rsid w:val="00893AB8"/>
    <w:rsid w:val="00893D43"/>
    <w:rsid w:val="00894553"/>
    <w:rsid w:val="008947DE"/>
    <w:rsid w:val="00894A9F"/>
    <w:rsid w:val="00894AC0"/>
    <w:rsid w:val="00894C31"/>
    <w:rsid w:val="00895532"/>
    <w:rsid w:val="008959F0"/>
    <w:rsid w:val="00895DFA"/>
    <w:rsid w:val="008966E6"/>
    <w:rsid w:val="0089677B"/>
    <w:rsid w:val="00896F6A"/>
    <w:rsid w:val="008974E8"/>
    <w:rsid w:val="008975BD"/>
    <w:rsid w:val="00897ADF"/>
    <w:rsid w:val="00897AFB"/>
    <w:rsid w:val="00897C1E"/>
    <w:rsid w:val="008A0001"/>
    <w:rsid w:val="008A04F1"/>
    <w:rsid w:val="008A0792"/>
    <w:rsid w:val="008A07C3"/>
    <w:rsid w:val="008A082B"/>
    <w:rsid w:val="008A0944"/>
    <w:rsid w:val="008A0A56"/>
    <w:rsid w:val="008A0E2E"/>
    <w:rsid w:val="008A102B"/>
    <w:rsid w:val="008A22E2"/>
    <w:rsid w:val="008A2355"/>
    <w:rsid w:val="008A24EC"/>
    <w:rsid w:val="008A263B"/>
    <w:rsid w:val="008A26B7"/>
    <w:rsid w:val="008A2921"/>
    <w:rsid w:val="008A2C7D"/>
    <w:rsid w:val="008A313E"/>
    <w:rsid w:val="008A343A"/>
    <w:rsid w:val="008A3B9E"/>
    <w:rsid w:val="008A3F91"/>
    <w:rsid w:val="008A4388"/>
    <w:rsid w:val="008A45A6"/>
    <w:rsid w:val="008A46E3"/>
    <w:rsid w:val="008A48EC"/>
    <w:rsid w:val="008A4E88"/>
    <w:rsid w:val="008A5604"/>
    <w:rsid w:val="008A5C8B"/>
    <w:rsid w:val="008A5CAF"/>
    <w:rsid w:val="008A5CC8"/>
    <w:rsid w:val="008A5FE0"/>
    <w:rsid w:val="008A6366"/>
    <w:rsid w:val="008A63FE"/>
    <w:rsid w:val="008A6992"/>
    <w:rsid w:val="008A6CC0"/>
    <w:rsid w:val="008A6D6F"/>
    <w:rsid w:val="008A6E2F"/>
    <w:rsid w:val="008A74A8"/>
    <w:rsid w:val="008A7831"/>
    <w:rsid w:val="008A79DC"/>
    <w:rsid w:val="008B01E5"/>
    <w:rsid w:val="008B05B9"/>
    <w:rsid w:val="008B0BA7"/>
    <w:rsid w:val="008B0C62"/>
    <w:rsid w:val="008B0CD3"/>
    <w:rsid w:val="008B0DAF"/>
    <w:rsid w:val="008B115F"/>
    <w:rsid w:val="008B12C3"/>
    <w:rsid w:val="008B12F8"/>
    <w:rsid w:val="008B2E4D"/>
    <w:rsid w:val="008B31B7"/>
    <w:rsid w:val="008B336D"/>
    <w:rsid w:val="008B341D"/>
    <w:rsid w:val="008B3534"/>
    <w:rsid w:val="008B3B9A"/>
    <w:rsid w:val="008B3CF6"/>
    <w:rsid w:val="008B3D4A"/>
    <w:rsid w:val="008B3D94"/>
    <w:rsid w:val="008B4092"/>
    <w:rsid w:val="008B451B"/>
    <w:rsid w:val="008B46C8"/>
    <w:rsid w:val="008B47A2"/>
    <w:rsid w:val="008B4D46"/>
    <w:rsid w:val="008B5991"/>
    <w:rsid w:val="008B5DFF"/>
    <w:rsid w:val="008B5FF7"/>
    <w:rsid w:val="008B6203"/>
    <w:rsid w:val="008B6EFF"/>
    <w:rsid w:val="008B6FE6"/>
    <w:rsid w:val="008B70B5"/>
    <w:rsid w:val="008B76F0"/>
    <w:rsid w:val="008B7DBE"/>
    <w:rsid w:val="008B7F52"/>
    <w:rsid w:val="008C00E1"/>
    <w:rsid w:val="008C02CF"/>
    <w:rsid w:val="008C049F"/>
    <w:rsid w:val="008C0541"/>
    <w:rsid w:val="008C0608"/>
    <w:rsid w:val="008C06EC"/>
    <w:rsid w:val="008C0873"/>
    <w:rsid w:val="008C0E74"/>
    <w:rsid w:val="008C1136"/>
    <w:rsid w:val="008C117C"/>
    <w:rsid w:val="008C150A"/>
    <w:rsid w:val="008C1981"/>
    <w:rsid w:val="008C1A3F"/>
    <w:rsid w:val="008C247F"/>
    <w:rsid w:val="008C2684"/>
    <w:rsid w:val="008C3041"/>
    <w:rsid w:val="008C30F8"/>
    <w:rsid w:val="008C337B"/>
    <w:rsid w:val="008C35DB"/>
    <w:rsid w:val="008C3B93"/>
    <w:rsid w:val="008C3D3F"/>
    <w:rsid w:val="008C3F7C"/>
    <w:rsid w:val="008C41F4"/>
    <w:rsid w:val="008C425A"/>
    <w:rsid w:val="008C4B9F"/>
    <w:rsid w:val="008C4BF2"/>
    <w:rsid w:val="008C4CAF"/>
    <w:rsid w:val="008C536A"/>
    <w:rsid w:val="008C53F4"/>
    <w:rsid w:val="008C5428"/>
    <w:rsid w:val="008C5535"/>
    <w:rsid w:val="008C5693"/>
    <w:rsid w:val="008C587C"/>
    <w:rsid w:val="008C5C36"/>
    <w:rsid w:val="008C5CD2"/>
    <w:rsid w:val="008C5D4A"/>
    <w:rsid w:val="008C611C"/>
    <w:rsid w:val="008C63E8"/>
    <w:rsid w:val="008C656B"/>
    <w:rsid w:val="008C66A4"/>
    <w:rsid w:val="008C6A70"/>
    <w:rsid w:val="008C7294"/>
    <w:rsid w:val="008C75D7"/>
    <w:rsid w:val="008C789D"/>
    <w:rsid w:val="008C7B63"/>
    <w:rsid w:val="008D0558"/>
    <w:rsid w:val="008D088D"/>
    <w:rsid w:val="008D0895"/>
    <w:rsid w:val="008D0A4B"/>
    <w:rsid w:val="008D0A57"/>
    <w:rsid w:val="008D1280"/>
    <w:rsid w:val="008D12EF"/>
    <w:rsid w:val="008D1711"/>
    <w:rsid w:val="008D1A92"/>
    <w:rsid w:val="008D1EC3"/>
    <w:rsid w:val="008D21D3"/>
    <w:rsid w:val="008D24EF"/>
    <w:rsid w:val="008D2572"/>
    <w:rsid w:val="008D2B15"/>
    <w:rsid w:val="008D2F4D"/>
    <w:rsid w:val="008D5763"/>
    <w:rsid w:val="008D5A1B"/>
    <w:rsid w:val="008D61FC"/>
    <w:rsid w:val="008D627D"/>
    <w:rsid w:val="008D64AB"/>
    <w:rsid w:val="008D653F"/>
    <w:rsid w:val="008D6D76"/>
    <w:rsid w:val="008D6F56"/>
    <w:rsid w:val="008D7793"/>
    <w:rsid w:val="008D796B"/>
    <w:rsid w:val="008D7989"/>
    <w:rsid w:val="008D7AAF"/>
    <w:rsid w:val="008E037B"/>
    <w:rsid w:val="008E0435"/>
    <w:rsid w:val="008E0A06"/>
    <w:rsid w:val="008E0BE6"/>
    <w:rsid w:val="008E0C8B"/>
    <w:rsid w:val="008E0EB4"/>
    <w:rsid w:val="008E119A"/>
    <w:rsid w:val="008E14A1"/>
    <w:rsid w:val="008E15B3"/>
    <w:rsid w:val="008E1639"/>
    <w:rsid w:val="008E18BC"/>
    <w:rsid w:val="008E1AA3"/>
    <w:rsid w:val="008E1E0B"/>
    <w:rsid w:val="008E1E6F"/>
    <w:rsid w:val="008E1E79"/>
    <w:rsid w:val="008E207E"/>
    <w:rsid w:val="008E2434"/>
    <w:rsid w:val="008E2843"/>
    <w:rsid w:val="008E314B"/>
    <w:rsid w:val="008E3187"/>
    <w:rsid w:val="008E33A7"/>
    <w:rsid w:val="008E369F"/>
    <w:rsid w:val="008E3C84"/>
    <w:rsid w:val="008E3DC4"/>
    <w:rsid w:val="008E416A"/>
    <w:rsid w:val="008E431B"/>
    <w:rsid w:val="008E45BE"/>
    <w:rsid w:val="008E4664"/>
    <w:rsid w:val="008E47B3"/>
    <w:rsid w:val="008E48F3"/>
    <w:rsid w:val="008E4A70"/>
    <w:rsid w:val="008E4DAD"/>
    <w:rsid w:val="008E4F7D"/>
    <w:rsid w:val="008E507C"/>
    <w:rsid w:val="008E528B"/>
    <w:rsid w:val="008E53C5"/>
    <w:rsid w:val="008E5605"/>
    <w:rsid w:val="008E58CE"/>
    <w:rsid w:val="008E5F40"/>
    <w:rsid w:val="008E60EB"/>
    <w:rsid w:val="008E62CA"/>
    <w:rsid w:val="008E6392"/>
    <w:rsid w:val="008E6872"/>
    <w:rsid w:val="008E68BF"/>
    <w:rsid w:val="008E6C1F"/>
    <w:rsid w:val="008E6CFA"/>
    <w:rsid w:val="008E6F79"/>
    <w:rsid w:val="008E739A"/>
    <w:rsid w:val="008E74B0"/>
    <w:rsid w:val="008E7E81"/>
    <w:rsid w:val="008E7F25"/>
    <w:rsid w:val="008F0301"/>
    <w:rsid w:val="008F049F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052"/>
    <w:rsid w:val="008F3239"/>
    <w:rsid w:val="008F355E"/>
    <w:rsid w:val="008F36E7"/>
    <w:rsid w:val="008F3792"/>
    <w:rsid w:val="008F4176"/>
    <w:rsid w:val="008F49C2"/>
    <w:rsid w:val="008F4C65"/>
    <w:rsid w:val="008F5336"/>
    <w:rsid w:val="008F56DC"/>
    <w:rsid w:val="008F5706"/>
    <w:rsid w:val="008F5D62"/>
    <w:rsid w:val="008F5E63"/>
    <w:rsid w:val="008F5FF2"/>
    <w:rsid w:val="008F6128"/>
    <w:rsid w:val="008F68C9"/>
    <w:rsid w:val="008F71C7"/>
    <w:rsid w:val="008F7379"/>
    <w:rsid w:val="008F78F4"/>
    <w:rsid w:val="008F7F26"/>
    <w:rsid w:val="00900350"/>
    <w:rsid w:val="009014DB"/>
    <w:rsid w:val="00901A1D"/>
    <w:rsid w:val="00901E3C"/>
    <w:rsid w:val="009020F3"/>
    <w:rsid w:val="0090227B"/>
    <w:rsid w:val="009022BF"/>
    <w:rsid w:val="00902714"/>
    <w:rsid w:val="00902928"/>
    <w:rsid w:val="00902B8F"/>
    <w:rsid w:val="00902E5D"/>
    <w:rsid w:val="00902E5F"/>
    <w:rsid w:val="0090305D"/>
    <w:rsid w:val="0090371F"/>
    <w:rsid w:val="0090378C"/>
    <w:rsid w:val="0090389B"/>
    <w:rsid w:val="00903E06"/>
    <w:rsid w:val="00903EF7"/>
    <w:rsid w:val="0090402C"/>
    <w:rsid w:val="009040AA"/>
    <w:rsid w:val="009043CF"/>
    <w:rsid w:val="009047D8"/>
    <w:rsid w:val="00904F5C"/>
    <w:rsid w:val="00905230"/>
    <w:rsid w:val="00905247"/>
    <w:rsid w:val="009058C1"/>
    <w:rsid w:val="00905F94"/>
    <w:rsid w:val="00905FB7"/>
    <w:rsid w:val="009065C0"/>
    <w:rsid w:val="0090677B"/>
    <w:rsid w:val="00906D9C"/>
    <w:rsid w:val="009071E7"/>
    <w:rsid w:val="0090724F"/>
    <w:rsid w:val="00907270"/>
    <w:rsid w:val="009074F5"/>
    <w:rsid w:val="009076C8"/>
    <w:rsid w:val="00907BCA"/>
    <w:rsid w:val="009100E6"/>
    <w:rsid w:val="009102C5"/>
    <w:rsid w:val="00910CB0"/>
    <w:rsid w:val="009111A1"/>
    <w:rsid w:val="00911221"/>
    <w:rsid w:val="00911BE9"/>
    <w:rsid w:val="00912639"/>
    <w:rsid w:val="00912A2C"/>
    <w:rsid w:val="00912FA9"/>
    <w:rsid w:val="009131BE"/>
    <w:rsid w:val="009138A7"/>
    <w:rsid w:val="009138F6"/>
    <w:rsid w:val="0091398D"/>
    <w:rsid w:val="00913994"/>
    <w:rsid w:val="009141F6"/>
    <w:rsid w:val="009143D2"/>
    <w:rsid w:val="009143E2"/>
    <w:rsid w:val="009144D7"/>
    <w:rsid w:val="009145C3"/>
    <w:rsid w:val="00914757"/>
    <w:rsid w:val="00914F19"/>
    <w:rsid w:val="00915831"/>
    <w:rsid w:val="00915A0F"/>
    <w:rsid w:val="00915D32"/>
    <w:rsid w:val="009163E6"/>
    <w:rsid w:val="00916450"/>
    <w:rsid w:val="00916621"/>
    <w:rsid w:val="009170DD"/>
    <w:rsid w:val="009173EB"/>
    <w:rsid w:val="00917423"/>
    <w:rsid w:val="00917444"/>
    <w:rsid w:val="00917B6C"/>
    <w:rsid w:val="00917BC0"/>
    <w:rsid w:val="009207E6"/>
    <w:rsid w:val="00920902"/>
    <w:rsid w:val="00920CCC"/>
    <w:rsid w:val="00920EF2"/>
    <w:rsid w:val="0092149D"/>
    <w:rsid w:val="00921510"/>
    <w:rsid w:val="00921876"/>
    <w:rsid w:val="00921A7E"/>
    <w:rsid w:val="00921C2C"/>
    <w:rsid w:val="00921FA6"/>
    <w:rsid w:val="0092253C"/>
    <w:rsid w:val="00922616"/>
    <w:rsid w:val="00922762"/>
    <w:rsid w:val="00922CA4"/>
    <w:rsid w:val="00922DA5"/>
    <w:rsid w:val="00922DDD"/>
    <w:rsid w:val="00922F7F"/>
    <w:rsid w:val="0092322A"/>
    <w:rsid w:val="00923610"/>
    <w:rsid w:val="00924A9D"/>
    <w:rsid w:val="00924D2B"/>
    <w:rsid w:val="00925131"/>
    <w:rsid w:val="00925B61"/>
    <w:rsid w:val="00925B7F"/>
    <w:rsid w:val="00925C6A"/>
    <w:rsid w:val="009260C3"/>
    <w:rsid w:val="0092664D"/>
    <w:rsid w:val="00926994"/>
    <w:rsid w:val="00926B10"/>
    <w:rsid w:val="00926CB3"/>
    <w:rsid w:val="00926CDE"/>
    <w:rsid w:val="00926FEF"/>
    <w:rsid w:val="0092787B"/>
    <w:rsid w:val="00927FFC"/>
    <w:rsid w:val="00927FFE"/>
    <w:rsid w:val="00930063"/>
    <w:rsid w:val="00930069"/>
    <w:rsid w:val="00930348"/>
    <w:rsid w:val="0093056D"/>
    <w:rsid w:val="00930E65"/>
    <w:rsid w:val="009311C3"/>
    <w:rsid w:val="0093121F"/>
    <w:rsid w:val="009312EC"/>
    <w:rsid w:val="00931333"/>
    <w:rsid w:val="0093137A"/>
    <w:rsid w:val="009314CD"/>
    <w:rsid w:val="00931773"/>
    <w:rsid w:val="00931EDC"/>
    <w:rsid w:val="00931F0A"/>
    <w:rsid w:val="00932479"/>
    <w:rsid w:val="00932571"/>
    <w:rsid w:val="009325C4"/>
    <w:rsid w:val="009326A5"/>
    <w:rsid w:val="00932F68"/>
    <w:rsid w:val="00932FF4"/>
    <w:rsid w:val="00933117"/>
    <w:rsid w:val="00933200"/>
    <w:rsid w:val="009333AF"/>
    <w:rsid w:val="0093396F"/>
    <w:rsid w:val="009343F2"/>
    <w:rsid w:val="0093446C"/>
    <w:rsid w:val="00934843"/>
    <w:rsid w:val="00934E66"/>
    <w:rsid w:val="00934FE2"/>
    <w:rsid w:val="00935251"/>
    <w:rsid w:val="009353FF"/>
    <w:rsid w:val="009355DA"/>
    <w:rsid w:val="00935857"/>
    <w:rsid w:val="00935B1C"/>
    <w:rsid w:val="00935C4F"/>
    <w:rsid w:val="00935D0C"/>
    <w:rsid w:val="0093652C"/>
    <w:rsid w:val="009370FA"/>
    <w:rsid w:val="009375E9"/>
    <w:rsid w:val="009375EF"/>
    <w:rsid w:val="009377AE"/>
    <w:rsid w:val="00937851"/>
    <w:rsid w:val="00937CC7"/>
    <w:rsid w:val="00937DAC"/>
    <w:rsid w:val="009400B4"/>
    <w:rsid w:val="009402DC"/>
    <w:rsid w:val="00940389"/>
    <w:rsid w:val="009403B9"/>
    <w:rsid w:val="009407A1"/>
    <w:rsid w:val="0094081A"/>
    <w:rsid w:val="009408E0"/>
    <w:rsid w:val="00940928"/>
    <w:rsid w:val="00940C1D"/>
    <w:rsid w:val="0094139F"/>
    <w:rsid w:val="009413F4"/>
    <w:rsid w:val="00941D01"/>
    <w:rsid w:val="00941D5C"/>
    <w:rsid w:val="00941DB4"/>
    <w:rsid w:val="00941E3D"/>
    <w:rsid w:val="009422B0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A6C"/>
    <w:rsid w:val="00944B3C"/>
    <w:rsid w:val="00944C6A"/>
    <w:rsid w:val="00944CB6"/>
    <w:rsid w:val="00944EA8"/>
    <w:rsid w:val="0094522D"/>
    <w:rsid w:val="009452FC"/>
    <w:rsid w:val="009454D7"/>
    <w:rsid w:val="00945BB8"/>
    <w:rsid w:val="00945F8F"/>
    <w:rsid w:val="009461B2"/>
    <w:rsid w:val="009462A1"/>
    <w:rsid w:val="00946D00"/>
    <w:rsid w:val="00946E87"/>
    <w:rsid w:val="00946FF1"/>
    <w:rsid w:val="0094724E"/>
    <w:rsid w:val="00947339"/>
    <w:rsid w:val="009475E6"/>
    <w:rsid w:val="00947C32"/>
    <w:rsid w:val="00947F10"/>
    <w:rsid w:val="009506DF"/>
    <w:rsid w:val="00950DDC"/>
    <w:rsid w:val="00951097"/>
    <w:rsid w:val="00951309"/>
    <w:rsid w:val="009515EE"/>
    <w:rsid w:val="00951762"/>
    <w:rsid w:val="00951867"/>
    <w:rsid w:val="00951BC0"/>
    <w:rsid w:val="009523FD"/>
    <w:rsid w:val="0095279C"/>
    <w:rsid w:val="00952A53"/>
    <w:rsid w:val="00952E7D"/>
    <w:rsid w:val="00953093"/>
    <w:rsid w:val="00953605"/>
    <w:rsid w:val="00954621"/>
    <w:rsid w:val="00954A5E"/>
    <w:rsid w:val="00954D61"/>
    <w:rsid w:val="00955640"/>
    <w:rsid w:val="00955CB0"/>
    <w:rsid w:val="00956278"/>
    <w:rsid w:val="00957010"/>
    <w:rsid w:val="009570AE"/>
    <w:rsid w:val="009574F9"/>
    <w:rsid w:val="00957E3B"/>
    <w:rsid w:val="00957ECB"/>
    <w:rsid w:val="009600DB"/>
    <w:rsid w:val="009605D1"/>
    <w:rsid w:val="009606F5"/>
    <w:rsid w:val="00960978"/>
    <w:rsid w:val="00960C89"/>
    <w:rsid w:val="00961528"/>
    <w:rsid w:val="009621F4"/>
    <w:rsid w:val="009621FE"/>
    <w:rsid w:val="0096269C"/>
    <w:rsid w:val="00962B9E"/>
    <w:rsid w:val="00962BCA"/>
    <w:rsid w:val="00962D55"/>
    <w:rsid w:val="00962DE0"/>
    <w:rsid w:val="00962F0A"/>
    <w:rsid w:val="0096304A"/>
    <w:rsid w:val="009630CA"/>
    <w:rsid w:val="0096312F"/>
    <w:rsid w:val="009631CD"/>
    <w:rsid w:val="009633D4"/>
    <w:rsid w:val="00963626"/>
    <w:rsid w:val="00963852"/>
    <w:rsid w:val="00963CF0"/>
    <w:rsid w:val="009645A0"/>
    <w:rsid w:val="009647CA"/>
    <w:rsid w:val="009648D4"/>
    <w:rsid w:val="00964984"/>
    <w:rsid w:val="00964D25"/>
    <w:rsid w:val="00965173"/>
    <w:rsid w:val="0096566D"/>
    <w:rsid w:val="00965AA1"/>
    <w:rsid w:val="009665E5"/>
    <w:rsid w:val="00967095"/>
    <w:rsid w:val="009671EA"/>
    <w:rsid w:val="00967292"/>
    <w:rsid w:val="009700CB"/>
    <w:rsid w:val="00970826"/>
    <w:rsid w:val="00970846"/>
    <w:rsid w:val="00971359"/>
    <w:rsid w:val="009719B3"/>
    <w:rsid w:val="00972433"/>
    <w:rsid w:val="00972D2C"/>
    <w:rsid w:val="00972F4F"/>
    <w:rsid w:val="009736F6"/>
    <w:rsid w:val="009742BC"/>
    <w:rsid w:val="009743A4"/>
    <w:rsid w:val="00974DEF"/>
    <w:rsid w:val="00975412"/>
    <w:rsid w:val="009754E1"/>
    <w:rsid w:val="00975C92"/>
    <w:rsid w:val="00975EBD"/>
    <w:rsid w:val="00975F3E"/>
    <w:rsid w:val="00975F4B"/>
    <w:rsid w:val="00975F82"/>
    <w:rsid w:val="00976329"/>
    <w:rsid w:val="00976A87"/>
    <w:rsid w:val="0097737C"/>
    <w:rsid w:val="009773D1"/>
    <w:rsid w:val="0097744C"/>
    <w:rsid w:val="0097759C"/>
    <w:rsid w:val="00977E48"/>
    <w:rsid w:val="00977EE1"/>
    <w:rsid w:val="009802DA"/>
    <w:rsid w:val="00980648"/>
    <w:rsid w:val="00980D17"/>
    <w:rsid w:val="00981043"/>
    <w:rsid w:val="0098121D"/>
    <w:rsid w:val="00981482"/>
    <w:rsid w:val="00981583"/>
    <w:rsid w:val="00981612"/>
    <w:rsid w:val="00981910"/>
    <w:rsid w:val="00981952"/>
    <w:rsid w:val="0098195C"/>
    <w:rsid w:val="00981AF2"/>
    <w:rsid w:val="00981FD1"/>
    <w:rsid w:val="009821D4"/>
    <w:rsid w:val="009828BE"/>
    <w:rsid w:val="009829BB"/>
    <w:rsid w:val="00982AB0"/>
    <w:rsid w:val="00982C0A"/>
    <w:rsid w:val="00982CB4"/>
    <w:rsid w:val="00982E93"/>
    <w:rsid w:val="00982F99"/>
    <w:rsid w:val="00983552"/>
    <w:rsid w:val="00983ACB"/>
    <w:rsid w:val="00984108"/>
    <w:rsid w:val="009841C6"/>
    <w:rsid w:val="0098424F"/>
    <w:rsid w:val="009845AB"/>
    <w:rsid w:val="0098499E"/>
    <w:rsid w:val="00984BBF"/>
    <w:rsid w:val="00985012"/>
    <w:rsid w:val="009851DE"/>
    <w:rsid w:val="00985457"/>
    <w:rsid w:val="009856B9"/>
    <w:rsid w:val="00985845"/>
    <w:rsid w:val="00985873"/>
    <w:rsid w:val="00985964"/>
    <w:rsid w:val="00985BDB"/>
    <w:rsid w:val="00985CB2"/>
    <w:rsid w:val="00985FE1"/>
    <w:rsid w:val="0098654D"/>
    <w:rsid w:val="00986762"/>
    <w:rsid w:val="00986828"/>
    <w:rsid w:val="0098711A"/>
    <w:rsid w:val="00987282"/>
    <w:rsid w:val="00987ABA"/>
    <w:rsid w:val="00987CDB"/>
    <w:rsid w:val="00987DDF"/>
    <w:rsid w:val="00987E28"/>
    <w:rsid w:val="0099047C"/>
    <w:rsid w:val="0099069A"/>
    <w:rsid w:val="00990728"/>
    <w:rsid w:val="00990D1E"/>
    <w:rsid w:val="00991297"/>
    <w:rsid w:val="00991420"/>
    <w:rsid w:val="009916B5"/>
    <w:rsid w:val="00991962"/>
    <w:rsid w:val="00991A40"/>
    <w:rsid w:val="00991ADE"/>
    <w:rsid w:val="00991AE0"/>
    <w:rsid w:val="00991B15"/>
    <w:rsid w:val="00991BB3"/>
    <w:rsid w:val="00991EAA"/>
    <w:rsid w:val="00991F42"/>
    <w:rsid w:val="009924F0"/>
    <w:rsid w:val="009926A0"/>
    <w:rsid w:val="009926FC"/>
    <w:rsid w:val="00992740"/>
    <w:rsid w:val="00992B85"/>
    <w:rsid w:val="00992FC2"/>
    <w:rsid w:val="0099357A"/>
    <w:rsid w:val="009935E2"/>
    <w:rsid w:val="00993935"/>
    <w:rsid w:val="00993B61"/>
    <w:rsid w:val="00993BD1"/>
    <w:rsid w:val="00993BE9"/>
    <w:rsid w:val="00993F02"/>
    <w:rsid w:val="00993FE8"/>
    <w:rsid w:val="00994204"/>
    <w:rsid w:val="009944EC"/>
    <w:rsid w:val="00994565"/>
    <w:rsid w:val="009948EA"/>
    <w:rsid w:val="00994BB2"/>
    <w:rsid w:val="00994F15"/>
    <w:rsid w:val="00994F53"/>
    <w:rsid w:val="00995020"/>
    <w:rsid w:val="0099514A"/>
    <w:rsid w:val="00995312"/>
    <w:rsid w:val="00995715"/>
    <w:rsid w:val="009959E0"/>
    <w:rsid w:val="00995A6D"/>
    <w:rsid w:val="00995DE1"/>
    <w:rsid w:val="0099635D"/>
    <w:rsid w:val="00996C6C"/>
    <w:rsid w:val="00996EE8"/>
    <w:rsid w:val="0099733B"/>
    <w:rsid w:val="009974BD"/>
    <w:rsid w:val="00997AC7"/>
    <w:rsid w:val="00997D6C"/>
    <w:rsid w:val="009A0135"/>
    <w:rsid w:val="009A0185"/>
    <w:rsid w:val="009A04EF"/>
    <w:rsid w:val="009A0534"/>
    <w:rsid w:val="009A0608"/>
    <w:rsid w:val="009A0824"/>
    <w:rsid w:val="009A0858"/>
    <w:rsid w:val="009A095B"/>
    <w:rsid w:val="009A098F"/>
    <w:rsid w:val="009A1493"/>
    <w:rsid w:val="009A1F37"/>
    <w:rsid w:val="009A2063"/>
    <w:rsid w:val="009A2443"/>
    <w:rsid w:val="009A255D"/>
    <w:rsid w:val="009A26E1"/>
    <w:rsid w:val="009A2DC6"/>
    <w:rsid w:val="009A2FA8"/>
    <w:rsid w:val="009A34BF"/>
    <w:rsid w:val="009A3511"/>
    <w:rsid w:val="009A3C07"/>
    <w:rsid w:val="009A3F47"/>
    <w:rsid w:val="009A4065"/>
    <w:rsid w:val="009A41F2"/>
    <w:rsid w:val="009A45F9"/>
    <w:rsid w:val="009A4624"/>
    <w:rsid w:val="009A4E3F"/>
    <w:rsid w:val="009A5275"/>
    <w:rsid w:val="009A54E1"/>
    <w:rsid w:val="009A565A"/>
    <w:rsid w:val="009A5764"/>
    <w:rsid w:val="009A5E9B"/>
    <w:rsid w:val="009A5F13"/>
    <w:rsid w:val="009A667D"/>
    <w:rsid w:val="009A6762"/>
    <w:rsid w:val="009A6C87"/>
    <w:rsid w:val="009A70F1"/>
    <w:rsid w:val="009A712D"/>
    <w:rsid w:val="009A725B"/>
    <w:rsid w:val="009A755C"/>
    <w:rsid w:val="009A7C6B"/>
    <w:rsid w:val="009A7CF1"/>
    <w:rsid w:val="009A7F46"/>
    <w:rsid w:val="009A7F4E"/>
    <w:rsid w:val="009B0045"/>
    <w:rsid w:val="009B0535"/>
    <w:rsid w:val="009B0686"/>
    <w:rsid w:val="009B097A"/>
    <w:rsid w:val="009B0A1A"/>
    <w:rsid w:val="009B0A6F"/>
    <w:rsid w:val="009B10EF"/>
    <w:rsid w:val="009B187A"/>
    <w:rsid w:val="009B1FC8"/>
    <w:rsid w:val="009B218B"/>
    <w:rsid w:val="009B223B"/>
    <w:rsid w:val="009B27B8"/>
    <w:rsid w:val="009B2A22"/>
    <w:rsid w:val="009B2AB7"/>
    <w:rsid w:val="009B3534"/>
    <w:rsid w:val="009B356B"/>
    <w:rsid w:val="009B363A"/>
    <w:rsid w:val="009B36F4"/>
    <w:rsid w:val="009B3B7B"/>
    <w:rsid w:val="009B3C0B"/>
    <w:rsid w:val="009B3CC8"/>
    <w:rsid w:val="009B3D1E"/>
    <w:rsid w:val="009B3EFE"/>
    <w:rsid w:val="009B4154"/>
    <w:rsid w:val="009B4185"/>
    <w:rsid w:val="009B4A5F"/>
    <w:rsid w:val="009B4CBA"/>
    <w:rsid w:val="009B57D1"/>
    <w:rsid w:val="009B57E4"/>
    <w:rsid w:val="009B64FE"/>
    <w:rsid w:val="009B6809"/>
    <w:rsid w:val="009B69B6"/>
    <w:rsid w:val="009B6A2F"/>
    <w:rsid w:val="009B6FDB"/>
    <w:rsid w:val="009B71E7"/>
    <w:rsid w:val="009B76AC"/>
    <w:rsid w:val="009B7753"/>
    <w:rsid w:val="009B7B3F"/>
    <w:rsid w:val="009B7E15"/>
    <w:rsid w:val="009C034A"/>
    <w:rsid w:val="009C041B"/>
    <w:rsid w:val="009C0A28"/>
    <w:rsid w:val="009C0ECB"/>
    <w:rsid w:val="009C166A"/>
    <w:rsid w:val="009C1767"/>
    <w:rsid w:val="009C1869"/>
    <w:rsid w:val="009C1E60"/>
    <w:rsid w:val="009C212F"/>
    <w:rsid w:val="009C22F8"/>
    <w:rsid w:val="009C2FDC"/>
    <w:rsid w:val="009C307B"/>
    <w:rsid w:val="009C3429"/>
    <w:rsid w:val="009C3B22"/>
    <w:rsid w:val="009C4209"/>
    <w:rsid w:val="009C432E"/>
    <w:rsid w:val="009C4AD1"/>
    <w:rsid w:val="009C4D5D"/>
    <w:rsid w:val="009C4DDD"/>
    <w:rsid w:val="009C4DE8"/>
    <w:rsid w:val="009C5375"/>
    <w:rsid w:val="009C55BD"/>
    <w:rsid w:val="009C5A59"/>
    <w:rsid w:val="009C5C3E"/>
    <w:rsid w:val="009C61C3"/>
    <w:rsid w:val="009C66E4"/>
    <w:rsid w:val="009C6FFD"/>
    <w:rsid w:val="009C7002"/>
    <w:rsid w:val="009C7253"/>
    <w:rsid w:val="009C738E"/>
    <w:rsid w:val="009C7435"/>
    <w:rsid w:val="009C75F4"/>
    <w:rsid w:val="009C7C83"/>
    <w:rsid w:val="009C7CF4"/>
    <w:rsid w:val="009D0168"/>
    <w:rsid w:val="009D020C"/>
    <w:rsid w:val="009D02D8"/>
    <w:rsid w:val="009D0B8A"/>
    <w:rsid w:val="009D0C19"/>
    <w:rsid w:val="009D0E2A"/>
    <w:rsid w:val="009D1028"/>
    <w:rsid w:val="009D14F3"/>
    <w:rsid w:val="009D1826"/>
    <w:rsid w:val="009D1A5A"/>
    <w:rsid w:val="009D1C08"/>
    <w:rsid w:val="009D2047"/>
    <w:rsid w:val="009D2193"/>
    <w:rsid w:val="009D221D"/>
    <w:rsid w:val="009D257B"/>
    <w:rsid w:val="009D2A08"/>
    <w:rsid w:val="009D2CB6"/>
    <w:rsid w:val="009D3165"/>
    <w:rsid w:val="009D357F"/>
    <w:rsid w:val="009D372D"/>
    <w:rsid w:val="009D3874"/>
    <w:rsid w:val="009D395E"/>
    <w:rsid w:val="009D3A55"/>
    <w:rsid w:val="009D3D40"/>
    <w:rsid w:val="009D450C"/>
    <w:rsid w:val="009D49D9"/>
    <w:rsid w:val="009D4B3A"/>
    <w:rsid w:val="009D4C85"/>
    <w:rsid w:val="009D4EEF"/>
    <w:rsid w:val="009D52A2"/>
    <w:rsid w:val="009D5356"/>
    <w:rsid w:val="009D595F"/>
    <w:rsid w:val="009D5ABE"/>
    <w:rsid w:val="009D5BE7"/>
    <w:rsid w:val="009D6B8E"/>
    <w:rsid w:val="009D7102"/>
    <w:rsid w:val="009D7254"/>
    <w:rsid w:val="009D730E"/>
    <w:rsid w:val="009D7570"/>
    <w:rsid w:val="009D7D68"/>
    <w:rsid w:val="009D7E2A"/>
    <w:rsid w:val="009E033E"/>
    <w:rsid w:val="009E0455"/>
    <w:rsid w:val="009E0CFE"/>
    <w:rsid w:val="009E0EF2"/>
    <w:rsid w:val="009E0F93"/>
    <w:rsid w:val="009E1184"/>
    <w:rsid w:val="009E1423"/>
    <w:rsid w:val="009E1C16"/>
    <w:rsid w:val="009E1D35"/>
    <w:rsid w:val="009E1FAB"/>
    <w:rsid w:val="009E2262"/>
    <w:rsid w:val="009E244D"/>
    <w:rsid w:val="009E2716"/>
    <w:rsid w:val="009E28EA"/>
    <w:rsid w:val="009E3120"/>
    <w:rsid w:val="009E372C"/>
    <w:rsid w:val="009E38C9"/>
    <w:rsid w:val="009E3B85"/>
    <w:rsid w:val="009E4074"/>
    <w:rsid w:val="009E4399"/>
    <w:rsid w:val="009E4443"/>
    <w:rsid w:val="009E4483"/>
    <w:rsid w:val="009E4577"/>
    <w:rsid w:val="009E481B"/>
    <w:rsid w:val="009E4EAA"/>
    <w:rsid w:val="009E51CB"/>
    <w:rsid w:val="009E53EA"/>
    <w:rsid w:val="009E56D5"/>
    <w:rsid w:val="009E5A3D"/>
    <w:rsid w:val="009E5C1C"/>
    <w:rsid w:val="009E60FD"/>
    <w:rsid w:val="009E63D7"/>
    <w:rsid w:val="009E63E0"/>
    <w:rsid w:val="009E6663"/>
    <w:rsid w:val="009E6F34"/>
    <w:rsid w:val="009E7A0C"/>
    <w:rsid w:val="009E7F15"/>
    <w:rsid w:val="009E7FD4"/>
    <w:rsid w:val="009F0017"/>
    <w:rsid w:val="009F003B"/>
    <w:rsid w:val="009F00DE"/>
    <w:rsid w:val="009F0585"/>
    <w:rsid w:val="009F0C49"/>
    <w:rsid w:val="009F14ED"/>
    <w:rsid w:val="009F1533"/>
    <w:rsid w:val="009F1901"/>
    <w:rsid w:val="009F19EA"/>
    <w:rsid w:val="009F1D39"/>
    <w:rsid w:val="009F1F45"/>
    <w:rsid w:val="009F21EA"/>
    <w:rsid w:val="009F222B"/>
    <w:rsid w:val="009F2DC6"/>
    <w:rsid w:val="009F2F55"/>
    <w:rsid w:val="009F31DB"/>
    <w:rsid w:val="009F37EB"/>
    <w:rsid w:val="009F3E37"/>
    <w:rsid w:val="009F48A2"/>
    <w:rsid w:val="009F51DF"/>
    <w:rsid w:val="009F56FD"/>
    <w:rsid w:val="009F5E91"/>
    <w:rsid w:val="009F60C3"/>
    <w:rsid w:val="009F60E0"/>
    <w:rsid w:val="009F6230"/>
    <w:rsid w:val="009F62AB"/>
    <w:rsid w:val="009F6435"/>
    <w:rsid w:val="009F675B"/>
    <w:rsid w:val="009F68EB"/>
    <w:rsid w:val="009F6B3B"/>
    <w:rsid w:val="009F6C1D"/>
    <w:rsid w:val="009F6F42"/>
    <w:rsid w:val="009F74A0"/>
    <w:rsid w:val="009F75EF"/>
    <w:rsid w:val="009F79B0"/>
    <w:rsid w:val="009F7A25"/>
    <w:rsid w:val="00A004C2"/>
    <w:rsid w:val="00A00CA4"/>
    <w:rsid w:val="00A01000"/>
    <w:rsid w:val="00A018C2"/>
    <w:rsid w:val="00A019B4"/>
    <w:rsid w:val="00A01C74"/>
    <w:rsid w:val="00A01F20"/>
    <w:rsid w:val="00A01F58"/>
    <w:rsid w:val="00A023B3"/>
    <w:rsid w:val="00A024DD"/>
    <w:rsid w:val="00A026ED"/>
    <w:rsid w:val="00A029FE"/>
    <w:rsid w:val="00A02F25"/>
    <w:rsid w:val="00A03005"/>
    <w:rsid w:val="00A0305E"/>
    <w:rsid w:val="00A031C7"/>
    <w:rsid w:val="00A0321F"/>
    <w:rsid w:val="00A0374B"/>
    <w:rsid w:val="00A039CD"/>
    <w:rsid w:val="00A041F2"/>
    <w:rsid w:val="00A04345"/>
    <w:rsid w:val="00A04429"/>
    <w:rsid w:val="00A045B5"/>
    <w:rsid w:val="00A0475B"/>
    <w:rsid w:val="00A04E46"/>
    <w:rsid w:val="00A050F1"/>
    <w:rsid w:val="00A05424"/>
    <w:rsid w:val="00A05B14"/>
    <w:rsid w:val="00A05BDD"/>
    <w:rsid w:val="00A06068"/>
    <w:rsid w:val="00A06340"/>
    <w:rsid w:val="00A06AE2"/>
    <w:rsid w:val="00A06C7F"/>
    <w:rsid w:val="00A06E2F"/>
    <w:rsid w:val="00A06F19"/>
    <w:rsid w:val="00A07A6D"/>
    <w:rsid w:val="00A07B1A"/>
    <w:rsid w:val="00A07E8D"/>
    <w:rsid w:val="00A1065A"/>
    <w:rsid w:val="00A10AC4"/>
    <w:rsid w:val="00A114AA"/>
    <w:rsid w:val="00A11629"/>
    <w:rsid w:val="00A1165A"/>
    <w:rsid w:val="00A11987"/>
    <w:rsid w:val="00A12126"/>
    <w:rsid w:val="00A1247B"/>
    <w:rsid w:val="00A12675"/>
    <w:rsid w:val="00A129A2"/>
    <w:rsid w:val="00A1303D"/>
    <w:rsid w:val="00A130A3"/>
    <w:rsid w:val="00A130EF"/>
    <w:rsid w:val="00A1331A"/>
    <w:rsid w:val="00A13368"/>
    <w:rsid w:val="00A13DA7"/>
    <w:rsid w:val="00A14486"/>
    <w:rsid w:val="00A1495C"/>
    <w:rsid w:val="00A149B6"/>
    <w:rsid w:val="00A14ABF"/>
    <w:rsid w:val="00A14D17"/>
    <w:rsid w:val="00A14E1A"/>
    <w:rsid w:val="00A14EA1"/>
    <w:rsid w:val="00A14FB7"/>
    <w:rsid w:val="00A1565F"/>
    <w:rsid w:val="00A1588D"/>
    <w:rsid w:val="00A15B65"/>
    <w:rsid w:val="00A16076"/>
    <w:rsid w:val="00A16100"/>
    <w:rsid w:val="00A16194"/>
    <w:rsid w:val="00A165FD"/>
    <w:rsid w:val="00A16D7E"/>
    <w:rsid w:val="00A16DBB"/>
    <w:rsid w:val="00A16EC3"/>
    <w:rsid w:val="00A16F51"/>
    <w:rsid w:val="00A173DD"/>
    <w:rsid w:val="00A2069A"/>
    <w:rsid w:val="00A2084D"/>
    <w:rsid w:val="00A20EF1"/>
    <w:rsid w:val="00A21320"/>
    <w:rsid w:val="00A21BFF"/>
    <w:rsid w:val="00A22157"/>
    <w:rsid w:val="00A222B0"/>
    <w:rsid w:val="00A22364"/>
    <w:rsid w:val="00A22521"/>
    <w:rsid w:val="00A22554"/>
    <w:rsid w:val="00A225F4"/>
    <w:rsid w:val="00A2273B"/>
    <w:rsid w:val="00A22AE7"/>
    <w:rsid w:val="00A22AF7"/>
    <w:rsid w:val="00A22D0B"/>
    <w:rsid w:val="00A22E46"/>
    <w:rsid w:val="00A22ED6"/>
    <w:rsid w:val="00A23463"/>
    <w:rsid w:val="00A23AA2"/>
    <w:rsid w:val="00A23C8E"/>
    <w:rsid w:val="00A23E96"/>
    <w:rsid w:val="00A24235"/>
    <w:rsid w:val="00A248E1"/>
    <w:rsid w:val="00A24974"/>
    <w:rsid w:val="00A249DE"/>
    <w:rsid w:val="00A249F5"/>
    <w:rsid w:val="00A24B9A"/>
    <w:rsid w:val="00A24BC4"/>
    <w:rsid w:val="00A24C68"/>
    <w:rsid w:val="00A2540E"/>
    <w:rsid w:val="00A25460"/>
    <w:rsid w:val="00A25585"/>
    <w:rsid w:val="00A2559C"/>
    <w:rsid w:val="00A2599B"/>
    <w:rsid w:val="00A25C45"/>
    <w:rsid w:val="00A25DD7"/>
    <w:rsid w:val="00A260BF"/>
    <w:rsid w:val="00A26884"/>
    <w:rsid w:val="00A26BA3"/>
    <w:rsid w:val="00A26DAC"/>
    <w:rsid w:val="00A26FDB"/>
    <w:rsid w:val="00A27D45"/>
    <w:rsid w:val="00A3022F"/>
    <w:rsid w:val="00A3028C"/>
    <w:rsid w:val="00A30680"/>
    <w:rsid w:val="00A30BFC"/>
    <w:rsid w:val="00A30BFF"/>
    <w:rsid w:val="00A310B6"/>
    <w:rsid w:val="00A310E8"/>
    <w:rsid w:val="00A311B1"/>
    <w:rsid w:val="00A3137E"/>
    <w:rsid w:val="00A32130"/>
    <w:rsid w:val="00A321E4"/>
    <w:rsid w:val="00A32227"/>
    <w:rsid w:val="00A323F3"/>
    <w:rsid w:val="00A32498"/>
    <w:rsid w:val="00A3296A"/>
    <w:rsid w:val="00A32E71"/>
    <w:rsid w:val="00A33623"/>
    <w:rsid w:val="00A33656"/>
    <w:rsid w:val="00A33714"/>
    <w:rsid w:val="00A339E0"/>
    <w:rsid w:val="00A33E9F"/>
    <w:rsid w:val="00A33EDC"/>
    <w:rsid w:val="00A3478D"/>
    <w:rsid w:val="00A34852"/>
    <w:rsid w:val="00A35330"/>
    <w:rsid w:val="00A353A3"/>
    <w:rsid w:val="00A3549E"/>
    <w:rsid w:val="00A356D5"/>
    <w:rsid w:val="00A3582B"/>
    <w:rsid w:val="00A3589E"/>
    <w:rsid w:val="00A3589F"/>
    <w:rsid w:val="00A359BF"/>
    <w:rsid w:val="00A35F2B"/>
    <w:rsid w:val="00A3641D"/>
    <w:rsid w:val="00A36527"/>
    <w:rsid w:val="00A36C75"/>
    <w:rsid w:val="00A36E1A"/>
    <w:rsid w:val="00A37286"/>
    <w:rsid w:val="00A3764E"/>
    <w:rsid w:val="00A376D4"/>
    <w:rsid w:val="00A37927"/>
    <w:rsid w:val="00A37E63"/>
    <w:rsid w:val="00A4031B"/>
    <w:rsid w:val="00A40587"/>
    <w:rsid w:val="00A409AE"/>
    <w:rsid w:val="00A40A83"/>
    <w:rsid w:val="00A40C09"/>
    <w:rsid w:val="00A41089"/>
    <w:rsid w:val="00A4147F"/>
    <w:rsid w:val="00A41542"/>
    <w:rsid w:val="00A417A0"/>
    <w:rsid w:val="00A41B7A"/>
    <w:rsid w:val="00A41E83"/>
    <w:rsid w:val="00A424A5"/>
    <w:rsid w:val="00A424A7"/>
    <w:rsid w:val="00A42E25"/>
    <w:rsid w:val="00A42E4C"/>
    <w:rsid w:val="00A42F02"/>
    <w:rsid w:val="00A4305E"/>
    <w:rsid w:val="00A43306"/>
    <w:rsid w:val="00A434EC"/>
    <w:rsid w:val="00A437A5"/>
    <w:rsid w:val="00A43B2A"/>
    <w:rsid w:val="00A43E8F"/>
    <w:rsid w:val="00A44138"/>
    <w:rsid w:val="00A44326"/>
    <w:rsid w:val="00A443CC"/>
    <w:rsid w:val="00A4461D"/>
    <w:rsid w:val="00A448FE"/>
    <w:rsid w:val="00A44D95"/>
    <w:rsid w:val="00A44F11"/>
    <w:rsid w:val="00A453E3"/>
    <w:rsid w:val="00A4546D"/>
    <w:rsid w:val="00A4592A"/>
    <w:rsid w:val="00A45B1A"/>
    <w:rsid w:val="00A45B55"/>
    <w:rsid w:val="00A45DED"/>
    <w:rsid w:val="00A45ED9"/>
    <w:rsid w:val="00A46159"/>
    <w:rsid w:val="00A46304"/>
    <w:rsid w:val="00A4655C"/>
    <w:rsid w:val="00A46ADB"/>
    <w:rsid w:val="00A46F2E"/>
    <w:rsid w:val="00A47183"/>
    <w:rsid w:val="00A47431"/>
    <w:rsid w:val="00A4763C"/>
    <w:rsid w:val="00A47916"/>
    <w:rsid w:val="00A4796E"/>
    <w:rsid w:val="00A47977"/>
    <w:rsid w:val="00A4799A"/>
    <w:rsid w:val="00A47A1C"/>
    <w:rsid w:val="00A47F31"/>
    <w:rsid w:val="00A50227"/>
    <w:rsid w:val="00A507A0"/>
    <w:rsid w:val="00A50968"/>
    <w:rsid w:val="00A50B35"/>
    <w:rsid w:val="00A50E7A"/>
    <w:rsid w:val="00A5105C"/>
    <w:rsid w:val="00A516F8"/>
    <w:rsid w:val="00A51B45"/>
    <w:rsid w:val="00A520B2"/>
    <w:rsid w:val="00A52612"/>
    <w:rsid w:val="00A52775"/>
    <w:rsid w:val="00A53572"/>
    <w:rsid w:val="00A53816"/>
    <w:rsid w:val="00A54557"/>
    <w:rsid w:val="00A54582"/>
    <w:rsid w:val="00A54902"/>
    <w:rsid w:val="00A55A7F"/>
    <w:rsid w:val="00A55ABB"/>
    <w:rsid w:val="00A56DB7"/>
    <w:rsid w:val="00A56E5B"/>
    <w:rsid w:val="00A56FEF"/>
    <w:rsid w:val="00A5723B"/>
    <w:rsid w:val="00A57297"/>
    <w:rsid w:val="00A57367"/>
    <w:rsid w:val="00A57634"/>
    <w:rsid w:val="00A57A9C"/>
    <w:rsid w:val="00A57B54"/>
    <w:rsid w:val="00A57D0F"/>
    <w:rsid w:val="00A57E0A"/>
    <w:rsid w:val="00A57E51"/>
    <w:rsid w:val="00A57FB1"/>
    <w:rsid w:val="00A6060E"/>
    <w:rsid w:val="00A606B0"/>
    <w:rsid w:val="00A6072C"/>
    <w:rsid w:val="00A60ADB"/>
    <w:rsid w:val="00A60BC0"/>
    <w:rsid w:val="00A60D1D"/>
    <w:rsid w:val="00A61187"/>
    <w:rsid w:val="00A619E4"/>
    <w:rsid w:val="00A61E35"/>
    <w:rsid w:val="00A625B2"/>
    <w:rsid w:val="00A627F6"/>
    <w:rsid w:val="00A6296E"/>
    <w:rsid w:val="00A62CD3"/>
    <w:rsid w:val="00A62D8C"/>
    <w:rsid w:val="00A634CA"/>
    <w:rsid w:val="00A638BB"/>
    <w:rsid w:val="00A63B98"/>
    <w:rsid w:val="00A63C7F"/>
    <w:rsid w:val="00A641EA"/>
    <w:rsid w:val="00A64BB1"/>
    <w:rsid w:val="00A64E8B"/>
    <w:rsid w:val="00A65055"/>
    <w:rsid w:val="00A65087"/>
    <w:rsid w:val="00A6551E"/>
    <w:rsid w:val="00A656B0"/>
    <w:rsid w:val="00A657C3"/>
    <w:rsid w:val="00A65825"/>
    <w:rsid w:val="00A65E70"/>
    <w:rsid w:val="00A66192"/>
    <w:rsid w:val="00A66346"/>
    <w:rsid w:val="00A664E5"/>
    <w:rsid w:val="00A66FA9"/>
    <w:rsid w:val="00A6784C"/>
    <w:rsid w:val="00A703F0"/>
    <w:rsid w:val="00A707A4"/>
    <w:rsid w:val="00A70C85"/>
    <w:rsid w:val="00A70F09"/>
    <w:rsid w:val="00A71060"/>
    <w:rsid w:val="00A7124E"/>
    <w:rsid w:val="00A71468"/>
    <w:rsid w:val="00A715B1"/>
    <w:rsid w:val="00A715BE"/>
    <w:rsid w:val="00A71753"/>
    <w:rsid w:val="00A71982"/>
    <w:rsid w:val="00A71C4A"/>
    <w:rsid w:val="00A71F59"/>
    <w:rsid w:val="00A71FA4"/>
    <w:rsid w:val="00A72127"/>
    <w:rsid w:val="00A72395"/>
    <w:rsid w:val="00A724AE"/>
    <w:rsid w:val="00A72F5F"/>
    <w:rsid w:val="00A73098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587"/>
    <w:rsid w:val="00A75932"/>
    <w:rsid w:val="00A7598F"/>
    <w:rsid w:val="00A76831"/>
    <w:rsid w:val="00A769A9"/>
    <w:rsid w:val="00A76A2C"/>
    <w:rsid w:val="00A76A5B"/>
    <w:rsid w:val="00A76B18"/>
    <w:rsid w:val="00A76B85"/>
    <w:rsid w:val="00A77573"/>
    <w:rsid w:val="00A776FA"/>
    <w:rsid w:val="00A77A9E"/>
    <w:rsid w:val="00A77D10"/>
    <w:rsid w:val="00A80F9C"/>
    <w:rsid w:val="00A812B1"/>
    <w:rsid w:val="00A817D4"/>
    <w:rsid w:val="00A81F79"/>
    <w:rsid w:val="00A8268F"/>
    <w:rsid w:val="00A829A2"/>
    <w:rsid w:val="00A82F04"/>
    <w:rsid w:val="00A83127"/>
    <w:rsid w:val="00A83244"/>
    <w:rsid w:val="00A83757"/>
    <w:rsid w:val="00A83863"/>
    <w:rsid w:val="00A8389E"/>
    <w:rsid w:val="00A83AA6"/>
    <w:rsid w:val="00A843E7"/>
    <w:rsid w:val="00A84A51"/>
    <w:rsid w:val="00A84B7E"/>
    <w:rsid w:val="00A851B7"/>
    <w:rsid w:val="00A85742"/>
    <w:rsid w:val="00A85A4E"/>
    <w:rsid w:val="00A85F7F"/>
    <w:rsid w:val="00A8635F"/>
    <w:rsid w:val="00A86377"/>
    <w:rsid w:val="00A8667E"/>
    <w:rsid w:val="00A86765"/>
    <w:rsid w:val="00A868EE"/>
    <w:rsid w:val="00A8698C"/>
    <w:rsid w:val="00A8709B"/>
    <w:rsid w:val="00A8781E"/>
    <w:rsid w:val="00A879B8"/>
    <w:rsid w:val="00A87C35"/>
    <w:rsid w:val="00A90264"/>
    <w:rsid w:val="00A90790"/>
    <w:rsid w:val="00A908F7"/>
    <w:rsid w:val="00A908FB"/>
    <w:rsid w:val="00A90B3D"/>
    <w:rsid w:val="00A90FE1"/>
    <w:rsid w:val="00A9102B"/>
    <w:rsid w:val="00A9197B"/>
    <w:rsid w:val="00A92493"/>
    <w:rsid w:val="00A92498"/>
    <w:rsid w:val="00A9292C"/>
    <w:rsid w:val="00A92BBA"/>
    <w:rsid w:val="00A92CBA"/>
    <w:rsid w:val="00A93252"/>
    <w:rsid w:val="00A93263"/>
    <w:rsid w:val="00A93D27"/>
    <w:rsid w:val="00A94485"/>
    <w:rsid w:val="00A94A91"/>
    <w:rsid w:val="00A94BCD"/>
    <w:rsid w:val="00A94BF3"/>
    <w:rsid w:val="00A94CFE"/>
    <w:rsid w:val="00A94FFE"/>
    <w:rsid w:val="00A9508B"/>
    <w:rsid w:val="00A950ED"/>
    <w:rsid w:val="00A95156"/>
    <w:rsid w:val="00A9581C"/>
    <w:rsid w:val="00A95FCA"/>
    <w:rsid w:val="00A9612D"/>
    <w:rsid w:val="00A96248"/>
    <w:rsid w:val="00A96998"/>
    <w:rsid w:val="00A969C3"/>
    <w:rsid w:val="00A972D3"/>
    <w:rsid w:val="00A97415"/>
    <w:rsid w:val="00A974AA"/>
    <w:rsid w:val="00A978C3"/>
    <w:rsid w:val="00A97BD7"/>
    <w:rsid w:val="00A97CD6"/>
    <w:rsid w:val="00A97F44"/>
    <w:rsid w:val="00AA0040"/>
    <w:rsid w:val="00AA043E"/>
    <w:rsid w:val="00AA067E"/>
    <w:rsid w:val="00AA1364"/>
    <w:rsid w:val="00AA1804"/>
    <w:rsid w:val="00AA1891"/>
    <w:rsid w:val="00AA2BFF"/>
    <w:rsid w:val="00AA2C6C"/>
    <w:rsid w:val="00AA3008"/>
    <w:rsid w:val="00AA3032"/>
    <w:rsid w:val="00AA43C4"/>
    <w:rsid w:val="00AA459D"/>
    <w:rsid w:val="00AA49A0"/>
    <w:rsid w:val="00AA4B54"/>
    <w:rsid w:val="00AA51F3"/>
    <w:rsid w:val="00AA5691"/>
    <w:rsid w:val="00AA5749"/>
    <w:rsid w:val="00AA65FA"/>
    <w:rsid w:val="00AA66B1"/>
    <w:rsid w:val="00AA7383"/>
    <w:rsid w:val="00AA75A3"/>
    <w:rsid w:val="00AA7855"/>
    <w:rsid w:val="00AA7E88"/>
    <w:rsid w:val="00AB04B4"/>
    <w:rsid w:val="00AB06F1"/>
    <w:rsid w:val="00AB0866"/>
    <w:rsid w:val="00AB112E"/>
    <w:rsid w:val="00AB187B"/>
    <w:rsid w:val="00AB18D8"/>
    <w:rsid w:val="00AB1FFB"/>
    <w:rsid w:val="00AB2150"/>
    <w:rsid w:val="00AB2418"/>
    <w:rsid w:val="00AB28F9"/>
    <w:rsid w:val="00AB2A77"/>
    <w:rsid w:val="00AB2B7A"/>
    <w:rsid w:val="00AB2C70"/>
    <w:rsid w:val="00AB2D16"/>
    <w:rsid w:val="00AB2F9B"/>
    <w:rsid w:val="00AB2FB2"/>
    <w:rsid w:val="00AB3379"/>
    <w:rsid w:val="00AB3C32"/>
    <w:rsid w:val="00AB3C3D"/>
    <w:rsid w:val="00AB3E88"/>
    <w:rsid w:val="00AB4719"/>
    <w:rsid w:val="00AB48B3"/>
    <w:rsid w:val="00AB4E2E"/>
    <w:rsid w:val="00AB4F4A"/>
    <w:rsid w:val="00AB5107"/>
    <w:rsid w:val="00AB52D5"/>
    <w:rsid w:val="00AB52E7"/>
    <w:rsid w:val="00AB540B"/>
    <w:rsid w:val="00AB5AAF"/>
    <w:rsid w:val="00AB5CEB"/>
    <w:rsid w:val="00AB5D93"/>
    <w:rsid w:val="00AB5DB4"/>
    <w:rsid w:val="00AB5EEF"/>
    <w:rsid w:val="00AB5F0F"/>
    <w:rsid w:val="00AB627D"/>
    <w:rsid w:val="00AB635B"/>
    <w:rsid w:val="00AB6479"/>
    <w:rsid w:val="00AB66DB"/>
    <w:rsid w:val="00AB6D96"/>
    <w:rsid w:val="00AB771E"/>
    <w:rsid w:val="00AB7982"/>
    <w:rsid w:val="00AB7A6F"/>
    <w:rsid w:val="00AB7B7C"/>
    <w:rsid w:val="00AB7ECB"/>
    <w:rsid w:val="00AC0027"/>
    <w:rsid w:val="00AC00A2"/>
    <w:rsid w:val="00AC0D64"/>
    <w:rsid w:val="00AC1062"/>
    <w:rsid w:val="00AC177B"/>
    <w:rsid w:val="00AC1B7B"/>
    <w:rsid w:val="00AC1C40"/>
    <w:rsid w:val="00AC241A"/>
    <w:rsid w:val="00AC2993"/>
    <w:rsid w:val="00AC2AD0"/>
    <w:rsid w:val="00AC2CB7"/>
    <w:rsid w:val="00AC2D0C"/>
    <w:rsid w:val="00AC300E"/>
    <w:rsid w:val="00AC30BD"/>
    <w:rsid w:val="00AC3652"/>
    <w:rsid w:val="00AC372C"/>
    <w:rsid w:val="00AC3746"/>
    <w:rsid w:val="00AC3849"/>
    <w:rsid w:val="00AC3A0C"/>
    <w:rsid w:val="00AC4233"/>
    <w:rsid w:val="00AC4314"/>
    <w:rsid w:val="00AC446B"/>
    <w:rsid w:val="00AC468A"/>
    <w:rsid w:val="00AC4C97"/>
    <w:rsid w:val="00AC4DFD"/>
    <w:rsid w:val="00AC5773"/>
    <w:rsid w:val="00AC6666"/>
    <w:rsid w:val="00AC79F7"/>
    <w:rsid w:val="00AD000B"/>
    <w:rsid w:val="00AD0050"/>
    <w:rsid w:val="00AD0162"/>
    <w:rsid w:val="00AD08D5"/>
    <w:rsid w:val="00AD0D49"/>
    <w:rsid w:val="00AD0E6C"/>
    <w:rsid w:val="00AD13A2"/>
    <w:rsid w:val="00AD13B6"/>
    <w:rsid w:val="00AD13D8"/>
    <w:rsid w:val="00AD14D2"/>
    <w:rsid w:val="00AD14FE"/>
    <w:rsid w:val="00AD16EB"/>
    <w:rsid w:val="00AD196F"/>
    <w:rsid w:val="00AD1DB5"/>
    <w:rsid w:val="00AD20CD"/>
    <w:rsid w:val="00AD2120"/>
    <w:rsid w:val="00AD238D"/>
    <w:rsid w:val="00AD23B1"/>
    <w:rsid w:val="00AD2456"/>
    <w:rsid w:val="00AD2CB5"/>
    <w:rsid w:val="00AD2E9D"/>
    <w:rsid w:val="00AD30C4"/>
    <w:rsid w:val="00AD3343"/>
    <w:rsid w:val="00AD33F3"/>
    <w:rsid w:val="00AD38A9"/>
    <w:rsid w:val="00AD38F1"/>
    <w:rsid w:val="00AD38FB"/>
    <w:rsid w:val="00AD3A98"/>
    <w:rsid w:val="00AD3BE3"/>
    <w:rsid w:val="00AD3E64"/>
    <w:rsid w:val="00AD3EB8"/>
    <w:rsid w:val="00AD404C"/>
    <w:rsid w:val="00AD4315"/>
    <w:rsid w:val="00AD4706"/>
    <w:rsid w:val="00AD47CC"/>
    <w:rsid w:val="00AD481E"/>
    <w:rsid w:val="00AD4B5A"/>
    <w:rsid w:val="00AD4C76"/>
    <w:rsid w:val="00AD4C8B"/>
    <w:rsid w:val="00AD554D"/>
    <w:rsid w:val="00AD5C64"/>
    <w:rsid w:val="00AD6106"/>
    <w:rsid w:val="00AD6380"/>
    <w:rsid w:val="00AD63EB"/>
    <w:rsid w:val="00AD6544"/>
    <w:rsid w:val="00AD6844"/>
    <w:rsid w:val="00AD696C"/>
    <w:rsid w:val="00AD717A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41C"/>
    <w:rsid w:val="00AE1706"/>
    <w:rsid w:val="00AE1B75"/>
    <w:rsid w:val="00AE1C2D"/>
    <w:rsid w:val="00AE2339"/>
    <w:rsid w:val="00AE2A6C"/>
    <w:rsid w:val="00AE2B71"/>
    <w:rsid w:val="00AE2C5D"/>
    <w:rsid w:val="00AE30F6"/>
    <w:rsid w:val="00AE34CF"/>
    <w:rsid w:val="00AE35B8"/>
    <w:rsid w:val="00AE391D"/>
    <w:rsid w:val="00AE3C45"/>
    <w:rsid w:val="00AE3E2A"/>
    <w:rsid w:val="00AE43BB"/>
    <w:rsid w:val="00AE4520"/>
    <w:rsid w:val="00AE4DC7"/>
    <w:rsid w:val="00AE4EA1"/>
    <w:rsid w:val="00AE5681"/>
    <w:rsid w:val="00AE5834"/>
    <w:rsid w:val="00AE584A"/>
    <w:rsid w:val="00AE5DBB"/>
    <w:rsid w:val="00AE6701"/>
    <w:rsid w:val="00AE67EF"/>
    <w:rsid w:val="00AE6818"/>
    <w:rsid w:val="00AE6824"/>
    <w:rsid w:val="00AE6930"/>
    <w:rsid w:val="00AE69E3"/>
    <w:rsid w:val="00AE6B12"/>
    <w:rsid w:val="00AE6C0A"/>
    <w:rsid w:val="00AE6DCA"/>
    <w:rsid w:val="00AE7047"/>
    <w:rsid w:val="00AE7072"/>
    <w:rsid w:val="00AF0198"/>
    <w:rsid w:val="00AF0D0F"/>
    <w:rsid w:val="00AF1ADD"/>
    <w:rsid w:val="00AF1C12"/>
    <w:rsid w:val="00AF1EBF"/>
    <w:rsid w:val="00AF1FEC"/>
    <w:rsid w:val="00AF2783"/>
    <w:rsid w:val="00AF2D9F"/>
    <w:rsid w:val="00AF2FA7"/>
    <w:rsid w:val="00AF3B20"/>
    <w:rsid w:val="00AF3FB9"/>
    <w:rsid w:val="00AF40C1"/>
    <w:rsid w:val="00AF41FF"/>
    <w:rsid w:val="00AF465A"/>
    <w:rsid w:val="00AF4801"/>
    <w:rsid w:val="00AF4833"/>
    <w:rsid w:val="00AF48FB"/>
    <w:rsid w:val="00AF4AFD"/>
    <w:rsid w:val="00AF51F8"/>
    <w:rsid w:val="00AF5810"/>
    <w:rsid w:val="00AF5850"/>
    <w:rsid w:val="00AF59F5"/>
    <w:rsid w:val="00AF5E0A"/>
    <w:rsid w:val="00AF5E47"/>
    <w:rsid w:val="00AF60B2"/>
    <w:rsid w:val="00AF644D"/>
    <w:rsid w:val="00AF64A5"/>
    <w:rsid w:val="00AF6B4C"/>
    <w:rsid w:val="00AF6BA8"/>
    <w:rsid w:val="00AF6DD9"/>
    <w:rsid w:val="00AF7504"/>
    <w:rsid w:val="00AF7548"/>
    <w:rsid w:val="00AF7A4C"/>
    <w:rsid w:val="00AF7C50"/>
    <w:rsid w:val="00AF7D1E"/>
    <w:rsid w:val="00AF7E0C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CCA"/>
    <w:rsid w:val="00B01D43"/>
    <w:rsid w:val="00B020DB"/>
    <w:rsid w:val="00B0237F"/>
    <w:rsid w:val="00B0264E"/>
    <w:rsid w:val="00B02714"/>
    <w:rsid w:val="00B02941"/>
    <w:rsid w:val="00B02A84"/>
    <w:rsid w:val="00B03105"/>
    <w:rsid w:val="00B031AE"/>
    <w:rsid w:val="00B031C2"/>
    <w:rsid w:val="00B0337C"/>
    <w:rsid w:val="00B037BC"/>
    <w:rsid w:val="00B038AD"/>
    <w:rsid w:val="00B04383"/>
    <w:rsid w:val="00B04A08"/>
    <w:rsid w:val="00B04C9D"/>
    <w:rsid w:val="00B052CD"/>
    <w:rsid w:val="00B05327"/>
    <w:rsid w:val="00B0583A"/>
    <w:rsid w:val="00B05A97"/>
    <w:rsid w:val="00B05E72"/>
    <w:rsid w:val="00B05F45"/>
    <w:rsid w:val="00B062A4"/>
    <w:rsid w:val="00B06F54"/>
    <w:rsid w:val="00B070F5"/>
    <w:rsid w:val="00B072AD"/>
    <w:rsid w:val="00B074C0"/>
    <w:rsid w:val="00B074E6"/>
    <w:rsid w:val="00B07E70"/>
    <w:rsid w:val="00B1022F"/>
    <w:rsid w:val="00B103D0"/>
    <w:rsid w:val="00B107A5"/>
    <w:rsid w:val="00B10897"/>
    <w:rsid w:val="00B109AD"/>
    <w:rsid w:val="00B10B35"/>
    <w:rsid w:val="00B10C06"/>
    <w:rsid w:val="00B10C62"/>
    <w:rsid w:val="00B11164"/>
    <w:rsid w:val="00B11322"/>
    <w:rsid w:val="00B12018"/>
    <w:rsid w:val="00B125F8"/>
    <w:rsid w:val="00B12943"/>
    <w:rsid w:val="00B13185"/>
    <w:rsid w:val="00B132D2"/>
    <w:rsid w:val="00B134AC"/>
    <w:rsid w:val="00B135A9"/>
    <w:rsid w:val="00B13B22"/>
    <w:rsid w:val="00B14536"/>
    <w:rsid w:val="00B14B1A"/>
    <w:rsid w:val="00B14CA1"/>
    <w:rsid w:val="00B158B9"/>
    <w:rsid w:val="00B15CCE"/>
    <w:rsid w:val="00B15D55"/>
    <w:rsid w:val="00B15F5C"/>
    <w:rsid w:val="00B16021"/>
    <w:rsid w:val="00B1615D"/>
    <w:rsid w:val="00B162A9"/>
    <w:rsid w:val="00B163BE"/>
    <w:rsid w:val="00B165FF"/>
    <w:rsid w:val="00B16744"/>
    <w:rsid w:val="00B16827"/>
    <w:rsid w:val="00B1689C"/>
    <w:rsid w:val="00B16C32"/>
    <w:rsid w:val="00B1717F"/>
    <w:rsid w:val="00B17529"/>
    <w:rsid w:val="00B17815"/>
    <w:rsid w:val="00B17B63"/>
    <w:rsid w:val="00B200B1"/>
    <w:rsid w:val="00B20515"/>
    <w:rsid w:val="00B20759"/>
    <w:rsid w:val="00B20D5E"/>
    <w:rsid w:val="00B20F75"/>
    <w:rsid w:val="00B20FE0"/>
    <w:rsid w:val="00B21530"/>
    <w:rsid w:val="00B2164D"/>
    <w:rsid w:val="00B21845"/>
    <w:rsid w:val="00B21858"/>
    <w:rsid w:val="00B2192F"/>
    <w:rsid w:val="00B21BD8"/>
    <w:rsid w:val="00B21C35"/>
    <w:rsid w:val="00B21FF0"/>
    <w:rsid w:val="00B22000"/>
    <w:rsid w:val="00B2211F"/>
    <w:rsid w:val="00B22676"/>
    <w:rsid w:val="00B229A4"/>
    <w:rsid w:val="00B22D28"/>
    <w:rsid w:val="00B22DCF"/>
    <w:rsid w:val="00B2308E"/>
    <w:rsid w:val="00B233B7"/>
    <w:rsid w:val="00B2361B"/>
    <w:rsid w:val="00B23C66"/>
    <w:rsid w:val="00B23F40"/>
    <w:rsid w:val="00B248A7"/>
    <w:rsid w:val="00B24CB3"/>
    <w:rsid w:val="00B24D6A"/>
    <w:rsid w:val="00B24FE8"/>
    <w:rsid w:val="00B250D4"/>
    <w:rsid w:val="00B25110"/>
    <w:rsid w:val="00B25152"/>
    <w:rsid w:val="00B25297"/>
    <w:rsid w:val="00B25979"/>
    <w:rsid w:val="00B25FBA"/>
    <w:rsid w:val="00B26054"/>
    <w:rsid w:val="00B264A9"/>
    <w:rsid w:val="00B266C5"/>
    <w:rsid w:val="00B2674F"/>
    <w:rsid w:val="00B2692E"/>
    <w:rsid w:val="00B269AB"/>
    <w:rsid w:val="00B269E8"/>
    <w:rsid w:val="00B26A46"/>
    <w:rsid w:val="00B26B21"/>
    <w:rsid w:val="00B26D1D"/>
    <w:rsid w:val="00B26D3E"/>
    <w:rsid w:val="00B26FA3"/>
    <w:rsid w:val="00B27118"/>
    <w:rsid w:val="00B27509"/>
    <w:rsid w:val="00B27817"/>
    <w:rsid w:val="00B27CA7"/>
    <w:rsid w:val="00B27D78"/>
    <w:rsid w:val="00B30110"/>
    <w:rsid w:val="00B302B5"/>
    <w:rsid w:val="00B3030A"/>
    <w:rsid w:val="00B304C3"/>
    <w:rsid w:val="00B30705"/>
    <w:rsid w:val="00B308E8"/>
    <w:rsid w:val="00B30B3C"/>
    <w:rsid w:val="00B31502"/>
    <w:rsid w:val="00B31C98"/>
    <w:rsid w:val="00B31F84"/>
    <w:rsid w:val="00B321B0"/>
    <w:rsid w:val="00B32BC3"/>
    <w:rsid w:val="00B331D5"/>
    <w:rsid w:val="00B33574"/>
    <w:rsid w:val="00B336F1"/>
    <w:rsid w:val="00B33D51"/>
    <w:rsid w:val="00B34043"/>
    <w:rsid w:val="00B3415A"/>
    <w:rsid w:val="00B342B3"/>
    <w:rsid w:val="00B34450"/>
    <w:rsid w:val="00B34913"/>
    <w:rsid w:val="00B34C64"/>
    <w:rsid w:val="00B34F5C"/>
    <w:rsid w:val="00B357E8"/>
    <w:rsid w:val="00B361C2"/>
    <w:rsid w:val="00B367E2"/>
    <w:rsid w:val="00B36815"/>
    <w:rsid w:val="00B36928"/>
    <w:rsid w:val="00B36AB5"/>
    <w:rsid w:val="00B36D3F"/>
    <w:rsid w:val="00B36EDC"/>
    <w:rsid w:val="00B377E6"/>
    <w:rsid w:val="00B37BE3"/>
    <w:rsid w:val="00B37F91"/>
    <w:rsid w:val="00B4012C"/>
    <w:rsid w:val="00B407A4"/>
    <w:rsid w:val="00B40E12"/>
    <w:rsid w:val="00B40E38"/>
    <w:rsid w:val="00B40FA0"/>
    <w:rsid w:val="00B41231"/>
    <w:rsid w:val="00B412EF"/>
    <w:rsid w:val="00B41814"/>
    <w:rsid w:val="00B41832"/>
    <w:rsid w:val="00B41AA7"/>
    <w:rsid w:val="00B42913"/>
    <w:rsid w:val="00B42B2B"/>
    <w:rsid w:val="00B42B49"/>
    <w:rsid w:val="00B42DF6"/>
    <w:rsid w:val="00B4374C"/>
    <w:rsid w:val="00B43DC2"/>
    <w:rsid w:val="00B43F19"/>
    <w:rsid w:val="00B4402B"/>
    <w:rsid w:val="00B44796"/>
    <w:rsid w:val="00B447D7"/>
    <w:rsid w:val="00B44AA3"/>
    <w:rsid w:val="00B4563F"/>
    <w:rsid w:val="00B4568F"/>
    <w:rsid w:val="00B458A3"/>
    <w:rsid w:val="00B45AEA"/>
    <w:rsid w:val="00B45AF3"/>
    <w:rsid w:val="00B45C3A"/>
    <w:rsid w:val="00B45D74"/>
    <w:rsid w:val="00B45DCB"/>
    <w:rsid w:val="00B45F1A"/>
    <w:rsid w:val="00B4604A"/>
    <w:rsid w:val="00B461E6"/>
    <w:rsid w:val="00B46312"/>
    <w:rsid w:val="00B464BC"/>
    <w:rsid w:val="00B4697C"/>
    <w:rsid w:val="00B46AA9"/>
    <w:rsid w:val="00B46AB2"/>
    <w:rsid w:val="00B46BC8"/>
    <w:rsid w:val="00B46BF5"/>
    <w:rsid w:val="00B46C9C"/>
    <w:rsid w:val="00B47328"/>
    <w:rsid w:val="00B4762F"/>
    <w:rsid w:val="00B477C2"/>
    <w:rsid w:val="00B47AA4"/>
    <w:rsid w:val="00B50250"/>
    <w:rsid w:val="00B5041C"/>
    <w:rsid w:val="00B5078A"/>
    <w:rsid w:val="00B509E1"/>
    <w:rsid w:val="00B51039"/>
    <w:rsid w:val="00B51339"/>
    <w:rsid w:val="00B51395"/>
    <w:rsid w:val="00B51810"/>
    <w:rsid w:val="00B51918"/>
    <w:rsid w:val="00B51DBA"/>
    <w:rsid w:val="00B52ACE"/>
    <w:rsid w:val="00B53156"/>
    <w:rsid w:val="00B53654"/>
    <w:rsid w:val="00B53706"/>
    <w:rsid w:val="00B53851"/>
    <w:rsid w:val="00B53886"/>
    <w:rsid w:val="00B5393F"/>
    <w:rsid w:val="00B539DC"/>
    <w:rsid w:val="00B53C61"/>
    <w:rsid w:val="00B53E5D"/>
    <w:rsid w:val="00B53F47"/>
    <w:rsid w:val="00B54781"/>
    <w:rsid w:val="00B54ED2"/>
    <w:rsid w:val="00B553CD"/>
    <w:rsid w:val="00B5579F"/>
    <w:rsid w:val="00B5583E"/>
    <w:rsid w:val="00B56153"/>
    <w:rsid w:val="00B56BB6"/>
    <w:rsid w:val="00B56E1F"/>
    <w:rsid w:val="00B5796D"/>
    <w:rsid w:val="00B57A82"/>
    <w:rsid w:val="00B6011A"/>
    <w:rsid w:val="00B60132"/>
    <w:rsid w:val="00B6027F"/>
    <w:rsid w:val="00B60749"/>
    <w:rsid w:val="00B6085C"/>
    <w:rsid w:val="00B60976"/>
    <w:rsid w:val="00B6183E"/>
    <w:rsid w:val="00B61C8D"/>
    <w:rsid w:val="00B6258F"/>
    <w:rsid w:val="00B62621"/>
    <w:rsid w:val="00B62991"/>
    <w:rsid w:val="00B62B4B"/>
    <w:rsid w:val="00B62D0E"/>
    <w:rsid w:val="00B6303B"/>
    <w:rsid w:val="00B631DE"/>
    <w:rsid w:val="00B634A6"/>
    <w:rsid w:val="00B6375E"/>
    <w:rsid w:val="00B638A4"/>
    <w:rsid w:val="00B6398B"/>
    <w:rsid w:val="00B63FBA"/>
    <w:rsid w:val="00B640AA"/>
    <w:rsid w:val="00B646E7"/>
    <w:rsid w:val="00B64816"/>
    <w:rsid w:val="00B64CC5"/>
    <w:rsid w:val="00B64D42"/>
    <w:rsid w:val="00B64F2C"/>
    <w:rsid w:val="00B65219"/>
    <w:rsid w:val="00B65749"/>
    <w:rsid w:val="00B659E9"/>
    <w:rsid w:val="00B659F7"/>
    <w:rsid w:val="00B65CF1"/>
    <w:rsid w:val="00B660F5"/>
    <w:rsid w:val="00B6617F"/>
    <w:rsid w:val="00B664F3"/>
    <w:rsid w:val="00B6658C"/>
    <w:rsid w:val="00B666A9"/>
    <w:rsid w:val="00B667C3"/>
    <w:rsid w:val="00B6690F"/>
    <w:rsid w:val="00B66FBB"/>
    <w:rsid w:val="00B670F0"/>
    <w:rsid w:val="00B67103"/>
    <w:rsid w:val="00B671C4"/>
    <w:rsid w:val="00B672D7"/>
    <w:rsid w:val="00B6741E"/>
    <w:rsid w:val="00B679B0"/>
    <w:rsid w:val="00B67AA5"/>
    <w:rsid w:val="00B67D8D"/>
    <w:rsid w:val="00B67DE0"/>
    <w:rsid w:val="00B67E8F"/>
    <w:rsid w:val="00B70724"/>
    <w:rsid w:val="00B70920"/>
    <w:rsid w:val="00B70CD8"/>
    <w:rsid w:val="00B7120A"/>
    <w:rsid w:val="00B71439"/>
    <w:rsid w:val="00B71450"/>
    <w:rsid w:val="00B71768"/>
    <w:rsid w:val="00B720E2"/>
    <w:rsid w:val="00B721BB"/>
    <w:rsid w:val="00B7224B"/>
    <w:rsid w:val="00B724F0"/>
    <w:rsid w:val="00B72715"/>
    <w:rsid w:val="00B72734"/>
    <w:rsid w:val="00B72D07"/>
    <w:rsid w:val="00B72FFF"/>
    <w:rsid w:val="00B73219"/>
    <w:rsid w:val="00B7380E"/>
    <w:rsid w:val="00B73EE9"/>
    <w:rsid w:val="00B74406"/>
    <w:rsid w:val="00B7486E"/>
    <w:rsid w:val="00B748A8"/>
    <w:rsid w:val="00B75025"/>
    <w:rsid w:val="00B753B1"/>
    <w:rsid w:val="00B7540A"/>
    <w:rsid w:val="00B75605"/>
    <w:rsid w:val="00B75BB6"/>
    <w:rsid w:val="00B75EEC"/>
    <w:rsid w:val="00B75F10"/>
    <w:rsid w:val="00B761FE"/>
    <w:rsid w:val="00B76964"/>
    <w:rsid w:val="00B76D93"/>
    <w:rsid w:val="00B770CC"/>
    <w:rsid w:val="00B77EA1"/>
    <w:rsid w:val="00B809BA"/>
    <w:rsid w:val="00B809C8"/>
    <w:rsid w:val="00B80B70"/>
    <w:rsid w:val="00B81259"/>
    <w:rsid w:val="00B816DA"/>
    <w:rsid w:val="00B817CA"/>
    <w:rsid w:val="00B81B43"/>
    <w:rsid w:val="00B81D06"/>
    <w:rsid w:val="00B81FD5"/>
    <w:rsid w:val="00B82392"/>
    <w:rsid w:val="00B824AE"/>
    <w:rsid w:val="00B824C4"/>
    <w:rsid w:val="00B827E1"/>
    <w:rsid w:val="00B827F3"/>
    <w:rsid w:val="00B82A62"/>
    <w:rsid w:val="00B82B71"/>
    <w:rsid w:val="00B82DB4"/>
    <w:rsid w:val="00B82F79"/>
    <w:rsid w:val="00B831B3"/>
    <w:rsid w:val="00B83227"/>
    <w:rsid w:val="00B833D7"/>
    <w:rsid w:val="00B83785"/>
    <w:rsid w:val="00B83BD7"/>
    <w:rsid w:val="00B83EF5"/>
    <w:rsid w:val="00B83FF9"/>
    <w:rsid w:val="00B8402D"/>
    <w:rsid w:val="00B84B12"/>
    <w:rsid w:val="00B84E18"/>
    <w:rsid w:val="00B85262"/>
    <w:rsid w:val="00B854AC"/>
    <w:rsid w:val="00B85657"/>
    <w:rsid w:val="00B8573E"/>
    <w:rsid w:val="00B866FB"/>
    <w:rsid w:val="00B86897"/>
    <w:rsid w:val="00B86E81"/>
    <w:rsid w:val="00B86F75"/>
    <w:rsid w:val="00B871FF"/>
    <w:rsid w:val="00B87233"/>
    <w:rsid w:val="00B87324"/>
    <w:rsid w:val="00B8750B"/>
    <w:rsid w:val="00B8756E"/>
    <w:rsid w:val="00B8769C"/>
    <w:rsid w:val="00B87709"/>
    <w:rsid w:val="00B87BC3"/>
    <w:rsid w:val="00B90296"/>
    <w:rsid w:val="00B905A6"/>
    <w:rsid w:val="00B90660"/>
    <w:rsid w:val="00B90776"/>
    <w:rsid w:val="00B908CA"/>
    <w:rsid w:val="00B91123"/>
    <w:rsid w:val="00B911C4"/>
    <w:rsid w:val="00B91A01"/>
    <w:rsid w:val="00B927B8"/>
    <w:rsid w:val="00B9289C"/>
    <w:rsid w:val="00B92F7E"/>
    <w:rsid w:val="00B93009"/>
    <w:rsid w:val="00B93310"/>
    <w:rsid w:val="00B935F4"/>
    <w:rsid w:val="00B93C75"/>
    <w:rsid w:val="00B948CD"/>
    <w:rsid w:val="00B94DB1"/>
    <w:rsid w:val="00B9524D"/>
    <w:rsid w:val="00B955D4"/>
    <w:rsid w:val="00B9571E"/>
    <w:rsid w:val="00B95775"/>
    <w:rsid w:val="00B95777"/>
    <w:rsid w:val="00B957F3"/>
    <w:rsid w:val="00B95C09"/>
    <w:rsid w:val="00B95DA5"/>
    <w:rsid w:val="00B9609E"/>
    <w:rsid w:val="00B96303"/>
    <w:rsid w:val="00B968CC"/>
    <w:rsid w:val="00B97344"/>
    <w:rsid w:val="00B97CAC"/>
    <w:rsid w:val="00B97DFA"/>
    <w:rsid w:val="00BA01B6"/>
    <w:rsid w:val="00BA0884"/>
    <w:rsid w:val="00BA0BFF"/>
    <w:rsid w:val="00BA0C67"/>
    <w:rsid w:val="00BA0EB0"/>
    <w:rsid w:val="00BA12E5"/>
    <w:rsid w:val="00BA147C"/>
    <w:rsid w:val="00BA172D"/>
    <w:rsid w:val="00BA17C1"/>
    <w:rsid w:val="00BA1D89"/>
    <w:rsid w:val="00BA220D"/>
    <w:rsid w:val="00BA25C9"/>
    <w:rsid w:val="00BA2810"/>
    <w:rsid w:val="00BA3383"/>
    <w:rsid w:val="00BA3CA6"/>
    <w:rsid w:val="00BA416B"/>
    <w:rsid w:val="00BA4187"/>
    <w:rsid w:val="00BA42F0"/>
    <w:rsid w:val="00BA472D"/>
    <w:rsid w:val="00BA4A78"/>
    <w:rsid w:val="00BA4BA3"/>
    <w:rsid w:val="00BA4BF5"/>
    <w:rsid w:val="00BA4C4A"/>
    <w:rsid w:val="00BA507E"/>
    <w:rsid w:val="00BA509C"/>
    <w:rsid w:val="00BA5455"/>
    <w:rsid w:val="00BA5632"/>
    <w:rsid w:val="00BA5CD6"/>
    <w:rsid w:val="00BA5D0D"/>
    <w:rsid w:val="00BA5E9B"/>
    <w:rsid w:val="00BA6261"/>
    <w:rsid w:val="00BA67BC"/>
    <w:rsid w:val="00BA6EEB"/>
    <w:rsid w:val="00BA70D4"/>
    <w:rsid w:val="00BA7634"/>
    <w:rsid w:val="00BA7889"/>
    <w:rsid w:val="00BA79FC"/>
    <w:rsid w:val="00BA7CF8"/>
    <w:rsid w:val="00BA7EA6"/>
    <w:rsid w:val="00BB0075"/>
    <w:rsid w:val="00BB0771"/>
    <w:rsid w:val="00BB0862"/>
    <w:rsid w:val="00BB09A8"/>
    <w:rsid w:val="00BB0E4D"/>
    <w:rsid w:val="00BB19B2"/>
    <w:rsid w:val="00BB1D2F"/>
    <w:rsid w:val="00BB1E58"/>
    <w:rsid w:val="00BB207B"/>
    <w:rsid w:val="00BB2494"/>
    <w:rsid w:val="00BB2730"/>
    <w:rsid w:val="00BB2A77"/>
    <w:rsid w:val="00BB2DFB"/>
    <w:rsid w:val="00BB31C9"/>
    <w:rsid w:val="00BB350B"/>
    <w:rsid w:val="00BB35AA"/>
    <w:rsid w:val="00BB3726"/>
    <w:rsid w:val="00BB438E"/>
    <w:rsid w:val="00BB479B"/>
    <w:rsid w:val="00BB4A85"/>
    <w:rsid w:val="00BB4DF3"/>
    <w:rsid w:val="00BB4F36"/>
    <w:rsid w:val="00BB53C2"/>
    <w:rsid w:val="00BB5488"/>
    <w:rsid w:val="00BB5EE7"/>
    <w:rsid w:val="00BB608E"/>
    <w:rsid w:val="00BB668B"/>
    <w:rsid w:val="00BB6B29"/>
    <w:rsid w:val="00BB7024"/>
    <w:rsid w:val="00BB7FF7"/>
    <w:rsid w:val="00BC0379"/>
    <w:rsid w:val="00BC043D"/>
    <w:rsid w:val="00BC0765"/>
    <w:rsid w:val="00BC07A3"/>
    <w:rsid w:val="00BC1431"/>
    <w:rsid w:val="00BC15D5"/>
    <w:rsid w:val="00BC17DA"/>
    <w:rsid w:val="00BC1A1A"/>
    <w:rsid w:val="00BC222A"/>
    <w:rsid w:val="00BC249C"/>
    <w:rsid w:val="00BC2660"/>
    <w:rsid w:val="00BC26F8"/>
    <w:rsid w:val="00BC27AD"/>
    <w:rsid w:val="00BC297B"/>
    <w:rsid w:val="00BC2AB0"/>
    <w:rsid w:val="00BC32EC"/>
    <w:rsid w:val="00BC3B19"/>
    <w:rsid w:val="00BC3EB6"/>
    <w:rsid w:val="00BC4209"/>
    <w:rsid w:val="00BC45CB"/>
    <w:rsid w:val="00BC4E6E"/>
    <w:rsid w:val="00BC4E8D"/>
    <w:rsid w:val="00BC531C"/>
    <w:rsid w:val="00BC5394"/>
    <w:rsid w:val="00BC5486"/>
    <w:rsid w:val="00BC6363"/>
    <w:rsid w:val="00BC64EA"/>
    <w:rsid w:val="00BC6C50"/>
    <w:rsid w:val="00BC6F8D"/>
    <w:rsid w:val="00BC71B3"/>
    <w:rsid w:val="00BC745F"/>
    <w:rsid w:val="00BC756D"/>
    <w:rsid w:val="00BC771C"/>
    <w:rsid w:val="00BC777F"/>
    <w:rsid w:val="00BC7AC7"/>
    <w:rsid w:val="00BD067B"/>
    <w:rsid w:val="00BD0688"/>
    <w:rsid w:val="00BD0970"/>
    <w:rsid w:val="00BD157C"/>
    <w:rsid w:val="00BD15C6"/>
    <w:rsid w:val="00BD170D"/>
    <w:rsid w:val="00BD187B"/>
    <w:rsid w:val="00BD1B71"/>
    <w:rsid w:val="00BD1BD5"/>
    <w:rsid w:val="00BD1C49"/>
    <w:rsid w:val="00BD1CB0"/>
    <w:rsid w:val="00BD1DBC"/>
    <w:rsid w:val="00BD2346"/>
    <w:rsid w:val="00BD23CB"/>
    <w:rsid w:val="00BD27A0"/>
    <w:rsid w:val="00BD2CD7"/>
    <w:rsid w:val="00BD30EC"/>
    <w:rsid w:val="00BD34FF"/>
    <w:rsid w:val="00BD3866"/>
    <w:rsid w:val="00BD4114"/>
    <w:rsid w:val="00BD42B1"/>
    <w:rsid w:val="00BD4356"/>
    <w:rsid w:val="00BD458E"/>
    <w:rsid w:val="00BD45FD"/>
    <w:rsid w:val="00BD6032"/>
    <w:rsid w:val="00BD61BF"/>
    <w:rsid w:val="00BD6341"/>
    <w:rsid w:val="00BD65CC"/>
    <w:rsid w:val="00BD6887"/>
    <w:rsid w:val="00BD73F5"/>
    <w:rsid w:val="00BD74F4"/>
    <w:rsid w:val="00BD77EA"/>
    <w:rsid w:val="00BD7D9E"/>
    <w:rsid w:val="00BE00A3"/>
    <w:rsid w:val="00BE0141"/>
    <w:rsid w:val="00BE0210"/>
    <w:rsid w:val="00BE03CC"/>
    <w:rsid w:val="00BE0C56"/>
    <w:rsid w:val="00BE0D17"/>
    <w:rsid w:val="00BE1558"/>
    <w:rsid w:val="00BE191E"/>
    <w:rsid w:val="00BE1B75"/>
    <w:rsid w:val="00BE2292"/>
    <w:rsid w:val="00BE273B"/>
    <w:rsid w:val="00BE287F"/>
    <w:rsid w:val="00BE2BC9"/>
    <w:rsid w:val="00BE3109"/>
    <w:rsid w:val="00BE3BCE"/>
    <w:rsid w:val="00BE3EE3"/>
    <w:rsid w:val="00BE43B1"/>
    <w:rsid w:val="00BE49AC"/>
    <w:rsid w:val="00BE49FA"/>
    <w:rsid w:val="00BE4D93"/>
    <w:rsid w:val="00BE4E10"/>
    <w:rsid w:val="00BE556C"/>
    <w:rsid w:val="00BE59C3"/>
    <w:rsid w:val="00BE5BCC"/>
    <w:rsid w:val="00BE5BF2"/>
    <w:rsid w:val="00BE5BF6"/>
    <w:rsid w:val="00BE5CC5"/>
    <w:rsid w:val="00BE5EA1"/>
    <w:rsid w:val="00BE60E0"/>
    <w:rsid w:val="00BE62B3"/>
    <w:rsid w:val="00BE71A0"/>
    <w:rsid w:val="00BE7601"/>
    <w:rsid w:val="00BE7EC7"/>
    <w:rsid w:val="00BF0392"/>
    <w:rsid w:val="00BF05C3"/>
    <w:rsid w:val="00BF08F4"/>
    <w:rsid w:val="00BF09F4"/>
    <w:rsid w:val="00BF0A9C"/>
    <w:rsid w:val="00BF0AFB"/>
    <w:rsid w:val="00BF0B89"/>
    <w:rsid w:val="00BF0BD5"/>
    <w:rsid w:val="00BF0D12"/>
    <w:rsid w:val="00BF0F51"/>
    <w:rsid w:val="00BF1324"/>
    <w:rsid w:val="00BF1442"/>
    <w:rsid w:val="00BF16BE"/>
    <w:rsid w:val="00BF1780"/>
    <w:rsid w:val="00BF24CC"/>
    <w:rsid w:val="00BF24E3"/>
    <w:rsid w:val="00BF267E"/>
    <w:rsid w:val="00BF2A1C"/>
    <w:rsid w:val="00BF3D89"/>
    <w:rsid w:val="00BF407B"/>
    <w:rsid w:val="00BF4167"/>
    <w:rsid w:val="00BF42FA"/>
    <w:rsid w:val="00BF47A4"/>
    <w:rsid w:val="00BF47B9"/>
    <w:rsid w:val="00BF484B"/>
    <w:rsid w:val="00BF4995"/>
    <w:rsid w:val="00BF4BF3"/>
    <w:rsid w:val="00BF5E8E"/>
    <w:rsid w:val="00BF5FF8"/>
    <w:rsid w:val="00BF6100"/>
    <w:rsid w:val="00BF6666"/>
    <w:rsid w:val="00BF68AB"/>
    <w:rsid w:val="00BF7365"/>
    <w:rsid w:val="00BF75BE"/>
    <w:rsid w:val="00BF7BD3"/>
    <w:rsid w:val="00C0006D"/>
    <w:rsid w:val="00C0012B"/>
    <w:rsid w:val="00C00183"/>
    <w:rsid w:val="00C005F2"/>
    <w:rsid w:val="00C008A3"/>
    <w:rsid w:val="00C00A18"/>
    <w:rsid w:val="00C00C2E"/>
    <w:rsid w:val="00C00FD2"/>
    <w:rsid w:val="00C0151A"/>
    <w:rsid w:val="00C0175E"/>
    <w:rsid w:val="00C01871"/>
    <w:rsid w:val="00C01F83"/>
    <w:rsid w:val="00C0245F"/>
    <w:rsid w:val="00C0246A"/>
    <w:rsid w:val="00C026AC"/>
    <w:rsid w:val="00C02B46"/>
    <w:rsid w:val="00C03B06"/>
    <w:rsid w:val="00C03B92"/>
    <w:rsid w:val="00C03C2A"/>
    <w:rsid w:val="00C03D70"/>
    <w:rsid w:val="00C03DA6"/>
    <w:rsid w:val="00C03FEB"/>
    <w:rsid w:val="00C042B6"/>
    <w:rsid w:val="00C043A3"/>
    <w:rsid w:val="00C048D7"/>
    <w:rsid w:val="00C04AA5"/>
    <w:rsid w:val="00C04C54"/>
    <w:rsid w:val="00C04ED5"/>
    <w:rsid w:val="00C0579C"/>
    <w:rsid w:val="00C05885"/>
    <w:rsid w:val="00C05AD1"/>
    <w:rsid w:val="00C05B8D"/>
    <w:rsid w:val="00C0601F"/>
    <w:rsid w:val="00C06384"/>
    <w:rsid w:val="00C06D01"/>
    <w:rsid w:val="00C06E2C"/>
    <w:rsid w:val="00C070AE"/>
    <w:rsid w:val="00C07F3F"/>
    <w:rsid w:val="00C100F2"/>
    <w:rsid w:val="00C101BE"/>
    <w:rsid w:val="00C106A3"/>
    <w:rsid w:val="00C1073C"/>
    <w:rsid w:val="00C10857"/>
    <w:rsid w:val="00C10F3C"/>
    <w:rsid w:val="00C11108"/>
    <w:rsid w:val="00C111D2"/>
    <w:rsid w:val="00C11BE9"/>
    <w:rsid w:val="00C11DA4"/>
    <w:rsid w:val="00C120B5"/>
    <w:rsid w:val="00C124FF"/>
    <w:rsid w:val="00C12577"/>
    <w:rsid w:val="00C12743"/>
    <w:rsid w:val="00C128B5"/>
    <w:rsid w:val="00C12AED"/>
    <w:rsid w:val="00C12B6B"/>
    <w:rsid w:val="00C12F4B"/>
    <w:rsid w:val="00C130F7"/>
    <w:rsid w:val="00C1347B"/>
    <w:rsid w:val="00C13853"/>
    <w:rsid w:val="00C139BD"/>
    <w:rsid w:val="00C13E5D"/>
    <w:rsid w:val="00C149CB"/>
    <w:rsid w:val="00C14B6D"/>
    <w:rsid w:val="00C14F2E"/>
    <w:rsid w:val="00C150F9"/>
    <w:rsid w:val="00C150FB"/>
    <w:rsid w:val="00C155C1"/>
    <w:rsid w:val="00C157E0"/>
    <w:rsid w:val="00C15961"/>
    <w:rsid w:val="00C15E6D"/>
    <w:rsid w:val="00C16502"/>
    <w:rsid w:val="00C165BD"/>
    <w:rsid w:val="00C16974"/>
    <w:rsid w:val="00C16A94"/>
    <w:rsid w:val="00C170A5"/>
    <w:rsid w:val="00C17239"/>
    <w:rsid w:val="00C174C4"/>
    <w:rsid w:val="00C1768D"/>
    <w:rsid w:val="00C178E2"/>
    <w:rsid w:val="00C200CF"/>
    <w:rsid w:val="00C2042A"/>
    <w:rsid w:val="00C20506"/>
    <w:rsid w:val="00C20761"/>
    <w:rsid w:val="00C20968"/>
    <w:rsid w:val="00C20B34"/>
    <w:rsid w:val="00C20B7F"/>
    <w:rsid w:val="00C20DC0"/>
    <w:rsid w:val="00C20DC9"/>
    <w:rsid w:val="00C21164"/>
    <w:rsid w:val="00C21436"/>
    <w:rsid w:val="00C2180C"/>
    <w:rsid w:val="00C218C4"/>
    <w:rsid w:val="00C223DD"/>
    <w:rsid w:val="00C22A27"/>
    <w:rsid w:val="00C22B40"/>
    <w:rsid w:val="00C23538"/>
    <w:rsid w:val="00C23950"/>
    <w:rsid w:val="00C2397B"/>
    <w:rsid w:val="00C239FF"/>
    <w:rsid w:val="00C23A88"/>
    <w:rsid w:val="00C23BBC"/>
    <w:rsid w:val="00C24283"/>
    <w:rsid w:val="00C24305"/>
    <w:rsid w:val="00C251DA"/>
    <w:rsid w:val="00C252AD"/>
    <w:rsid w:val="00C26307"/>
    <w:rsid w:val="00C2637A"/>
    <w:rsid w:val="00C26627"/>
    <w:rsid w:val="00C26667"/>
    <w:rsid w:val="00C2676F"/>
    <w:rsid w:val="00C2692C"/>
    <w:rsid w:val="00C26F4D"/>
    <w:rsid w:val="00C27058"/>
    <w:rsid w:val="00C2706E"/>
    <w:rsid w:val="00C27366"/>
    <w:rsid w:val="00C27B52"/>
    <w:rsid w:val="00C300DB"/>
    <w:rsid w:val="00C30181"/>
    <w:rsid w:val="00C30E4D"/>
    <w:rsid w:val="00C3140C"/>
    <w:rsid w:val="00C3189D"/>
    <w:rsid w:val="00C3196B"/>
    <w:rsid w:val="00C319C5"/>
    <w:rsid w:val="00C31A5A"/>
    <w:rsid w:val="00C31C1B"/>
    <w:rsid w:val="00C31E38"/>
    <w:rsid w:val="00C31FC2"/>
    <w:rsid w:val="00C3223C"/>
    <w:rsid w:val="00C32B62"/>
    <w:rsid w:val="00C32BB3"/>
    <w:rsid w:val="00C32C46"/>
    <w:rsid w:val="00C33077"/>
    <w:rsid w:val="00C335C4"/>
    <w:rsid w:val="00C33845"/>
    <w:rsid w:val="00C33B13"/>
    <w:rsid w:val="00C33B53"/>
    <w:rsid w:val="00C34660"/>
    <w:rsid w:val="00C34B24"/>
    <w:rsid w:val="00C34DF2"/>
    <w:rsid w:val="00C35510"/>
    <w:rsid w:val="00C357AA"/>
    <w:rsid w:val="00C35955"/>
    <w:rsid w:val="00C35BC9"/>
    <w:rsid w:val="00C35E33"/>
    <w:rsid w:val="00C35F97"/>
    <w:rsid w:val="00C36340"/>
    <w:rsid w:val="00C363CC"/>
    <w:rsid w:val="00C36AF8"/>
    <w:rsid w:val="00C37395"/>
    <w:rsid w:val="00C3743D"/>
    <w:rsid w:val="00C3769D"/>
    <w:rsid w:val="00C4007A"/>
    <w:rsid w:val="00C4026B"/>
    <w:rsid w:val="00C40BBB"/>
    <w:rsid w:val="00C40C82"/>
    <w:rsid w:val="00C40DF7"/>
    <w:rsid w:val="00C41011"/>
    <w:rsid w:val="00C41103"/>
    <w:rsid w:val="00C412E1"/>
    <w:rsid w:val="00C415AE"/>
    <w:rsid w:val="00C416A2"/>
    <w:rsid w:val="00C41A60"/>
    <w:rsid w:val="00C42778"/>
    <w:rsid w:val="00C429B2"/>
    <w:rsid w:val="00C4300C"/>
    <w:rsid w:val="00C44704"/>
    <w:rsid w:val="00C44BEA"/>
    <w:rsid w:val="00C44D21"/>
    <w:rsid w:val="00C45068"/>
    <w:rsid w:val="00C4541F"/>
    <w:rsid w:val="00C454A1"/>
    <w:rsid w:val="00C45931"/>
    <w:rsid w:val="00C45AF1"/>
    <w:rsid w:val="00C45C12"/>
    <w:rsid w:val="00C46095"/>
    <w:rsid w:val="00C463A9"/>
    <w:rsid w:val="00C4659F"/>
    <w:rsid w:val="00C46721"/>
    <w:rsid w:val="00C46E09"/>
    <w:rsid w:val="00C46F6E"/>
    <w:rsid w:val="00C4704B"/>
    <w:rsid w:val="00C475A1"/>
    <w:rsid w:val="00C475C5"/>
    <w:rsid w:val="00C47897"/>
    <w:rsid w:val="00C47989"/>
    <w:rsid w:val="00C47D20"/>
    <w:rsid w:val="00C5083C"/>
    <w:rsid w:val="00C50A81"/>
    <w:rsid w:val="00C50BD6"/>
    <w:rsid w:val="00C50F25"/>
    <w:rsid w:val="00C50F3A"/>
    <w:rsid w:val="00C51072"/>
    <w:rsid w:val="00C510A4"/>
    <w:rsid w:val="00C51352"/>
    <w:rsid w:val="00C51FC4"/>
    <w:rsid w:val="00C52305"/>
    <w:rsid w:val="00C52432"/>
    <w:rsid w:val="00C52905"/>
    <w:rsid w:val="00C52AA8"/>
    <w:rsid w:val="00C53619"/>
    <w:rsid w:val="00C53793"/>
    <w:rsid w:val="00C5387C"/>
    <w:rsid w:val="00C53E21"/>
    <w:rsid w:val="00C53E67"/>
    <w:rsid w:val="00C54168"/>
    <w:rsid w:val="00C541BB"/>
    <w:rsid w:val="00C54251"/>
    <w:rsid w:val="00C543F5"/>
    <w:rsid w:val="00C54929"/>
    <w:rsid w:val="00C54E9A"/>
    <w:rsid w:val="00C555FB"/>
    <w:rsid w:val="00C55689"/>
    <w:rsid w:val="00C55837"/>
    <w:rsid w:val="00C55BB4"/>
    <w:rsid w:val="00C55C5B"/>
    <w:rsid w:val="00C55DFC"/>
    <w:rsid w:val="00C56567"/>
    <w:rsid w:val="00C565ED"/>
    <w:rsid w:val="00C56B32"/>
    <w:rsid w:val="00C56EE8"/>
    <w:rsid w:val="00C56F4D"/>
    <w:rsid w:val="00C574AB"/>
    <w:rsid w:val="00C575AA"/>
    <w:rsid w:val="00C5788D"/>
    <w:rsid w:val="00C57C60"/>
    <w:rsid w:val="00C601FF"/>
    <w:rsid w:val="00C60712"/>
    <w:rsid w:val="00C60876"/>
    <w:rsid w:val="00C60FF9"/>
    <w:rsid w:val="00C61D6E"/>
    <w:rsid w:val="00C623E4"/>
    <w:rsid w:val="00C627E0"/>
    <w:rsid w:val="00C62B78"/>
    <w:rsid w:val="00C633AC"/>
    <w:rsid w:val="00C634A6"/>
    <w:rsid w:val="00C635B7"/>
    <w:rsid w:val="00C635C2"/>
    <w:rsid w:val="00C638A2"/>
    <w:rsid w:val="00C63C65"/>
    <w:rsid w:val="00C63D4E"/>
    <w:rsid w:val="00C63EA9"/>
    <w:rsid w:val="00C63F12"/>
    <w:rsid w:val="00C64017"/>
    <w:rsid w:val="00C6426B"/>
    <w:rsid w:val="00C646EF"/>
    <w:rsid w:val="00C6481C"/>
    <w:rsid w:val="00C64BD5"/>
    <w:rsid w:val="00C64F4C"/>
    <w:rsid w:val="00C64F6D"/>
    <w:rsid w:val="00C6508B"/>
    <w:rsid w:val="00C650F2"/>
    <w:rsid w:val="00C65120"/>
    <w:rsid w:val="00C653C0"/>
    <w:rsid w:val="00C657D9"/>
    <w:rsid w:val="00C65B8E"/>
    <w:rsid w:val="00C665D6"/>
    <w:rsid w:val="00C6661F"/>
    <w:rsid w:val="00C66795"/>
    <w:rsid w:val="00C66980"/>
    <w:rsid w:val="00C66FAC"/>
    <w:rsid w:val="00C672CE"/>
    <w:rsid w:val="00C677E0"/>
    <w:rsid w:val="00C67875"/>
    <w:rsid w:val="00C6796D"/>
    <w:rsid w:val="00C702D3"/>
    <w:rsid w:val="00C707B3"/>
    <w:rsid w:val="00C70951"/>
    <w:rsid w:val="00C70BB0"/>
    <w:rsid w:val="00C70F29"/>
    <w:rsid w:val="00C71973"/>
    <w:rsid w:val="00C71A2F"/>
    <w:rsid w:val="00C71D6E"/>
    <w:rsid w:val="00C71E24"/>
    <w:rsid w:val="00C72010"/>
    <w:rsid w:val="00C7218E"/>
    <w:rsid w:val="00C7229F"/>
    <w:rsid w:val="00C72352"/>
    <w:rsid w:val="00C7236B"/>
    <w:rsid w:val="00C723A1"/>
    <w:rsid w:val="00C725DD"/>
    <w:rsid w:val="00C72ABA"/>
    <w:rsid w:val="00C72EAB"/>
    <w:rsid w:val="00C733F8"/>
    <w:rsid w:val="00C737E9"/>
    <w:rsid w:val="00C73C1F"/>
    <w:rsid w:val="00C7421F"/>
    <w:rsid w:val="00C7485C"/>
    <w:rsid w:val="00C74966"/>
    <w:rsid w:val="00C74A26"/>
    <w:rsid w:val="00C74BC8"/>
    <w:rsid w:val="00C75405"/>
    <w:rsid w:val="00C7578D"/>
    <w:rsid w:val="00C75A02"/>
    <w:rsid w:val="00C75A60"/>
    <w:rsid w:val="00C75C92"/>
    <w:rsid w:val="00C75CE7"/>
    <w:rsid w:val="00C76040"/>
    <w:rsid w:val="00C76356"/>
    <w:rsid w:val="00C76526"/>
    <w:rsid w:val="00C7660B"/>
    <w:rsid w:val="00C7668E"/>
    <w:rsid w:val="00C766EE"/>
    <w:rsid w:val="00C769EB"/>
    <w:rsid w:val="00C77152"/>
    <w:rsid w:val="00C7759C"/>
    <w:rsid w:val="00C7790E"/>
    <w:rsid w:val="00C77A5D"/>
    <w:rsid w:val="00C804B8"/>
    <w:rsid w:val="00C80C1F"/>
    <w:rsid w:val="00C80D9A"/>
    <w:rsid w:val="00C80DCE"/>
    <w:rsid w:val="00C8173E"/>
    <w:rsid w:val="00C819B9"/>
    <w:rsid w:val="00C825EE"/>
    <w:rsid w:val="00C825FF"/>
    <w:rsid w:val="00C830EF"/>
    <w:rsid w:val="00C8398E"/>
    <w:rsid w:val="00C83D18"/>
    <w:rsid w:val="00C83FB2"/>
    <w:rsid w:val="00C840C1"/>
    <w:rsid w:val="00C84522"/>
    <w:rsid w:val="00C849E0"/>
    <w:rsid w:val="00C84A5C"/>
    <w:rsid w:val="00C84C3C"/>
    <w:rsid w:val="00C84F8C"/>
    <w:rsid w:val="00C85353"/>
    <w:rsid w:val="00C85690"/>
    <w:rsid w:val="00C856EE"/>
    <w:rsid w:val="00C85750"/>
    <w:rsid w:val="00C86088"/>
    <w:rsid w:val="00C86897"/>
    <w:rsid w:val="00C86E92"/>
    <w:rsid w:val="00C87076"/>
    <w:rsid w:val="00C87183"/>
    <w:rsid w:val="00C87329"/>
    <w:rsid w:val="00C873CA"/>
    <w:rsid w:val="00C874D4"/>
    <w:rsid w:val="00C8779A"/>
    <w:rsid w:val="00C900BD"/>
    <w:rsid w:val="00C909CE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26D"/>
    <w:rsid w:val="00C93636"/>
    <w:rsid w:val="00C93E2D"/>
    <w:rsid w:val="00C94827"/>
    <w:rsid w:val="00C94864"/>
    <w:rsid w:val="00C94943"/>
    <w:rsid w:val="00C94C63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97230"/>
    <w:rsid w:val="00C97BC7"/>
    <w:rsid w:val="00CA0121"/>
    <w:rsid w:val="00CA0756"/>
    <w:rsid w:val="00CA0804"/>
    <w:rsid w:val="00CA087D"/>
    <w:rsid w:val="00CA0BEE"/>
    <w:rsid w:val="00CA1250"/>
    <w:rsid w:val="00CA153E"/>
    <w:rsid w:val="00CA19CF"/>
    <w:rsid w:val="00CA1B02"/>
    <w:rsid w:val="00CA21B8"/>
    <w:rsid w:val="00CA2201"/>
    <w:rsid w:val="00CA232A"/>
    <w:rsid w:val="00CA2593"/>
    <w:rsid w:val="00CA26BA"/>
    <w:rsid w:val="00CA28F1"/>
    <w:rsid w:val="00CA2F4A"/>
    <w:rsid w:val="00CA3555"/>
    <w:rsid w:val="00CA3897"/>
    <w:rsid w:val="00CA3BBE"/>
    <w:rsid w:val="00CA3EE3"/>
    <w:rsid w:val="00CA4783"/>
    <w:rsid w:val="00CA5376"/>
    <w:rsid w:val="00CA5459"/>
    <w:rsid w:val="00CA54B1"/>
    <w:rsid w:val="00CA5DA8"/>
    <w:rsid w:val="00CA5DBB"/>
    <w:rsid w:val="00CA66DC"/>
    <w:rsid w:val="00CA6B8F"/>
    <w:rsid w:val="00CA6F33"/>
    <w:rsid w:val="00CA70D6"/>
    <w:rsid w:val="00CA7139"/>
    <w:rsid w:val="00CA7230"/>
    <w:rsid w:val="00CA7293"/>
    <w:rsid w:val="00CA72D0"/>
    <w:rsid w:val="00CA73BA"/>
    <w:rsid w:val="00CA74C3"/>
    <w:rsid w:val="00CA7A59"/>
    <w:rsid w:val="00CB0346"/>
    <w:rsid w:val="00CB08AD"/>
    <w:rsid w:val="00CB0EBC"/>
    <w:rsid w:val="00CB0FC7"/>
    <w:rsid w:val="00CB132D"/>
    <w:rsid w:val="00CB17C5"/>
    <w:rsid w:val="00CB18A2"/>
    <w:rsid w:val="00CB1901"/>
    <w:rsid w:val="00CB1D6E"/>
    <w:rsid w:val="00CB1DC4"/>
    <w:rsid w:val="00CB3329"/>
    <w:rsid w:val="00CB335E"/>
    <w:rsid w:val="00CB343F"/>
    <w:rsid w:val="00CB3454"/>
    <w:rsid w:val="00CB364E"/>
    <w:rsid w:val="00CB380A"/>
    <w:rsid w:val="00CB430B"/>
    <w:rsid w:val="00CB44FF"/>
    <w:rsid w:val="00CB45E7"/>
    <w:rsid w:val="00CB47B5"/>
    <w:rsid w:val="00CB4989"/>
    <w:rsid w:val="00CB4A9A"/>
    <w:rsid w:val="00CB4BB1"/>
    <w:rsid w:val="00CB5721"/>
    <w:rsid w:val="00CB580B"/>
    <w:rsid w:val="00CB5DAB"/>
    <w:rsid w:val="00CB64B0"/>
    <w:rsid w:val="00CB661C"/>
    <w:rsid w:val="00CB6736"/>
    <w:rsid w:val="00CB68CB"/>
    <w:rsid w:val="00CB690F"/>
    <w:rsid w:val="00CB6C34"/>
    <w:rsid w:val="00CB6CDB"/>
    <w:rsid w:val="00CB7403"/>
    <w:rsid w:val="00CB7602"/>
    <w:rsid w:val="00CB7772"/>
    <w:rsid w:val="00CB7CD1"/>
    <w:rsid w:val="00CB7DEE"/>
    <w:rsid w:val="00CB7E97"/>
    <w:rsid w:val="00CC041D"/>
    <w:rsid w:val="00CC0589"/>
    <w:rsid w:val="00CC0876"/>
    <w:rsid w:val="00CC0AE9"/>
    <w:rsid w:val="00CC0E98"/>
    <w:rsid w:val="00CC0EB3"/>
    <w:rsid w:val="00CC13A2"/>
    <w:rsid w:val="00CC1B32"/>
    <w:rsid w:val="00CC1CA8"/>
    <w:rsid w:val="00CC205E"/>
    <w:rsid w:val="00CC3178"/>
    <w:rsid w:val="00CC3740"/>
    <w:rsid w:val="00CC3A8A"/>
    <w:rsid w:val="00CC3C13"/>
    <w:rsid w:val="00CC3CD7"/>
    <w:rsid w:val="00CC3F23"/>
    <w:rsid w:val="00CC3F34"/>
    <w:rsid w:val="00CC4119"/>
    <w:rsid w:val="00CC4373"/>
    <w:rsid w:val="00CC4679"/>
    <w:rsid w:val="00CC56AD"/>
    <w:rsid w:val="00CC582D"/>
    <w:rsid w:val="00CC5918"/>
    <w:rsid w:val="00CC5937"/>
    <w:rsid w:val="00CC6197"/>
    <w:rsid w:val="00CC6228"/>
    <w:rsid w:val="00CC67FB"/>
    <w:rsid w:val="00CC6A58"/>
    <w:rsid w:val="00CC6D82"/>
    <w:rsid w:val="00CC711E"/>
    <w:rsid w:val="00CC766D"/>
    <w:rsid w:val="00CC7D3A"/>
    <w:rsid w:val="00CD057D"/>
    <w:rsid w:val="00CD0D64"/>
    <w:rsid w:val="00CD0E98"/>
    <w:rsid w:val="00CD108A"/>
    <w:rsid w:val="00CD161B"/>
    <w:rsid w:val="00CD1977"/>
    <w:rsid w:val="00CD205F"/>
    <w:rsid w:val="00CD2074"/>
    <w:rsid w:val="00CD24E6"/>
    <w:rsid w:val="00CD299B"/>
    <w:rsid w:val="00CD2D25"/>
    <w:rsid w:val="00CD2F2C"/>
    <w:rsid w:val="00CD2FAF"/>
    <w:rsid w:val="00CD32E5"/>
    <w:rsid w:val="00CD3384"/>
    <w:rsid w:val="00CD33E7"/>
    <w:rsid w:val="00CD3506"/>
    <w:rsid w:val="00CD3649"/>
    <w:rsid w:val="00CD3676"/>
    <w:rsid w:val="00CD3B03"/>
    <w:rsid w:val="00CD3C3F"/>
    <w:rsid w:val="00CD3CB0"/>
    <w:rsid w:val="00CD499F"/>
    <w:rsid w:val="00CD4D59"/>
    <w:rsid w:val="00CD5065"/>
    <w:rsid w:val="00CD5132"/>
    <w:rsid w:val="00CD5158"/>
    <w:rsid w:val="00CD518B"/>
    <w:rsid w:val="00CD5A6F"/>
    <w:rsid w:val="00CD5A9E"/>
    <w:rsid w:val="00CD65AA"/>
    <w:rsid w:val="00CD692A"/>
    <w:rsid w:val="00CD719F"/>
    <w:rsid w:val="00CD789A"/>
    <w:rsid w:val="00CD792E"/>
    <w:rsid w:val="00CD7DE1"/>
    <w:rsid w:val="00CE004D"/>
    <w:rsid w:val="00CE0C6B"/>
    <w:rsid w:val="00CE18BD"/>
    <w:rsid w:val="00CE19AA"/>
    <w:rsid w:val="00CE1AB5"/>
    <w:rsid w:val="00CE1B42"/>
    <w:rsid w:val="00CE1B7D"/>
    <w:rsid w:val="00CE2663"/>
    <w:rsid w:val="00CE2688"/>
    <w:rsid w:val="00CE2DEC"/>
    <w:rsid w:val="00CE30F6"/>
    <w:rsid w:val="00CE32C0"/>
    <w:rsid w:val="00CE3540"/>
    <w:rsid w:val="00CE36A1"/>
    <w:rsid w:val="00CE37CC"/>
    <w:rsid w:val="00CE37D6"/>
    <w:rsid w:val="00CE39B9"/>
    <w:rsid w:val="00CE3A44"/>
    <w:rsid w:val="00CE3E20"/>
    <w:rsid w:val="00CE3FEC"/>
    <w:rsid w:val="00CE4135"/>
    <w:rsid w:val="00CE41BE"/>
    <w:rsid w:val="00CE448D"/>
    <w:rsid w:val="00CE45AA"/>
    <w:rsid w:val="00CE4704"/>
    <w:rsid w:val="00CE4C4E"/>
    <w:rsid w:val="00CE4E5A"/>
    <w:rsid w:val="00CE5329"/>
    <w:rsid w:val="00CE53E0"/>
    <w:rsid w:val="00CE68DF"/>
    <w:rsid w:val="00CE6BE7"/>
    <w:rsid w:val="00CE6D02"/>
    <w:rsid w:val="00CE721D"/>
    <w:rsid w:val="00CE751F"/>
    <w:rsid w:val="00CE7775"/>
    <w:rsid w:val="00CE79DB"/>
    <w:rsid w:val="00CE7BAB"/>
    <w:rsid w:val="00CE7E1B"/>
    <w:rsid w:val="00CF0168"/>
    <w:rsid w:val="00CF028C"/>
    <w:rsid w:val="00CF06E4"/>
    <w:rsid w:val="00CF0BB7"/>
    <w:rsid w:val="00CF0CA9"/>
    <w:rsid w:val="00CF0FE2"/>
    <w:rsid w:val="00CF12F4"/>
    <w:rsid w:val="00CF15C2"/>
    <w:rsid w:val="00CF16D6"/>
    <w:rsid w:val="00CF1B36"/>
    <w:rsid w:val="00CF1EB1"/>
    <w:rsid w:val="00CF202E"/>
    <w:rsid w:val="00CF219D"/>
    <w:rsid w:val="00CF3240"/>
    <w:rsid w:val="00CF3342"/>
    <w:rsid w:val="00CF3391"/>
    <w:rsid w:val="00CF36E2"/>
    <w:rsid w:val="00CF3C5C"/>
    <w:rsid w:val="00CF3EF7"/>
    <w:rsid w:val="00CF41FA"/>
    <w:rsid w:val="00CF42AB"/>
    <w:rsid w:val="00CF4616"/>
    <w:rsid w:val="00CF4BF4"/>
    <w:rsid w:val="00CF5084"/>
    <w:rsid w:val="00CF50C0"/>
    <w:rsid w:val="00CF5778"/>
    <w:rsid w:val="00CF5820"/>
    <w:rsid w:val="00CF5893"/>
    <w:rsid w:val="00CF5B5F"/>
    <w:rsid w:val="00CF5CDE"/>
    <w:rsid w:val="00CF64B7"/>
    <w:rsid w:val="00CF6590"/>
    <w:rsid w:val="00CF6843"/>
    <w:rsid w:val="00CF6857"/>
    <w:rsid w:val="00CF6DEB"/>
    <w:rsid w:val="00CF703A"/>
    <w:rsid w:val="00CF709A"/>
    <w:rsid w:val="00CF70A5"/>
    <w:rsid w:val="00CF7223"/>
    <w:rsid w:val="00CF7697"/>
    <w:rsid w:val="00CF7D52"/>
    <w:rsid w:val="00D00143"/>
    <w:rsid w:val="00D002EE"/>
    <w:rsid w:val="00D0058D"/>
    <w:rsid w:val="00D0185F"/>
    <w:rsid w:val="00D0209C"/>
    <w:rsid w:val="00D024C3"/>
    <w:rsid w:val="00D02AF6"/>
    <w:rsid w:val="00D02B64"/>
    <w:rsid w:val="00D02CFD"/>
    <w:rsid w:val="00D02FA5"/>
    <w:rsid w:val="00D03C17"/>
    <w:rsid w:val="00D04010"/>
    <w:rsid w:val="00D04977"/>
    <w:rsid w:val="00D0536E"/>
    <w:rsid w:val="00D055CF"/>
    <w:rsid w:val="00D059E4"/>
    <w:rsid w:val="00D05BB4"/>
    <w:rsid w:val="00D05CFB"/>
    <w:rsid w:val="00D0603B"/>
    <w:rsid w:val="00D06046"/>
    <w:rsid w:val="00D06103"/>
    <w:rsid w:val="00D06542"/>
    <w:rsid w:val="00D065D5"/>
    <w:rsid w:val="00D06766"/>
    <w:rsid w:val="00D06DAC"/>
    <w:rsid w:val="00D06EF9"/>
    <w:rsid w:val="00D07167"/>
    <w:rsid w:val="00D075F2"/>
    <w:rsid w:val="00D07AAC"/>
    <w:rsid w:val="00D07BF6"/>
    <w:rsid w:val="00D07C2C"/>
    <w:rsid w:val="00D07D6F"/>
    <w:rsid w:val="00D07D88"/>
    <w:rsid w:val="00D10525"/>
    <w:rsid w:val="00D10543"/>
    <w:rsid w:val="00D1061A"/>
    <w:rsid w:val="00D10E4A"/>
    <w:rsid w:val="00D11376"/>
    <w:rsid w:val="00D113E4"/>
    <w:rsid w:val="00D116B5"/>
    <w:rsid w:val="00D1182B"/>
    <w:rsid w:val="00D11E07"/>
    <w:rsid w:val="00D11F12"/>
    <w:rsid w:val="00D12021"/>
    <w:rsid w:val="00D122BF"/>
    <w:rsid w:val="00D12370"/>
    <w:rsid w:val="00D1241D"/>
    <w:rsid w:val="00D1244E"/>
    <w:rsid w:val="00D12FC1"/>
    <w:rsid w:val="00D13512"/>
    <w:rsid w:val="00D1369D"/>
    <w:rsid w:val="00D13948"/>
    <w:rsid w:val="00D13CC2"/>
    <w:rsid w:val="00D1405C"/>
    <w:rsid w:val="00D14264"/>
    <w:rsid w:val="00D149E7"/>
    <w:rsid w:val="00D14A12"/>
    <w:rsid w:val="00D14B42"/>
    <w:rsid w:val="00D14DBD"/>
    <w:rsid w:val="00D1502E"/>
    <w:rsid w:val="00D1560D"/>
    <w:rsid w:val="00D15630"/>
    <w:rsid w:val="00D157F4"/>
    <w:rsid w:val="00D15B37"/>
    <w:rsid w:val="00D15C7F"/>
    <w:rsid w:val="00D15DFF"/>
    <w:rsid w:val="00D1643A"/>
    <w:rsid w:val="00D16671"/>
    <w:rsid w:val="00D1668B"/>
    <w:rsid w:val="00D167EF"/>
    <w:rsid w:val="00D16FC0"/>
    <w:rsid w:val="00D1704E"/>
    <w:rsid w:val="00D176A2"/>
    <w:rsid w:val="00D176AB"/>
    <w:rsid w:val="00D17EC1"/>
    <w:rsid w:val="00D20309"/>
    <w:rsid w:val="00D20C91"/>
    <w:rsid w:val="00D21105"/>
    <w:rsid w:val="00D21A5B"/>
    <w:rsid w:val="00D21B05"/>
    <w:rsid w:val="00D21C3A"/>
    <w:rsid w:val="00D21DD5"/>
    <w:rsid w:val="00D2227C"/>
    <w:rsid w:val="00D222E9"/>
    <w:rsid w:val="00D22517"/>
    <w:rsid w:val="00D22713"/>
    <w:rsid w:val="00D227D7"/>
    <w:rsid w:val="00D2288A"/>
    <w:rsid w:val="00D229A7"/>
    <w:rsid w:val="00D22B68"/>
    <w:rsid w:val="00D23025"/>
    <w:rsid w:val="00D2357B"/>
    <w:rsid w:val="00D238E0"/>
    <w:rsid w:val="00D23A04"/>
    <w:rsid w:val="00D23E1D"/>
    <w:rsid w:val="00D24023"/>
    <w:rsid w:val="00D241B9"/>
    <w:rsid w:val="00D249A6"/>
    <w:rsid w:val="00D250B3"/>
    <w:rsid w:val="00D253E3"/>
    <w:rsid w:val="00D25811"/>
    <w:rsid w:val="00D25A6F"/>
    <w:rsid w:val="00D25D35"/>
    <w:rsid w:val="00D25D96"/>
    <w:rsid w:val="00D262BC"/>
    <w:rsid w:val="00D2642B"/>
    <w:rsid w:val="00D266BE"/>
    <w:rsid w:val="00D268AD"/>
    <w:rsid w:val="00D270F7"/>
    <w:rsid w:val="00D27334"/>
    <w:rsid w:val="00D279A6"/>
    <w:rsid w:val="00D27AE0"/>
    <w:rsid w:val="00D3009D"/>
    <w:rsid w:val="00D300D1"/>
    <w:rsid w:val="00D3038D"/>
    <w:rsid w:val="00D30952"/>
    <w:rsid w:val="00D31123"/>
    <w:rsid w:val="00D31D24"/>
    <w:rsid w:val="00D32504"/>
    <w:rsid w:val="00D327E1"/>
    <w:rsid w:val="00D32BE5"/>
    <w:rsid w:val="00D32C2A"/>
    <w:rsid w:val="00D32D19"/>
    <w:rsid w:val="00D3315C"/>
    <w:rsid w:val="00D33177"/>
    <w:rsid w:val="00D336E2"/>
    <w:rsid w:val="00D338A1"/>
    <w:rsid w:val="00D33BA7"/>
    <w:rsid w:val="00D33E14"/>
    <w:rsid w:val="00D34257"/>
    <w:rsid w:val="00D34402"/>
    <w:rsid w:val="00D3490C"/>
    <w:rsid w:val="00D349F4"/>
    <w:rsid w:val="00D34D33"/>
    <w:rsid w:val="00D35783"/>
    <w:rsid w:val="00D358D2"/>
    <w:rsid w:val="00D35994"/>
    <w:rsid w:val="00D35E91"/>
    <w:rsid w:val="00D36388"/>
    <w:rsid w:val="00D36632"/>
    <w:rsid w:val="00D373DE"/>
    <w:rsid w:val="00D37648"/>
    <w:rsid w:val="00D37686"/>
    <w:rsid w:val="00D3785B"/>
    <w:rsid w:val="00D37B99"/>
    <w:rsid w:val="00D37F38"/>
    <w:rsid w:val="00D404BE"/>
    <w:rsid w:val="00D40668"/>
    <w:rsid w:val="00D4077D"/>
    <w:rsid w:val="00D40A7C"/>
    <w:rsid w:val="00D412EA"/>
    <w:rsid w:val="00D414E2"/>
    <w:rsid w:val="00D418FE"/>
    <w:rsid w:val="00D41CC2"/>
    <w:rsid w:val="00D42062"/>
    <w:rsid w:val="00D4296B"/>
    <w:rsid w:val="00D42B8F"/>
    <w:rsid w:val="00D42C39"/>
    <w:rsid w:val="00D42D9D"/>
    <w:rsid w:val="00D430AD"/>
    <w:rsid w:val="00D430B7"/>
    <w:rsid w:val="00D433EB"/>
    <w:rsid w:val="00D434C1"/>
    <w:rsid w:val="00D43B62"/>
    <w:rsid w:val="00D43CD6"/>
    <w:rsid w:val="00D43E33"/>
    <w:rsid w:val="00D4405E"/>
    <w:rsid w:val="00D444D6"/>
    <w:rsid w:val="00D44932"/>
    <w:rsid w:val="00D44CBE"/>
    <w:rsid w:val="00D44E50"/>
    <w:rsid w:val="00D4510D"/>
    <w:rsid w:val="00D45867"/>
    <w:rsid w:val="00D459CC"/>
    <w:rsid w:val="00D459F2"/>
    <w:rsid w:val="00D45D07"/>
    <w:rsid w:val="00D4659D"/>
    <w:rsid w:val="00D465B3"/>
    <w:rsid w:val="00D465BA"/>
    <w:rsid w:val="00D465DC"/>
    <w:rsid w:val="00D466AA"/>
    <w:rsid w:val="00D46B36"/>
    <w:rsid w:val="00D46BE5"/>
    <w:rsid w:val="00D50016"/>
    <w:rsid w:val="00D502D9"/>
    <w:rsid w:val="00D5095A"/>
    <w:rsid w:val="00D51134"/>
    <w:rsid w:val="00D512DF"/>
    <w:rsid w:val="00D515CA"/>
    <w:rsid w:val="00D5161D"/>
    <w:rsid w:val="00D518D3"/>
    <w:rsid w:val="00D51D0E"/>
    <w:rsid w:val="00D51ED3"/>
    <w:rsid w:val="00D5229E"/>
    <w:rsid w:val="00D5240E"/>
    <w:rsid w:val="00D52420"/>
    <w:rsid w:val="00D525CF"/>
    <w:rsid w:val="00D52A21"/>
    <w:rsid w:val="00D52B5C"/>
    <w:rsid w:val="00D52BE6"/>
    <w:rsid w:val="00D52C10"/>
    <w:rsid w:val="00D53368"/>
    <w:rsid w:val="00D545A5"/>
    <w:rsid w:val="00D54E56"/>
    <w:rsid w:val="00D559B2"/>
    <w:rsid w:val="00D55F47"/>
    <w:rsid w:val="00D56581"/>
    <w:rsid w:val="00D565D9"/>
    <w:rsid w:val="00D56740"/>
    <w:rsid w:val="00D5676E"/>
    <w:rsid w:val="00D56986"/>
    <w:rsid w:val="00D56A2A"/>
    <w:rsid w:val="00D56BD0"/>
    <w:rsid w:val="00D56CDA"/>
    <w:rsid w:val="00D56D53"/>
    <w:rsid w:val="00D56DAA"/>
    <w:rsid w:val="00D56E15"/>
    <w:rsid w:val="00D573FF"/>
    <w:rsid w:val="00D5747A"/>
    <w:rsid w:val="00D5777C"/>
    <w:rsid w:val="00D57AF2"/>
    <w:rsid w:val="00D57C79"/>
    <w:rsid w:val="00D60185"/>
    <w:rsid w:val="00D602D8"/>
    <w:rsid w:val="00D603FA"/>
    <w:rsid w:val="00D604C6"/>
    <w:rsid w:val="00D60535"/>
    <w:rsid w:val="00D60617"/>
    <w:rsid w:val="00D60AF6"/>
    <w:rsid w:val="00D62410"/>
    <w:rsid w:val="00D62469"/>
    <w:rsid w:val="00D624C3"/>
    <w:rsid w:val="00D626F0"/>
    <w:rsid w:val="00D62806"/>
    <w:rsid w:val="00D628BC"/>
    <w:rsid w:val="00D62957"/>
    <w:rsid w:val="00D62AF3"/>
    <w:rsid w:val="00D62C1F"/>
    <w:rsid w:val="00D62FEA"/>
    <w:rsid w:val="00D63193"/>
    <w:rsid w:val="00D63360"/>
    <w:rsid w:val="00D647BE"/>
    <w:rsid w:val="00D64A38"/>
    <w:rsid w:val="00D64FB8"/>
    <w:rsid w:val="00D65078"/>
    <w:rsid w:val="00D651E7"/>
    <w:rsid w:val="00D6534A"/>
    <w:rsid w:val="00D6536F"/>
    <w:rsid w:val="00D65489"/>
    <w:rsid w:val="00D65775"/>
    <w:rsid w:val="00D65DC7"/>
    <w:rsid w:val="00D65EC0"/>
    <w:rsid w:val="00D663D5"/>
    <w:rsid w:val="00D6666F"/>
    <w:rsid w:val="00D666F8"/>
    <w:rsid w:val="00D66AAB"/>
    <w:rsid w:val="00D66AC6"/>
    <w:rsid w:val="00D672B4"/>
    <w:rsid w:val="00D67453"/>
    <w:rsid w:val="00D6746B"/>
    <w:rsid w:val="00D67605"/>
    <w:rsid w:val="00D67ED1"/>
    <w:rsid w:val="00D70063"/>
    <w:rsid w:val="00D700EC"/>
    <w:rsid w:val="00D7012C"/>
    <w:rsid w:val="00D70AA8"/>
    <w:rsid w:val="00D70E8B"/>
    <w:rsid w:val="00D70FBB"/>
    <w:rsid w:val="00D7137B"/>
    <w:rsid w:val="00D7175B"/>
    <w:rsid w:val="00D718D0"/>
    <w:rsid w:val="00D71B4D"/>
    <w:rsid w:val="00D71BCA"/>
    <w:rsid w:val="00D7250F"/>
    <w:rsid w:val="00D7289F"/>
    <w:rsid w:val="00D72AFA"/>
    <w:rsid w:val="00D7340C"/>
    <w:rsid w:val="00D7369D"/>
    <w:rsid w:val="00D73B64"/>
    <w:rsid w:val="00D73D35"/>
    <w:rsid w:val="00D74A4F"/>
    <w:rsid w:val="00D74B42"/>
    <w:rsid w:val="00D74D6D"/>
    <w:rsid w:val="00D74F0E"/>
    <w:rsid w:val="00D751E4"/>
    <w:rsid w:val="00D75421"/>
    <w:rsid w:val="00D7576D"/>
    <w:rsid w:val="00D759C8"/>
    <w:rsid w:val="00D75ACC"/>
    <w:rsid w:val="00D75AFB"/>
    <w:rsid w:val="00D75E56"/>
    <w:rsid w:val="00D75FD9"/>
    <w:rsid w:val="00D76228"/>
    <w:rsid w:val="00D764C5"/>
    <w:rsid w:val="00D76999"/>
    <w:rsid w:val="00D76B64"/>
    <w:rsid w:val="00D76E64"/>
    <w:rsid w:val="00D77581"/>
    <w:rsid w:val="00D77719"/>
    <w:rsid w:val="00D7775F"/>
    <w:rsid w:val="00D7780A"/>
    <w:rsid w:val="00D779CE"/>
    <w:rsid w:val="00D77A0C"/>
    <w:rsid w:val="00D77A13"/>
    <w:rsid w:val="00D77ACF"/>
    <w:rsid w:val="00D77B12"/>
    <w:rsid w:val="00D77B81"/>
    <w:rsid w:val="00D77C65"/>
    <w:rsid w:val="00D808F3"/>
    <w:rsid w:val="00D81360"/>
    <w:rsid w:val="00D8196A"/>
    <w:rsid w:val="00D821F6"/>
    <w:rsid w:val="00D82BC8"/>
    <w:rsid w:val="00D82CD7"/>
    <w:rsid w:val="00D834B0"/>
    <w:rsid w:val="00D836C8"/>
    <w:rsid w:val="00D83E14"/>
    <w:rsid w:val="00D83EE3"/>
    <w:rsid w:val="00D83F46"/>
    <w:rsid w:val="00D842F2"/>
    <w:rsid w:val="00D84622"/>
    <w:rsid w:val="00D84927"/>
    <w:rsid w:val="00D84BF9"/>
    <w:rsid w:val="00D84D1D"/>
    <w:rsid w:val="00D85039"/>
    <w:rsid w:val="00D850A6"/>
    <w:rsid w:val="00D8560B"/>
    <w:rsid w:val="00D85A80"/>
    <w:rsid w:val="00D85DED"/>
    <w:rsid w:val="00D85E24"/>
    <w:rsid w:val="00D862E4"/>
    <w:rsid w:val="00D8650C"/>
    <w:rsid w:val="00D865E6"/>
    <w:rsid w:val="00D86662"/>
    <w:rsid w:val="00D868EF"/>
    <w:rsid w:val="00D86960"/>
    <w:rsid w:val="00D86C5F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71A"/>
    <w:rsid w:val="00D90809"/>
    <w:rsid w:val="00D90B32"/>
    <w:rsid w:val="00D90B55"/>
    <w:rsid w:val="00D90E8E"/>
    <w:rsid w:val="00D91231"/>
    <w:rsid w:val="00D9155E"/>
    <w:rsid w:val="00D91651"/>
    <w:rsid w:val="00D91D65"/>
    <w:rsid w:val="00D91F98"/>
    <w:rsid w:val="00D92865"/>
    <w:rsid w:val="00D92ECE"/>
    <w:rsid w:val="00D92ED9"/>
    <w:rsid w:val="00D93197"/>
    <w:rsid w:val="00D932DB"/>
    <w:rsid w:val="00D9359F"/>
    <w:rsid w:val="00D935E8"/>
    <w:rsid w:val="00D93DFF"/>
    <w:rsid w:val="00D93F5E"/>
    <w:rsid w:val="00D9432E"/>
    <w:rsid w:val="00D94478"/>
    <w:rsid w:val="00D946F5"/>
    <w:rsid w:val="00D95196"/>
    <w:rsid w:val="00D953C9"/>
    <w:rsid w:val="00D953D8"/>
    <w:rsid w:val="00D95901"/>
    <w:rsid w:val="00D95B24"/>
    <w:rsid w:val="00D95B42"/>
    <w:rsid w:val="00D95B6E"/>
    <w:rsid w:val="00D95E47"/>
    <w:rsid w:val="00D96032"/>
    <w:rsid w:val="00D96274"/>
    <w:rsid w:val="00D96499"/>
    <w:rsid w:val="00D96879"/>
    <w:rsid w:val="00D968CA"/>
    <w:rsid w:val="00D9781A"/>
    <w:rsid w:val="00D97A16"/>
    <w:rsid w:val="00D97A2B"/>
    <w:rsid w:val="00D97CD4"/>
    <w:rsid w:val="00D97FB1"/>
    <w:rsid w:val="00DA00CF"/>
    <w:rsid w:val="00DA107B"/>
    <w:rsid w:val="00DA10AF"/>
    <w:rsid w:val="00DA1852"/>
    <w:rsid w:val="00DA189C"/>
    <w:rsid w:val="00DA1C85"/>
    <w:rsid w:val="00DA208B"/>
    <w:rsid w:val="00DA249D"/>
    <w:rsid w:val="00DA260F"/>
    <w:rsid w:val="00DA2883"/>
    <w:rsid w:val="00DA288E"/>
    <w:rsid w:val="00DA2B98"/>
    <w:rsid w:val="00DA2CDF"/>
    <w:rsid w:val="00DA31BE"/>
    <w:rsid w:val="00DA3954"/>
    <w:rsid w:val="00DA39E0"/>
    <w:rsid w:val="00DA3C28"/>
    <w:rsid w:val="00DA4195"/>
    <w:rsid w:val="00DA427E"/>
    <w:rsid w:val="00DA441A"/>
    <w:rsid w:val="00DA44EE"/>
    <w:rsid w:val="00DA483A"/>
    <w:rsid w:val="00DA4E3A"/>
    <w:rsid w:val="00DA5219"/>
    <w:rsid w:val="00DA5474"/>
    <w:rsid w:val="00DA58EF"/>
    <w:rsid w:val="00DA5B04"/>
    <w:rsid w:val="00DA6327"/>
    <w:rsid w:val="00DA652B"/>
    <w:rsid w:val="00DA6884"/>
    <w:rsid w:val="00DA69A3"/>
    <w:rsid w:val="00DA6A56"/>
    <w:rsid w:val="00DA6BA0"/>
    <w:rsid w:val="00DA7268"/>
    <w:rsid w:val="00DA7361"/>
    <w:rsid w:val="00DA7B82"/>
    <w:rsid w:val="00DA7CE7"/>
    <w:rsid w:val="00DA7E92"/>
    <w:rsid w:val="00DB00DC"/>
    <w:rsid w:val="00DB0112"/>
    <w:rsid w:val="00DB02DA"/>
    <w:rsid w:val="00DB05B7"/>
    <w:rsid w:val="00DB0EB7"/>
    <w:rsid w:val="00DB1658"/>
    <w:rsid w:val="00DB1843"/>
    <w:rsid w:val="00DB1993"/>
    <w:rsid w:val="00DB1AA9"/>
    <w:rsid w:val="00DB1ACD"/>
    <w:rsid w:val="00DB2021"/>
    <w:rsid w:val="00DB24C0"/>
    <w:rsid w:val="00DB252B"/>
    <w:rsid w:val="00DB2644"/>
    <w:rsid w:val="00DB26AB"/>
    <w:rsid w:val="00DB26C8"/>
    <w:rsid w:val="00DB2E65"/>
    <w:rsid w:val="00DB2EFC"/>
    <w:rsid w:val="00DB32E6"/>
    <w:rsid w:val="00DB3440"/>
    <w:rsid w:val="00DB386B"/>
    <w:rsid w:val="00DB3B45"/>
    <w:rsid w:val="00DB3CCE"/>
    <w:rsid w:val="00DB3E43"/>
    <w:rsid w:val="00DB3F01"/>
    <w:rsid w:val="00DB4855"/>
    <w:rsid w:val="00DB49C1"/>
    <w:rsid w:val="00DB521F"/>
    <w:rsid w:val="00DB566B"/>
    <w:rsid w:val="00DB5804"/>
    <w:rsid w:val="00DB5A29"/>
    <w:rsid w:val="00DB5C48"/>
    <w:rsid w:val="00DB6010"/>
    <w:rsid w:val="00DB6603"/>
    <w:rsid w:val="00DB719A"/>
    <w:rsid w:val="00DB72E7"/>
    <w:rsid w:val="00DB74A9"/>
    <w:rsid w:val="00DB78FC"/>
    <w:rsid w:val="00DB7A6E"/>
    <w:rsid w:val="00DB7ED7"/>
    <w:rsid w:val="00DB7F75"/>
    <w:rsid w:val="00DC0147"/>
    <w:rsid w:val="00DC04CE"/>
    <w:rsid w:val="00DC06B4"/>
    <w:rsid w:val="00DC0A1B"/>
    <w:rsid w:val="00DC1678"/>
    <w:rsid w:val="00DC1AB6"/>
    <w:rsid w:val="00DC205A"/>
    <w:rsid w:val="00DC2198"/>
    <w:rsid w:val="00DC22BF"/>
    <w:rsid w:val="00DC285B"/>
    <w:rsid w:val="00DC2C0B"/>
    <w:rsid w:val="00DC2CCA"/>
    <w:rsid w:val="00DC31B1"/>
    <w:rsid w:val="00DC31FF"/>
    <w:rsid w:val="00DC35C6"/>
    <w:rsid w:val="00DC3905"/>
    <w:rsid w:val="00DC3964"/>
    <w:rsid w:val="00DC3C89"/>
    <w:rsid w:val="00DC4526"/>
    <w:rsid w:val="00DC4562"/>
    <w:rsid w:val="00DC468F"/>
    <w:rsid w:val="00DC4D3C"/>
    <w:rsid w:val="00DC4D5F"/>
    <w:rsid w:val="00DC50BF"/>
    <w:rsid w:val="00DC53ED"/>
    <w:rsid w:val="00DC56D0"/>
    <w:rsid w:val="00DC59A0"/>
    <w:rsid w:val="00DC5CAF"/>
    <w:rsid w:val="00DC630E"/>
    <w:rsid w:val="00DC65C1"/>
    <w:rsid w:val="00DC68B8"/>
    <w:rsid w:val="00DC68BA"/>
    <w:rsid w:val="00DC6CBE"/>
    <w:rsid w:val="00DC6F07"/>
    <w:rsid w:val="00DC71E5"/>
    <w:rsid w:val="00DC74AD"/>
    <w:rsid w:val="00DC76D2"/>
    <w:rsid w:val="00DC78FF"/>
    <w:rsid w:val="00DC7CC5"/>
    <w:rsid w:val="00DD028B"/>
    <w:rsid w:val="00DD039F"/>
    <w:rsid w:val="00DD08D1"/>
    <w:rsid w:val="00DD0C3B"/>
    <w:rsid w:val="00DD0E27"/>
    <w:rsid w:val="00DD112E"/>
    <w:rsid w:val="00DD11C1"/>
    <w:rsid w:val="00DD134D"/>
    <w:rsid w:val="00DD1406"/>
    <w:rsid w:val="00DD187E"/>
    <w:rsid w:val="00DD1BDD"/>
    <w:rsid w:val="00DD1C00"/>
    <w:rsid w:val="00DD203D"/>
    <w:rsid w:val="00DD226C"/>
    <w:rsid w:val="00DD27E5"/>
    <w:rsid w:val="00DD2819"/>
    <w:rsid w:val="00DD35FF"/>
    <w:rsid w:val="00DD42DF"/>
    <w:rsid w:val="00DD47D2"/>
    <w:rsid w:val="00DD4DE3"/>
    <w:rsid w:val="00DD4E57"/>
    <w:rsid w:val="00DD5228"/>
    <w:rsid w:val="00DD5423"/>
    <w:rsid w:val="00DD573C"/>
    <w:rsid w:val="00DD5744"/>
    <w:rsid w:val="00DD5D56"/>
    <w:rsid w:val="00DD5DE5"/>
    <w:rsid w:val="00DD5F55"/>
    <w:rsid w:val="00DD5F98"/>
    <w:rsid w:val="00DD60C4"/>
    <w:rsid w:val="00DD67F8"/>
    <w:rsid w:val="00DD6B6B"/>
    <w:rsid w:val="00DD6C71"/>
    <w:rsid w:val="00DD6F72"/>
    <w:rsid w:val="00DD7A3E"/>
    <w:rsid w:val="00DD7CBC"/>
    <w:rsid w:val="00DD7CDA"/>
    <w:rsid w:val="00DD7DE5"/>
    <w:rsid w:val="00DD7E7D"/>
    <w:rsid w:val="00DD7FEA"/>
    <w:rsid w:val="00DE00E9"/>
    <w:rsid w:val="00DE05B7"/>
    <w:rsid w:val="00DE06A0"/>
    <w:rsid w:val="00DE06F2"/>
    <w:rsid w:val="00DE0BD7"/>
    <w:rsid w:val="00DE0CCE"/>
    <w:rsid w:val="00DE0F1E"/>
    <w:rsid w:val="00DE13C9"/>
    <w:rsid w:val="00DE18A0"/>
    <w:rsid w:val="00DE1F34"/>
    <w:rsid w:val="00DE2363"/>
    <w:rsid w:val="00DE27C0"/>
    <w:rsid w:val="00DE28F9"/>
    <w:rsid w:val="00DE297C"/>
    <w:rsid w:val="00DE364F"/>
    <w:rsid w:val="00DE36D2"/>
    <w:rsid w:val="00DE3C4A"/>
    <w:rsid w:val="00DE4666"/>
    <w:rsid w:val="00DE47C3"/>
    <w:rsid w:val="00DE4B55"/>
    <w:rsid w:val="00DE4CB1"/>
    <w:rsid w:val="00DE5298"/>
    <w:rsid w:val="00DE5A64"/>
    <w:rsid w:val="00DE5C5B"/>
    <w:rsid w:val="00DE5D3E"/>
    <w:rsid w:val="00DE5F25"/>
    <w:rsid w:val="00DE6065"/>
    <w:rsid w:val="00DE641C"/>
    <w:rsid w:val="00DE645D"/>
    <w:rsid w:val="00DE6A05"/>
    <w:rsid w:val="00DE6A2D"/>
    <w:rsid w:val="00DE6B8D"/>
    <w:rsid w:val="00DE6E77"/>
    <w:rsid w:val="00DE6EF4"/>
    <w:rsid w:val="00DE7037"/>
    <w:rsid w:val="00DE792C"/>
    <w:rsid w:val="00DE7A3C"/>
    <w:rsid w:val="00DE7EFA"/>
    <w:rsid w:val="00DE7F42"/>
    <w:rsid w:val="00DE7FFE"/>
    <w:rsid w:val="00DF015E"/>
    <w:rsid w:val="00DF06B8"/>
    <w:rsid w:val="00DF0959"/>
    <w:rsid w:val="00DF11E6"/>
    <w:rsid w:val="00DF187B"/>
    <w:rsid w:val="00DF1F30"/>
    <w:rsid w:val="00DF2505"/>
    <w:rsid w:val="00DF2FE5"/>
    <w:rsid w:val="00DF3259"/>
    <w:rsid w:val="00DF3C09"/>
    <w:rsid w:val="00DF3F44"/>
    <w:rsid w:val="00DF4075"/>
    <w:rsid w:val="00DF42B5"/>
    <w:rsid w:val="00DF4D6A"/>
    <w:rsid w:val="00DF5179"/>
    <w:rsid w:val="00DF51A0"/>
    <w:rsid w:val="00DF5560"/>
    <w:rsid w:val="00DF55AD"/>
    <w:rsid w:val="00DF576D"/>
    <w:rsid w:val="00DF5774"/>
    <w:rsid w:val="00DF57AE"/>
    <w:rsid w:val="00DF5CDE"/>
    <w:rsid w:val="00DF5D48"/>
    <w:rsid w:val="00DF605B"/>
    <w:rsid w:val="00DF60D8"/>
    <w:rsid w:val="00DF616B"/>
    <w:rsid w:val="00DF678D"/>
    <w:rsid w:val="00DF6835"/>
    <w:rsid w:val="00DF69FC"/>
    <w:rsid w:val="00DF6BAB"/>
    <w:rsid w:val="00DF6ECF"/>
    <w:rsid w:val="00DF6EE3"/>
    <w:rsid w:val="00DF72DB"/>
    <w:rsid w:val="00DF732E"/>
    <w:rsid w:val="00DF757D"/>
    <w:rsid w:val="00DF7AA8"/>
    <w:rsid w:val="00DF7FEB"/>
    <w:rsid w:val="00E0043D"/>
    <w:rsid w:val="00E00C18"/>
    <w:rsid w:val="00E01159"/>
    <w:rsid w:val="00E01331"/>
    <w:rsid w:val="00E01427"/>
    <w:rsid w:val="00E0185F"/>
    <w:rsid w:val="00E0205C"/>
    <w:rsid w:val="00E02070"/>
    <w:rsid w:val="00E02082"/>
    <w:rsid w:val="00E021B3"/>
    <w:rsid w:val="00E02262"/>
    <w:rsid w:val="00E026E7"/>
    <w:rsid w:val="00E02750"/>
    <w:rsid w:val="00E02AB4"/>
    <w:rsid w:val="00E02BFE"/>
    <w:rsid w:val="00E02D43"/>
    <w:rsid w:val="00E02D6F"/>
    <w:rsid w:val="00E035BF"/>
    <w:rsid w:val="00E03659"/>
    <w:rsid w:val="00E03903"/>
    <w:rsid w:val="00E03906"/>
    <w:rsid w:val="00E03981"/>
    <w:rsid w:val="00E03C15"/>
    <w:rsid w:val="00E03DAA"/>
    <w:rsid w:val="00E03E99"/>
    <w:rsid w:val="00E03EEF"/>
    <w:rsid w:val="00E03F5B"/>
    <w:rsid w:val="00E0459D"/>
    <w:rsid w:val="00E04817"/>
    <w:rsid w:val="00E04C48"/>
    <w:rsid w:val="00E04E40"/>
    <w:rsid w:val="00E05376"/>
    <w:rsid w:val="00E055A0"/>
    <w:rsid w:val="00E05690"/>
    <w:rsid w:val="00E0594E"/>
    <w:rsid w:val="00E05B76"/>
    <w:rsid w:val="00E05BEC"/>
    <w:rsid w:val="00E06207"/>
    <w:rsid w:val="00E06483"/>
    <w:rsid w:val="00E06535"/>
    <w:rsid w:val="00E06651"/>
    <w:rsid w:val="00E066C3"/>
    <w:rsid w:val="00E0688F"/>
    <w:rsid w:val="00E06E94"/>
    <w:rsid w:val="00E06F4D"/>
    <w:rsid w:val="00E076F2"/>
    <w:rsid w:val="00E07809"/>
    <w:rsid w:val="00E07C7A"/>
    <w:rsid w:val="00E07C8E"/>
    <w:rsid w:val="00E07D83"/>
    <w:rsid w:val="00E07E6E"/>
    <w:rsid w:val="00E07FDB"/>
    <w:rsid w:val="00E107FC"/>
    <w:rsid w:val="00E10981"/>
    <w:rsid w:val="00E10BFD"/>
    <w:rsid w:val="00E10BFE"/>
    <w:rsid w:val="00E11306"/>
    <w:rsid w:val="00E1149A"/>
    <w:rsid w:val="00E11761"/>
    <w:rsid w:val="00E12820"/>
    <w:rsid w:val="00E1324B"/>
    <w:rsid w:val="00E13BE5"/>
    <w:rsid w:val="00E13FE3"/>
    <w:rsid w:val="00E1470C"/>
    <w:rsid w:val="00E14766"/>
    <w:rsid w:val="00E147CC"/>
    <w:rsid w:val="00E14A3C"/>
    <w:rsid w:val="00E14BC4"/>
    <w:rsid w:val="00E151E8"/>
    <w:rsid w:val="00E155A9"/>
    <w:rsid w:val="00E1575D"/>
    <w:rsid w:val="00E15C01"/>
    <w:rsid w:val="00E162FF"/>
    <w:rsid w:val="00E163AA"/>
    <w:rsid w:val="00E16557"/>
    <w:rsid w:val="00E16A2F"/>
    <w:rsid w:val="00E17029"/>
    <w:rsid w:val="00E17323"/>
    <w:rsid w:val="00E17997"/>
    <w:rsid w:val="00E2031E"/>
    <w:rsid w:val="00E20366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6"/>
    <w:rsid w:val="00E21453"/>
    <w:rsid w:val="00E2146D"/>
    <w:rsid w:val="00E21B00"/>
    <w:rsid w:val="00E21C9B"/>
    <w:rsid w:val="00E21CD8"/>
    <w:rsid w:val="00E21D0D"/>
    <w:rsid w:val="00E21DFF"/>
    <w:rsid w:val="00E21FD6"/>
    <w:rsid w:val="00E22182"/>
    <w:rsid w:val="00E221F0"/>
    <w:rsid w:val="00E2253C"/>
    <w:rsid w:val="00E22B10"/>
    <w:rsid w:val="00E22CAE"/>
    <w:rsid w:val="00E2310A"/>
    <w:rsid w:val="00E23199"/>
    <w:rsid w:val="00E2376A"/>
    <w:rsid w:val="00E23B4A"/>
    <w:rsid w:val="00E23D0B"/>
    <w:rsid w:val="00E23DD0"/>
    <w:rsid w:val="00E24240"/>
    <w:rsid w:val="00E245BF"/>
    <w:rsid w:val="00E2462B"/>
    <w:rsid w:val="00E2462F"/>
    <w:rsid w:val="00E24762"/>
    <w:rsid w:val="00E24971"/>
    <w:rsid w:val="00E24E7C"/>
    <w:rsid w:val="00E25268"/>
    <w:rsid w:val="00E25D79"/>
    <w:rsid w:val="00E26139"/>
    <w:rsid w:val="00E26492"/>
    <w:rsid w:val="00E26577"/>
    <w:rsid w:val="00E267B2"/>
    <w:rsid w:val="00E26B11"/>
    <w:rsid w:val="00E272BE"/>
    <w:rsid w:val="00E277C7"/>
    <w:rsid w:val="00E27908"/>
    <w:rsid w:val="00E27B6B"/>
    <w:rsid w:val="00E27E0E"/>
    <w:rsid w:val="00E300DE"/>
    <w:rsid w:val="00E301A5"/>
    <w:rsid w:val="00E303E3"/>
    <w:rsid w:val="00E30A7E"/>
    <w:rsid w:val="00E31283"/>
    <w:rsid w:val="00E3166A"/>
    <w:rsid w:val="00E31871"/>
    <w:rsid w:val="00E31998"/>
    <w:rsid w:val="00E319E7"/>
    <w:rsid w:val="00E31C1D"/>
    <w:rsid w:val="00E31D8E"/>
    <w:rsid w:val="00E31EE1"/>
    <w:rsid w:val="00E321CE"/>
    <w:rsid w:val="00E32228"/>
    <w:rsid w:val="00E3236F"/>
    <w:rsid w:val="00E32AC7"/>
    <w:rsid w:val="00E32F16"/>
    <w:rsid w:val="00E330A2"/>
    <w:rsid w:val="00E3334E"/>
    <w:rsid w:val="00E33414"/>
    <w:rsid w:val="00E33542"/>
    <w:rsid w:val="00E3384E"/>
    <w:rsid w:val="00E339E6"/>
    <w:rsid w:val="00E33D77"/>
    <w:rsid w:val="00E33EBC"/>
    <w:rsid w:val="00E348B4"/>
    <w:rsid w:val="00E34922"/>
    <w:rsid w:val="00E34BF1"/>
    <w:rsid w:val="00E3512A"/>
    <w:rsid w:val="00E35160"/>
    <w:rsid w:val="00E354B9"/>
    <w:rsid w:val="00E35544"/>
    <w:rsid w:val="00E35852"/>
    <w:rsid w:val="00E35DB9"/>
    <w:rsid w:val="00E35F67"/>
    <w:rsid w:val="00E36AAC"/>
    <w:rsid w:val="00E371C6"/>
    <w:rsid w:val="00E37BF1"/>
    <w:rsid w:val="00E37E01"/>
    <w:rsid w:val="00E401F8"/>
    <w:rsid w:val="00E4020C"/>
    <w:rsid w:val="00E4055F"/>
    <w:rsid w:val="00E40632"/>
    <w:rsid w:val="00E40909"/>
    <w:rsid w:val="00E40CB8"/>
    <w:rsid w:val="00E40D92"/>
    <w:rsid w:val="00E410F9"/>
    <w:rsid w:val="00E4158E"/>
    <w:rsid w:val="00E41671"/>
    <w:rsid w:val="00E41831"/>
    <w:rsid w:val="00E41B06"/>
    <w:rsid w:val="00E41F3F"/>
    <w:rsid w:val="00E42749"/>
    <w:rsid w:val="00E42896"/>
    <w:rsid w:val="00E4298C"/>
    <w:rsid w:val="00E42D46"/>
    <w:rsid w:val="00E42D98"/>
    <w:rsid w:val="00E43188"/>
    <w:rsid w:val="00E43AB1"/>
    <w:rsid w:val="00E43B44"/>
    <w:rsid w:val="00E43E65"/>
    <w:rsid w:val="00E44204"/>
    <w:rsid w:val="00E444D6"/>
    <w:rsid w:val="00E44A25"/>
    <w:rsid w:val="00E44CE0"/>
    <w:rsid w:val="00E44DDD"/>
    <w:rsid w:val="00E4536E"/>
    <w:rsid w:val="00E4543D"/>
    <w:rsid w:val="00E45606"/>
    <w:rsid w:val="00E45935"/>
    <w:rsid w:val="00E45A94"/>
    <w:rsid w:val="00E46A77"/>
    <w:rsid w:val="00E46C3B"/>
    <w:rsid w:val="00E46D6A"/>
    <w:rsid w:val="00E470BD"/>
    <w:rsid w:val="00E47683"/>
    <w:rsid w:val="00E477A0"/>
    <w:rsid w:val="00E47B6F"/>
    <w:rsid w:val="00E47CB8"/>
    <w:rsid w:val="00E5014D"/>
    <w:rsid w:val="00E50314"/>
    <w:rsid w:val="00E50C71"/>
    <w:rsid w:val="00E50D93"/>
    <w:rsid w:val="00E51116"/>
    <w:rsid w:val="00E514AD"/>
    <w:rsid w:val="00E517E1"/>
    <w:rsid w:val="00E51965"/>
    <w:rsid w:val="00E51CB1"/>
    <w:rsid w:val="00E51CC7"/>
    <w:rsid w:val="00E52140"/>
    <w:rsid w:val="00E5217D"/>
    <w:rsid w:val="00E529EE"/>
    <w:rsid w:val="00E53118"/>
    <w:rsid w:val="00E536FF"/>
    <w:rsid w:val="00E539D8"/>
    <w:rsid w:val="00E53D48"/>
    <w:rsid w:val="00E53DE2"/>
    <w:rsid w:val="00E541D5"/>
    <w:rsid w:val="00E54236"/>
    <w:rsid w:val="00E54AAF"/>
    <w:rsid w:val="00E55465"/>
    <w:rsid w:val="00E55AE3"/>
    <w:rsid w:val="00E55C52"/>
    <w:rsid w:val="00E56320"/>
    <w:rsid w:val="00E563CF"/>
    <w:rsid w:val="00E5656E"/>
    <w:rsid w:val="00E56638"/>
    <w:rsid w:val="00E56671"/>
    <w:rsid w:val="00E56B5A"/>
    <w:rsid w:val="00E56DB2"/>
    <w:rsid w:val="00E57188"/>
    <w:rsid w:val="00E5734C"/>
    <w:rsid w:val="00E61008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319A"/>
    <w:rsid w:val="00E63406"/>
    <w:rsid w:val="00E63407"/>
    <w:rsid w:val="00E637A5"/>
    <w:rsid w:val="00E6387C"/>
    <w:rsid w:val="00E63EC7"/>
    <w:rsid w:val="00E64132"/>
    <w:rsid w:val="00E64565"/>
    <w:rsid w:val="00E649BA"/>
    <w:rsid w:val="00E6532C"/>
    <w:rsid w:val="00E6543C"/>
    <w:rsid w:val="00E65793"/>
    <w:rsid w:val="00E658A9"/>
    <w:rsid w:val="00E659DE"/>
    <w:rsid w:val="00E65B46"/>
    <w:rsid w:val="00E65C2C"/>
    <w:rsid w:val="00E65FAE"/>
    <w:rsid w:val="00E66236"/>
    <w:rsid w:val="00E6667F"/>
    <w:rsid w:val="00E6696D"/>
    <w:rsid w:val="00E66BEA"/>
    <w:rsid w:val="00E66CDE"/>
    <w:rsid w:val="00E6705C"/>
    <w:rsid w:val="00E67514"/>
    <w:rsid w:val="00E67B59"/>
    <w:rsid w:val="00E67BF3"/>
    <w:rsid w:val="00E7011E"/>
    <w:rsid w:val="00E70140"/>
    <w:rsid w:val="00E70E1A"/>
    <w:rsid w:val="00E713D0"/>
    <w:rsid w:val="00E71BBF"/>
    <w:rsid w:val="00E71C6E"/>
    <w:rsid w:val="00E71D93"/>
    <w:rsid w:val="00E71ED9"/>
    <w:rsid w:val="00E71FBB"/>
    <w:rsid w:val="00E7223D"/>
    <w:rsid w:val="00E72C60"/>
    <w:rsid w:val="00E72E7B"/>
    <w:rsid w:val="00E731B0"/>
    <w:rsid w:val="00E736EA"/>
    <w:rsid w:val="00E739DC"/>
    <w:rsid w:val="00E73CB7"/>
    <w:rsid w:val="00E73E1C"/>
    <w:rsid w:val="00E73FB9"/>
    <w:rsid w:val="00E7441C"/>
    <w:rsid w:val="00E745BD"/>
    <w:rsid w:val="00E74848"/>
    <w:rsid w:val="00E74B2C"/>
    <w:rsid w:val="00E74B32"/>
    <w:rsid w:val="00E74BA0"/>
    <w:rsid w:val="00E750BA"/>
    <w:rsid w:val="00E750CB"/>
    <w:rsid w:val="00E752D6"/>
    <w:rsid w:val="00E754B9"/>
    <w:rsid w:val="00E75599"/>
    <w:rsid w:val="00E7565B"/>
    <w:rsid w:val="00E758BA"/>
    <w:rsid w:val="00E75B6B"/>
    <w:rsid w:val="00E75EA2"/>
    <w:rsid w:val="00E761B0"/>
    <w:rsid w:val="00E76AD2"/>
    <w:rsid w:val="00E77167"/>
    <w:rsid w:val="00E77BBC"/>
    <w:rsid w:val="00E80024"/>
    <w:rsid w:val="00E802CC"/>
    <w:rsid w:val="00E80BAF"/>
    <w:rsid w:val="00E81193"/>
    <w:rsid w:val="00E811F1"/>
    <w:rsid w:val="00E81316"/>
    <w:rsid w:val="00E814DD"/>
    <w:rsid w:val="00E81DFB"/>
    <w:rsid w:val="00E8235C"/>
    <w:rsid w:val="00E82A6B"/>
    <w:rsid w:val="00E82C41"/>
    <w:rsid w:val="00E82CF5"/>
    <w:rsid w:val="00E82EAC"/>
    <w:rsid w:val="00E8310F"/>
    <w:rsid w:val="00E83285"/>
    <w:rsid w:val="00E834CA"/>
    <w:rsid w:val="00E83769"/>
    <w:rsid w:val="00E83938"/>
    <w:rsid w:val="00E83C2A"/>
    <w:rsid w:val="00E8415A"/>
    <w:rsid w:val="00E846B1"/>
    <w:rsid w:val="00E848E1"/>
    <w:rsid w:val="00E84DF0"/>
    <w:rsid w:val="00E84F33"/>
    <w:rsid w:val="00E8510B"/>
    <w:rsid w:val="00E8526C"/>
    <w:rsid w:val="00E861BF"/>
    <w:rsid w:val="00E86582"/>
    <w:rsid w:val="00E86612"/>
    <w:rsid w:val="00E86729"/>
    <w:rsid w:val="00E86897"/>
    <w:rsid w:val="00E869AF"/>
    <w:rsid w:val="00E86A1A"/>
    <w:rsid w:val="00E86CC9"/>
    <w:rsid w:val="00E86E97"/>
    <w:rsid w:val="00E87519"/>
    <w:rsid w:val="00E87635"/>
    <w:rsid w:val="00E87843"/>
    <w:rsid w:val="00E87BA2"/>
    <w:rsid w:val="00E87D15"/>
    <w:rsid w:val="00E87D70"/>
    <w:rsid w:val="00E87D84"/>
    <w:rsid w:val="00E87E63"/>
    <w:rsid w:val="00E90183"/>
    <w:rsid w:val="00E90253"/>
    <w:rsid w:val="00E902A8"/>
    <w:rsid w:val="00E90F32"/>
    <w:rsid w:val="00E91538"/>
    <w:rsid w:val="00E915A5"/>
    <w:rsid w:val="00E915D8"/>
    <w:rsid w:val="00E9197E"/>
    <w:rsid w:val="00E91B14"/>
    <w:rsid w:val="00E91B57"/>
    <w:rsid w:val="00E91DFE"/>
    <w:rsid w:val="00E91EBB"/>
    <w:rsid w:val="00E92381"/>
    <w:rsid w:val="00E927E5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453D"/>
    <w:rsid w:val="00E949B6"/>
    <w:rsid w:val="00E94EB7"/>
    <w:rsid w:val="00E95150"/>
    <w:rsid w:val="00E959E1"/>
    <w:rsid w:val="00E95BFA"/>
    <w:rsid w:val="00E95E3B"/>
    <w:rsid w:val="00E960EA"/>
    <w:rsid w:val="00E9647B"/>
    <w:rsid w:val="00E9662B"/>
    <w:rsid w:val="00E96695"/>
    <w:rsid w:val="00E967C4"/>
    <w:rsid w:val="00E96BC6"/>
    <w:rsid w:val="00E9704B"/>
    <w:rsid w:val="00E973D0"/>
    <w:rsid w:val="00E97677"/>
    <w:rsid w:val="00E9781F"/>
    <w:rsid w:val="00E97A0E"/>
    <w:rsid w:val="00E97BC7"/>
    <w:rsid w:val="00EA0191"/>
    <w:rsid w:val="00EA0494"/>
    <w:rsid w:val="00EA0BFA"/>
    <w:rsid w:val="00EA0C9E"/>
    <w:rsid w:val="00EA167A"/>
    <w:rsid w:val="00EA1AC1"/>
    <w:rsid w:val="00EA22CC"/>
    <w:rsid w:val="00EA2407"/>
    <w:rsid w:val="00EA2896"/>
    <w:rsid w:val="00EA2F76"/>
    <w:rsid w:val="00EA3183"/>
    <w:rsid w:val="00EA3212"/>
    <w:rsid w:val="00EA33A3"/>
    <w:rsid w:val="00EA3C25"/>
    <w:rsid w:val="00EA3E4C"/>
    <w:rsid w:val="00EA3F12"/>
    <w:rsid w:val="00EA4543"/>
    <w:rsid w:val="00EA471A"/>
    <w:rsid w:val="00EA49C5"/>
    <w:rsid w:val="00EA4A15"/>
    <w:rsid w:val="00EA4BCA"/>
    <w:rsid w:val="00EA5853"/>
    <w:rsid w:val="00EA59C4"/>
    <w:rsid w:val="00EA6145"/>
    <w:rsid w:val="00EA6BE8"/>
    <w:rsid w:val="00EA6FDC"/>
    <w:rsid w:val="00EA72EA"/>
    <w:rsid w:val="00EA78A7"/>
    <w:rsid w:val="00EA7B13"/>
    <w:rsid w:val="00EA7C66"/>
    <w:rsid w:val="00EB0508"/>
    <w:rsid w:val="00EB0E47"/>
    <w:rsid w:val="00EB1099"/>
    <w:rsid w:val="00EB1287"/>
    <w:rsid w:val="00EB1330"/>
    <w:rsid w:val="00EB19CC"/>
    <w:rsid w:val="00EB2487"/>
    <w:rsid w:val="00EB25DA"/>
    <w:rsid w:val="00EB274A"/>
    <w:rsid w:val="00EB29F3"/>
    <w:rsid w:val="00EB2A79"/>
    <w:rsid w:val="00EB2B57"/>
    <w:rsid w:val="00EB38C6"/>
    <w:rsid w:val="00EB4CA2"/>
    <w:rsid w:val="00EB4EC3"/>
    <w:rsid w:val="00EB59B8"/>
    <w:rsid w:val="00EB5A35"/>
    <w:rsid w:val="00EB620F"/>
    <w:rsid w:val="00EB65A0"/>
    <w:rsid w:val="00EB68A6"/>
    <w:rsid w:val="00EB6949"/>
    <w:rsid w:val="00EB6CFE"/>
    <w:rsid w:val="00EB7198"/>
    <w:rsid w:val="00EC0195"/>
    <w:rsid w:val="00EC0A88"/>
    <w:rsid w:val="00EC0A89"/>
    <w:rsid w:val="00EC1A4A"/>
    <w:rsid w:val="00EC1A90"/>
    <w:rsid w:val="00EC2204"/>
    <w:rsid w:val="00EC2516"/>
    <w:rsid w:val="00EC2A1B"/>
    <w:rsid w:val="00EC2A3A"/>
    <w:rsid w:val="00EC2AAA"/>
    <w:rsid w:val="00EC2AB4"/>
    <w:rsid w:val="00EC2B5B"/>
    <w:rsid w:val="00EC2BD3"/>
    <w:rsid w:val="00EC2C36"/>
    <w:rsid w:val="00EC2D42"/>
    <w:rsid w:val="00EC2EB9"/>
    <w:rsid w:val="00EC34E3"/>
    <w:rsid w:val="00EC360F"/>
    <w:rsid w:val="00EC38AC"/>
    <w:rsid w:val="00EC3BA4"/>
    <w:rsid w:val="00EC3D31"/>
    <w:rsid w:val="00EC4178"/>
    <w:rsid w:val="00EC420A"/>
    <w:rsid w:val="00EC4326"/>
    <w:rsid w:val="00EC452A"/>
    <w:rsid w:val="00EC4A27"/>
    <w:rsid w:val="00EC4B8B"/>
    <w:rsid w:val="00EC4F1A"/>
    <w:rsid w:val="00EC58D3"/>
    <w:rsid w:val="00EC5A89"/>
    <w:rsid w:val="00EC688F"/>
    <w:rsid w:val="00EC75CF"/>
    <w:rsid w:val="00EC7820"/>
    <w:rsid w:val="00EC786C"/>
    <w:rsid w:val="00EC7C34"/>
    <w:rsid w:val="00EC7E8E"/>
    <w:rsid w:val="00ED025B"/>
    <w:rsid w:val="00ED03E0"/>
    <w:rsid w:val="00ED0B18"/>
    <w:rsid w:val="00ED0F68"/>
    <w:rsid w:val="00ED10C4"/>
    <w:rsid w:val="00ED1460"/>
    <w:rsid w:val="00ED1522"/>
    <w:rsid w:val="00ED16B6"/>
    <w:rsid w:val="00ED1A92"/>
    <w:rsid w:val="00ED1B72"/>
    <w:rsid w:val="00ED239C"/>
    <w:rsid w:val="00ED25B7"/>
    <w:rsid w:val="00ED2987"/>
    <w:rsid w:val="00ED2DE7"/>
    <w:rsid w:val="00ED3171"/>
    <w:rsid w:val="00ED3228"/>
    <w:rsid w:val="00ED3570"/>
    <w:rsid w:val="00ED3713"/>
    <w:rsid w:val="00ED4367"/>
    <w:rsid w:val="00ED507B"/>
    <w:rsid w:val="00ED511E"/>
    <w:rsid w:val="00ED5B79"/>
    <w:rsid w:val="00ED6BB4"/>
    <w:rsid w:val="00ED6C55"/>
    <w:rsid w:val="00ED6D02"/>
    <w:rsid w:val="00ED6E26"/>
    <w:rsid w:val="00ED6E71"/>
    <w:rsid w:val="00ED7147"/>
    <w:rsid w:val="00ED795B"/>
    <w:rsid w:val="00ED7AB3"/>
    <w:rsid w:val="00ED7FF6"/>
    <w:rsid w:val="00EE00CE"/>
    <w:rsid w:val="00EE01E2"/>
    <w:rsid w:val="00EE09E4"/>
    <w:rsid w:val="00EE0A8F"/>
    <w:rsid w:val="00EE0B5D"/>
    <w:rsid w:val="00EE0D42"/>
    <w:rsid w:val="00EE0E07"/>
    <w:rsid w:val="00EE12F6"/>
    <w:rsid w:val="00EE191E"/>
    <w:rsid w:val="00EE2016"/>
    <w:rsid w:val="00EE29D5"/>
    <w:rsid w:val="00EE304D"/>
    <w:rsid w:val="00EE3128"/>
    <w:rsid w:val="00EE3E21"/>
    <w:rsid w:val="00EE3F8E"/>
    <w:rsid w:val="00EE4017"/>
    <w:rsid w:val="00EE4834"/>
    <w:rsid w:val="00EE499A"/>
    <w:rsid w:val="00EE5219"/>
    <w:rsid w:val="00EE53F8"/>
    <w:rsid w:val="00EE5693"/>
    <w:rsid w:val="00EE5A5D"/>
    <w:rsid w:val="00EE5D89"/>
    <w:rsid w:val="00EE5F46"/>
    <w:rsid w:val="00EE62D3"/>
    <w:rsid w:val="00EE6820"/>
    <w:rsid w:val="00EE68A5"/>
    <w:rsid w:val="00EE7622"/>
    <w:rsid w:val="00EF0028"/>
    <w:rsid w:val="00EF037A"/>
    <w:rsid w:val="00EF077F"/>
    <w:rsid w:val="00EF07B2"/>
    <w:rsid w:val="00EF0826"/>
    <w:rsid w:val="00EF0BEF"/>
    <w:rsid w:val="00EF109B"/>
    <w:rsid w:val="00EF10C9"/>
    <w:rsid w:val="00EF13F6"/>
    <w:rsid w:val="00EF1402"/>
    <w:rsid w:val="00EF15C9"/>
    <w:rsid w:val="00EF16BF"/>
    <w:rsid w:val="00EF1710"/>
    <w:rsid w:val="00EF1792"/>
    <w:rsid w:val="00EF185A"/>
    <w:rsid w:val="00EF1D83"/>
    <w:rsid w:val="00EF1E87"/>
    <w:rsid w:val="00EF1FD0"/>
    <w:rsid w:val="00EF2226"/>
    <w:rsid w:val="00EF25A2"/>
    <w:rsid w:val="00EF25B0"/>
    <w:rsid w:val="00EF2627"/>
    <w:rsid w:val="00EF2DDF"/>
    <w:rsid w:val="00EF2F7E"/>
    <w:rsid w:val="00EF30EB"/>
    <w:rsid w:val="00EF359F"/>
    <w:rsid w:val="00EF35D7"/>
    <w:rsid w:val="00EF3C77"/>
    <w:rsid w:val="00EF41DF"/>
    <w:rsid w:val="00EF4436"/>
    <w:rsid w:val="00EF46D9"/>
    <w:rsid w:val="00EF4DB9"/>
    <w:rsid w:val="00EF4E40"/>
    <w:rsid w:val="00EF5149"/>
    <w:rsid w:val="00EF558F"/>
    <w:rsid w:val="00EF583B"/>
    <w:rsid w:val="00EF6054"/>
    <w:rsid w:val="00EF61C9"/>
    <w:rsid w:val="00EF64BD"/>
    <w:rsid w:val="00EF67C6"/>
    <w:rsid w:val="00EF682D"/>
    <w:rsid w:val="00EF69BB"/>
    <w:rsid w:val="00EF69C8"/>
    <w:rsid w:val="00EF6D67"/>
    <w:rsid w:val="00EF708E"/>
    <w:rsid w:val="00EF76F0"/>
    <w:rsid w:val="00F0050C"/>
    <w:rsid w:val="00F00EA2"/>
    <w:rsid w:val="00F0151E"/>
    <w:rsid w:val="00F01971"/>
    <w:rsid w:val="00F01A05"/>
    <w:rsid w:val="00F01F78"/>
    <w:rsid w:val="00F02D2C"/>
    <w:rsid w:val="00F03087"/>
    <w:rsid w:val="00F0313F"/>
    <w:rsid w:val="00F031B3"/>
    <w:rsid w:val="00F03667"/>
    <w:rsid w:val="00F037A9"/>
    <w:rsid w:val="00F037AF"/>
    <w:rsid w:val="00F03C15"/>
    <w:rsid w:val="00F043F6"/>
    <w:rsid w:val="00F0465F"/>
    <w:rsid w:val="00F04AAA"/>
    <w:rsid w:val="00F04BF6"/>
    <w:rsid w:val="00F05174"/>
    <w:rsid w:val="00F056FF"/>
    <w:rsid w:val="00F05A65"/>
    <w:rsid w:val="00F05C1E"/>
    <w:rsid w:val="00F06474"/>
    <w:rsid w:val="00F065D7"/>
    <w:rsid w:val="00F06627"/>
    <w:rsid w:val="00F0673F"/>
    <w:rsid w:val="00F06BC4"/>
    <w:rsid w:val="00F07354"/>
    <w:rsid w:val="00F07657"/>
    <w:rsid w:val="00F07854"/>
    <w:rsid w:val="00F07FF4"/>
    <w:rsid w:val="00F10519"/>
    <w:rsid w:val="00F10A44"/>
    <w:rsid w:val="00F10A83"/>
    <w:rsid w:val="00F10D95"/>
    <w:rsid w:val="00F11635"/>
    <w:rsid w:val="00F11AD0"/>
    <w:rsid w:val="00F12C7F"/>
    <w:rsid w:val="00F14099"/>
    <w:rsid w:val="00F146D7"/>
    <w:rsid w:val="00F14DC6"/>
    <w:rsid w:val="00F14E3D"/>
    <w:rsid w:val="00F15271"/>
    <w:rsid w:val="00F15F0C"/>
    <w:rsid w:val="00F160BD"/>
    <w:rsid w:val="00F1616F"/>
    <w:rsid w:val="00F1627B"/>
    <w:rsid w:val="00F166DC"/>
    <w:rsid w:val="00F16AA1"/>
    <w:rsid w:val="00F16BAF"/>
    <w:rsid w:val="00F16D3E"/>
    <w:rsid w:val="00F16FF3"/>
    <w:rsid w:val="00F1727E"/>
    <w:rsid w:val="00F17498"/>
    <w:rsid w:val="00F177D6"/>
    <w:rsid w:val="00F17D87"/>
    <w:rsid w:val="00F17EAF"/>
    <w:rsid w:val="00F17F9B"/>
    <w:rsid w:val="00F200D4"/>
    <w:rsid w:val="00F203C8"/>
    <w:rsid w:val="00F204FF"/>
    <w:rsid w:val="00F20A82"/>
    <w:rsid w:val="00F20C4B"/>
    <w:rsid w:val="00F20F5B"/>
    <w:rsid w:val="00F2127A"/>
    <w:rsid w:val="00F2281D"/>
    <w:rsid w:val="00F22932"/>
    <w:rsid w:val="00F230A3"/>
    <w:rsid w:val="00F23134"/>
    <w:rsid w:val="00F231F8"/>
    <w:rsid w:val="00F233D1"/>
    <w:rsid w:val="00F237F4"/>
    <w:rsid w:val="00F23964"/>
    <w:rsid w:val="00F23B96"/>
    <w:rsid w:val="00F23D43"/>
    <w:rsid w:val="00F2426B"/>
    <w:rsid w:val="00F24682"/>
    <w:rsid w:val="00F24A1E"/>
    <w:rsid w:val="00F24CD2"/>
    <w:rsid w:val="00F24D29"/>
    <w:rsid w:val="00F24F27"/>
    <w:rsid w:val="00F25DE5"/>
    <w:rsid w:val="00F263D6"/>
    <w:rsid w:val="00F264FF"/>
    <w:rsid w:val="00F26DCB"/>
    <w:rsid w:val="00F26FDC"/>
    <w:rsid w:val="00F2731C"/>
    <w:rsid w:val="00F27973"/>
    <w:rsid w:val="00F27A22"/>
    <w:rsid w:val="00F27E80"/>
    <w:rsid w:val="00F27EE3"/>
    <w:rsid w:val="00F302CA"/>
    <w:rsid w:val="00F307E6"/>
    <w:rsid w:val="00F308F4"/>
    <w:rsid w:val="00F30922"/>
    <w:rsid w:val="00F30A26"/>
    <w:rsid w:val="00F30E32"/>
    <w:rsid w:val="00F3127D"/>
    <w:rsid w:val="00F31479"/>
    <w:rsid w:val="00F31773"/>
    <w:rsid w:val="00F31AED"/>
    <w:rsid w:val="00F31B7A"/>
    <w:rsid w:val="00F31EA8"/>
    <w:rsid w:val="00F323CE"/>
    <w:rsid w:val="00F32594"/>
    <w:rsid w:val="00F32935"/>
    <w:rsid w:val="00F332E6"/>
    <w:rsid w:val="00F33928"/>
    <w:rsid w:val="00F3394E"/>
    <w:rsid w:val="00F33A7D"/>
    <w:rsid w:val="00F33B0B"/>
    <w:rsid w:val="00F33CEE"/>
    <w:rsid w:val="00F33FE8"/>
    <w:rsid w:val="00F34555"/>
    <w:rsid w:val="00F34AA9"/>
    <w:rsid w:val="00F34B82"/>
    <w:rsid w:val="00F34DC8"/>
    <w:rsid w:val="00F3532E"/>
    <w:rsid w:val="00F35DE0"/>
    <w:rsid w:val="00F360F3"/>
    <w:rsid w:val="00F36682"/>
    <w:rsid w:val="00F367D4"/>
    <w:rsid w:val="00F36C3C"/>
    <w:rsid w:val="00F36F0C"/>
    <w:rsid w:val="00F3727D"/>
    <w:rsid w:val="00F376C3"/>
    <w:rsid w:val="00F37A33"/>
    <w:rsid w:val="00F37A47"/>
    <w:rsid w:val="00F4024A"/>
    <w:rsid w:val="00F40329"/>
    <w:rsid w:val="00F40635"/>
    <w:rsid w:val="00F4069E"/>
    <w:rsid w:val="00F4073F"/>
    <w:rsid w:val="00F40A97"/>
    <w:rsid w:val="00F40C15"/>
    <w:rsid w:val="00F40C5D"/>
    <w:rsid w:val="00F41190"/>
    <w:rsid w:val="00F4183C"/>
    <w:rsid w:val="00F418A4"/>
    <w:rsid w:val="00F4192D"/>
    <w:rsid w:val="00F419A0"/>
    <w:rsid w:val="00F419E9"/>
    <w:rsid w:val="00F41A32"/>
    <w:rsid w:val="00F41B62"/>
    <w:rsid w:val="00F41F19"/>
    <w:rsid w:val="00F42108"/>
    <w:rsid w:val="00F4239B"/>
    <w:rsid w:val="00F42458"/>
    <w:rsid w:val="00F42574"/>
    <w:rsid w:val="00F4298D"/>
    <w:rsid w:val="00F42B38"/>
    <w:rsid w:val="00F42CA4"/>
    <w:rsid w:val="00F42F87"/>
    <w:rsid w:val="00F42FE5"/>
    <w:rsid w:val="00F43092"/>
    <w:rsid w:val="00F4353F"/>
    <w:rsid w:val="00F436C5"/>
    <w:rsid w:val="00F437C2"/>
    <w:rsid w:val="00F4386B"/>
    <w:rsid w:val="00F43CA7"/>
    <w:rsid w:val="00F441C2"/>
    <w:rsid w:val="00F44460"/>
    <w:rsid w:val="00F44543"/>
    <w:rsid w:val="00F454BF"/>
    <w:rsid w:val="00F456E0"/>
    <w:rsid w:val="00F45E4E"/>
    <w:rsid w:val="00F462EA"/>
    <w:rsid w:val="00F465B6"/>
    <w:rsid w:val="00F4677C"/>
    <w:rsid w:val="00F469D7"/>
    <w:rsid w:val="00F46D1C"/>
    <w:rsid w:val="00F46E91"/>
    <w:rsid w:val="00F46F4B"/>
    <w:rsid w:val="00F47479"/>
    <w:rsid w:val="00F475E3"/>
    <w:rsid w:val="00F4786A"/>
    <w:rsid w:val="00F5002C"/>
    <w:rsid w:val="00F5014F"/>
    <w:rsid w:val="00F5016C"/>
    <w:rsid w:val="00F510C1"/>
    <w:rsid w:val="00F511DD"/>
    <w:rsid w:val="00F512C9"/>
    <w:rsid w:val="00F5155A"/>
    <w:rsid w:val="00F5171A"/>
    <w:rsid w:val="00F51AD5"/>
    <w:rsid w:val="00F51BA2"/>
    <w:rsid w:val="00F51C42"/>
    <w:rsid w:val="00F51C90"/>
    <w:rsid w:val="00F51EBA"/>
    <w:rsid w:val="00F52687"/>
    <w:rsid w:val="00F52868"/>
    <w:rsid w:val="00F52C28"/>
    <w:rsid w:val="00F53B98"/>
    <w:rsid w:val="00F53C29"/>
    <w:rsid w:val="00F53C59"/>
    <w:rsid w:val="00F53CB8"/>
    <w:rsid w:val="00F54046"/>
    <w:rsid w:val="00F542D5"/>
    <w:rsid w:val="00F545E0"/>
    <w:rsid w:val="00F54BE7"/>
    <w:rsid w:val="00F54C7B"/>
    <w:rsid w:val="00F54E17"/>
    <w:rsid w:val="00F54F79"/>
    <w:rsid w:val="00F550CA"/>
    <w:rsid w:val="00F556C3"/>
    <w:rsid w:val="00F55739"/>
    <w:rsid w:val="00F55A27"/>
    <w:rsid w:val="00F55C73"/>
    <w:rsid w:val="00F55FC0"/>
    <w:rsid w:val="00F56011"/>
    <w:rsid w:val="00F56459"/>
    <w:rsid w:val="00F56D73"/>
    <w:rsid w:val="00F56DB8"/>
    <w:rsid w:val="00F57019"/>
    <w:rsid w:val="00F57714"/>
    <w:rsid w:val="00F57DC8"/>
    <w:rsid w:val="00F57F2D"/>
    <w:rsid w:val="00F60243"/>
    <w:rsid w:val="00F60C09"/>
    <w:rsid w:val="00F60CB5"/>
    <w:rsid w:val="00F611BF"/>
    <w:rsid w:val="00F616D7"/>
    <w:rsid w:val="00F61A6C"/>
    <w:rsid w:val="00F61DBA"/>
    <w:rsid w:val="00F624AC"/>
    <w:rsid w:val="00F62A73"/>
    <w:rsid w:val="00F62CDE"/>
    <w:rsid w:val="00F62CF5"/>
    <w:rsid w:val="00F62E32"/>
    <w:rsid w:val="00F6335E"/>
    <w:rsid w:val="00F633C5"/>
    <w:rsid w:val="00F6363C"/>
    <w:rsid w:val="00F638B9"/>
    <w:rsid w:val="00F63981"/>
    <w:rsid w:val="00F63F8E"/>
    <w:rsid w:val="00F64174"/>
    <w:rsid w:val="00F6464C"/>
    <w:rsid w:val="00F64894"/>
    <w:rsid w:val="00F64A8E"/>
    <w:rsid w:val="00F64D70"/>
    <w:rsid w:val="00F6601E"/>
    <w:rsid w:val="00F66077"/>
    <w:rsid w:val="00F66650"/>
    <w:rsid w:val="00F669CC"/>
    <w:rsid w:val="00F66AE8"/>
    <w:rsid w:val="00F66CB5"/>
    <w:rsid w:val="00F67B1B"/>
    <w:rsid w:val="00F67D6D"/>
    <w:rsid w:val="00F70E10"/>
    <w:rsid w:val="00F713C5"/>
    <w:rsid w:val="00F716CE"/>
    <w:rsid w:val="00F717CF"/>
    <w:rsid w:val="00F71BC1"/>
    <w:rsid w:val="00F71C71"/>
    <w:rsid w:val="00F71EB7"/>
    <w:rsid w:val="00F71EE2"/>
    <w:rsid w:val="00F72A19"/>
    <w:rsid w:val="00F72A6D"/>
    <w:rsid w:val="00F72D8D"/>
    <w:rsid w:val="00F72E31"/>
    <w:rsid w:val="00F72E87"/>
    <w:rsid w:val="00F72EF2"/>
    <w:rsid w:val="00F7321D"/>
    <w:rsid w:val="00F7346C"/>
    <w:rsid w:val="00F73877"/>
    <w:rsid w:val="00F738DF"/>
    <w:rsid w:val="00F740C0"/>
    <w:rsid w:val="00F7422F"/>
    <w:rsid w:val="00F74344"/>
    <w:rsid w:val="00F7460F"/>
    <w:rsid w:val="00F74C7F"/>
    <w:rsid w:val="00F74F68"/>
    <w:rsid w:val="00F74FD0"/>
    <w:rsid w:val="00F750C2"/>
    <w:rsid w:val="00F75248"/>
    <w:rsid w:val="00F75A11"/>
    <w:rsid w:val="00F75E66"/>
    <w:rsid w:val="00F75EDB"/>
    <w:rsid w:val="00F762ED"/>
    <w:rsid w:val="00F76560"/>
    <w:rsid w:val="00F765AC"/>
    <w:rsid w:val="00F768DF"/>
    <w:rsid w:val="00F76CB6"/>
    <w:rsid w:val="00F76EED"/>
    <w:rsid w:val="00F76F5E"/>
    <w:rsid w:val="00F777E0"/>
    <w:rsid w:val="00F777EA"/>
    <w:rsid w:val="00F778FF"/>
    <w:rsid w:val="00F77E22"/>
    <w:rsid w:val="00F801DF"/>
    <w:rsid w:val="00F80436"/>
    <w:rsid w:val="00F80521"/>
    <w:rsid w:val="00F805AF"/>
    <w:rsid w:val="00F8085E"/>
    <w:rsid w:val="00F80A11"/>
    <w:rsid w:val="00F810F1"/>
    <w:rsid w:val="00F8182C"/>
    <w:rsid w:val="00F818AA"/>
    <w:rsid w:val="00F819A6"/>
    <w:rsid w:val="00F81E07"/>
    <w:rsid w:val="00F83315"/>
    <w:rsid w:val="00F833F1"/>
    <w:rsid w:val="00F838FE"/>
    <w:rsid w:val="00F841E0"/>
    <w:rsid w:val="00F8469A"/>
    <w:rsid w:val="00F84884"/>
    <w:rsid w:val="00F8493F"/>
    <w:rsid w:val="00F84B60"/>
    <w:rsid w:val="00F850BD"/>
    <w:rsid w:val="00F8552E"/>
    <w:rsid w:val="00F85DF7"/>
    <w:rsid w:val="00F86397"/>
    <w:rsid w:val="00F864ED"/>
    <w:rsid w:val="00F866FF"/>
    <w:rsid w:val="00F86801"/>
    <w:rsid w:val="00F86AD6"/>
    <w:rsid w:val="00F86B37"/>
    <w:rsid w:val="00F86BE9"/>
    <w:rsid w:val="00F86D7B"/>
    <w:rsid w:val="00F86E21"/>
    <w:rsid w:val="00F8764D"/>
    <w:rsid w:val="00F87781"/>
    <w:rsid w:val="00F87BC3"/>
    <w:rsid w:val="00F87DC2"/>
    <w:rsid w:val="00F87FDD"/>
    <w:rsid w:val="00F904D0"/>
    <w:rsid w:val="00F90912"/>
    <w:rsid w:val="00F90E6E"/>
    <w:rsid w:val="00F9144B"/>
    <w:rsid w:val="00F9147D"/>
    <w:rsid w:val="00F91700"/>
    <w:rsid w:val="00F91874"/>
    <w:rsid w:val="00F91C9E"/>
    <w:rsid w:val="00F91D50"/>
    <w:rsid w:val="00F91FEB"/>
    <w:rsid w:val="00F926DA"/>
    <w:rsid w:val="00F92902"/>
    <w:rsid w:val="00F9291E"/>
    <w:rsid w:val="00F92B47"/>
    <w:rsid w:val="00F92BA7"/>
    <w:rsid w:val="00F93664"/>
    <w:rsid w:val="00F936D4"/>
    <w:rsid w:val="00F9381F"/>
    <w:rsid w:val="00F93B19"/>
    <w:rsid w:val="00F93BE1"/>
    <w:rsid w:val="00F94151"/>
    <w:rsid w:val="00F9416F"/>
    <w:rsid w:val="00F946EE"/>
    <w:rsid w:val="00F94A6D"/>
    <w:rsid w:val="00F95120"/>
    <w:rsid w:val="00F9518A"/>
    <w:rsid w:val="00F95319"/>
    <w:rsid w:val="00F95503"/>
    <w:rsid w:val="00F9572A"/>
    <w:rsid w:val="00F95A1D"/>
    <w:rsid w:val="00F95C2A"/>
    <w:rsid w:val="00F95C99"/>
    <w:rsid w:val="00F95EEC"/>
    <w:rsid w:val="00F9612C"/>
    <w:rsid w:val="00F96471"/>
    <w:rsid w:val="00F96979"/>
    <w:rsid w:val="00F96E91"/>
    <w:rsid w:val="00F96F12"/>
    <w:rsid w:val="00F9766E"/>
    <w:rsid w:val="00F9779C"/>
    <w:rsid w:val="00F97C6D"/>
    <w:rsid w:val="00FA0173"/>
    <w:rsid w:val="00FA0278"/>
    <w:rsid w:val="00FA0582"/>
    <w:rsid w:val="00FA0AA3"/>
    <w:rsid w:val="00FA1262"/>
    <w:rsid w:val="00FA1A45"/>
    <w:rsid w:val="00FA1C11"/>
    <w:rsid w:val="00FA200F"/>
    <w:rsid w:val="00FA24CA"/>
    <w:rsid w:val="00FA296F"/>
    <w:rsid w:val="00FA2A4A"/>
    <w:rsid w:val="00FA2A9B"/>
    <w:rsid w:val="00FA2DE2"/>
    <w:rsid w:val="00FA3985"/>
    <w:rsid w:val="00FA3A01"/>
    <w:rsid w:val="00FA4151"/>
    <w:rsid w:val="00FA457E"/>
    <w:rsid w:val="00FA4B89"/>
    <w:rsid w:val="00FA4F36"/>
    <w:rsid w:val="00FA502D"/>
    <w:rsid w:val="00FA5153"/>
    <w:rsid w:val="00FA520F"/>
    <w:rsid w:val="00FA531A"/>
    <w:rsid w:val="00FA5433"/>
    <w:rsid w:val="00FA5731"/>
    <w:rsid w:val="00FA57B4"/>
    <w:rsid w:val="00FA5BCF"/>
    <w:rsid w:val="00FA5E5E"/>
    <w:rsid w:val="00FA622C"/>
    <w:rsid w:val="00FA626B"/>
    <w:rsid w:val="00FA6560"/>
    <w:rsid w:val="00FA6600"/>
    <w:rsid w:val="00FA68C1"/>
    <w:rsid w:val="00FA698C"/>
    <w:rsid w:val="00FA6E39"/>
    <w:rsid w:val="00FA754D"/>
    <w:rsid w:val="00FA780C"/>
    <w:rsid w:val="00FA7E52"/>
    <w:rsid w:val="00FA7EF4"/>
    <w:rsid w:val="00FB07D3"/>
    <w:rsid w:val="00FB089F"/>
    <w:rsid w:val="00FB0A94"/>
    <w:rsid w:val="00FB0C0F"/>
    <w:rsid w:val="00FB0F67"/>
    <w:rsid w:val="00FB0F9C"/>
    <w:rsid w:val="00FB1328"/>
    <w:rsid w:val="00FB1985"/>
    <w:rsid w:val="00FB1EBE"/>
    <w:rsid w:val="00FB1F35"/>
    <w:rsid w:val="00FB2238"/>
    <w:rsid w:val="00FB228B"/>
    <w:rsid w:val="00FB22F3"/>
    <w:rsid w:val="00FB2425"/>
    <w:rsid w:val="00FB29AB"/>
    <w:rsid w:val="00FB3375"/>
    <w:rsid w:val="00FB33F3"/>
    <w:rsid w:val="00FB36B0"/>
    <w:rsid w:val="00FB381C"/>
    <w:rsid w:val="00FB38F6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84A"/>
    <w:rsid w:val="00FB5904"/>
    <w:rsid w:val="00FB5BB9"/>
    <w:rsid w:val="00FB62FE"/>
    <w:rsid w:val="00FB69F0"/>
    <w:rsid w:val="00FB6CEC"/>
    <w:rsid w:val="00FB6D3F"/>
    <w:rsid w:val="00FB6EC2"/>
    <w:rsid w:val="00FB6EFC"/>
    <w:rsid w:val="00FB6F37"/>
    <w:rsid w:val="00FB7704"/>
    <w:rsid w:val="00FB7750"/>
    <w:rsid w:val="00FB7CD7"/>
    <w:rsid w:val="00FC061D"/>
    <w:rsid w:val="00FC0718"/>
    <w:rsid w:val="00FC0A39"/>
    <w:rsid w:val="00FC0B50"/>
    <w:rsid w:val="00FC0E23"/>
    <w:rsid w:val="00FC118E"/>
    <w:rsid w:val="00FC1291"/>
    <w:rsid w:val="00FC142F"/>
    <w:rsid w:val="00FC14BF"/>
    <w:rsid w:val="00FC18B5"/>
    <w:rsid w:val="00FC1B6F"/>
    <w:rsid w:val="00FC1C29"/>
    <w:rsid w:val="00FC2162"/>
    <w:rsid w:val="00FC26A1"/>
    <w:rsid w:val="00FC28EC"/>
    <w:rsid w:val="00FC2ABB"/>
    <w:rsid w:val="00FC3102"/>
    <w:rsid w:val="00FC33DE"/>
    <w:rsid w:val="00FC3436"/>
    <w:rsid w:val="00FC3962"/>
    <w:rsid w:val="00FC3A2D"/>
    <w:rsid w:val="00FC414A"/>
    <w:rsid w:val="00FC445F"/>
    <w:rsid w:val="00FC456D"/>
    <w:rsid w:val="00FC46D3"/>
    <w:rsid w:val="00FC475E"/>
    <w:rsid w:val="00FC4956"/>
    <w:rsid w:val="00FC4ABD"/>
    <w:rsid w:val="00FC57D1"/>
    <w:rsid w:val="00FC5AD2"/>
    <w:rsid w:val="00FC64F8"/>
    <w:rsid w:val="00FC6F42"/>
    <w:rsid w:val="00FC733F"/>
    <w:rsid w:val="00FC7F03"/>
    <w:rsid w:val="00FD0011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105"/>
    <w:rsid w:val="00FD1234"/>
    <w:rsid w:val="00FD15C1"/>
    <w:rsid w:val="00FD1DFE"/>
    <w:rsid w:val="00FD1F09"/>
    <w:rsid w:val="00FD216B"/>
    <w:rsid w:val="00FD21D8"/>
    <w:rsid w:val="00FD22ED"/>
    <w:rsid w:val="00FD257E"/>
    <w:rsid w:val="00FD25D6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020"/>
    <w:rsid w:val="00FD4891"/>
    <w:rsid w:val="00FD4A50"/>
    <w:rsid w:val="00FD5507"/>
    <w:rsid w:val="00FD55A8"/>
    <w:rsid w:val="00FD57B5"/>
    <w:rsid w:val="00FD5874"/>
    <w:rsid w:val="00FD5925"/>
    <w:rsid w:val="00FD5BA5"/>
    <w:rsid w:val="00FD5BF2"/>
    <w:rsid w:val="00FD5CCA"/>
    <w:rsid w:val="00FD6723"/>
    <w:rsid w:val="00FD6C5D"/>
    <w:rsid w:val="00FD6CF0"/>
    <w:rsid w:val="00FD71FC"/>
    <w:rsid w:val="00FD76A3"/>
    <w:rsid w:val="00FD7736"/>
    <w:rsid w:val="00FD7C52"/>
    <w:rsid w:val="00FE02A7"/>
    <w:rsid w:val="00FE02ED"/>
    <w:rsid w:val="00FE06E9"/>
    <w:rsid w:val="00FE0B37"/>
    <w:rsid w:val="00FE1071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BBA"/>
    <w:rsid w:val="00FE4C15"/>
    <w:rsid w:val="00FE4C2A"/>
    <w:rsid w:val="00FE5310"/>
    <w:rsid w:val="00FE61AA"/>
    <w:rsid w:val="00FE64AF"/>
    <w:rsid w:val="00FE6533"/>
    <w:rsid w:val="00FE6C74"/>
    <w:rsid w:val="00FF022A"/>
    <w:rsid w:val="00FF0A41"/>
    <w:rsid w:val="00FF0A5B"/>
    <w:rsid w:val="00FF10B4"/>
    <w:rsid w:val="00FF1332"/>
    <w:rsid w:val="00FF139F"/>
    <w:rsid w:val="00FF1AC2"/>
    <w:rsid w:val="00FF2211"/>
    <w:rsid w:val="00FF24D5"/>
    <w:rsid w:val="00FF28FE"/>
    <w:rsid w:val="00FF2991"/>
    <w:rsid w:val="00FF2D28"/>
    <w:rsid w:val="00FF2D53"/>
    <w:rsid w:val="00FF2E65"/>
    <w:rsid w:val="00FF31EB"/>
    <w:rsid w:val="00FF3292"/>
    <w:rsid w:val="00FF3413"/>
    <w:rsid w:val="00FF3583"/>
    <w:rsid w:val="00FF39E4"/>
    <w:rsid w:val="00FF410B"/>
    <w:rsid w:val="00FF4601"/>
    <w:rsid w:val="00FF467F"/>
    <w:rsid w:val="00FF478C"/>
    <w:rsid w:val="00FF48BE"/>
    <w:rsid w:val="00FF5027"/>
    <w:rsid w:val="00FF5098"/>
    <w:rsid w:val="00FF5890"/>
    <w:rsid w:val="00FF58F7"/>
    <w:rsid w:val="00FF5AF3"/>
    <w:rsid w:val="00FF5CE2"/>
    <w:rsid w:val="00FF5EED"/>
    <w:rsid w:val="00FF6080"/>
    <w:rsid w:val="00FF644C"/>
    <w:rsid w:val="00FF6555"/>
    <w:rsid w:val="00FF6591"/>
    <w:rsid w:val="00FF6680"/>
    <w:rsid w:val="00FF69C5"/>
    <w:rsid w:val="00FF6F92"/>
    <w:rsid w:val="00FF753D"/>
    <w:rsid w:val="00FF7602"/>
    <w:rsid w:val="00FF7687"/>
    <w:rsid w:val="00FF76CE"/>
    <w:rsid w:val="00FF7CC3"/>
    <w:rsid w:val="00FF7EA3"/>
    <w:rsid w:val="00FF7EF3"/>
    <w:rsid w:val="00FF7EF8"/>
    <w:rsid w:val="277BC6C8"/>
    <w:rsid w:val="441AA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E5B9D56"/>
  <w15:docId w15:val="{C550743C-0ECE-4138-BC11-9A4DBEF7A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8F3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62B78"/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5A18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8" Type="http://schemas.openxmlformats.org/officeDocument/2006/relationships/image" Target="media/image3.png"/><Relationship Id="rId26" Type="http://schemas.openxmlformats.org/officeDocument/2006/relationships/header" Target="header2.xml"/><Relationship Id="rId39" Type="http://schemas.openxmlformats.org/officeDocument/2006/relationships/chart" Target="charts/chart13.xml"/><Relationship Id="rId21" Type="http://schemas.openxmlformats.org/officeDocument/2006/relationships/chart" Target="charts/chart2.xml"/><Relationship Id="rId34" Type="http://schemas.openxmlformats.org/officeDocument/2006/relationships/footer" Target="footer4.xml"/><Relationship Id="rId42" Type="http://schemas.openxmlformats.org/officeDocument/2006/relationships/chart" Target="charts/chart16.xml"/><Relationship Id="rId47" Type="http://schemas.openxmlformats.org/officeDocument/2006/relationships/header" Target="header4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20" Type="http://schemas.openxmlformats.org/officeDocument/2006/relationships/chart" Target="charts/chart1.xml"/><Relationship Id="rId29" Type="http://schemas.openxmlformats.org/officeDocument/2006/relationships/chart" Target="charts/chart6.xml"/><Relationship Id="rId41" Type="http://schemas.openxmlformats.org/officeDocument/2006/relationships/chart" Target="charts/chart1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1.xml"/><Relationship Id="rId32" Type="http://schemas.openxmlformats.org/officeDocument/2006/relationships/chart" Target="charts/chart8.xml"/><Relationship Id="rId37" Type="http://schemas.openxmlformats.org/officeDocument/2006/relationships/chart" Target="charts/chart11.xml"/><Relationship Id="rId40" Type="http://schemas.openxmlformats.org/officeDocument/2006/relationships/chart" Target="charts/chart14.xml"/><Relationship Id="rId45" Type="http://schemas.openxmlformats.org/officeDocument/2006/relationships/chart" Target="charts/chart19.xml"/><Relationship Id="rId5" Type="http://schemas.openxmlformats.org/officeDocument/2006/relationships/numbering" Target="numbering.xml"/><Relationship Id="rId23" Type="http://schemas.openxmlformats.org/officeDocument/2006/relationships/header" Target="header1.xml"/><Relationship Id="rId28" Type="http://schemas.openxmlformats.org/officeDocument/2006/relationships/chart" Target="charts/chart5.xml"/><Relationship Id="rId36" Type="http://schemas.openxmlformats.org/officeDocument/2006/relationships/chart" Target="charts/chart10.xml"/><Relationship Id="rId49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4.png"/><Relationship Id="rId31" Type="http://schemas.openxmlformats.org/officeDocument/2006/relationships/footer" Target="footer3.xml"/><Relationship Id="rId44" Type="http://schemas.openxmlformats.org/officeDocument/2006/relationships/chart" Target="charts/chart1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chart" Target="charts/chart3.xml"/><Relationship Id="rId27" Type="http://schemas.openxmlformats.org/officeDocument/2006/relationships/footer" Target="footer2.xml"/><Relationship Id="rId30" Type="http://schemas.openxmlformats.org/officeDocument/2006/relationships/chart" Target="charts/chart7.xml"/><Relationship Id="rId35" Type="http://schemas.openxmlformats.org/officeDocument/2006/relationships/chart" Target="charts/chart9.xml"/><Relationship Id="rId43" Type="http://schemas.openxmlformats.org/officeDocument/2006/relationships/chart" Target="charts/chart17.xml"/><Relationship Id="rId48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25" Type="http://schemas.openxmlformats.org/officeDocument/2006/relationships/chart" Target="charts/chart4.xml"/><Relationship Id="rId33" Type="http://schemas.openxmlformats.org/officeDocument/2006/relationships/header" Target="header3.xml"/><Relationship Id="rId38" Type="http://schemas.openxmlformats.org/officeDocument/2006/relationships/chart" Target="charts/chart12.xml"/><Relationship Id="rId46" Type="http://schemas.openxmlformats.org/officeDocument/2006/relationships/chart" Target="charts/chart2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9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0.xlsx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1.xlsx"/><Relationship Id="rId2" Type="http://schemas.microsoft.com/office/2011/relationships/chartColorStyle" Target="colors12.xml"/><Relationship Id="rId1" Type="http://schemas.microsoft.com/office/2011/relationships/chartStyle" Target="style12.xml"/><Relationship Id="rId4" Type="http://schemas.openxmlformats.org/officeDocument/2006/relationships/chartUserShapes" Target="../drawings/drawing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2.xlsx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3.xlsx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4.xlsx"/><Relationship Id="rId2" Type="http://schemas.microsoft.com/office/2011/relationships/chartColorStyle" Target="colors15.xml"/><Relationship Id="rId1" Type="http://schemas.microsoft.com/office/2011/relationships/chartStyle" Target="style15.xml"/><Relationship Id="rId4" Type="http://schemas.openxmlformats.org/officeDocument/2006/relationships/chartUserShapes" Target="../drawings/drawing3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5.xlsx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6.xlsx"/><Relationship Id="rId2" Type="http://schemas.microsoft.com/office/2011/relationships/chartColorStyle" Target="colors17.xml"/><Relationship Id="rId1" Type="http://schemas.microsoft.com/office/2011/relationships/chartStyle" Target="style17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7.xlsx"/><Relationship Id="rId2" Type="http://schemas.microsoft.com/office/2011/relationships/chartColorStyle" Target="colors18.xml"/><Relationship Id="rId1" Type="http://schemas.microsoft.com/office/2011/relationships/chartStyle" Target="style18.xml"/><Relationship Id="rId4" Type="http://schemas.openxmlformats.org/officeDocument/2006/relationships/chartUserShapes" Target="../drawings/drawing4.xml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8.xlsx"/><Relationship Id="rId2" Type="http://schemas.microsoft.com/office/2011/relationships/chartColorStyle" Target="colors19.xml"/><Relationship Id="rId1" Type="http://schemas.microsoft.com/office/2011/relationships/chartStyle" Target="style19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9.xlsx"/><Relationship Id="rId2" Type="http://schemas.microsoft.com/office/2011/relationships/chartColorStyle" Target="colors20.xml"/><Relationship Id="rId1" Type="http://schemas.microsoft.com/office/2011/relationships/chartStyle" Target="style20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8.xlsx"/><Relationship Id="rId2" Type="http://schemas.microsoft.com/office/2011/relationships/chartColorStyle" Target="colors9.xml"/><Relationship Id="rId1" Type="http://schemas.microsoft.com/office/2011/relationships/chartStyle" Target="style9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2.1978021978021978E-3"/>
                  <c:y val="1.061571125265392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EE9-4465-B7E7-6531539938C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5070693</c:v>
                </c:pt>
                <c:pt idx="1">
                  <c:v>647168</c:v>
                </c:pt>
                <c:pt idx="2">
                  <c:v>559291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06B-435F-9C19-0EC01B9F5AA1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2.1978021978023591E-3"/>
                  <c:y val="3.538570417551179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EE9-4465-B7E7-6531539938C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Sheet1!$C$2:$C$4</c:f>
              <c:numCache>
                <c:formatCode>_(* #,##0_);_(* \(#,##0\);_(* "-"??_);_(@_)</c:formatCode>
                <c:ptCount val="3"/>
                <c:pt idx="0">
                  <c:v>4854477</c:v>
                </c:pt>
                <c:pt idx="1">
                  <c:v>604657</c:v>
                </c:pt>
                <c:pt idx="2">
                  <c:v>718567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06B-435F-9C19-0EC01B9F5AA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-30"/>
        <c:axId val="1536256512"/>
        <c:axId val="1536257056"/>
      </c:barChart>
      <c:catAx>
        <c:axId val="1536256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7056"/>
        <c:crosses val="autoZero"/>
        <c:auto val="1"/>
        <c:lblAlgn val="ctr"/>
        <c:lblOffset val="100"/>
        <c:noMultiLvlLbl val="0"/>
      </c:catAx>
      <c:valAx>
        <c:axId val="1536257056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6512"/>
        <c:crossesAt val="1"/>
        <c:crossBetween val="between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26261140434373"/>
          <c:y val="0.14228591648973815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055555555555554"/>
          <c:h val="0.8805555555555555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3994-487C-A2E5-7AD54E8E2282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3994-487C-A2E5-7AD54E8E2282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3994-487C-A2E5-7AD54E8E2282}"/>
              </c:ext>
            </c:extLst>
          </c:dPt>
          <c:dLbls>
            <c:dLbl>
              <c:idx val="0"/>
              <c:layout>
                <c:manualLayout>
                  <c:x val="-0.18333333333333332"/>
                  <c:y val="0.1617491251093613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02777777777778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3994-487C-A2E5-7AD54E8E2282}"/>
                </c:ext>
              </c:extLst>
            </c:dLbl>
            <c:dLbl>
              <c:idx val="1"/>
              <c:layout>
                <c:manualLayout>
                  <c:x val="4.7305774278215217E-2"/>
                  <c:y val="-9.12156605424322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88888888888887"/>
                      <c:h val="0.43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3994-487C-A2E5-7AD54E8E228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5302742.0303108506</c:v>
                </c:pt>
                <c:pt idx="1">
                  <c:v>874959.03017000004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3994-487C-A2E5-7AD54E8E22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2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2023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9B87-49B9-962E-75DB923D4EAE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9B87-49B9-962E-75DB923D4EAE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9B87-49B9-962E-75DB923D4EAE}"/>
              </c:ext>
            </c:extLst>
          </c:dPt>
          <c:dLbls>
            <c:dLbl>
              <c:idx val="0"/>
              <c:layout>
                <c:manualLayout>
                  <c:x val="0.1388888888888889"/>
                  <c:y val="0.20107611548556431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72222222222224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9B87-49B9-962E-75DB923D4EAE}"/>
                </c:ext>
              </c:extLst>
            </c:dLbl>
            <c:dLbl>
              <c:idx val="1"/>
              <c:layout>
                <c:manualLayout>
                  <c:x val="-8.0555555555555561E-2"/>
                  <c:y val="-0.1040395888013998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083333333333331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9B87-49B9-962E-75DB923D4EA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5382722</c:v>
                </c:pt>
                <c:pt idx="1">
                  <c:v>894430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B87-49B9-962E-75DB923D4EAE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AC6F-4DCA-85AC-022C8144E8C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AC6F-4DCA-85AC-022C8144E8C4}"/>
              </c:ext>
            </c:extLst>
          </c:dPt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6-67DA-44A7-A92C-8A190AE6FBD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31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4102616</c:v>
                </c:pt>
                <c:pt idx="1">
                  <c:v>547242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4CA-42AC-A87C-E80126F1DCF7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3864495.6040000003</c:v>
                </c:pt>
                <c:pt idx="1">
                  <c:v>576510.31237000006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4CA-42AC-A87C-E80126F1DCF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89328"/>
        <c:axId val="1686888240"/>
      </c:barChart>
      <c:catAx>
        <c:axId val="16868893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8240"/>
        <c:crosses val="autoZero"/>
        <c:auto val="1"/>
        <c:lblAlgn val="ctr"/>
        <c:lblOffset val="100"/>
        <c:noMultiLvlLbl val="0"/>
      </c:catAx>
      <c:valAx>
        <c:axId val="1686888240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9328"/>
        <c:crossesAt val="1"/>
        <c:crossBetween val="between"/>
        <c:majorUnit val="1000000"/>
      </c:valAx>
      <c:spPr>
        <a:noFill/>
        <a:ln cap="rnd"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ayout>
        <c:manualLayout>
          <c:xMode val="edge"/>
          <c:yMode val="edge"/>
          <c:x val="0.78917001284438892"/>
          <c:y val="0.1316702052370842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ln>
                <a:noFill/>
              </a:ln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611111111111107"/>
          <c:h val="0.8861111111111110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4290-4ACB-A730-A501751E59E1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4290-4ACB-A730-A501751E59E1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4290-4ACB-A730-A501751E59E1}"/>
              </c:ext>
            </c:extLst>
          </c:dPt>
          <c:dLbls>
            <c:dLbl>
              <c:idx val="0"/>
              <c:layout>
                <c:manualLayout>
                  <c:x val="-0.15"/>
                  <c:y val="0.10833355205599295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2916666666666666"/>
                      <c:h val="0.4486111111111110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4290-4ACB-A730-A501751E59E1}"/>
                </c:ext>
              </c:extLst>
            </c:dLbl>
            <c:dLbl>
              <c:idx val="1"/>
              <c:layout>
                <c:manualLayout>
                  <c:x val="2.2222222222222223E-2"/>
                  <c:y val="-7.0833552055992996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6249999999999999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4290-4ACB-A730-A501751E59E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3864495.6040000003</c:v>
                </c:pt>
                <c:pt idx="1">
                  <c:v>576510.31237000006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4290-4ACB-A730-A501751E59E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3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5644-4E6F-9D2A-4003AC174FC7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5644-4E6F-9D2A-4003AC174FC7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5644-4E6F-9D2A-4003AC174FC7}"/>
              </c:ext>
            </c:extLst>
          </c:dPt>
          <c:dLbls>
            <c:dLbl>
              <c:idx val="0"/>
              <c:layout>
                <c:manualLayout>
                  <c:x val="0.13333333333333333"/>
                  <c:y val="0.1321233595800525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5694444444444445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5644-4E6F-9D2A-4003AC174FC7}"/>
                </c:ext>
              </c:extLst>
            </c:dLbl>
            <c:dLbl>
              <c:idx val="1"/>
              <c:layout>
                <c:manualLayout>
                  <c:x val="-4.4444444444444446E-2"/>
                  <c:y val="-6.6346675415573056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833333333333335"/>
                      <c:h val="0.2291666666666666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5644-4E6F-9D2A-4003AC174FC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4102616</c:v>
                </c:pt>
                <c:pt idx="1">
                  <c:v>547242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5644-4E6F-9D2A-4003AC174FC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2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15643031</c:v>
                </c:pt>
                <c:pt idx="1">
                  <c:v>3888840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5EF-4955-9DD2-812A085A874E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17185584.442023128</c:v>
                </c:pt>
                <c:pt idx="1">
                  <c:v>3647911.8694800003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5EF-4955-9DD2-812A085A874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99120"/>
        <c:axId val="1686894768"/>
      </c:barChart>
      <c:catAx>
        <c:axId val="1686899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4768"/>
        <c:crosses val="autoZero"/>
        <c:auto val="1"/>
        <c:lblAlgn val="ctr"/>
        <c:lblOffset val="100"/>
        <c:noMultiLvlLbl val="0"/>
      </c:catAx>
      <c:valAx>
        <c:axId val="1686894768"/>
        <c:scaling>
          <c:orientation val="minMax"/>
          <c:max val="21000000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9120"/>
        <c:crossesAt val="1"/>
        <c:crossBetween val="between"/>
        <c:majorUnit val="3000000"/>
        <c:minorUnit val="3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80712504540676566"/>
          <c:y val="0.13874734607218683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055555555555554"/>
          <c:h val="0.8805555555555555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462A-4FD8-946A-A4CD85C7EB54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462A-4FD8-946A-A4CD85C7EB54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462A-4FD8-946A-A4CD85C7EB54}"/>
              </c:ext>
            </c:extLst>
          </c:dPt>
          <c:dLbls>
            <c:dLbl>
              <c:idx val="0"/>
              <c:layout>
                <c:manualLayout>
                  <c:x val="-0.18333333333333332"/>
                  <c:y val="0.20619356955380577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02777777777778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462A-4FD8-946A-A4CD85C7EB54}"/>
                </c:ext>
              </c:extLst>
            </c:dLbl>
            <c:dLbl>
              <c:idx val="1"/>
              <c:layout>
                <c:manualLayout>
                  <c:x val="7.5083552055993E-2"/>
                  <c:y val="-0.1245489938757655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88888888888887"/>
                      <c:h val="0.43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462A-4FD8-946A-A4CD85C7EB5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17185584.442023128</c:v>
                </c:pt>
                <c:pt idx="1">
                  <c:v>3647911.8694800003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462A-4FD8-946A-A4CD85C7EB5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2023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3E9C-4321-8C8A-77BA315A7841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3E9C-4321-8C8A-77BA315A7841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3E9C-4321-8C8A-77BA315A7841}"/>
              </c:ext>
            </c:extLst>
          </c:dPt>
          <c:dLbls>
            <c:dLbl>
              <c:idx val="0"/>
              <c:layout>
                <c:manualLayout>
                  <c:x val="0.1388888888888889"/>
                  <c:y val="0.2344094488188976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72222222222224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3E9C-4321-8C8A-77BA315A7841}"/>
                </c:ext>
              </c:extLst>
            </c:dLbl>
            <c:dLbl>
              <c:idx val="1"/>
              <c:layout>
                <c:manualLayout>
                  <c:x val="-0.11388888888888889"/>
                  <c:y val="-0.15403958880139981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083333333333331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3E9C-4321-8C8A-77BA315A784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15643031</c:v>
                </c:pt>
                <c:pt idx="1">
                  <c:v>3888840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3E9C-4321-8C8A-77BA315A7841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8-3E9C-4321-8C8A-77BA315A784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A-3E9C-4321-8C8A-77BA315A7841}"/>
              </c:ext>
            </c:extLst>
          </c:dPt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B-3E9C-4321-8C8A-77BA315A784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46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11525124</c:v>
                </c:pt>
                <c:pt idx="1">
                  <c:v>1780150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CC8-411B-9A7A-2EADA70812E3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12312961.450169995</c:v>
                </c:pt>
                <c:pt idx="1">
                  <c:v>1884878.8250700003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CC8-411B-9A7A-2EADA70812E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89328"/>
        <c:axId val="1686888240"/>
      </c:barChart>
      <c:catAx>
        <c:axId val="16868893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8240"/>
        <c:crosses val="autoZero"/>
        <c:auto val="1"/>
        <c:lblAlgn val="ctr"/>
        <c:lblOffset val="100"/>
        <c:noMultiLvlLbl val="0"/>
      </c:catAx>
      <c:valAx>
        <c:axId val="1686888240"/>
        <c:scaling>
          <c:orientation val="minMax"/>
          <c:max val="15000000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9328"/>
        <c:crossesAt val="1"/>
        <c:crossBetween val="between"/>
        <c:minorUnit val="3000000"/>
      </c:valAx>
      <c:spPr>
        <a:noFill/>
        <a:ln cap="rnd"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ayout>
        <c:manualLayout>
          <c:xMode val="edge"/>
          <c:yMode val="edge"/>
          <c:x val="0.78917001284438892"/>
          <c:y val="0.1316702052370842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ln>
                <a:noFill/>
              </a:ln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611111111111107"/>
          <c:h val="0.8861111111111110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11D2-42A8-B5B4-F04B741D805E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11D2-42A8-B5B4-F04B741D805E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11D2-42A8-B5B4-F04B741D805E}"/>
              </c:ext>
            </c:extLst>
          </c:dPt>
          <c:dLbls>
            <c:dLbl>
              <c:idx val="0"/>
              <c:layout>
                <c:manualLayout>
                  <c:x val="-0.1388888888888889"/>
                  <c:y val="0.15277799650043739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2916666666666666"/>
                      <c:h val="0.4486111111111110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11D2-42A8-B5B4-F04B741D805E}"/>
                </c:ext>
              </c:extLst>
            </c:dLbl>
            <c:dLbl>
              <c:idx val="1"/>
              <c:layout>
                <c:manualLayout>
                  <c:x val="4.4444444444444446E-2"/>
                  <c:y val="-8.1944663167104165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6249999999999999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11D2-42A8-B5B4-F04B741D805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12312961.450169995</c:v>
                </c:pt>
                <c:pt idx="1">
                  <c:v>1884878.8250700003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11D2-42A8-B5B4-F04B741D805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1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849100445642998E-2"/>
          <c:y val="6.9271520150010285E-2"/>
          <c:w val="0.85669121731350617"/>
          <c:h val="0.7700269073335822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7336-4E27-BDAB-CEAD87970F5C}"/>
              </c:ext>
            </c:extLst>
          </c:dPt>
          <c:dPt>
            <c:idx val="1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7336-4E27-BDAB-CEAD87970F5C}"/>
              </c:ext>
            </c:extLst>
          </c:dPt>
          <c:dPt>
            <c:idx val="2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7336-4E27-BDAB-CEAD87970F5C}"/>
              </c:ext>
            </c:extLst>
          </c:dPt>
          <c:dLbls>
            <c:dLbl>
              <c:idx val="0"/>
              <c:layout>
                <c:manualLayout>
                  <c:x val="-0.17373632011668977"/>
                  <c:y val="4.9414593988916879E-2"/>
                </c:manualLayout>
              </c:layout>
              <c:tx>
                <c:rich>
                  <a:bodyPr/>
                  <a:lstStyle/>
                  <a:p>
                    <a:fld id="{B60817D2-31D2-43EE-A65F-F0B7A4C2455B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473EA8D7-15A0-4BC1-AC45-D5D8322426E4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85206857220397"/>
                      <c:h val="0.2543772057534434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7336-4E27-BDAB-CEAD87970F5C}"/>
                </c:ext>
              </c:extLst>
            </c:dLbl>
            <c:dLbl>
              <c:idx val="1"/>
              <c:layout>
                <c:manualLayout>
                  <c:x val="0.1578861002633152"/>
                  <c:y val="-9.6727100182177131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="0" i="0" u="none" strike="noStrike" kern="1200" baseline="0" dirty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t>
</a:t>
                    </a:r>
                    <a:fld id="{8F87AFB9-BA63-40C4-AF6C-9227FF7EFE8F}" type="PERCENTAG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[PERCENTAGE]</a:t>
                    </a:fld>
                    <a:endParaRPr lang="en-US" sz="1400" b="0" i="0" u="none" strike="noStrike" kern="1200" baseline="0" dirty="0">
                      <a:solidFill>
                        <a:sysClr val="window" lastClr="FFFFFF"/>
                      </a:solidFill>
                      <a:latin typeface="Angsana New" panose="02020603050405020304" pitchFamily="18" charset="-34"/>
                      <a:cs typeface="Angsana New" panose="02020603050405020304" pitchFamily="18" charset="-34"/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1147816942914449"/>
                      <c:h val="0.1551024841643100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7336-4E27-BDAB-CEAD87970F5C}"/>
                </c:ext>
              </c:extLst>
            </c:dLbl>
            <c:dLbl>
              <c:idx val="2"/>
              <c:layout>
                <c:manualLayout>
                  <c:x val="0.11936532973766001"/>
                  <c:y val="5.5735530638534654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="0" i="0" u="none" strike="noStrike" kern="1200" baseline="0" dirty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t>
</a:t>
                    </a:r>
                    <a:fld id="{CFEDE88F-BDD3-4EEF-BE47-276408F700BB}" type="PERCENTAG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[PERCENTAGE]</a:t>
                    </a:fld>
                    <a:endParaRPr lang="en-US" sz="1400" b="0" i="0" u="none" strike="noStrike" kern="1200" baseline="0" dirty="0">
                      <a:solidFill>
                        <a:sysClr val="window" lastClr="FFFFFF"/>
                      </a:solidFill>
                      <a:latin typeface="Angsana New" panose="02020603050405020304" pitchFamily="18" charset="-34"/>
                      <a:cs typeface="Angsana New" panose="02020603050405020304" pitchFamily="18" charset="-34"/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7336-4E27-BDAB-CEAD87970F5C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 Beverage </c:v>
                </c:pt>
                <c:pt idx="1">
                  <c:v> Others </c:v>
                </c:pt>
                <c:pt idx="2">
                  <c:v> Personal Care 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4854477</c:v>
                </c:pt>
                <c:pt idx="1">
                  <c:v>718567</c:v>
                </c:pt>
                <c:pt idx="2">
                  <c:v>604657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336-4E27-BDAB-CEAD87970F5C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DEB8-4AD6-B6EE-733454E538F5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DEB8-4AD6-B6EE-733454E538F5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DEB8-4AD6-B6EE-733454E538F5}"/>
              </c:ext>
            </c:extLst>
          </c:dPt>
          <c:dLbls>
            <c:dLbl>
              <c:idx val="0"/>
              <c:layout>
                <c:manualLayout>
                  <c:x val="0.13333333333333333"/>
                  <c:y val="0.10990113735783028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5694444444444445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DEB8-4AD6-B6EE-733454E538F5}"/>
                </c:ext>
              </c:extLst>
            </c:dLbl>
            <c:dLbl>
              <c:idx val="1"/>
              <c:layout>
                <c:manualLayout>
                  <c:x val="-7.2222222222222215E-2"/>
                  <c:y val="-4.9680008748906435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833333333333335"/>
                      <c:h val="0.2291666666666666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DEB8-4AD6-B6EE-733454E538F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11525124</c:v>
                </c:pt>
                <c:pt idx="1">
                  <c:v>1780150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DEB8-4AD6-B6EE-733454E538F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2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871129852844221E-2"/>
          <c:y val="7.407204928399494E-2"/>
          <c:w val="0.83624410692739237"/>
          <c:h val="0.8228122067643098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B8F5"/>
            </a:solidFill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62F9-4B91-AB60-2DBBE6F46152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62F9-4B91-AB60-2DBBE6F46152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62F9-4B91-AB60-2DBBE6F46152}"/>
              </c:ext>
            </c:extLst>
          </c:dPt>
          <c:dLbls>
            <c:dLbl>
              <c:idx val="0"/>
              <c:layout>
                <c:manualLayout>
                  <c:x val="0.16805197928457996"/>
                  <c:y val="-1.5857370160336174E-2"/>
                </c:manualLayout>
              </c:layout>
              <c:tx>
                <c:rich>
                  <a:bodyPr/>
                  <a:lstStyle/>
                  <a:p>
                    <a:fld id="{3D8C7A64-B94D-4469-AF7B-ACBA6B45B273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1CFB3A19-56C3-42C6-91BE-6B5CEAD2667F}" type="PERCENTAGE">
                      <a:rPr lang="en-US" sz="1400" baseline="0" dirty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5799363942066483"/>
                      <c:h val="0.254377228166381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62F9-4B91-AB60-2DBBE6F46152}"/>
                </c:ext>
              </c:extLst>
            </c:dLbl>
            <c:dLbl>
              <c:idx val="1"/>
              <c:layout>
                <c:manualLayout>
                  <c:x val="-0.11116169720491099"/>
                  <c:y val="7.9160580963648974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CFEDE88F-BDD3-4EEF-BE47-276408F700BB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001782952486389"/>
                      <c:h val="0.16262616784300923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62F9-4B91-AB60-2DBBE6F46152}"/>
                </c:ext>
              </c:extLst>
            </c:dLbl>
            <c:dLbl>
              <c:idx val="2"/>
              <c:layout>
                <c:manualLayout>
                  <c:x val="-0.15591214605283343"/>
                  <c:y val="-0.10781037085390233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F87AFB9-BA63-40C4-AF6C-9227FF7EFE8F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62F9-4B91-AB60-2DBBE6F46152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5070693</c:v>
                </c:pt>
                <c:pt idx="1">
                  <c:v>647168</c:v>
                </c:pt>
                <c:pt idx="2">
                  <c:v>559291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2F9-4B91-AB60-2DBBE6F46152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สำหรับ 3 เดือน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62F9-4B91-AB60-2DBBE6F4615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62F9-4B91-AB60-2DBBE6F4615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62F9-4B91-AB60-2DBBE6F4615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8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D-62F9-4B91-AB60-2DBBE6F46152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12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2.1978021978021978E-3"/>
                  <c:y val="1.061571125265392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D08-447F-BDF2-F55709279EF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15836992</c:v>
                </c:pt>
                <c:pt idx="1">
                  <c:v>1768554</c:v>
                </c:pt>
                <c:pt idx="2">
                  <c:v>1926325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D08-447F-BDF2-F55709279EF0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2.1978021978023591E-3"/>
                  <c:y val="3.538570417551179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7D08-447F-BDF2-F55709279EF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Sheet1!$C$2:$C$4</c:f>
              <c:numCache>
                <c:formatCode>_(* #,##0_);_(* \(#,##0\);_(* "-"??_);_(@_)</c:formatCode>
                <c:ptCount val="3"/>
                <c:pt idx="0">
                  <c:v>17066713</c:v>
                </c:pt>
                <c:pt idx="1">
                  <c:v>1745689</c:v>
                </c:pt>
                <c:pt idx="2">
                  <c:v>2021094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D08-447F-BDF2-F55709279EF0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-30"/>
        <c:axId val="1536256512"/>
        <c:axId val="1536257056"/>
      </c:barChart>
      <c:catAx>
        <c:axId val="1536256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7056"/>
        <c:crosses val="autoZero"/>
        <c:auto val="1"/>
        <c:lblAlgn val="ctr"/>
        <c:lblOffset val="100"/>
        <c:noMultiLvlLbl val="0"/>
      </c:catAx>
      <c:valAx>
        <c:axId val="1536257056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6512"/>
        <c:crossesAt val="1"/>
        <c:crossBetween val="between"/>
        <c:majorUnit val="3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26261140434373"/>
          <c:y val="0.14228591648973815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849100445642998E-2"/>
          <c:y val="6.9271520150010285E-2"/>
          <c:w val="0.85669121731350617"/>
          <c:h val="0.7700269073335822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90BF-4D81-AC01-FA81FDB1F55B}"/>
              </c:ext>
            </c:extLst>
          </c:dPt>
          <c:dPt>
            <c:idx val="1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90BF-4D81-AC01-FA81FDB1F55B}"/>
              </c:ext>
            </c:extLst>
          </c:dPt>
          <c:dPt>
            <c:idx val="2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90BF-4D81-AC01-FA81FDB1F55B}"/>
              </c:ext>
            </c:extLst>
          </c:dPt>
          <c:dLbls>
            <c:dLbl>
              <c:idx val="0"/>
              <c:layout>
                <c:manualLayout>
                  <c:x val="-0.16296626088136398"/>
                  <c:y val="-3.8283876180530679E-3"/>
                </c:manualLayout>
              </c:layout>
              <c:tx>
                <c:rich>
                  <a:bodyPr/>
                  <a:lstStyle/>
                  <a:p>
                    <a:fld id="{B60817D2-31D2-43EE-A65F-F0B7A4C2455B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473EA8D7-15A0-4BC1-AC45-D5D8322426E4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85206857220397"/>
                      <c:h val="0.2543772057534434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90BF-4D81-AC01-FA81FDB1F55B}"/>
                </c:ext>
              </c:extLst>
            </c:dLbl>
            <c:dLbl>
              <c:idx val="1"/>
              <c:layout>
                <c:manualLayout>
                  <c:x val="9.8650562459983285E-2"/>
                  <c:y val="-5.8004931740744413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="0" i="0" u="none" strike="noStrike" kern="1200" baseline="0" dirty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t>
</a:t>
                    </a:r>
                    <a:fld id="{8F87AFB9-BA63-40C4-AF6C-9227FF7EFE8F}" type="PERCENTAG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[PERCENTAGE]</a:t>
                    </a:fld>
                    <a:endParaRPr lang="en-US" sz="1400" b="0" i="0" u="none" strike="noStrike" kern="1200" baseline="0" dirty="0">
                      <a:solidFill>
                        <a:sysClr val="window" lastClr="FFFFFF"/>
                      </a:solidFill>
                      <a:latin typeface="Angsana New" panose="02020603050405020304" pitchFamily="18" charset="-34"/>
                      <a:cs typeface="Angsana New" panose="02020603050405020304" pitchFamily="18" charset="-34"/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5455840637044758"/>
                      <c:h val="0.1551024841643100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90BF-4D81-AC01-FA81FDB1F55B}"/>
                </c:ext>
              </c:extLst>
            </c:dLbl>
            <c:dLbl>
              <c:idx val="2"/>
              <c:layout>
                <c:manualLayout>
                  <c:x val="8.1670122414019733E-2"/>
                  <c:y val="7.99368859144301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="0" i="0" u="none" strike="noStrike" kern="1200" baseline="0" dirty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t>
</a:t>
                    </a:r>
                    <a:fld id="{CFEDE88F-BDD3-4EEF-BE47-276408F700BB}" type="PERCENTAG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[PERCENTAGE]</a:t>
                    </a:fld>
                    <a:endParaRPr lang="en-US" sz="1400" b="0" i="0" u="none" strike="noStrike" kern="1200" baseline="0" dirty="0">
                      <a:solidFill>
                        <a:sysClr val="window" lastClr="FFFFFF"/>
                      </a:solidFill>
                      <a:latin typeface="Angsana New" panose="02020603050405020304" pitchFamily="18" charset="-34"/>
                      <a:cs typeface="Angsana New" panose="02020603050405020304" pitchFamily="18" charset="-34"/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5697361335487345"/>
                      <c:h val="0.20329138431752178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90BF-4D81-AC01-FA81FDB1F55B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 Beverage </c:v>
                </c:pt>
                <c:pt idx="1">
                  <c:v> Others </c:v>
                </c:pt>
                <c:pt idx="2">
                  <c:v> Personal Care 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17066713</c:v>
                </c:pt>
                <c:pt idx="1">
                  <c:v>2021094</c:v>
                </c:pt>
                <c:pt idx="2">
                  <c:v>1745689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0BF-4D81-AC01-FA81FDB1F55B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871129852844221E-2"/>
          <c:y val="7.407204928399494E-2"/>
          <c:w val="0.83624410692739237"/>
          <c:h val="0.8228122067643098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B8F5"/>
            </a:solidFill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112F-47F4-94BE-428CCA37FBBF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112F-47F4-94BE-428CCA37FBBF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112F-47F4-94BE-428CCA37FBBF}"/>
              </c:ext>
            </c:extLst>
          </c:dPt>
          <c:dLbls>
            <c:dLbl>
              <c:idx val="0"/>
              <c:layout>
                <c:manualLayout>
                  <c:x val="0.16278604984803441"/>
                  <c:y val="-4.1764105911631509E-2"/>
                </c:manualLayout>
              </c:layout>
              <c:tx>
                <c:rich>
                  <a:bodyPr/>
                  <a:lstStyle/>
                  <a:p>
                    <a:fld id="{3D8C7A64-B94D-4469-AF7B-ACBA6B45B273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1CFB3A19-56C3-42C6-91BE-6B5CEAD2667F}" type="PERCENTAGE">
                      <a:rPr lang="en-US" sz="1400" baseline="0" dirty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5799363942066483"/>
                      <c:h val="0.254377228166381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112F-47F4-94BE-428CCA37FBBF}"/>
                </c:ext>
              </c:extLst>
            </c:dLbl>
            <c:dLbl>
              <c:idx val="1"/>
              <c:layout>
                <c:manualLayout>
                  <c:x val="-8.4832050022183247E-2"/>
                  <c:y val="8.4341928113908046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CFEDE88F-BDD3-4EEF-BE47-276408F700BB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001782952486389"/>
                      <c:h val="0.16262616784300923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112F-47F4-94BE-428CCA37FBBF}"/>
                </c:ext>
              </c:extLst>
            </c:dLbl>
            <c:dLbl>
              <c:idx val="2"/>
              <c:layout>
                <c:manualLayout>
                  <c:x val="-0.11115174584219627"/>
                  <c:y val="-6.3768920076700264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F87AFB9-BA63-40C4-AF6C-9227FF7EFE8F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5655608214849923"/>
                      <c:h val="0.23834196891191708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112F-47F4-94BE-428CCA37FBBF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15836992</c:v>
                </c:pt>
                <c:pt idx="1">
                  <c:v>1768554</c:v>
                </c:pt>
                <c:pt idx="2">
                  <c:v>1926325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112F-47F4-94BE-428CCA37FBBF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สำหรับ 6 เดือน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112F-47F4-94BE-428CCA37FBB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112F-47F4-94BE-428CCA37FBBF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112F-47F4-94BE-428CCA37FBBF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8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D-112F-47F4-94BE-428CCA37FBBF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12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fld id="{922AD514-D7BB-4B40-9D03-D346EC7F5B4C}" type="VALUE">
                      <a:rPr lang="en-US"/>
                      <a:pPr/>
                      <a:t>[VALUE]</a:t>
                    </a:fld>
                    <a:endParaRPr lang="en-US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0-FC96-479C-966E-F7AA6B67427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5382722</c:v>
                </c:pt>
                <c:pt idx="1">
                  <c:v>894430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26E-4043-B925-CB51975261A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5302742.0303108506</c:v>
                </c:pt>
                <c:pt idx="1">
                  <c:v>874959.03017000004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26E-4043-B925-CB51975261A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99120"/>
        <c:axId val="1686894768"/>
      </c:barChart>
      <c:catAx>
        <c:axId val="1686899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4768"/>
        <c:crosses val="autoZero"/>
        <c:auto val="1"/>
        <c:lblAlgn val="ctr"/>
        <c:lblOffset val="100"/>
        <c:noMultiLvlLbl val="0"/>
      </c:catAx>
      <c:valAx>
        <c:axId val="1686894768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9120"/>
        <c:crossesAt val="1"/>
        <c:crossBetween val="between"/>
        <c:majorUnit val="1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80712504540676566"/>
          <c:y val="0.13874734607218683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0.8256</cdr:x>
      <cdr:y>0.76949</cdr:y>
    </cdr:from>
    <cdr:to>
      <cdr:x>0.86826</cdr:x>
      <cdr:y>0.83318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704675" y="2761702"/>
          <a:ext cx="243098" cy="228584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0.82619</cdr:x>
      <cdr:y>0.76858</cdr:y>
    </cdr:from>
    <cdr:to>
      <cdr:x>0.86907</cdr:x>
      <cdr:y>0.83227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689147" y="2758440"/>
          <a:ext cx="243371" cy="228585"/>
          <a:chOff x="37467914" y="4053285"/>
          <a:chExt cx="2283436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467914" y="405328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0.8256</cdr:x>
      <cdr:y>0.76949</cdr:y>
    </cdr:from>
    <cdr:to>
      <cdr:x>0.86826</cdr:x>
      <cdr:y>0.83318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704675" y="2761702"/>
          <a:ext cx="243098" cy="228584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0.82619</cdr:x>
      <cdr:y>0.76858</cdr:y>
    </cdr:from>
    <cdr:to>
      <cdr:x>0.86907</cdr:x>
      <cdr:y>0.83227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689147" y="2758440"/>
          <a:ext cx="243371" cy="228585"/>
          <a:chOff x="37467914" y="4053285"/>
          <a:chExt cx="2283436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467914" y="405328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D56FC1-480F-4584-BE09-62F0133F3F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CEA3B9-ADB8-482A-88D1-889EB319180F}">
  <ds:schemaRefs>
    <ds:schemaRef ds:uri="05716746-add9-412a-97a9-1b5167d151a3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f6ba49b0-bcda-4796-8236-5b5cc1493ace"/>
    <ds:schemaRef ds:uri="4243d5be-521d-4052-81ca-f0f31ea6f2da"/>
    <ds:schemaRef ds:uri="http://purl.org/dc/dcmitype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3D0577-F86C-4FDE-8C07-959EB3BD91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20</TotalTime>
  <Pages>31</Pages>
  <Words>5527</Words>
  <Characters>25648</Characters>
  <Application>Microsoft Office Word</Application>
  <DocSecurity>0</DocSecurity>
  <Lines>3206</Lines>
  <Paragraphs>1298</Paragraphs>
  <ScaleCrop>false</ScaleCrop>
  <Company>KPMG</Company>
  <LinksUpToDate>false</LinksUpToDate>
  <CharactersWithSpaces>29877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Nantana, Chomprasert</cp:lastModifiedBy>
  <cp:revision>100</cp:revision>
  <cp:lastPrinted>2023-10-24T14:23:00Z</cp:lastPrinted>
  <dcterms:created xsi:type="dcterms:W3CDTF">2023-10-18T02:06:00Z</dcterms:created>
  <dcterms:modified xsi:type="dcterms:W3CDTF">2023-11-07T12:02:00Z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SIP_Label_a6b42c54-cfeb-4535-9ee6-866b3abbb09d_Enabled">
    <vt:lpwstr>true</vt:lpwstr>
  </property>
  <property fmtid="{D5CDD505-2E9C-101B-9397-08002B2CF9AE}" pid="4" name="MSIP_Label_a6b42c54-cfeb-4535-9ee6-866b3abbb09d_SetDate">
    <vt:lpwstr>2023-06-23T07:45:06Z</vt:lpwstr>
  </property>
  <property fmtid="{D5CDD505-2E9C-101B-9397-08002B2CF9AE}" pid="5" name="MSIP_Label_a6b42c54-cfeb-4535-9ee6-866b3abbb09d_Method">
    <vt:lpwstr>Privileged</vt:lpwstr>
  </property>
  <property fmtid="{D5CDD505-2E9C-101B-9397-08002B2CF9AE}" pid="6" name="MSIP_Label_a6b42c54-cfeb-4535-9ee6-866b3abbb09d_Name">
    <vt:lpwstr>a6b42c54-cfeb-4535-9ee6-866b3abbb09d</vt:lpwstr>
  </property>
  <property fmtid="{D5CDD505-2E9C-101B-9397-08002B2CF9AE}" pid="7" name="MSIP_Label_a6b42c54-cfeb-4535-9ee6-866b3abbb09d_SiteId">
    <vt:lpwstr>cb3ed3b0-202c-4365-b20f-86f8ed08f887</vt:lpwstr>
  </property>
  <property fmtid="{D5CDD505-2E9C-101B-9397-08002B2CF9AE}" pid="8" name="MSIP_Label_a6b42c54-cfeb-4535-9ee6-866b3abbb09d_ActionId">
    <vt:lpwstr>0369d537-aff8-4fbf-9716-fa9c965156ea</vt:lpwstr>
  </property>
  <property fmtid="{D5CDD505-2E9C-101B-9397-08002B2CF9AE}" pid="9" name="MSIP_Label_a6b42c54-cfeb-4535-9ee6-866b3abbb09d_ContentBits">
    <vt:lpwstr>0</vt:lpwstr>
  </property>
</Properties>
</file>