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BE10D7" w:rsidRPr="00D267C3" w14:paraId="08206B76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DF8D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35024373"/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123D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3E876C1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267C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10D7" w:rsidRPr="00D267C3" w14:paraId="37B700AE" w14:textId="77777777" w:rsidTr="006C65D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73AD3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2889E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3ED67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10D7" w:rsidRPr="00D267C3" w14:paraId="5F1F045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2A1DE71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F569E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0A9C6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E10D7" w:rsidRPr="00D267C3" w14:paraId="6AD130B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3F57CA7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BBFBB8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5B48EA5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E10D7" w:rsidRPr="00D267C3" w14:paraId="309E6A0F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648034C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B37AD0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77B4F4F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E10D7" w:rsidRPr="00D267C3" w14:paraId="72994976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8578B8E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9192B6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B63EF0" w14:textId="77777777" w:rsidR="00BE10D7" w:rsidRPr="00D267C3" w:rsidRDefault="00BE10D7" w:rsidP="003C2034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BE10D7" w:rsidRPr="00D267C3" w14:paraId="2C793063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DA4309F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2E3D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FC91FC" w14:textId="77777777" w:rsidR="00BE10D7" w:rsidRPr="00D267C3" w:rsidRDefault="00BE10D7" w:rsidP="003C2034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267C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D267C3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</w:tr>
      <w:tr w:rsidR="00BE10D7" w:rsidRPr="00D267C3" w14:paraId="0623F17C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421683" w14:textId="77777777" w:rsidR="00BE10D7" w:rsidRPr="00D267C3" w:rsidRDefault="00BE10D7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6838B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D1512C" w14:textId="77777777" w:rsidR="00BE10D7" w:rsidRPr="00D267C3" w:rsidRDefault="00BE10D7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267C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D5889" w:rsidRPr="00D267C3" w14:paraId="34DC8C80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B4F1F76" w14:textId="77777777" w:rsidR="00BD5889" w:rsidRPr="00D267C3" w:rsidRDefault="00BD588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6A44A" w14:textId="77777777" w:rsidR="00BD5889" w:rsidRPr="00D267C3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89B473" w14:textId="4526FCE1" w:rsidR="00BD5889" w:rsidRPr="00D267C3" w:rsidRDefault="00BD588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C65D9" w:rsidRPr="00D267C3" w14:paraId="109598D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BF3D620" w14:textId="77777777" w:rsidR="006C65D9" w:rsidRPr="00D267C3" w:rsidRDefault="006C65D9" w:rsidP="003C2034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A4651" w14:textId="77777777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87036" w14:textId="351CBFB1" w:rsidR="006C65D9" w:rsidRPr="00D267C3" w:rsidRDefault="006C65D9" w:rsidP="003C20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1596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65D9" w:rsidRPr="00D267C3" w14:paraId="455272C8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615460C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D2151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63C392" w14:textId="3E492CD8" w:rsidR="006C65D9" w:rsidRPr="003A3D52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A3D5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C65D9" w:rsidRPr="00D267C3" w14:paraId="7751CC41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070A4C16" w14:textId="77777777" w:rsidR="006C65D9" w:rsidRPr="00D267C3" w:rsidRDefault="006C65D9" w:rsidP="0031596F">
            <w:pPr>
              <w:pStyle w:val="TOC2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58AE9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7ED8D9" w14:textId="73215CB8" w:rsidR="006C65D9" w:rsidRPr="0031596F" w:rsidRDefault="006C65D9" w:rsidP="0031596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3159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6C65D9" w:rsidRPr="00D267C3" w14:paraId="4AFA10D7" w14:textId="77777777" w:rsidTr="006C65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DD026B9" w14:textId="77777777" w:rsidR="006C65D9" w:rsidRPr="00D267C3" w:rsidRDefault="006C65D9" w:rsidP="006C65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34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A5BE0" w14:textId="77777777" w:rsidR="006C65D9" w:rsidRPr="00D267C3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5383F5" w14:textId="79635F63" w:rsidR="006C65D9" w:rsidRPr="0031596F" w:rsidRDefault="006C65D9" w:rsidP="003159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0"/>
    </w:tbl>
    <w:p w14:paraId="3673FE7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AF540F2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DC93C1C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C13E0DA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1A5ED80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5952D54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6F8C396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07423B1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89FABF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26522C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CF39313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75E379D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4883835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8E12F9B" w14:textId="77777777" w:rsidR="00BE10D7" w:rsidRDefault="00BE10D7" w:rsidP="0080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1EC2BCB" w14:textId="77777777" w:rsidR="0034567D" w:rsidRPr="00EB45CF" w:rsidRDefault="009646D4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35F64" w:rsidRPr="00EB45CF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6C58E675" w14:textId="77777777" w:rsidR="0034567D" w:rsidRPr="00765E02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8DFCEF" w14:textId="2BA79B71" w:rsidR="0034567D" w:rsidRPr="00EB45CF" w:rsidRDefault="00B73EAF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34567D" w:rsidRPr="00EB45CF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EB45C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4567D" w:rsidRPr="00EB45CF">
        <w:rPr>
          <w:rFonts w:ascii="Angsana New" w:hAnsi="Angsana New"/>
          <w:sz w:val="30"/>
          <w:szCs w:val="30"/>
          <w:cs/>
        </w:rPr>
        <w:t>จาก</w:t>
      </w:r>
      <w:r w:rsidR="007E5B43" w:rsidRPr="00EB45CF">
        <w:rPr>
          <w:rFonts w:ascii="Angsana New" w:hAnsi="Angsana New" w:hint="cs"/>
          <w:sz w:val="30"/>
          <w:szCs w:val="30"/>
          <w:cs/>
        </w:rPr>
        <w:t>คณะ</w:t>
      </w:r>
      <w:r w:rsidR="0034567D" w:rsidRPr="00EB45CF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EB45CF" w:rsidRPr="00EB45CF">
        <w:rPr>
          <w:rFonts w:ascii="Angsana New" w:hAnsi="Angsana New"/>
          <w:sz w:val="30"/>
          <w:szCs w:val="30"/>
        </w:rPr>
        <w:t xml:space="preserve"> </w:t>
      </w:r>
      <w:r w:rsidR="00F0577F">
        <w:rPr>
          <w:rFonts w:ascii="Angsana New" w:hAnsi="Angsana New"/>
          <w:sz w:val="30"/>
          <w:szCs w:val="30"/>
        </w:rPr>
        <w:t>10</w:t>
      </w:r>
      <w:r w:rsidR="00BD5889">
        <w:rPr>
          <w:rFonts w:ascii="Angsana New" w:hAnsi="Angsana New"/>
          <w:sz w:val="30"/>
          <w:szCs w:val="30"/>
        </w:rPr>
        <w:t xml:space="preserve"> </w:t>
      </w:r>
      <w:r w:rsidR="000E29D4">
        <w:rPr>
          <w:rFonts w:ascii="Angsana New" w:hAnsi="Angsana New" w:hint="cs"/>
          <w:sz w:val="30"/>
          <w:szCs w:val="30"/>
          <w:cs/>
        </w:rPr>
        <w:t>พฤศจิกายน</w:t>
      </w:r>
      <w:r w:rsidR="00BD5889">
        <w:rPr>
          <w:rFonts w:ascii="Angsana New" w:hAnsi="Angsana New" w:hint="cs"/>
          <w:sz w:val="30"/>
          <w:szCs w:val="30"/>
          <w:cs/>
        </w:rPr>
        <w:t xml:space="preserve"> </w:t>
      </w:r>
      <w:r w:rsidR="00F56D15">
        <w:rPr>
          <w:rFonts w:ascii="Angsana New" w:hAnsi="Angsana New"/>
          <w:sz w:val="30"/>
          <w:szCs w:val="30"/>
        </w:rPr>
        <w:t>2566</w:t>
      </w:r>
    </w:p>
    <w:p w14:paraId="472D1BFD" w14:textId="77777777" w:rsidR="006763E8" w:rsidRPr="000E29D4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979779" w14:textId="77777777" w:rsidR="0034567D" w:rsidRPr="00EB45CF" w:rsidRDefault="00235F64" w:rsidP="007F5818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EB45CF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5A9AB946" w14:textId="77777777" w:rsidR="004F7D9E" w:rsidRPr="00765E02" w:rsidRDefault="004F7D9E" w:rsidP="00B44738">
      <w:p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</w:p>
    <w:p w14:paraId="7CC294BB" w14:textId="17FDA6F1" w:rsidR="00D71221" w:rsidRPr="00EB45CF" w:rsidRDefault="0094224D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 w:hint="cs"/>
          <w:sz w:val="30"/>
          <w:szCs w:val="30"/>
          <w:cs/>
        </w:rPr>
        <w:t>งบ</w:t>
      </w:r>
      <w:r w:rsidRPr="00EB45CF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EB45CF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EB45CF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EB45CF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EB45CF">
        <w:rPr>
          <w:rFonts w:ascii="Angsana New" w:hAnsi="Angsana New"/>
          <w:sz w:val="30"/>
          <w:szCs w:val="30"/>
          <w:cs/>
        </w:rPr>
        <w:t>จัดทำ</w:t>
      </w:r>
      <w:r w:rsidRPr="00EB45CF">
        <w:rPr>
          <w:rFonts w:ascii="Angsana New" w:hAnsi="Angsana New" w:hint="cs"/>
          <w:sz w:val="30"/>
          <w:szCs w:val="30"/>
          <w:cs/>
        </w:rPr>
        <w:t>หมาย</w:t>
      </w:r>
      <w:r w:rsidRPr="00765E02">
        <w:rPr>
          <w:rFonts w:ascii="Angsana New" w:hAnsi="Angsana New" w:hint="cs"/>
          <w:spacing w:val="-1"/>
          <w:sz w:val="30"/>
          <w:szCs w:val="30"/>
          <w:cs/>
        </w:rPr>
        <w:t>เหตุประกอบงบการเงิน</w:t>
      </w:r>
      <w:r w:rsidRPr="00765E02">
        <w:rPr>
          <w:rFonts w:ascii="Angsana New" w:hAnsi="Angsana New"/>
          <w:spacing w:val="-1"/>
          <w:sz w:val="30"/>
          <w:szCs w:val="30"/>
          <w:cs/>
        </w:rPr>
        <w:t>ระหว่างกาลในรูปแบบย่อ</w:t>
      </w:r>
      <w:r w:rsidRPr="00765E02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765E02">
        <w:rPr>
          <w:rFonts w:ascii="Angsana New" w:hAnsi="Angsana New"/>
          <w:spacing w:val="-1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765E02">
        <w:rPr>
          <w:rFonts w:ascii="Angsana New" w:hAnsi="Angsana New"/>
          <w:spacing w:val="-1"/>
          <w:sz w:val="30"/>
          <w:szCs w:val="30"/>
        </w:rPr>
        <w:t>34</w:t>
      </w:r>
      <w:r w:rsidR="00765E02">
        <w:rPr>
          <w:rFonts w:ascii="Angsana New" w:hAnsi="Angsana New"/>
          <w:spacing w:val="-1"/>
          <w:sz w:val="30"/>
          <w:szCs w:val="30"/>
        </w:rPr>
        <w:t xml:space="preserve"> </w:t>
      </w:r>
      <w:r w:rsidRPr="00765E02">
        <w:rPr>
          <w:rFonts w:ascii="Angsana New" w:hAnsi="Angsana New"/>
          <w:spacing w:val="-1"/>
          <w:sz w:val="30"/>
          <w:szCs w:val="30"/>
          <w:cs/>
        </w:rPr>
        <w:t>เรื่อง</w:t>
      </w:r>
      <w:r w:rsidRPr="00EB45CF">
        <w:rPr>
          <w:rFonts w:ascii="Angsana New" w:hAnsi="Angsana New"/>
          <w:sz w:val="30"/>
          <w:szCs w:val="30"/>
          <w:cs/>
        </w:rPr>
        <w:t xml:space="preserve"> </w:t>
      </w:r>
      <w:r w:rsidRPr="00EB45C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EB45CF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EB45CF">
        <w:rPr>
          <w:rFonts w:ascii="Angsana New" w:hAnsi="Angsana New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B45CF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B45CF">
        <w:rPr>
          <w:rFonts w:ascii="Angsana New" w:hAnsi="Angsana New"/>
          <w:sz w:val="30"/>
          <w:szCs w:val="30"/>
        </w:rPr>
        <w:t xml:space="preserve">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22910" w:rsidRPr="00EB45CF">
        <w:rPr>
          <w:rFonts w:ascii="Angsana New" w:hAnsi="Angsana New"/>
          <w:sz w:val="30"/>
          <w:szCs w:val="30"/>
        </w:rPr>
        <w:t xml:space="preserve">31 </w:t>
      </w:r>
      <w:r w:rsidR="00822910" w:rsidRPr="00EB45CF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2910" w:rsidRPr="00EB45CF">
        <w:rPr>
          <w:rFonts w:ascii="Angsana New" w:hAnsi="Angsana New"/>
          <w:sz w:val="30"/>
          <w:szCs w:val="30"/>
        </w:rPr>
        <w:t>256</w:t>
      </w:r>
      <w:r w:rsidR="00F56D15">
        <w:rPr>
          <w:rFonts w:ascii="Angsana New" w:hAnsi="Angsana New"/>
          <w:sz w:val="30"/>
          <w:szCs w:val="30"/>
        </w:rPr>
        <w:t>5</w:t>
      </w:r>
    </w:p>
    <w:p w14:paraId="4FD0D620" w14:textId="77777777" w:rsidR="000068DA" w:rsidRPr="00765E02" w:rsidRDefault="005925DA" w:rsidP="00765E0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4BA2">
        <w:rPr>
          <w:rFonts w:ascii="Angsana New" w:hAnsi="Angsana New"/>
          <w:sz w:val="24"/>
          <w:szCs w:val="24"/>
        </w:rPr>
        <w:tab/>
      </w:r>
      <w:r w:rsidRPr="007C4BA2">
        <w:rPr>
          <w:rFonts w:ascii="Angsana New" w:hAnsi="Angsana New"/>
          <w:sz w:val="24"/>
          <w:szCs w:val="24"/>
        </w:rPr>
        <w:tab/>
      </w:r>
    </w:p>
    <w:p w14:paraId="19B35DC6" w14:textId="0385E170" w:rsidR="00EF79CC" w:rsidRPr="003B50E0" w:rsidRDefault="007969FB" w:rsidP="0076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45C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BD5889">
        <w:rPr>
          <w:rFonts w:ascii="Angsana New" w:hAnsi="Angsana New" w:hint="cs"/>
          <w:sz w:val="30"/>
          <w:szCs w:val="30"/>
          <w:cs/>
        </w:rPr>
        <w:t xml:space="preserve"> </w:t>
      </w:r>
      <w:r w:rsidRPr="00EB45CF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822910" w:rsidRPr="00EB45CF">
        <w:rPr>
          <w:rFonts w:ascii="Angsana New" w:hAnsi="Angsana New" w:hint="cs"/>
          <w:sz w:val="30"/>
          <w:szCs w:val="30"/>
          <w:cs/>
        </w:rPr>
        <w:t>ที่</w:t>
      </w:r>
      <w:r w:rsidRPr="00EB45CF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</w:t>
      </w:r>
      <w:r w:rsidRPr="003B50E0">
        <w:rPr>
          <w:rFonts w:ascii="Angsana New" w:hAnsi="Angsana New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1B6C1A" w:rsidRPr="003B50E0">
        <w:rPr>
          <w:rFonts w:ascii="Angsana New" w:hAnsi="Angsana New"/>
          <w:sz w:val="30"/>
          <w:szCs w:val="30"/>
        </w:rPr>
        <w:t>3</w:t>
      </w:r>
      <w:r w:rsidR="00493A4B" w:rsidRPr="003B50E0">
        <w:rPr>
          <w:rFonts w:ascii="Angsana New" w:hAnsi="Angsana New"/>
          <w:sz w:val="30"/>
          <w:szCs w:val="30"/>
        </w:rPr>
        <w:t>1</w:t>
      </w:r>
      <w:r w:rsidRPr="003B50E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3A4B" w:rsidRPr="003B50E0">
        <w:rPr>
          <w:rFonts w:ascii="Angsana New" w:hAnsi="Angsana New"/>
          <w:sz w:val="30"/>
          <w:szCs w:val="30"/>
        </w:rPr>
        <w:t>2</w:t>
      </w:r>
      <w:r w:rsidR="001B6C1A" w:rsidRPr="003B50E0">
        <w:rPr>
          <w:rFonts w:ascii="Angsana New" w:hAnsi="Angsana New"/>
          <w:sz w:val="30"/>
          <w:szCs w:val="30"/>
        </w:rPr>
        <w:t>56</w:t>
      </w:r>
      <w:r w:rsidR="00F56D15" w:rsidRPr="003B50E0">
        <w:rPr>
          <w:rFonts w:ascii="Angsana New" w:hAnsi="Angsana New"/>
          <w:sz w:val="30"/>
          <w:szCs w:val="30"/>
        </w:rPr>
        <w:t>5</w:t>
      </w:r>
    </w:p>
    <w:p w14:paraId="112127BC" w14:textId="77777777" w:rsidR="002E4AD2" w:rsidRPr="003B50E0" w:rsidRDefault="002E4AD2" w:rsidP="0041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FFE109E" w14:textId="77777777" w:rsidR="0023426A" w:rsidRPr="003B50E0" w:rsidRDefault="0023426A" w:rsidP="00DA3CF1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bookmarkStart w:id="1" w:name="_Hlk78294162"/>
      <w:r w:rsidRPr="003B50E0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bookmarkEnd w:id="1"/>
    <w:p w14:paraId="167C0803" w14:textId="77777777" w:rsidR="000E29D4" w:rsidRPr="003B50E0" w:rsidRDefault="000E29D4" w:rsidP="003B50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0E29D4" w:rsidRPr="00D267C3" w14:paraId="745B3E60" w14:textId="77777777" w:rsidTr="00EE320F">
        <w:trPr>
          <w:tblHeader/>
        </w:trPr>
        <w:tc>
          <w:tcPr>
            <w:tcW w:w="1994" w:type="pct"/>
          </w:tcPr>
          <w:p w14:paraId="2F4C1277" w14:textId="77777777" w:rsidR="000E29D4" w:rsidRDefault="000E29D4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146D1BA0" w14:textId="77777777" w:rsidR="000E29D4" w:rsidRPr="00D267C3" w:rsidRDefault="000E29D4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38C98C09" w14:textId="77777777" w:rsidR="000E29D4" w:rsidRDefault="000E29D4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0E16FA" w14:textId="77777777" w:rsidR="000E29D4" w:rsidRPr="00D267C3" w:rsidRDefault="000E29D4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2944943" w14:textId="77777777" w:rsidR="000E29D4" w:rsidRPr="00D267C3" w:rsidRDefault="000E29D4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6DCB8460" w14:textId="77777777" w:rsidR="000E29D4" w:rsidRDefault="000E29D4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3A24C70" w14:textId="77777777" w:rsidR="000E29D4" w:rsidRPr="00D267C3" w:rsidRDefault="000E29D4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0E0" w:rsidRPr="00D267C3" w14:paraId="4B9C6EB4" w14:textId="77777777" w:rsidTr="00EE320F">
        <w:trPr>
          <w:tblHeader/>
        </w:trPr>
        <w:tc>
          <w:tcPr>
            <w:tcW w:w="1994" w:type="pct"/>
          </w:tcPr>
          <w:p w14:paraId="6B74D2F9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79" w:type="pct"/>
          </w:tcPr>
          <w:p w14:paraId="7BCE7C16" w14:textId="3888362B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B7B4BE8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41BDD20" w14:textId="0810C834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BFEBFEF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37160D37" w14:textId="68CB0B6E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405C534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4C6B4E02" w14:textId="3418A158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50E0" w:rsidRPr="00D267C3" w14:paraId="26E9FCEC" w14:textId="77777777" w:rsidTr="00EE320F">
        <w:trPr>
          <w:tblHeader/>
        </w:trPr>
        <w:tc>
          <w:tcPr>
            <w:tcW w:w="1994" w:type="pct"/>
          </w:tcPr>
          <w:p w14:paraId="4B4FD046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4FF5E1F3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50E0" w:rsidRPr="00D267C3" w14:paraId="1B3AF8C4" w14:textId="77777777" w:rsidTr="00EE320F">
        <w:tc>
          <w:tcPr>
            <w:tcW w:w="1994" w:type="pct"/>
            <w:shd w:val="clear" w:color="auto" w:fill="auto"/>
          </w:tcPr>
          <w:p w14:paraId="7998B4CF" w14:textId="614D43A4" w:rsidR="003B50E0" w:rsidRPr="00D267C3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="00F057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79" w:type="pct"/>
            <w:shd w:val="clear" w:color="auto" w:fill="auto"/>
          </w:tcPr>
          <w:p w14:paraId="725D698C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4A725E9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B660D79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1FACC8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34359F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CF9DABF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8499DE3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0E0" w:rsidRPr="00D267C3" w14:paraId="626B00BC" w14:textId="77777777" w:rsidTr="00EE320F">
        <w:tc>
          <w:tcPr>
            <w:tcW w:w="1994" w:type="pct"/>
            <w:shd w:val="clear" w:color="auto" w:fill="auto"/>
          </w:tcPr>
          <w:p w14:paraId="40662EE0" w14:textId="77777777" w:rsidR="003B50E0" w:rsidRPr="00D267C3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2B211FA4" w14:textId="58DBFF05" w:rsidR="003B50E0" w:rsidRPr="00D267C3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3" w:type="pct"/>
            <w:shd w:val="clear" w:color="auto" w:fill="auto"/>
          </w:tcPr>
          <w:p w14:paraId="30C7AF5F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9F8C5A" w14:textId="28A66A15" w:rsidR="003B50E0" w:rsidRPr="00D267C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ED8456B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9EBE2EE" w14:textId="0AD346C6" w:rsidR="003B50E0" w:rsidRPr="00D267C3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6" w:type="pct"/>
            <w:shd w:val="clear" w:color="auto" w:fill="auto"/>
          </w:tcPr>
          <w:p w14:paraId="396D7BC2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8319D44" w14:textId="2B29DBFC" w:rsidR="003B50E0" w:rsidRPr="00D267C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50E0" w:rsidRPr="00D267C3" w14:paraId="19B8EC39" w14:textId="77777777" w:rsidTr="00EE320F">
        <w:tc>
          <w:tcPr>
            <w:tcW w:w="1994" w:type="pct"/>
            <w:shd w:val="clear" w:color="auto" w:fill="auto"/>
          </w:tcPr>
          <w:p w14:paraId="3E080DA1" w14:textId="77777777" w:rsidR="003B50E0" w:rsidRPr="00125433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5FFB174" w14:textId="77777777" w:rsidR="003B50E0" w:rsidRPr="0012543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4D47926C" w14:textId="77777777" w:rsidR="003B50E0" w:rsidRPr="0012543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4DC9068F" w14:textId="77777777" w:rsidR="003B50E0" w:rsidRPr="0012543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340D872C" w14:textId="77777777" w:rsidR="003B50E0" w:rsidRPr="0012543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14:paraId="06077A0E" w14:textId="77777777" w:rsidR="003B50E0" w:rsidRPr="0012543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67E2211B" w14:textId="77777777" w:rsidR="003B50E0" w:rsidRPr="0012543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</w:tcPr>
          <w:p w14:paraId="691D0796" w14:textId="77777777" w:rsidR="003B50E0" w:rsidRPr="0012543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577F" w:rsidRPr="00D267C3" w14:paraId="4A3E6677" w14:textId="77777777" w:rsidTr="00EE320F">
        <w:tc>
          <w:tcPr>
            <w:tcW w:w="1994" w:type="pct"/>
            <w:shd w:val="clear" w:color="auto" w:fill="auto"/>
          </w:tcPr>
          <w:p w14:paraId="502740E3" w14:textId="50C5B4C1" w:rsidR="00F0577F" w:rsidRPr="00125433" w:rsidRDefault="00F0577F" w:rsidP="00F05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9" w:type="pct"/>
            <w:shd w:val="clear" w:color="auto" w:fill="auto"/>
          </w:tcPr>
          <w:p w14:paraId="0CF11325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17781B48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75BB4C67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14:paraId="2D6F14EA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14:paraId="1982147A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2E583A07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</w:tcPr>
          <w:p w14:paraId="09B6F0BE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577F" w:rsidRPr="00D267C3" w14:paraId="5C0E0173" w14:textId="77777777" w:rsidTr="00EE320F">
        <w:tc>
          <w:tcPr>
            <w:tcW w:w="1994" w:type="pct"/>
            <w:shd w:val="clear" w:color="auto" w:fill="auto"/>
          </w:tcPr>
          <w:p w14:paraId="6730E316" w14:textId="4BB42BE6" w:rsidR="00F0577F" w:rsidRPr="00125433" w:rsidRDefault="00F0577F" w:rsidP="00F05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9" w:type="pct"/>
            <w:shd w:val="clear" w:color="auto" w:fill="auto"/>
          </w:tcPr>
          <w:p w14:paraId="5984B961" w14:textId="2D27C0FE" w:rsidR="00F0577F" w:rsidRPr="00125433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3C897C7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4" w:type="pct"/>
          </w:tcPr>
          <w:p w14:paraId="51738974" w14:textId="5A0503F3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  <w:tc>
          <w:tcPr>
            <w:tcW w:w="145" w:type="pct"/>
          </w:tcPr>
          <w:p w14:paraId="586D1103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  <w:shd w:val="clear" w:color="auto" w:fill="auto"/>
          </w:tcPr>
          <w:p w14:paraId="6B32932D" w14:textId="236767F1" w:rsidR="00F0577F" w:rsidRPr="00125433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E45258E" w14:textId="77777777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</w:tcPr>
          <w:p w14:paraId="0DBE63F9" w14:textId="0D75629D" w:rsidR="00F0577F" w:rsidRPr="00125433" w:rsidRDefault="00F0577F" w:rsidP="00F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</w:tbl>
    <w:p w14:paraId="2B981495" w14:textId="045A5486" w:rsidR="003B50E0" w:rsidRDefault="003B50E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6"/>
        <w:gridCol w:w="1259"/>
        <w:gridCol w:w="265"/>
        <w:gridCol w:w="1083"/>
        <w:gridCol w:w="269"/>
        <w:gridCol w:w="1168"/>
        <w:gridCol w:w="271"/>
        <w:gridCol w:w="1259"/>
      </w:tblGrid>
      <w:tr w:rsidR="003B50E0" w:rsidRPr="00D267C3" w14:paraId="218F1F86" w14:textId="77777777" w:rsidTr="00EE320F">
        <w:trPr>
          <w:tblHeader/>
        </w:trPr>
        <w:tc>
          <w:tcPr>
            <w:tcW w:w="1994" w:type="pct"/>
          </w:tcPr>
          <w:p w14:paraId="33F1B1D5" w14:textId="77777777" w:rsidR="003B50E0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5A400A6D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3F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06" w:type="pct"/>
            <w:gridSpan w:val="3"/>
          </w:tcPr>
          <w:p w14:paraId="65DCCD77" w14:textId="77777777" w:rsidR="003B50E0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C32E36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4D0C19A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</w:tcPr>
          <w:p w14:paraId="07A0380B" w14:textId="77777777" w:rsidR="003B50E0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92C4A8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0E0" w:rsidRPr="00D267C3" w14:paraId="19DB3506" w14:textId="77777777" w:rsidTr="00EE320F">
        <w:trPr>
          <w:tblHeader/>
        </w:trPr>
        <w:tc>
          <w:tcPr>
            <w:tcW w:w="1994" w:type="pct"/>
          </w:tcPr>
          <w:p w14:paraId="0AB91DE4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26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79" w:type="pct"/>
          </w:tcPr>
          <w:p w14:paraId="7ABC6EDE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9F63FF3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7000625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6F8B47A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0E30698A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24D95F7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14:paraId="257F25D5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50E0" w:rsidRPr="00D267C3" w14:paraId="35340773" w14:textId="77777777" w:rsidTr="00EE320F">
        <w:trPr>
          <w:tblHeader/>
        </w:trPr>
        <w:tc>
          <w:tcPr>
            <w:tcW w:w="1994" w:type="pct"/>
          </w:tcPr>
          <w:p w14:paraId="098DD617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pct"/>
            <w:gridSpan w:val="7"/>
          </w:tcPr>
          <w:p w14:paraId="215AD898" w14:textId="77777777" w:rsidR="003B50E0" w:rsidRPr="00D267C3" w:rsidRDefault="003B50E0" w:rsidP="00EE3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26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267C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50E0" w:rsidRPr="00D267C3" w14:paraId="5D833762" w14:textId="77777777" w:rsidTr="00EE320F">
        <w:tc>
          <w:tcPr>
            <w:tcW w:w="1994" w:type="pct"/>
            <w:shd w:val="clear" w:color="auto" w:fill="auto"/>
          </w:tcPr>
          <w:p w14:paraId="664AFB4E" w14:textId="3F6BF4B8" w:rsidR="003B50E0" w:rsidRPr="00D267C3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9" w:type="pct"/>
            <w:shd w:val="clear" w:color="auto" w:fill="auto"/>
          </w:tcPr>
          <w:p w14:paraId="6597CCCE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98E324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34E8990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00169A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970021D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90E0028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928CE67" w14:textId="77777777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F40" w:rsidRPr="00BB0D4C" w14:paraId="4786B8BA" w14:textId="77777777" w:rsidTr="00EE320F">
        <w:tc>
          <w:tcPr>
            <w:tcW w:w="1994" w:type="pct"/>
            <w:shd w:val="clear" w:color="auto" w:fill="auto"/>
          </w:tcPr>
          <w:p w14:paraId="0DF08F02" w14:textId="77777777" w:rsidR="00575F40" w:rsidRPr="00BB0D4C" w:rsidRDefault="00575F40" w:rsidP="0057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60AB027C" w14:textId="4CC836D0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B8B492F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834666" w14:textId="41D2704C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3084FB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6A676C" w14:textId="6A6FDE62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296</w:t>
            </w:r>
          </w:p>
        </w:tc>
        <w:tc>
          <w:tcPr>
            <w:tcW w:w="146" w:type="pct"/>
            <w:shd w:val="clear" w:color="auto" w:fill="auto"/>
          </w:tcPr>
          <w:p w14:paraId="190E9D10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0AC27FB" w14:textId="363930E5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</w:p>
        </w:tc>
      </w:tr>
      <w:tr w:rsidR="00575F40" w:rsidRPr="00BB0D4C" w14:paraId="4CF805A8" w14:textId="77777777" w:rsidTr="00EE320F">
        <w:tc>
          <w:tcPr>
            <w:tcW w:w="1994" w:type="pct"/>
            <w:shd w:val="clear" w:color="auto" w:fill="auto"/>
          </w:tcPr>
          <w:p w14:paraId="16698AAB" w14:textId="4617B028" w:rsidR="00575F40" w:rsidRPr="00BB0D4C" w:rsidRDefault="00575F40" w:rsidP="0057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69F98674" w14:textId="37EB9C82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4A80328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8DE867" w14:textId="2845B68B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198D36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E4B29A2" w14:textId="60B3514E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1488FD9A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675B6F0" w14:textId="1562652B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137</w:t>
            </w:r>
          </w:p>
        </w:tc>
      </w:tr>
      <w:tr w:rsidR="00575F40" w:rsidRPr="00BB0D4C" w14:paraId="5FF26AAB" w14:textId="77777777" w:rsidTr="00EE320F">
        <w:tc>
          <w:tcPr>
            <w:tcW w:w="1994" w:type="pct"/>
            <w:shd w:val="clear" w:color="auto" w:fill="auto"/>
          </w:tcPr>
          <w:p w14:paraId="61FDCA28" w14:textId="77777777" w:rsidR="00575F40" w:rsidRPr="00BB0D4C" w:rsidRDefault="00575F40" w:rsidP="0057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9" w:type="pct"/>
            <w:shd w:val="clear" w:color="auto" w:fill="auto"/>
          </w:tcPr>
          <w:p w14:paraId="60414F59" w14:textId="64E003FC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48DFBF9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60855DA" w14:textId="54F93FC9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D2503B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75CBE94" w14:textId="6F9E0C74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1,163</w:t>
            </w:r>
          </w:p>
        </w:tc>
        <w:tc>
          <w:tcPr>
            <w:tcW w:w="146" w:type="pct"/>
            <w:shd w:val="clear" w:color="auto" w:fill="auto"/>
          </w:tcPr>
          <w:p w14:paraId="5C07F0C2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7AC16C6" w14:textId="15C4E72F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1,586</w:t>
            </w:r>
          </w:p>
        </w:tc>
      </w:tr>
      <w:tr w:rsidR="00575F40" w:rsidRPr="00BB0D4C" w14:paraId="698870C8" w14:textId="77777777" w:rsidTr="00EE320F">
        <w:tc>
          <w:tcPr>
            <w:tcW w:w="1994" w:type="pct"/>
            <w:shd w:val="clear" w:color="auto" w:fill="auto"/>
          </w:tcPr>
          <w:p w14:paraId="71F2F98F" w14:textId="77777777" w:rsidR="00575F40" w:rsidRPr="00BB0D4C" w:rsidRDefault="00575F40" w:rsidP="00575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115CE22E" w14:textId="0105D5CF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5DC2AC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0210A9" w14:textId="18C661F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D45E481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D5C2325" w14:textId="1D50C3BD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392,603</w:t>
            </w:r>
          </w:p>
        </w:tc>
        <w:tc>
          <w:tcPr>
            <w:tcW w:w="146" w:type="pct"/>
            <w:shd w:val="clear" w:color="auto" w:fill="auto"/>
          </w:tcPr>
          <w:p w14:paraId="52BD2D10" w14:textId="77777777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3E76AAEF" w14:textId="2F52D023" w:rsidR="00575F40" w:rsidRPr="00BB0D4C" w:rsidRDefault="00575F40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296,801</w:t>
            </w:r>
          </w:p>
        </w:tc>
      </w:tr>
      <w:tr w:rsidR="00F0577F" w:rsidRPr="00BB0D4C" w14:paraId="6B258A71" w14:textId="77777777" w:rsidTr="00EE320F">
        <w:tc>
          <w:tcPr>
            <w:tcW w:w="1994" w:type="pct"/>
            <w:shd w:val="clear" w:color="auto" w:fill="auto"/>
          </w:tcPr>
          <w:p w14:paraId="494309EA" w14:textId="77777777" w:rsidR="00F0577F" w:rsidRPr="00BB0D4C" w:rsidRDefault="00F0577F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2BE03F35" w14:textId="77777777" w:rsidR="00F0577F" w:rsidRPr="00BB0D4C" w:rsidRDefault="00F0577F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4E5AEFE" w14:textId="77777777" w:rsidR="00F0577F" w:rsidRPr="00BB0D4C" w:rsidRDefault="00F0577F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A771ED8" w14:textId="77777777" w:rsidR="00F0577F" w:rsidRDefault="00F0577F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E6EC69" w14:textId="77777777" w:rsidR="00F0577F" w:rsidRPr="00BB0D4C" w:rsidRDefault="00F0577F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082481" w14:textId="77777777" w:rsidR="00F0577F" w:rsidRPr="00BB0D4C" w:rsidRDefault="00F0577F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76D30B8" w14:textId="77777777" w:rsidR="00F0577F" w:rsidRPr="00BB0D4C" w:rsidRDefault="00F0577F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2F2E419" w14:textId="77777777" w:rsidR="00F0577F" w:rsidRDefault="00F0577F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50E0" w:rsidRPr="00BB0D4C" w14:paraId="6B3518F4" w14:textId="77777777" w:rsidTr="00EE320F">
        <w:tc>
          <w:tcPr>
            <w:tcW w:w="1994" w:type="pct"/>
            <w:shd w:val="clear" w:color="auto" w:fill="auto"/>
          </w:tcPr>
          <w:p w14:paraId="325BA051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9" w:type="pct"/>
            <w:shd w:val="clear" w:color="auto" w:fill="auto"/>
          </w:tcPr>
          <w:p w14:paraId="00222057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83F6613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33BB0C8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0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3F9D4A1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25EF496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FD9FEFF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9187B0A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0E0" w:rsidRPr="00BB0D4C" w14:paraId="0F16225A" w14:textId="77777777" w:rsidTr="00EE320F">
        <w:tc>
          <w:tcPr>
            <w:tcW w:w="1994" w:type="pct"/>
            <w:shd w:val="clear" w:color="auto" w:fill="auto"/>
          </w:tcPr>
          <w:p w14:paraId="6F0B3F2D" w14:textId="77777777" w:rsidR="003B50E0" w:rsidRPr="00BB0D4C" w:rsidRDefault="003B50E0" w:rsidP="003B50E0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B0D4C">
              <w:rPr>
                <w:rFonts w:ascii="Angsana New" w:hAnsi="Angsana New"/>
                <w:color w:val="0000FF"/>
                <w:sz w:val="30"/>
                <w:szCs w:val="30"/>
              </w:rPr>
              <w:t xml:space="preserve"> </w:t>
            </w:r>
            <w:r w:rsidRPr="00BB0D4C">
              <w:rPr>
                <w:rFonts w:ascii="Angsana New" w:hAnsi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14:paraId="1D8388FA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A2A9A63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F71B151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7AC32BD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234CFB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94D2E99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61016F42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0E0" w:rsidRPr="00BB0D4C" w14:paraId="5498E245" w14:textId="77777777" w:rsidTr="00EE320F">
        <w:tc>
          <w:tcPr>
            <w:tcW w:w="1994" w:type="pct"/>
            <w:shd w:val="clear" w:color="auto" w:fill="auto"/>
          </w:tcPr>
          <w:p w14:paraId="5F309555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65DDD862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</w:t>
            </w:r>
          </w:p>
        </w:tc>
        <w:tc>
          <w:tcPr>
            <w:tcW w:w="679" w:type="pct"/>
            <w:shd w:val="clear" w:color="auto" w:fill="auto"/>
          </w:tcPr>
          <w:p w14:paraId="5BBAABCF" w14:textId="77777777" w:rsidR="003B50E0" w:rsidRPr="004C7816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7BC0FCAB" w14:textId="75E9758F" w:rsidR="00F45EB7" w:rsidRPr="004C7816" w:rsidRDefault="000F399D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C7816">
              <w:rPr>
                <w:rFonts w:ascii="Angsana New" w:hAnsi="Angsana New"/>
                <w:sz w:val="30"/>
                <w:szCs w:val="30"/>
              </w:rPr>
              <w:t>1</w:t>
            </w:r>
            <w:r w:rsidR="004C7816" w:rsidRPr="004C7816">
              <w:rPr>
                <w:rFonts w:ascii="Angsana New" w:hAnsi="Angsana New"/>
                <w:sz w:val="30"/>
                <w:szCs w:val="30"/>
              </w:rPr>
              <w:t>8</w:t>
            </w:r>
            <w:r w:rsidRPr="004C7816">
              <w:rPr>
                <w:rFonts w:ascii="Angsana New" w:hAnsi="Angsana New"/>
                <w:sz w:val="30"/>
                <w:szCs w:val="30"/>
              </w:rPr>
              <w:t>,0</w:t>
            </w:r>
            <w:r w:rsidR="004C7816" w:rsidRPr="004C7816">
              <w:rPr>
                <w:rFonts w:ascii="Angsana New" w:hAnsi="Angsana New"/>
                <w:sz w:val="30"/>
                <w:szCs w:val="30"/>
              </w:rPr>
              <w:t>4</w:t>
            </w:r>
            <w:r w:rsidRPr="004C781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35AA2A9A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6C71A41" w14:textId="77777777" w:rsid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  <w:p w14:paraId="63C41D8E" w14:textId="3F46F4C6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18,594</w:t>
            </w:r>
          </w:p>
        </w:tc>
        <w:tc>
          <w:tcPr>
            <w:tcW w:w="145" w:type="pct"/>
          </w:tcPr>
          <w:p w14:paraId="75AEBC8E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7CA553F" w14:textId="77777777" w:rsid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6ADEEFF" w14:textId="3B9AC9C5" w:rsidR="00F45EB7" w:rsidRPr="00BB0D4C" w:rsidRDefault="000F399D" w:rsidP="00261B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C7816">
              <w:rPr>
                <w:rFonts w:ascii="Angsana New" w:hAnsi="Angsana New"/>
                <w:color w:val="000000"/>
                <w:sz w:val="30"/>
                <w:szCs w:val="30"/>
              </w:rPr>
              <w:t>14,</w:t>
            </w:r>
            <w:r w:rsidR="004C7816" w:rsidRPr="004C7816">
              <w:rPr>
                <w:rFonts w:ascii="Angsana New" w:hAnsi="Angsana New"/>
                <w:color w:val="000000"/>
                <w:sz w:val="30"/>
                <w:szCs w:val="30"/>
              </w:rPr>
              <w:t>835</w:t>
            </w:r>
          </w:p>
        </w:tc>
        <w:tc>
          <w:tcPr>
            <w:tcW w:w="146" w:type="pct"/>
            <w:shd w:val="clear" w:color="auto" w:fill="auto"/>
          </w:tcPr>
          <w:p w14:paraId="49B688CC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19397F86" w14:textId="77777777" w:rsid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8F90747" w14:textId="4DDDEFF3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15,852</w:t>
            </w:r>
          </w:p>
        </w:tc>
      </w:tr>
      <w:tr w:rsidR="003B50E0" w:rsidRPr="00BB0D4C" w14:paraId="0CD4C85F" w14:textId="77777777" w:rsidTr="00EE320F">
        <w:tc>
          <w:tcPr>
            <w:tcW w:w="1994" w:type="pct"/>
            <w:shd w:val="clear" w:color="auto" w:fill="auto"/>
          </w:tcPr>
          <w:p w14:paraId="082D42BE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4B66260D" w14:textId="6818751B" w:rsidR="003B50E0" w:rsidRPr="004C7816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C7816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43" w:type="pct"/>
            <w:shd w:val="clear" w:color="auto" w:fill="auto"/>
          </w:tcPr>
          <w:p w14:paraId="28CE8EF3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4ECC08" w14:textId="64377321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5" w:type="pct"/>
          </w:tcPr>
          <w:p w14:paraId="44F61AE2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07230FC" w14:textId="2585EDAD" w:rsidR="003B50E0" w:rsidRPr="00BB0D4C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309</w:t>
            </w:r>
          </w:p>
        </w:tc>
        <w:tc>
          <w:tcPr>
            <w:tcW w:w="146" w:type="pct"/>
            <w:shd w:val="clear" w:color="auto" w:fill="auto"/>
          </w:tcPr>
          <w:p w14:paraId="27CE0811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1849D2" w14:textId="1C213049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</w:tr>
      <w:tr w:rsidR="003B50E0" w:rsidRPr="00BB0D4C" w14:paraId="29CD9E23" w14:textId="77777777" w:rsidTr="00EE320F">
        <w:tc>
          <w:tcPr>
            <w:tcW w:w="1994" w:type="pct"/>
            <w:shd w:val="clear" w:color="auto" w:fill="auto"/>
          </w:tcPr>
          <w:p w14:paraId="5A179823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45653" w14:textId="54D01936" w:rsidR="003B50E0" w:rsidRPr="004C7816" w:rsidRDefault="00261B9A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7816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4C7816" w:rsidRPr="004C7816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43" w:type="pct"/>
            <w:shd w:val="clear" w:color="auto" w:fill="auto"/>
          </w:tcPr>
          <w:p w14:paraId="30E07F4D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F807BF3" w14:textId="01388090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18,646</w:t>
            </w:r>
          </w:p>
        </w:tc>
        <w:tc>
          <w:tcPr>
            <w:tcW w:w="145" w:type="pct"/>
          </w:tcPr>
          <w:p w14:paraId="6F1FDDFC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3FC0B" w14:textId="6F4DDBCB" w:rsidR="003B50E0" w:rsidRPr="00BB0D4C" w:rsidRDefault="004C7816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15,144</w:t>
            </w:r>
          </w:p>
        </w:tc>
        <w:tc>
          <w:tcPr>
            <w:tcW w:w="146" w:type="pct"/>
            <w:shd w:val="clear" w:color="auto" w:fill="auto"/>
          </w:tcPr>
          <w:p w14:paraId="2C38F043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61202" w14:textId="5D5439F8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15,904</w:t>
            </w:r>
          </w:p>
        </w:tc>
      </w:tr>
      <w:tr w:rsidR="003B50E0" w:rsidRPr="00BB0D4C" w14:paraId="008D729A" w14:textId="77777777" w:rsidTr="00EE320F">
        <w:tc>
          <w:tcPr>
            <w:tcW w:w="1994" w:type="pct"/>
            <w:shd w:val="clear" w:color="auto" w:fill="auto"/>
          </w:tcPr>
          <w:p w14:paraId="50385C29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</w:tcPr>
          <w:p w14:paraId="1D347A9F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150E48E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75CD74E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BC9C42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61C37BE9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3757968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</w:tcPr>
          <w:p w14:paraId="6CBF4380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0E0" w:rsidRPr="00BB0D4C" w14:paraId="6BD367C8" w14:textId="77777777" w:rsidTr="00EE320F">
        <w:tc>
          <w:tcPr>
            <w:tcW w:w="1994" w:type="pct"/>
            <w:shd w:val="clear" w:color="auto" w:fill="auto"/>
          </w:tcPr>
          <w:p w14:paraId="4D721D0A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9" w:type="pct"/>
            <w:shd w:val="clear" w:color="auto" w:fill="auto"/>
          </w:tcPr>
          <w:p w14:paraId="2DD0F116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3BD9FE0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CAB27C5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D2190C7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BBBDE75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52293C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7804D103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0E0" w:rsidRPr="00BB0D4C" w14:paraId="60AD3984" w14:textId="77777777" w:rsidTr="00EE320F">
        <w:tc>
          <w:tcPr>
            <w:tcW w:w="1994" w:type="pct"/>
            <w:shd w:val="clear" w:color="auto" w:fill="auto"/>
          </w:tcPr>
          <w:p w14:paraId="28416210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79" w:type="pct"/>
            <w:shd w:val="clear" w:color="auto" w:fill="auto"/>
          </w:tcPr>
          <w:p w14:paraId="6F5BC3C5" w14:textId="5D1875CA" w:rsidR="003B50E0" w:rsidRPr="00BB0D4C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143" w:type="pct"/>
            <w:shd w:val="clear" w:color="auto" w:fill="auto"/>
          </w:tcPr>
          <w:p w14:paraId="2E72531B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EAF411" w14:textId="385609F2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145" w:type="pct"/>
          </w:tcPr>
          <w:p w14:paraId="3AA23865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5A5D38" w14:textId="0E6BA52C" w:rsidR="003B50E0" w:rsidRPr="00BB0D4C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146" w:type="pct"/>
            <w:shd w:val="clear" w:color="auto" w:fill="auto"/>
          </w:tcPr>
          <w:p w14:paraId="31B72814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A894F1F" w14:textId="66878909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</w:t>
            </w:r>
          </w:p>
        </w:tc>
      </w:tr>
      <w:tr w:rsidR="003B50E0" w:rsidRPr="00BB0D4C" w14:paraId="1B0D4E97" w14:textId="77777777" w:rsidTr="00EE320F">
        <w:tc>
          <w:tcPr>
            <w:tcW w:w="1994" w:type="pct"/>
            <w:shd w:val="clear" w:color="auto" w:fill="auto"/>
          </w:tcPr>
          <w:p w14:paraId="70847450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79" w:type="pct"/>
            <w:shd w:val="clear" w:color="auto" w:fill="auto"/>
          </w:tcPr>
          <w:p w14:paraId="246F0877" w14:textId="52AC33D8" w:rsidR="003B50E0" w:rsidRPr="00BB0D4C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43" w:type="pct"/>
            <w:shd w:val="clear" w:color="auto" w:fill="auto"/>
          </w:tcPr>
          <w:p w14:paraId="52A48A2E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D55F575" w14:textId="3C9B6222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45" w:type="pct"/>
          </w:tcPr>
          <w:p w14:paraId="35B64ED0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2DFA5C14" w14:textId="334DBB6A" w:rsidR="003B50E0" w:rsidRPr="00BB0D4C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46" w:type="pct"/>
            <w:shd w:val="clear" w:color="auto" w:fill="auto"/>
          </w:tcPr>
          <w:p w14:paraId="78AB2EEC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5A3414C2" w14:textId="5526F2A5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3B50E0" w:rsidRPr="00D267C3" w14:paraId="2EF98BAA" w14:textId="77777777" w:rsidTr="00EE320F">
        <w:tc>
          <w:tcPr>
            <w:tcW w:w="1994" w:type="pct"/>
            <w:shd w:val="clear" w:color="auto" w:fill="auto"/>
          </w:tcPr>
          <w:p w14:paraId="688CB0D9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ต้นทุนจากการก่อสร้าง</w:t>
            </w:r>
          </w:p>
        </w:tc>
        <w:tc>
          <w:tcPr>
            <w:tcW w:w="679" w:type="pct"/>
            <w:shd w:val="clear" w:color="auto" w:fill="auto"/>
          </w:tcPr>
          <w:p w14:paraId="7869654C" w14:textId="481B9219" w:rsidR="003B50E0" w:rsidRPr="00BB0D4C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19,128</w:t>
            </w:r>
          </w:p>
        </w:tc>
        <w:tc>
          <w:tcPr>
            <w:tcW w:w="143" w:type="pct"/>
            <w:shd w:val="clear" w:color="auto" w:fill="auto"/>
          </w:tcPr>
          <w:p w14:paraId="7E600719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FD38E7" w14:textId="0377E12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22,810</w:t>
            </w:r>
          </w:p>
        </w:tc>
        <w:tc>
          <w:tcPr>
            <w:tcW w:w="145" w:type="pct"/>
          </w:tcPr>
          <w:p w14:paraId="417CC245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6A35AE6D" w14:textId="64C09296" w:rsidR="003B50E0" w:rsidRPr="00BB0D4C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19,128</w:t>
            </w:r>
          </w:p>
        </w:tc>
        <w:tc>
          <w:tcPr>
            <w:tcW w:w="146" w:type="pct"/>
            <w:shd w:val="clear" w:color="auto" w:fill="auto"/>
          </w:tcPr>
          <w:p w14:paraId="287171E0" w14:textId="77777777" w:rsidR="003B50E0" w:rsidRPr="00BB0D4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232A75E5" w14:textId="35ECB2D0" w:rsidR="003B50E0" w:rsidRPr="00D267C3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22,810</w:t>
            </w:r>
          </w:p>
        </w:tc>
      </w:tr>
    </w:tbl>
    <w:p w14:paraId="366FB873" w14:textId="77777777" w:rsidR="000E29D4" w:rsidRDefault="000E29D4" w:rsidP="000E29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-43"/>
        <w:jc w:val="thaiDistribute"/>
        <w:rPr>
          <w:rFonts w:ascii="Angsana New" w:hAnsi="Angsana New"/>
          <w:sz w:val="30"/>
          <w:szCs w:val="30"/>
        </w:rPr>
      </w:pPr>
    </w:p>
    <w:p w14:paraId="33829280" w14:textId="333AF604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7FCD629" w14:textId="39B0D383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4FAF22BA" w14:textId="0CD4271E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41ED72CE" w14:textId="4D5A188F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146D09FB" w14:textId="3624A878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75FC59B" w14:textId="702CA61E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BEDD2CB" w14:textId="6DBCA65C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794717EC" w14:textId="376DA65B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493C103" w14:textId="33603C4C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DF60FE5" w14:textId="33CC8754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487071C3" w14:textId="1CC93449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6DE7A451" w14:textId="6A97A26C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63EF1C2" w14:textId="47CD883A" w:rsidR="00765E02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2EFF05D" w14:textId="77777777" w:rsidR="00765E02" w:rsidRPr="007513AE" w:rsidRDefault="00765E02" w:rsidP="00366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390DFE93" w14:textId="1A3CF888" w:rsidR="00435C11" w:rsidRPr="003B50E0" w:rsidRDefault="003B50E0" w:rsidP="00F05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3426A" w:rsidRPr="003B50E0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3B50E0">
        <w:rPr>
          <w:rFonts w:ascii="Angsana New" w:hAnsi="Angsana New"/>
          <w:sz w:val="30"/>
          <w:szCs w:val="30"/>
          <w:cs/>
        </w:rPr>
        <w:t>บุคคล</w:t>
      </w:r>
      <w:r w:rsidR="003C6905" w:rsidRPr="003B50E0">
        <w:rPr>
          <w:rFonts w:ascii="Angsana New" w:hAnsi="Angsana New" w:hint="cs"/>
          <w:sz w:val="30"/>
          <w:szCs w:val="30"/>
          <w:cs/>
        </w:rPr>
        <w:t>หรือ</w:t>
      </w:r>
      <w:r w:rsidR="0023426A" w:rsidRPr="003B50E0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3426A" w:rsidRPr="003B50E0">
        <w:rPr>
          <w:rFonts w:ascii="Angsana New" w:hAnsi="Angsana New"/>
          <w:sz w:val="30"/>
          <w:szCs w:val="30"/>
        </w:rPr>
        <w:t xml:space="preserve"> </w:t>
      </w:r>
      <w:r w:rsidR="00E6602E" w:rsidRPr="003B50E0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="00EB45CF" w:rsidRPr="003B50E0">
        <w:rPr>
          <w:rFonts w:ascii="Angsana New" w:hAnsi="Angsana New" w:hint="cs"/>
          <w:sz w:val="30"/>
          <w:szCs w:val="30"/>
          <w:cs/>
        </w:rPr>
        <w:t xml:space="preserve"> </w:t>
      </w:r>
      <w:r w:rsidR="00493A4B" w:rsidRPr="003B50E0">
        <w:rPr>
          <w:rFonts w:ascii="Angsana New" w:hAnsi="Angsana New"/>
          <w:sz w:val="30"/>
          <w:szCs w:val="30"/>
        </w:rPr>
        <w:t>2</w:t>
      </w:r>
      <w:r w:rsidR="004854AE" w:rsidRPr="003B50E0">
        <w:rPr>
          <w:rFonts w:ascii="Angsana New" w:hAnsi="Angsana New"/>
          <w:sz w:val="30"/>
          <w:szCs w:val="30"/>
        </w:rPr>
        <w:t>56</w:t>
      </w:r>
      <w:r w:rsidR="00EB45CF" w:rsidRPr="003B50E0">
        <w:rPr>
          <w:rFonts w:ascii="Angsana New" w:hAnsi="Angsana New"/>
          <w:sz w:val="30"/>
          <w:szCs w:val="30"/>
        </w:rPr>
        <w:t>6</w:t>
      </w:r>
      <w:r w:rsidR="00B44738" w:rsidRPr="003B50E0">
        <w:rPr>
          <w:rFonts w:ascii="Angsana New" w:hAnsi="Angsana New"/>
          <w:sz w:val="30"/>
          <w:szCs w:val="30"/>
        </w:rPr>
        <w:t xml:space="preserve"> </w:t>
      </w:r>
      <w:r w:rsidR="0023426A" w:rsidRPr="003B50E0">
        <w:rPr>
          <w:rFonts w:ascii="Angsana New" w:hAnsi="Angsana New"/>
          <w:sz w:val="30"/>
          <w:szCs w:val="30"/>
          <w:cs/>
        </w:rPr>
        <w:t>และ</w:t>
      </w:r>
      <w:r w:rsidR="0023426A" w:rsidRPr="003B50E0">
        <w:rPr>
          <w:rFonts w:ascii="Angsana New" w:hAnsi="Angsana New"/>
          <w:sz w:val="30"/>
          <w:szCs w:val="30"/>
        </w:rPr>
        <w:t xml:space="preserve"> 3</w:t>
      </w:r>
      <w:r w:rsidR="00493A4B" w:rsidRPr="003B50E0">
        <w:rPr>
          <w:rFonts w:ascii="Angsana New" w:hAnsi="Angsana New"/>
          <w:sz w:val="30"/>
          <w:szCs w:val="30"/>
        </w:rPr>
        <w:t>1</w:t>
      </w:r>
      <w:r w:rsidR="0023426A" w:rsidRPr="003B50E0">
        <w:rPr>
          <w:rFonts w:ascii="Angsana New" w:hAnsi="Angsana New"/>
          <w:sz w:val="30"/>
          <w:szCs w:val="30"/>
        </w:rPr>
        <w:t xml:space="preserve"> </w:t>
      </w:r>
      <w:r w:rsidR="0023426A" w:rsidRPr="003B50E0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3A4B" w:rsidRPr="003B50E0">
        <w:rPr>
          <w:rFonts w:ascii="Angsana New" w:hAnsi="Angsana New"/>
          <w:sz w:val="30"/>
          <w:szCs w:val="30"/>
        </w:rPr>
        <w:t>2</w:t>
      </w:r>
      <w:r w:rsidR="004854AE" w:rsidRPr="003B50E0">
        <w:rPr>
          <w:rFonts w:ascii="Angsana New" w:hAnsi="Angsana New"/>
          <w:sz w:val="30"/>
          <w:szCs w:val="30"/>
        </w:rPr>
        <w:t>56</w:t>
      </w:r>
      <w:r w:rsidR="00EB45CF" w:rsidRPr="003B50E0">
        <w:rPr>
          <w:rFonts w:ascii="Angsana New" w:hAnsi="Angsana New"/>
          <w:sz w:val="30"/>
          <w:szCs w:val="30"/>
        </w:rPr>
        <w:t>5</w:t>
      </w:r>
      <w:r w:rsidR="00B44738" w:rsidRPr="003B50E0">
        <w:rPr>
          <w:rFonts w:ascii="Angsana New" w:hAnsi="Angsana New" w:hint="cs"/>
          <w:sz w:val="30"/>
          <w:szCs w:val="30"/>
          <w:cs/>
        </w:rPr>
        <w:t xml:space="preserve"> </w:t>
      </w:r>
      <w:r w:rsidR="0023426A" w:rsidRPr="003B50E0">
        <w:rPr>
          <w:rFonts w:ascii="Angsana New" w:hAnsi="Angsana New"/>
          <w:sz w:val="30"/>
          <w:szCs w:val="30"/>
          <w:cs/>
        </w:rPr>
        <w:t>มีดังนี้</w:t>
      </w:r>
    </w:p>
    <w:p w14:paraId="30DF5C97" w14:textId="77777777" w:rsidR="0023426A" w:rsidRPr="003B50E0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3"/>
        <w:gridCol w:w="1170"/>
        <w:gridCol w:w="271"/>
        <w:gridCol w:w="1168"/>
        <w:gridCol w:w="271"/>
        <w:gridCol w:w="1177"/>
        <w:gridCol w:w="269"/>
        <w:gridCol w:w="1172"/>
      </w:tblGrid>
      <w:tr w:rsidR="00366FB9" w:rsidRPr="00366FB9" w14:paraId="04AA5DE9" w14:textId="77777777" w:rsidTr="00385C2A">
        <w:trPr>
          <w:tblHeader/>
        </w:trPr>
        <w:tc>
          <w:tcPr>
            <w:tcW w:w="2035" w:type="pct"/>
          </w:tcPr>
          <w:p w14:paraId="03EFC9C7" w14:textId="77777777" w:rsidR="00366FB9" w:rsidRPr="003B50E0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B50E0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211C7E42" w14:textId="77777777" w:rsidR="00366FB9" w:rsidRPr="003B50E0" w:rsidRDefault="00366FB9" w:rsidP="001313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50E0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5D246ED6" w14:textId="42559759" w:rsidR="00366FB9" w:rsidRPr="003B50E0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59BCDECF" w14:textId="77777777" w:rsidR="00366FB9" w:rsidRPr="003B50E0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pct"/>
            <w:gridSpan w:val="3"/>
            <w:vAlign w:val="bottom"/>
          </w:tcPr>
          <w:p w14:paraId="3DBC8796" w14:textId="689C0D1E" w:rsidR="00366FB9" w:rsidRPr="003B50E0" w:rsidRDefault="00366FB9" w:rsidP="00385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0E0" w:rsidRPr="00366FB9" w14:paraId="7A002C25" w14:textId="77777777" w:rsidTr="007C4BA2">
        <w:trPr>
          <w:tblHeader/>
        </w:trPr>
        <w:tc>
          <w:tcPr>
            <w:tcW w:w="2035" w:type="pct"/>
          </w:tcPr>
          <w:p w14:paraId="16E17403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22C4BB0" w14:textId="07EFEFED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50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58608C6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AF75A1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50E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E47AB7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E8A249D" w14:textId="12022CD5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B50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4AB64D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E4862B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B50E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B50E0" w:rsidRPr="00366FB9" w14:paraId="6AC43ACF" w14:textId="77777777" w:rsidTr="007C4BA2">
        <w:trPr>
          <w:tblHeader/>
        </w:trPr>
        <w:tc>
          <w:tcPr>
            <w:tcW w:w="2035" w:type="pct"/>
          </w:tcPr>
          <w:p w14:paraId="73AA7895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E0D0C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4B57A3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1E84C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AD9406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889565" w14:textId="2C860F8B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1D825B2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C2B0DF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B50E0" w:rsidRPr="00366FB9" w14:paraId="6965F8EA" w14:textId="77777777" w:rsidTr="007C4BA2">
        <w:trPr>
          <w:tblHeader/>
        </w:trPr>
        <w:tc>
          <w:tcPr>
            <w:tcW w:w="2035" w:type="pct"/>
          </w:tcPr>
          <w:p w14:paraId="0511153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7B683FD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0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50E0" w:rsidRPr="00366FB9" w14:paraId="38BDF40A" w14:textId="77777777" w:rsidTr="00366FB9">
        <w:tc>
          <w:tcPr>
            <w:tcW w:w="2035" w:type="pct"/>
          </w:tcPr>
          <w:p w14:paraId="080B12BC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2BDA751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CAAF12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AB3CD3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494B1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2D25C1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B22C02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F3393E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B50E0" w:rsidRPr="00366FB9" w14:paraId="3CC4206B" w14:textId="77777777" w:rsidTr="00366FB9">
        <w:tc>
          <w:tcPr>
            <w:tcW w:w="2035" w:type="pct"/>
          </w:tcPr>
          <w:p w14:paraId="6A47E56B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63392624" w14:textId="6B7A8801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791EFA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BA625E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07E00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92A950E" w14:textId="4AC46599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5" w:type="pct"/>
          </w:tcPr>
          <w:p w14:paraId="51A5277B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E87B04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>1,609</w:t>
            </w:r>
          </w:p>
        </w:tc>
      </w:tr>
      <w:tr w:rsidR="003B50E0" w:rsidRPr="00366FB9" w14:paraId="23D45D82" w14:textId="77777777" w:rsidTr="00366FB9">
        <w:tc>
          <w:tcPr>
            <w:tcW w:w="2035" w:type="pct"/>
          </w:tcPr>
          <w:p w14:paraId="4B1C8C27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139817F" w14:textId="56C07E01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3629A9F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76B72B3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701C3FC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6C78DC9" w14:textId="31AEDF14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5" w:type="pct"/>
          </w:tcPr>
          <w:p w14:paraId="30971F6D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09D766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3B50E0" w:rsidRPr="00366FB9" w14:paraId="60F8F819" w14:textId="77777777" w:rsidTr="00366FB9">
        <w:tc>
          <w:tcPr>
            <w:tcW w:w="2035" w:type="pct"/>
          </w:tcPr>
          <w:p w14:paraId="25140305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BC4928A" w14:textId="1CB0DFA1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</w:t>
            </w:r>
          </w:p>
        </w:tc>
        <w:tc>
          <w:tcPr>
            <w:tcW w:w="146" w:type="pct"/>
          </w:tcPr>
          <w:p w14:paraId="0F3662B2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47500B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07A9FD6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F69ED85" w14:textId="487FE367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155</w:t>
            </w:r>
          </w:p>
        </w:tc>
        <w:tc>
          <w:tcPr>
            <w:tcW w:w="145" w:type="pct"/>
          </w:tcPr>
          <w:p w14:paraId="3DC9D02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2430A9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1,653</w:t>
            </w:r>
          </w:p>
        </w:tc>
      </w:tr>
      <w:tr w:rsidR="003B50E0" w:rsidRPr="003B50E0" w14:paraId="58F5C6E1" w14:textId="77777777" w:rsidTr="00A437FA">
        <w:tc>
          <w:tcPr>
            <w:tcW w:w="2035" w:type="pct"/>
          </w:tcPr>
          <w:p w14:paraId="523B7666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4E3A170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91282E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BF23A2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C6DD2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71F498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54C5DE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D37990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50E0" w:rsidRPr="00366FB9" w14:paraId="612EF5C2" w14:textId="77777777" w:rsidTr="00E14166">
        <w:tc>
          <w:tcPr>
            <w:tcW w:w="2035" w:type="pct"/>
          </w:tcPr>
          <w:p w14:paraId="51F70171" w14:textId="0D9ED8CD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เงินจ่ายล่วงหน้าผู้รับเหมา </w:t>
            </w: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รวมอยู่ในลูกหนี้</w:t>
            </w:r>
          </w:p>
          <w:p w14:paraId="0BFF1F86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1" w:type="pct"/>
          </w:tcPr>
          <w:p w14:paraId="5569187E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DD782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5877D2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EF9777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369420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72E7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C5E1A9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50E0" w:rsidRPr="00366FB9" w14:paraId="0D018006" w14:textId="77777777" w:rsidTr="00E14166">
        <w:tc>
          <w:tcPr>
            <w:tcW w:w="2035" w:type="pct"/>
          </w:tcPr>
          <w:p w14:paraId="61970AB0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7A81DB66" w14:textId="5ADA59A8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CAD39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A24F5B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F44D5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5480236" w14:textId="6D43BDEF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11,532</w:t>
            </w:r>
          </w:p>
        </w:tc>
        <w:tc>
          <w:tcPr>
            <w:tcW w:w="145" w:type="pct"/>
          </w:tcPr>
          <w:p w14:paraId="268991E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06AF454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15,124</w:t>
            </w:r>
          </w:p>
        </w:tc>
      </w:tr>
      <w:tr w:rsidR="003B50E0" w:rsidRPr="003B50E0" w14:paraId="2A960633" w14:textId="77777777" w:rsidTr="00E14166">
        <w:tc>
          <w:tcPr>
            <w:tcW w:w="2035" w:type="pct"/>
          </w:tcPr>
          <w:p w14:paraId="3AF133C6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5C01D4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BF061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5AA083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CCA5D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2032AC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8E0AC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4094B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50E0" w:rsidRPr="00366FB9" w14:paraId="739CFAD7" w14:textId="77777777" w:rsidTr="00E14166">
        <w:tc>
          <w:tcPr>
            <w:tcW w:w="2035" w:type="pct"/>
          </w:tcPr>
          <w:p w14:paraId="555C253B" w14:textId="1F750DE9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</w:tcPr>
          <w:p w14:paraId="4B0D286B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D45E7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383A0ED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659479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1C701B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058623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EF7CDC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50E0" w:rsidRPr="00366FB9" w14:paraId="365D9298" w14:textId="77777777" w:rsidTr="00366FB9">
        <w:tc>
          <w:tcPr>
            <w:tcW w:w="2035" w:type="pct"/>
          </w:tcPr>
          <w:p w14:paraId="684FFDDE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FCB1FEA" w14:textId="740BA035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942DED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B28F5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332B2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5C0AF90A" w14:textId="05AE682A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24,456</w:t>
            </w:r>
          </w:p>
        </w:tc>
        <w:tc>
          <w:tcPr>
            <w:tcW w:w="145" w:type="pct"/>
          </w:tcPr>
          <w:p w14:paraId="2C00E33A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1A05CE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19,930</w:t>
            </w:r>
          </w:p>
        </w:tc>
      </w:tr>
      <w:tr w:rsidR="003B50E0" w:rsidRPr="00366FB9" w14:paraId="6EE34D09" w14:textId="77777777" w:rsidTr="00366FB9">
        <w:tc>
          <w:tcPr>
            <w:tcW w:w="2035" w:type="pct"/>
          </w:tcPr>
          <w:p w14:paraId="3ECD9421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897B1" w14:textId="7D0E0145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3,312</w:t>
            </w:r>
          </w:p>
        </w:tc>
        <w:tc>
          <w:tcPr>
            <w:tcW w:w="146" w:type="pct"/>
          </w:tcPr>
          <w:p w14:paraId="17A05C1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DFA6CEB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0B316FE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29EC691" w14:textId="0EDEB67A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3,312</w:t>
            </w:r>
          </w:p>
        </w:tc>
        <w:tc>
          <w:tcPr>
            <w:tcW w:w="145" w:type="pct"/>
          </w:tcPr>
          <w:p w14:paraId="20344D65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189CF53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3,615</w:t>
            </w:r>
          </w:p>
        </w:tc>
      </w:tr>
      <w:tr w:rsidR="003B50E0" w:rsidRPr="00366FB9" w14:paraId="01735649" w14:textId="77777777" w:rsidTr="00366FB9">
        <w:tc>
          <w:tcPr>
            <w:tcW w:w="2035" w:type="pct"/>
          </w:tcPr>
          <w:p w14:paraId="210F40B7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1327C6D" w14:textId="1D53A330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3,312</w:t>
            </w:r>
          </w:p>
        </w:tc>
        <w:tc>
          <w:tcPr>
            <w:tcW w:w="146" w:type="pct"/>
          </w:tcPr>
          <w:p w14:paraId="68DC5A8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889F3B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3,615</w:t>
            </w:r>
          </w:p>
        </w:tc>
        <w:tc>
          <w:tcPr>
            <w:tcW w:w="146" w:type="pct"/>
          </w:tcPr>
          <w:p w14:paraId="0F56907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6EFE8F1" w14:textId="110B2809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27,768</w:t>
            </w:r>
          </w:p>
        </w:tc>
        <w:tc>
          <w:tcPr>
            <w:tcW w:w="145" w:type="pct"/>
          </w:tcPr>
          <w:p w14:paraId="3CC80745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0CBB1DD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23,545</w:t>
            </w:r>
          </w:p>
        </w:tc>
      </w:tr>
      <w:tr w:rsidR="003B50E0" w:rsidRPr="003B50E0" w14:paraId="78A35B9D" w14:textId="77777777" w:rsidTr="00366FB9">
        <w:tc>
          <w:tcPr>
            <w:tcW w:w="2035" w:type="pct"/>
          </w:tcPr>
          <w:p w14:paraId="40C1F0AE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3B2BF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125F1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D811A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2B563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976E8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78C04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578AE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50E0" w:rsidRPr="00366FB9" w14:paraId="35BF6F9C" w14:textId="77777777" w:rsidTr="00366FB9">
        <w:tc>
          <w:tcPr>
            <w:tcW w:w="2035" w:type="pct"/>
          </w:tcPr>
          <w:p w14:paraId="2DFE7CEA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(รวมอยู่ในเจ้าหนี้</w:t>
            </w:r>
          </w:p>
          <w:p w14:paraId="170ADF9F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หมุนเวียนอื่น)</w:t>
            </w:r>
          </w:p>
        </w:tc>
        <w:tc>
          <w:tcPr>
            <w:tcW w:w="631" w:type="pct"/>
          </w:tcPr>
          <w:p w14:paraId="17319C9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515825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AF76FA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74587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7472D2F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14A37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D147E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50E0" w:rsidRPr="00366FB9" w14:paraId="6B3DB396" w14:textId="77777777" w:rsidTr="00366FB9">
        <w:tc>
          <w:tcPr>
            <w:tcW w:w="2035" w:type="pct"/>
          </w:tcPr>
          <w:p w14:paraId="0C298A98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30B6914F" w14:textId="7E5EBE19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F13DFE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E41F4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D8FBC4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0E35F9EF" w14:textId="2CA82A4D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66,218</w:t>
            </w:r>
          </w:p>
        </w:tc>
        <w:tc>
          <w:tcPr>
            <w:tcW w:w="145" w:type="pct"/>
          </w:tcPr>
          <w:p w14:paraId="47C2041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923BE05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69,859</w:t>
            </w:r>
          </w:p>
        </w:tc>
      </w:tr>
      <w:tr w:rsidR="003B50E0" w:rsidRPr="00366FB9" w14:paraId="4A0812E3" w14:textId="77777777" w:rsidTr="00366FB9">
        <w:tc>
          <w:tcPr>
            <w:tcW w:w="2035" w:type="pct"/>
          </w:tcPr>
          <w:p w14:paraId="391F5F61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39AD6A5" w14:textId="13AFC596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4,218</w:t>
            </w:r>
          </w:p>
        </w:tc>
        <w:tc>
          <w:tcPr>
            <w:tcW w:w="146" w:type="pct"/>
          </w:tcPr>
          <w:p w14:paraId="66293994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692C11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5706D03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B6EE303" w14:textId="4A6B98D9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4,218</w:t>
            </w:r>
          </w:p>
        </w:tc>
        <w:tc>
          <w:tcPr>
            <w:tcW w:w="145" w:type="pct"/>
          </w:tcPr>
          <w:p w14:paraId="2807CEC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E95206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color w:val="000000"/>
                <w:sz w:val="30"/>
                <w:szCs w:val="30"/>
              </w:rPr>
              <w:t>12,536</w:t>
            </w:r>
          </w:p>
        </w:tc>
      </w:tr>
      <w:tr w:rsidR="003B50E0" w:rsidRPr="00366FB9" w14:paraId="514780A9" w14:textId="77777777" w:rsidTr="00366FB9">
        <w:tc>
          <w:tcPr>
            <w:tcW w:w="2035" w:type="pct"/>
          </w:tcPr>
          <w:p w14:paraId="32C96CA7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45A0281" w14:textId="593BD2BF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4,218</w:t>
            </w:r>
          </w:p>
        </w:tc>
        <w:tc>
          <w:tcPr>
            <w:tcW w:w="146" w:type="pct"/>
          </w:tcPr>
          <w:p w14:paraId="3C1F05C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D2D60F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12,536</w:t>
            </w:r>
          </w:p>
        </w:tc>
        <w:tc>
          <w:tcPr>
            <w:tcW w:w="146" w:type="pct"/>
          </w:tcPr>
          <w:p w14:paraId="20ED83A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E05FAE" w14:textId="1CD3A49C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70,436</w:t>
            </w:r>
          </w:p>
        </w:tc>
        <w:tc>
          <w:tcPr>
            <w:tcW w:w="145" w:type="pct"/>
          </w:tcPr>
          <w:p w14:paraId="04C3710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8D3D2B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82,395</w:t>
            </w:r>
          </w:p>
        </w:tc>
      </w:tr>
      <w:tr w:rsidR="003B50E0" w:rsidRPr="003B50E0" w14:paraId="32231006" w14:textId="77777777" w:rsidTr="00611A5D">
        <w:tc>
          <w:tcPr>
            <w:tcW w:w="2035" w:type="pct"/>
          </w:tcPr>
          <w:p w14:paraId="3F1FA67E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C42F41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F9BA2D2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0C24B8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D8299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17C19FB7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18F922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2B1A7C6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50E0" w:rsidRPr="00366FB9" w14:paraId="03FE1EA1" w14:textId="77777777" w:rsidTr="00611A5D">
        <w:tc>
          <w:tcPr>
            <w:tcW w:w="2035" w:type="pct"/>
          </w:tcPr>
          <w:p w14:paraId="062A8E26" w14:textId="77777777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631" w:type="pct"/>
          </w:tcPr>
          <w:p w14:paraId="299C04B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6DFA8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311EA1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70DD8F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14:paraId="6AF06CF8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9164E0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8D7A5BC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50E0" w:rsidRPr="00366FB9" w14:paraId="77A2833F" w14:textId="77777777" w:rsidTr="00611A5D">
        <w:tc>
          <w:tcPr>
            <w:tcW w:w="2035" w:type="pct"/>
          </w:tcPr>
          <w:p w14:paraId="54388BBF" w14:textId="4D3989A4" w:rsidR="003B50E0" w:rsidRPr="003B50E0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8560F88" w14:textId="0D5FC8BB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9E9286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3667E869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4BD3CB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708EFCF" w14:textId="6710DF9F" w:rsidR="003B50E0" w:rsidRPr="003B50E0" w:rsidRDefault="00F45EB7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8,573</w:t>
            </w:r>
          </w:p>
        </w:tc>
        <w:tc>
          <w:tcPr>
            <w:tcW w:w="145" w:type="pct"/>
          </w:tcPr>
          <w:p w14:paraId="6CE4A29A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1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1A3ED5F3" w14:textId="77777777" w:rsidR="003B50E0" w:rsidRPr="003B50E0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B50E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19,313</w:t>
            </w:r>
          </w:p>
        </w:tc>
      </w:tr>
    </w:tbl>
    <w:p w14:paraId="3091FC07" w14:textId="77777777" w:rsidR="00E256E7" w:rsidRPr="00BB0D4C" w:rsidRDefault="00E256E7" w:rsidP="00B233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68" w:type="dxa"/>
        <w:tblLook w:val="04A0" w:firstRow="1" w:lastRow="0" w:firstColumn="1" w:lastColumn="0" w:noHBand="0" w:noVBand="1"/>
      </w:tblPr>
      <w:tblGrid>
        <w:gridCol w:w="1527"/>
        <w:gridCol w:w="1169"/>
        <w:gridCol w:w="270"/>
        <w:gridCol w:w="1169"/>
        <w:gridCol w:w="270"/>
        <w:gridCol w:w="1170"/>
        <w:gridCol w:w="270"/>
        <w:gridCol w:w="906"/>
        <w:gridCol w:w="270"/>
        <w:gridCol w:w="990"/>
        <w:gridCol w:w="270"/>
        <w:gridCol w:w="1170"/>
      </w:tblGrid>
      <w:tr w:rsidR="00AE6BDE" w:rsidRPr="00BB0D4C" w14:paraId="4A9EC4E1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B7E60FF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A5C0946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CBF55" w14:textId="77777777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  <w:vAlign w:val="bottom"/>
          </w:tcPr>
          <w:p w14:paraId="1AA51837" w14:textId="4169B676" w:rsidR="00AE6BDE" w:rsidRPr="00BB0D4C" w:rsidRDefault="00AE6BDE" w:rsidP="00AE6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B0D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519C3" w:rsidRPr="00BB0D4C" w14:paraId="75877E7E" w14:textId="77777777" w:rsidTr="00EA607E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47F3CFD8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795EB8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39D1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1EA36C" w14:textId="7906D176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B50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029D1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130FB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10944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D47C0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6669F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B9B61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A4CC3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3BADCD" w14:textId="0714B7C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B50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519C3" w:rsidRPr="00BB0D4C" w14:paraId="732E1386" w14:textId="77777777" w:rsidTr="00B3531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6A0C8CB3" w14:textId="69A332A2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EA2A3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251D5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7A33B8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1EDD6E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2198A7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EA3AC0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CA9CC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ACCF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672CD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F1676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FD8D9A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19C3" w:rsidRPr="00BB0D4C" w14:paraId="1DD29E56" w14:textId="77777777" w:rsidTr="00B3531F">
        <w:trPr>
          <w:tblHeader/>
        </w:trPr>
        <w:tc>
          <w:tcPr>
            <w:tcW w:w="1530" w:type="dxa"/>
            <w:shd w:val="clear" w:color="auto" w:fill="auto"/>
          </w:tcPr>
          <w:p w14:paraId="49AFFFEE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FFA17DC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38726149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170B0BDB" w14:textId="77777777" w:rsidR="002519C3" w:rsidRPr="00BB0D4C" w:rsidRDefault="002519C3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B0D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F794A" w:rsidRPr="00D267C3" w14:paraId="2B1F5A2C" w14:textId="77777777" w:rsidTr="00CF794A">
        <w:tc>
          <w:tcPr>
            <w:tcW w:w="1530" w:type="dxa"/>
            <w:shd w:val="clear" w:color="auto" w:fill="auto"/>
          </w:tcPr>
          <w:p w14:paraId="3411118D" w14:textId="4F38A5C1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0DDB0C91" w14:textId="3F9A7649" w:rsidR="00CF794A" w:rsidRPr="00C659D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270" w:type="dxa"/>
            <w:shd w:val="clear" w:color="auto" w:fill="auto"/>
          </w:tcPr>
          <w:p w14:paraId="277DCEF3" w14:textId="77777777" w:rsidR="00CF794A" w:rsidRPr="00C659D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790391" w14:textId="586A33B7" w:rsidR="00CF794A" w:rsidRPr="00C659DC" w:rsidRDefault="00575F40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A897F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6C9B357" w14:textId="056C63DB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22F1E128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4577920" w14:textId="1225F7DC" w:rsidR="00CF794A" w:rsidRPr="00BB0D4C" w:rsidRDefault="00EE320F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1ACE7FF1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0F06AE" w14:textId="546FAF82" w:rsidR="00CF794A" w:rsidRPr="00BB0D4C" w:rsidRDefault="00EE320F" w:rsidP="00EE3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(55,000)</w:t>
            </w:r>
          </w:p>
        </w:tc>
        <w:tc>
          <w:tcPr>
            <w:tcW w:w="270" w:type="dxa"/>
            <w:shd w:val="clear" w:color="auto" w:fill="auto"/>
          </w:tcPr>
          <w:p w14:paraId="7E804202" w14:textId="77777777" w:rsidR="00CF794A" w:rsidRPr="00BB0D4C" w:rsidRDefault="00CF794A" w:rsidP="00CF7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19715039" w14:textId="5BACE9A3" w:rsidR="00CF794A" w:rsidRPr="00125433" w:rsidRDefault="00EE320F" w:rsidP="00575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F794A" w:rsidRPr="00D267C3" w14:paraId="520D452F" w14:textId="77777777" w:rsidTr="00765E02">
        <w:tc>
          <w:tcPr>
            <w:tcW w:w="1530" w:type="dxa"/>
            <w:shd w:val="clear" w:color="auto" w:fill="auto"/>
          </w:tcPr>
          <w:p w14:paraId="3FEEB666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D84A43" w14:textId="77777777" w:rsidR="00CF794A" w:rsidRPr="00C659D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5B2B2" w14:textId="77777777" w:rsidR="00CF794A" w:rsidRPr="00C659D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C54601" w14:textId="77777777" w:rsidR="00CF794A" w:rsidRPr="00C659D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1B916A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9A695DB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CFC043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B0F8BAE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6E54AC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9B328BE" w14:textId="77777777" w:rsidR="00CF794A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2EEE31" w14:textId="77777777" w:rsidR="00CF794A" w:rsidRPr="00BB0D4C" w:rsidRDefault="00CF794A" w:rsidP="00251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1874C098" w14:textId="77777777" w:rsidR="00CF794A" w:rsidRDefault="00CF794A" w:rsidP="002519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94A" w:rsidRPr="00BB0D4C" w14:paraId="0E129333" w14:textId="77777777" w:rsidTr="00CF794A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504772D3" w14:textId="77777777" w:rsidR="00CF794A" w:rsidRPr="00BB0D4C" w:rsidRDefault="00CF794A" w:rsidP="00EE3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00CE0B1" w14:textId="77777777" w:rsidR="00CF794A" w:rsidRPr="00C659DC" w:rsidRDefault="00CF794A" w:rsidP="00EE3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9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4D08C" w14:textId="77777777" w:rsidR="00CF794A" w:rsidRPr="00BB0D4C" w:rsidRDefault="00CF794A" w:rsidP="00EE3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  <w:vAlign w:val="bottom"/>
          </w:tcPr>
          <w:p w14:paraId="5E917A6D" w14:textId="0D614BA0" w:rsidR="00CF794A" w:rsidRPr="00BB0D4C" w:rsidRDefault="00CF794A" w:rsidP="00EE3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B0D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B50E0" w:rsidRPr="00BB0D4C" w14:paraId="1D6B4D2F" w14:textId="77777777" w:rsidTr="00EE320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79A5B8B5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BE5E6" w14:textId="7777777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659D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F82FF" w14:textId="7777777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712D55" w14:textId="221BFD7F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59D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4CE4D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CB3133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B211B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A1EFC3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7D558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07213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652C55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9625BE0" w14:textId="7B7AA322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3B50E0" w:rsidRPr="00BB0D4C" w14:paraId="65626B8C" w14:textId="77777777" w:rsidTr="00EE320F">
        <w:trPr>
          <w:tblHeader/>
        </w:trPr>
        <w:tc>
          <w:tcPr>
            <w:tcW w:w="1530" w:type="dxa"/>
            <w:shd w:val="clear" w:color="auto" w:fill="auto"/>
            <w:vAlign w:val="bottom"/>
          </w:tcPr>
          <w:p w14:paraId="387CCF61" w14:textId="07A819EE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0D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C84C5" w14:textId="7777777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E4CCF" w14:textId="7777777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599D5" w14:textId="621B769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59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59D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B6B4E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804A88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809E9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612CED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054E8C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33184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F7AEE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0BDE77" w14:textId="38F482C8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0D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50E0" w:rsidRPr="00BB0D4C" w14:paraId="2BF056AD" w14:textId="77777777" w:rsidTr="00EE320F">
        <w:trPr>
          <w:tblHeader/>
        </w:trPr>
        <w:tc>
          <w:tcPr>
            <w:tcW w:w="1530" w:type="dxa"/>
            <w:shd w:val="clear" w:color="auto" w:fill="auto"/>
          </w:tcPr>
          <w:p w14:paraId="0BC4BE6B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5C9B935" w14:textId="7777777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59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76D2F1C7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1" w:type="dxa"/>
            <w:gridSpan w:val="7"/>
            <w:shd w:val="clear" w:color="auto" w:fill="auto"/>
          </w:tcPr>
          <w:p w14:paraId="15926318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B0D4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B0D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B50E0" w:rsidRPr="00D267C3" w14:paraId="45307D7C" w14:textId="77777777" w:rsidTr="004E1E8A">
        <w:tc>
          <w:tcPr>
            <w:tcW w:w="1530" w:type="dxa"/>
            <w:shd w:val="clear" w:color="auto" w:fill="auto"/>
          </w:tcPr>
          <w:p w14:paraId="3E3A0536" w14:textId="156A96D2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BB0D4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ใหญ่ใน</w:t>
            </w:r>
            <w:r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64CB2A05" w14:textId="7777777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E6C4B4" w14:textId="7D05C0D6" w:rsidR="003B50E0" w:rsidRPr="00C659DC" w:rsidRDefault="00575F4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5104B" w14:textId="77777777" w:rsidR="003B50E0" w:rsidRPr="00C659D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A76212" w14:textId="77777777" w:rsidR="00575F40" w:rsidRPr="00C659DC" w:rsidRDefault="00575F4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1F0476" w14:textId="555F6B62" w:rsidR="003B50E0" w:rsidRPr="00C659DC" w:rsidRDefault="00575F4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AD60B" w14:textId="77777777" w:rsidR="003B50E0" w:rsidRPr="00BB0D4C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BC3EAC" w14:textId="77777777" w:rsidR="003B50E0" w:rsidRPr="00AC213E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  <w:p w14:paraId="6EF24028" w14:textId="7DD18A86" w:rsidR="003B50E0" w:rsidRPr="00AC213E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42867" w14:textId="77777777" w:rsidR="003B50E0" w:rsidRPr="00AC213E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25B054" w14:textId="77777777" w:rsidR="003B50E0" w:rsidRPr="00AC213E" w:rsidRDefault="003B50E0" w:rsidP="00CF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  <w:p w14:paraId="74DEEA94" w14:textId="2217E397" w:rsidR="00CF4012" w:rsidRPr="00AC213E" w:rsidRDefault="00CF4012" w:rsidP="00575F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7</w:t>
            </w:r>
            <w:r w:rsidR="0044404F" w:rsidRPr="00AC213E">
              <w:rPr>
                <w:rFonts w:ascii="Angsana New" w:hAnsi="Angsana New"/>
                <w:sz w:val="30"/>
                <w:szCs w:val="30"/>
              </w:rPr>
              <w:t>0</w:t>
            </w:r>
            <w:r w:rsidRPr="00AC213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26DA36F0" w14:textId="77777777" w:rsidR="003B50E0" w:rsidRPr="00AC213E" w:rsidRDefault="003B50E0" w:rsidP="00CF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B7F899" w14:textId="77777777" w:rsidR="003B50E0" w:rsidRPr="00AC213E" w:rsidRDefault="003B50E0" w:rsidP="00CF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  <w:p w14:paraId="1C7A62BE" w14:textId="7A1B4969" w:rsidR="00CF4012" w:rsidRPr="00AC213E" w:rsidRDefault="00CF4012" w:rsidP="00575F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(7</w:t>
            </w:r>
            <w:r w:rsidR="0044404F" w:rsidRPr="00AC213E">
              <w:rPr>
                <w:rFonts w:ascii="Angsana New" w:hAnsi="Angsana New"/>
                <w:sz w:val="30"/>
                <w:szCs w:val="30"/>
              </w:rPr>
              <w:t>0</w:t>
            </w:r>
            <w:r w:rsidRPr="00AC213E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70" w:type="dxa"/>
            <w:shd w:val="clear" w:color="auto" w:fill="auto"/>
          </w:tcPr>
          <w:p w14:paraId="1E2AC66D" w14:textId="77777777" w:rsidR="003B50E0" w:rsidRPr="00AC213E" w:rsidRDefault="003B50E0" w:rsidP="00CF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6A6E3AB" w14:textId="77777777" w:rsidR="003B50E0" w:rsidRPr="00AC213E" w:rsidRDefault="003B50E0" w:rsidP="00CF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  <w:p w14:paraId="6A0B0E4D" w14:textId="4B78C893" w:rsidR="00CF4012" w:rsidRPr="00AC213E" w:rsidRDefault="00CF4012" w:rsidP="00CF4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04F" w:rsidRPr="00D267C3" w14:paraId="5F43C7B8" w14:textId="77777777" w:rsidTr="004E1E8A">
        <w:tc>
          <w:tcPr>
            <w:tcW w:w="1530" w:type="dxa"/>
            <w:shd w:val="clear" w:color="auto" w:fill="auto"/>
          </w:tcPr>
          <w:p w14:paraId="67FFF4AA" w14:textId="239E9FC4" w:rsidR="0044404F" w:rsidRPr="00BB0D4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4404F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15A0F46" w14:textId="0CC245B0" w:rsidR="0044404F" w:rsidRPr="00C659D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8D163" w14:textId="77777777" w:rsidR="0044404F" w:rsidRPr="00C659D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559E75" w14:textId="31DBE535" w:rsidR="0044404F" w:rsidRPr="00C659D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C99A9" w14:textId="77777777" w:rsidR="0044404F" w:rsidRPr="00BB0D4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8FDA37" w14:textId="5DB1F655" w:rsidR="0044404F" w:rsidRPr="00AC213E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B32016" w14:textId="77777777" w:rsidR="0044404F" w:rsidRPr="00AC213E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2E2B6FF" w14:textId="53223A5C" w:rsidR="0044404F" w:rsidRPr="00AC213E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E9327A9" w14:textId="77777777" w:rsidR="0044404F" w:rsidRPr="00AC213E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653BC3" w14:textId="661F202D" w:rsidR="0044404F" w:rsidRPr="00AC213E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(5,000)</w:t>
            </w:r>
          </w:p>
        </w:tc>
        <w:tc>
          <w:tcPr>
            <w:tcW w:w="270" w:type="dxa"/>
            <w:shd w:val="clear" w:color="auto" w:fill="auto"/>
          </w:tcPr>
          <w:p w14:paraId="4CB2789D" w14:textId="77777777" w:rsidR="0044404F" w:rsidRPr="00AC213E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C9F187" w14:textId="1E13C94F" w:rsidR="0044404F" w:rsidRPr="00AC213E" w:rsidRDefault="00AC213E" w:rsidP="0044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9" w:right="-90"/>
              <w:rPr>
                <w:rFonts w:ascii="Angsana New" w:hAnsi="Angsana New"/>
                <w:sz w:val="30"/>
                <w:szCs w:val="30"/>
              </w:rPr>
            </w:pPr>
            <w:r w:rsidRPr="00AC21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04F" w:rsidRPr="00D267C3" w14:paraId="25670D96" w14:textId="77777777" w:rsidTr="004E1E8A">
        <w:tc>
          <w:tcPr>
            <w:tcW w:w="1530" w:type="dxa"/>
            <w:shd w:val="clear" w:color="auto" w:fill="auto"/>
          </w:tcPr>
          <w:p w14:paraId="33C5A6D8" w14:textId="39521837" w:rsidR="0044404F" w:rsidRPr="009C11DB" w:rsidRDefault="009C11DB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9C11DB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09E8110" w14:textId="77777777" w:rsidR="0044404F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CA1F6D" w14:textId="77777777" w:rsidR="0044404F" w:rsidRPr="00BB0D4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45F8E" w14:textId="77777777" w:rsidR="0044404F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72A4F2" w14:textId="77777777" w:rsidR="0044404F" w:rsidRPr="00BB0D4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EDA5E" w14:textId="4847B8EF" w:rsidR="0044404F" w:rsidRDefault="00AC213E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7C04C4" w14:textId="77777777" w:rsidR="0044404F" w:rsidRPr="00BB0D4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FAB05" w14:textId="4CDEBD8D" w:rsidR="0044404F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48E0B429" w14:textId="77777777" w:rsidR="0044404F" w:rsidRPr="00BB0D4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C5E76" w14:textId="5211C01A" w:rsidR="0044404F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(75,000)</w:t>
            </w:r>
          </w:p>
        </w:tc>
        <w:tc>
          <w:tcPr>
            <w:tcW w:w="270" w:type="dxa"/>
            <w:shd w:val="clear" w:color="auto" w:fill="auto"/>
          </w:tcPr>
          <w:p w14:paraId="2B70BF58" w14:textId="77777777" w:rsidR="0044404F" w:rsidRPr="00BB0D4C" w:rsidRDefault="0044404F" w:rsidP="0044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94ACB" w14:textId="781E9504" w:rsidR="0044404F" w:rsidRDefault="00AC213E" w:rsidP="0044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2086BD" w14:textId="77777777" w:rsidR="00765E02" w:rsidRDefault="00765E02" w:rsidP="00765E02">
      <w:pPr>
        <w:pStyle w:val="BodyText2"/>
        <w:ind w:left="540"/>
        <w:rPr>
          <w:b/>
          <w:bCs/>
          <w:cs/>
          <w:lang w:val="en-US"/>
        </w:rPr>
      </w:pPr>
    </w:p>
    <w:p w14:paraId="7A34D147" w14:textId="6E332508" w:rsidR="00B23029" w:rsidRPr="002E4AD2" w:rsidRDefault="00B23029" w:rsidP="002E4AD2">
      <w:pPr>
        <w:pStyle w:val="BodyText2"/>
        <w:numPr>
          <w:ilvl w:val="0"/>
          <w:numId w:val="19"/>
        </w:numPr>
        <w:ind w:left="540" w:hanging="540"/>
        <w:rPr>
          <w:b/>
          <w:bCs/>
          <w:cs/>
          <w:lang w:val="en-US"/>
        </w:rPr>
      </w:pPr>
      <w:r w:rsidRPr="00D267C3">
        <w:rPr>
          <w:b/>
          <w:bCs/>
          <w:cs/>
          <w:lang w:val="en-US"/>
        </w:rPr>
        <w:t>ลูกหนี้การค้า</w:t>
      </w:r>
      <w:r w:rsidR="00FA0E43" w:rsidRPr="00D267C3">
        <w:rPr>
          <w:rFonts w:hint="cs"/>
          <w:b/>
          <w:bCs/>
          <w:cs/>
          <w:lang w:val="en-US"/>
        </w:rPr>
        <w:t>และลูกหนี้</w:t>
      </w:r>
      <w:r w:rsidR="005A140A" w:rsidRPr="00D267C3">
        <w:rPr>
          <w:rFonts w:hint="cs"/>
          <w:b/>
          <w:bCs/>
          <w:cs/>
          <w:lang w:val="en-US"/>
        </w:rPr>
        <w:t>หมุนเวียน</w:t>
      </w:r>
      <w:r w:rsidR="00FA0E43" w:rsidRPr="00D267C3">
        <w:rPr>
          <w:rFonts w:hint="cs"/>
          <w:b/>
          <w:bCs/>
          <w:cs/>
          <w:lang w:val="en-US"/>
        </w:rPr>
        <w:t>อื่น</w:t>
      </w:r>
    </w:p>
    <w:p w14:paraId="574D9B09" w14:textId="77777777" w:rsidR="00B23029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973"/>
        <w:gridCol w:w="900"/>
        <w:gridCol w:w="271"/>
        <w:gridCol w:w="1084"/>
        <w:gridCol w:w="275"/>
        <w:gridCol w:w="1088"/>
        <w:gridCol w:w="275"/>
        <w:gridCol w:w="1086"/>
        <w:gridCol w:w="245"/>
        <w:gridCol w:w="1163"/>
      </w:tblGrid>
      <w:tr w:rsidR="00366FB9" w:rsidRPr="00366FB9" w14:paraId="0ED5072D" w14:textId="77777777" w:rsidTr="007F3FEE">
        <w:trPr>
          <w:tblHeader/>
        </w:trPr>
        <w:tc>
          <w:tcPr>
            <w:tcW w:w="1588" w:type="pct"/>
          </w:tcPr>
          <w:p w14:paraId="5741870D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E6F550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25DADA4" w14:textId="77777777" w:rsidR="00366FB9" w:rsidRPr="00366FB9" w:rsidRDefault="00366FB9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1EDB5388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F2051E9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75F338C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B50E0" w:rsidRPr="00366FB9" w14:paraId="61143055" w14:textId="77777777" w:rsidTr="007F3FEE">
        <w:trPr>
          <w:tblHeader/>
        </w:trPr>
        <w:tc>
          <w:tcPr>
            <w:tcW w:w="1588" w:type="pct"/>
          </w:tcPr>
          <w:p w14:paraId="1D8112B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7BB7568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809D9E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82B7F01" w14:textId="2256099C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7B4239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C5B2E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6DA63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C8EFC7F" w14:textId="3E19C7D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447996E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079E5AF5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B50E0" w:rsidRPr="00366FB9" w14:paraId="349CAF13" w14:textId="77777777" w:rsidTr="007F3FEE">
        <w:trPr>
          <w:tblHeader/>
        </w:trPr>
        <w:tc>
          <w:tcPr>
            <w:tcW w:w="1588" w:type="pct"/>
          </w:tcPr>
          <w:p w14:paraId="5E8F2A15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354E557A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1931E7BD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93FCE7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A59E916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4FA930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91A791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A55634" w14:textId="6B280526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CE8EEB8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1ADCFD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50E0" w:rsidRPr="00366FB9" w14:paraId="4C634F99" w14:textId="77777777" w:rsidTr="007F3FEE">
        <w:trPr>
          <w:tblHeader/>
        </w:trPr>
        <w:tc>
          <w:tcPr>
            <w:tcW w:w="1588" w:type="pct"/>
          </w:tcPr>
          <w:p w14:paraId="79F54B95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261919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41BD887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B4E7821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50E0" w:rsidRPr="00366FB9" w14:paraId="332630E8" w14:textId="77777777" w:rsidTr="007F3FEE">
        <w:tc>
          <w:tcPr>
            <w:tcW w:w="1588" w:type="pct"/>
          </w:tcPr>
          <w:p w14:paraId="18F1709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81" w:type="pct"/>
          </w:tcPr>
          <w:p w14:paraId="0179C3D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75B37F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7FF526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EC8AFE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</w:tcPr>
          <w:p w14:paraId="619D2A75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2B1D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7C1CFE5C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F570249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47FF95E4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0E0" w:rsidRPr="00366FB9" w14:paraId="13286BA9" w14:textId="77777777" w:rsidTr="007F3FEE">
        <w:tc>
          <w:tcPr>
            <w:tcW w:w="1588" w:type="pct"/>
          </w:tcPr>
          <w:p w14:paraId="5B2F0F65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376E6AB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018E5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0BF0DA7" w14:textId="5CCF3022" w:rsidR="003B50E0" w:rsidRPr="00366FB9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653,596</w:t>
            </w:r>
          </w:p>
        </w:tc>
        <w:tc>
          <w:tcPr>
            <w:tcW w:w="147" w:type="pct"/>
            <w:shd w:val="clear" w:color="auto" w:fill="auto"/>
          </w:tcPr>
          <w:p w14:paraId="2C7B9C48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D273D1E" w14:textId="5948737A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05605BE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CB262A4" w14:textId="137681F7" w:rsidR="003B50E0" w:rsidRPr="00366FB9" w:rsidRDefault="00706F8E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653,596</w:t>
            </w:r>
          </w:p>
        </w:tc>
        <w:tc>
          <w:tcPr>
            <w:tcW w:w="131" w:type="pct"/>
          </w:tcPr>
          <w:p w14:paraId="427F107C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FA835E6" w14:textId="52560BCC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3B50E0" w:rsidRPr="00366FB9" w14:paraId="3E1F0220" w14:textId="77777777" w:rsidTr="007F3FEE">
        <w:tc>
          <w:tcPr>
            <w:tcW w:w="1588" w:type="pct"/>
          </w:tcPr>
          <w:p w14:paraId="10B6E13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52EB35B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806B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2BA78463" w14:textId="44648CA3" w:rsidR="003B50E0" w:rsidRPr="00366FB9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653,596</w:t>
            </w:r>
          </w:p>
        </w:tc>
        <w:tc>
          <w:tcPr>
            <w:tcW w:w="147" w:type="pct"/>
            <w:shd w:val="clear" w:color="auto" w:fill="auto"/>
          </w:tcPr>
          <w:p w14:paraId="548E89E1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B4C5440" w14:textId="77E71F2F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3A49217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2294F88B" w14:textId="2BFDB086" w:rsidR="003B50E0" w:rsidRPr="00366FB9" w:rsidRDefault="00706F8E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653,596</w:t>
            </w:r>
          </w:p>
        </w:tc>
        <w:tc>
          <w:tcPr>
            <w:tcW w:w="131" w:type="pct"/>
          </w:tcPr>
          <w:p w14:paraId="480FB61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1DC8DEFB" w14:textId="4EBFE458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3B50E0" w:rsidRPr="00366FB9" w14:paraId="1983EDE9" w14:textId="77777777" w:rsidTr="007F3FEE">
        <w:tc>
          <w:tcPr>
            <w:tcW w:w="1588" w:type="pct"/>
          </w:tcPr>
          <w:p w14:paraId="46A14F48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356B45D6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 </w:t>
            </w:r>
          </w:p>
        </w:tc>
        <w:tc>
          <w:tcPr>
            <w:tcW w:w="481" w:type="pct"/>
          </w:tcPr>
          <w:p w14:paraId="6F6303E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9A6520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E69C1D2" w14:textId="77777777" w:rsidR="003B50E0" w:rsidRDefault="003B50E0" w:rsidP="003B50E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266825" w14:textId="7A3D7784" w:rsidR="00706F8E" w:rsidRPr="00366FB9" w:rsidRDefault="00706F8E" w:rsidP="003B50E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676466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276E9A7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147" w:type="pct"/>
            <w:shd w:val="clear" w:color="auto" w:fill="auto"/>
          </w:tcPr>
          <w:p w14:paraId="66EE938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31F082D" w14:textId="77777777" w:rsidR="003B50E0" w:rsidRDefault="003B50E0" w:rsidP="003B50E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9E25B6" w14:textId="78897EAF" w:rsidR="00706F8E" w:rsidRPr="00366FB9" w:rsidRDefault="00706F8E" w:rsidP="003B50E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7319B37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C07FD0F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-</w:t>
            </w:r>
          </w:p>
        </w:tc>
      </w:tr>
      <w:tr w:rsidR="003B50E0" w:rsidRPr="00366FB9" w14:paraId="3BFC858C" w14:textId="77777777" w:rsidTr="007F3FEE">
        <w:tc>
          <w:tcPr>
            <w:tcW w:w="1588" w:type="pct"/>
          </w:tcPr>
          <w:p w14:paraId="754AC5B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14:paraId="509078B7" w14:textId="3D48E77D" w:rsidR="003B50E0" w:rsidRPr="00F9673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673C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173DFF8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3FE9D" w14:textId="4DCE05B2" w:rsidR="003B50E0" w:rsidRPr="00366FB9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653,596</w:t>
            </w:r>
          </w:p>
        </w:tc>
        <w:tc>
          <w:tcPr>
            <w:tcW w:w="147" w:type="pct"/>
            <w:shd w:val="clear" w:color="auto" w:fill="auto"/>
          </w:tcPr>
          <w:p w14:paraId="482BBEDA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87A9" w14:textId="2B77D2D4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  <w:tc>
          <w:tcPr>
            <w:tcW w:w="147" w:type="pct"/>
            <w:shd w:val="clear" w:color="auto" w:fill="auto"/>
          </w:tcPr>
          <w:p w14:paraId="73724FC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ABEDD" w14:textId="73BD5CE5" w:rsidR="003B50E0" w:rsidRPr="00366FB9" w:rsidRDefault="00706F8E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653,596</w:t>
            </w:r>
          </w:p>
        </w:tc>
        <w:tc>
          <w:tcPr>
            <w:tcW w:w="131" w:type="pct"/>
          </w:tcPr>
          <w:p w14:paraId="3128E1A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8659472" w14:textId="5F622651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431,027</w:t>
            </w:r>
          </w:p>
        </w:tc>
      </w:tr>
      <w:tr w:rsidR="003B50E0" w:rsidRPr="00366FB9" w14:paraId="57375C82" w14:textId="77777777" w:rsidTr="007F3FEE">
        <w:tc>
          <w:tcPr>
            <w:tcW w:w="1588" w:type="pct"/>
          </w:tcPr>
          <w:p w14:paraId="619C252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E4AF69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E3682E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B209EA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D743740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E787B5F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F21E5A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0273C7C8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2EC3F93B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2F3D2168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50E0" w:rsidRPr="00366FB9" w14:paraId="6CE32840" w14:textId="77777777" w:rsidTr="007F3FEE">
        <w:tc>
          <w:tcPr>
            <w:tcW w:w="1588" w:type="pct"/>
          </w:tcPr>
          <w:p w14:paraId="6E258DA6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1B81457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DF10AF8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33EC33B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9D48115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868C385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621845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EDE8180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91AF66D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A6C6ECB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50E0" w:rsidRPr="00366FB9" w14:paraId="520C3E57" w14:textId="77777777" w:rsidTr="007F3FEE">
        <w:tc>
          <w:tcPr>
            <w:tcW w:w="1588" w:type="pct"/>
          </w:tcPr>
          <w:p w14:paraId="1D146127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31DFD60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23BC76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D01F1DB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EA8231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3581774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588AA0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EF0C02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BAC772D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264DA01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50E0" w:rsidRPr="00366FB9" w14:paraId="59CDBAB8" w14:textId="77777777" w:rsidTr="007F3FEE">
        <w:tc>
          <w:tcPr>
            <w:tcW w:w="1588" w:type="pct"/>
          </w:tcPr>
          <w:p w14:paraId="2ED1C6B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0C191F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D0A1DCD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8263695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D08EEAA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14:paraId="7AB89EE2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7B44DF9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B200552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679200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FCDEB6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50E0" w:rsidRPr="00366FB9" w14:paraId="2708B797" w14:textId="77777777" w:rsidTr="007F3FEE">
        <w:tc>
          <w:tcPr>
            <w:tcW w:w="1588" w:type="pct"/>
          </w:tcPr>
          <w:p w14:paraId="01E4DD3E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81" w:type="pct"/>
          </w:tcPr>
          <w:p w14:paraId="44084A39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14371E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B932C2D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38128F9E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1C6F00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CDB1B3B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B0842C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ACB4860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3A47427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50E0" w:rsidRPr="00366FB9" w14:paraId="104350D5" w14:textId="77777777" w:rsidTr="007F3FEE">
        <w:tc>
          <w:tcPr>
            <w:tcW w:w="1588" w:type="pct"/>
          </w:tcPr>
          <w:p w14:paraId="1477D0E8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1" w:type="pct"/>
          </w:tcPr>
          <w:p w14:paraId="53961ED6" w14:textId="0A6DD2E2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129C751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D04484" w14:textId="51254670" w:rsidR="003B50E0" w:rsidRPr="00366FB9" w:rsidRDefault="00706F8E" w:rsidP="003B50E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2E170D8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B2CFBB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FD81ACB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08899C3" w14:textId="2DF2251A" w:rsidR="003B50E0" w:rsidRPr="00366FB9" w:rsidRDefault="00706F8E" w:rsidP="00706F8E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31" w:type="pct"/>
          </w:tcPr>
          <w:p w14:paraId="437FBAA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1627CF2B" w14:textId="0E62DA1B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1,609</w:t>
            </w:r>
          </w:p>
        </w:tc>
      </w:tr>
      <w:tr w:rsidR="003B50E0" w:rsidRPr="00366FB9" w14:paraId="070B236D" w14:textId="77777777" w:rsidTr="007F3FEE">
        <w:tc>
          <w:tcPr>
            <w:tcW w:w="1588" w:type="pct"/>
          </w:tcPr>
          <w:p w14:paraId="0180B54D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81" w:type="pct"/>
          </w:tcPr>
          <w:p w14:paraId="41B80E1C" w14:textId="58757BD0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D02186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46FBAC7" w14:textId="5D2E5243" w:rsidR="003B50E0" w:rsidRPr="00C659DC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47" w:type="pct"/>
            <w:shd w:val="clear" w:color="auto" w:fill="auto"/>
          </w:tcPr>
          <w:p w14:paraId="2D5D5270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306CF9" w14:textId="320CE3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0CD187F1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D58E936" w14:textId="65C282BD" w:rsidR="003B50E0" w:rsidRPr="00366FB9" w:rsidRDefault="00706F8E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31" w:type="pct"/>
          </w:tcPr>
          <w:p w14:paraId="36F7B37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57AC4620" w14:textId="59F964F9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3B50E0" w:rsidRPr="00366FB9" w14:paraId="5C66F147" w14:textId="77777777" w:rsidTr="007F3FEE">
        <w:tc>
          <w:tcPr>
            <w:tcW w:w="1588" w:type="pct"/>
          </w:tcPr>
          <w:p w14:paraId="515AD25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14:paraId="2444CB05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E2D501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B674573" w14:textId="3EC4B31F" w:rsidR="003B50E0" w:rsidRPr="00C659DC" w:rsidRDefault="00823455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47" w:type="pct"/>
            <w:shd w:val="clear" w:color="auto" w:fill="auto"/>
          </w:tcPr>
          <w:p w14:paraId="33E0093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4CF7FC4" w14:textId="2D2411E6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47" w:type="pct"/>
            <w:shd w:val="clear" w:color="auto" w:fill="auto"/>
          </w:tcPr>
          <w:p w14:paraId="17655FCB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7189D34" w14:textId="6D2EE534" w:rsidR="003B50E0" w:rsidRPr="00366FB9" w:rsidRDefault="00706F8E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131" w:type="pct"/>
          </w:tcPr>
          <w:p w14:paraId="76539F0A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010949F5" w14:textId="5113C582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</w:tr>
      <w:tr w:rsidR="003B50E0" w:rsidRPr="00366FB9" w14:paraId="451C34BA" w14:textId="77777777" w:rsidTr="007F3FEE">
        <w:tc>
          <w:tcPr>
            <w:tcW w:w="1588" w:type="pct"/>
          </w:tcPr>
          <w:p w14:paraId="74431040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1" w:type="pct"/>
          </w:tcPr>
          <w:p w14:paraId="4BD35C4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88523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6C788FC" w14:textId="0E22398D" w:rsidR="003B50E0" w:rsidRPr="00C659DC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823455"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147" w:type="pct"/>
            <w:shd w:val="clear" w:color="auto" w:fill="auto"/>
          </w:tcPr>
          <w:p w14:paraId="1FDF0670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A06B6D3" w14:textId="3E344846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10,178</w:t>
            </w:r>
          </w:p>
        </w:tc>
        <w:tc>
          <w:tcPr>
            <w:tcW w:w="147" w:type="pct"/>
            <w:shd w:val="clear" w:color="auto" w:fill="auto"/>
          </w:tcPr>
          <w:p w14:paraId="7EA0A91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483115F" w14:textId="6660B8DD" w:rsidR="003B50E0" w:rsidRPr="00366FB9" w:rsidRDefault="00706F8E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9,330</w:t>
            </w:r>
          </w:p>
        </w:tc>
        <w:tc>
          <w:tcPr>
            <w:tcW w:w="131" w:type="pct"/>
          </w:tcPr>
          <w:p w14:paraId="633E50D6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1" w:type="pct"/>
          </w:tcPr>
          <w:p w14:paraId="68B00E29" w14:textId="7F5FE0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8,653</w:t>
            </w:r>
          </w:p>
        </w:tc>
      </w:tr>
      <w:tr w:rsidR="003B50E0" w:rsidRPr="00366FB9" w14:paraId="329F83B2" w14:textId="77777777" w:rsidTr="007F3FEE">
        <w:tc>
          <w:tcPr>
            <w:tcW w:w="1588" w:type="pct"/>
          </w:tcPr>
          <w:p w14:paraId="661FAAB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  <w:p w14:paraId="67E63FC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14:paraId="072A49D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7C601ABD" w14:textId="7AE142B0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DEED01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7A0D1ED" w14:textId="77777777" w:rsidR="003B50E0" w:rsidRPr="00C659DC" w:rsidRDefault="003B50E0" w:rsidP="003B50E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CCC32DD" w14:textId="5FA22A31" w:rsidR="00706F8E" w:rsidRPr="00C659DC" w:rsidRDefault="00706F8E" w:rsidP="003B50E0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C82439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656398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92273AD" w14:textId="56AA7A3C" w:rsidR="003B50E0" w:rsidRPr="00366FB9" w:rsidRDefault="003B50E0" w:rsidP="003B50E0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9BC8CE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B39835F" w14:textId="77777777" w:rsidR="003B50E0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0A9927" w14:textId="1871D118" w:rsidR="00706F8E" w:rsidRPr="00366FB9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11,532</w:t>
            </w:r>
          </w:p>
        </w:tc>
        <w:tc>
          <w:tcPr>
            <w:tcW w:w="131" w:type="pct"/>
          </w:tcPr>
          <w:p w14:paraId="6CA25E0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0EF5397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FD61D9" w14:textId="2866B5B4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15,124</w:t>
            </w:r>
          </w:p>
        </w:tc>
      </w:tr>
      <w:tr w:rsidR="003B50E0" w:rsidRPr="00366FB9" w14:paraId="66A568EC" w14:textId="77777777" w:rsidTr="007F3FEE">
        <w:tc>
          <w:tcPr>
            <w:tcW w:w="1588" w:type="pct"/>
          </w:tcPr>
          <w:p w14:paraId="2C8C108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81" w:type="pct"/>
          </w:tcPr>
          <w:p w14:paraId="146365E9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651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EB7640A" w14:textId="616F49AD" w:rsidR="003B50E0" w:rsidRPr="00C659DC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8,158</w:t>
            </w:r>
          </w:p>
        </w:tc>
        <w:tc>
          <w:tcPr>
            <w:tcW w:w="147" w:type="pct"/>
            <w:shd w:val="clear" w:color="auto" w:fill="auto"/>
          </w:tcPr>
          <w:p w14:paraId="6C85C12D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250CA9D" w14:textId="20C1632B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10,877</w:t>
            </w:r>
          </w:p>
        </w:tc>
        <w:tc>
          <w:tcPr>
            <w:tcW w:w="147" w:type="pct"/>
            <w:shd w:val="clear" w:color="auto" w:fill="auto"/>
          </w:tcPr>
          <w:p w14:paraId="5079DF3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E746C29" w14:textId="5C7E2F66" w:rsidR="003B50E0" w:rsidRPr="00366FB9" w:rsidRDefault="00706F8E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8,154</w:t>
            </w:r>
          </w:p>
        </w:tc>
        <w:tc>
          <w:tcPr>
            <w:tcW w:w="131" w:type="pct"/>
          </w:tcPr>
          <w:p w14:paraId="0366496C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61B76B3" w14:textId="750E1C2D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10,873</w:t>
            </w:r>
          </w:p>
        </w:tc>
      </w:tr>
      <w:tr w:rsidR="003B50E0" w:rsidRPr="00366FB9" w14:paraId="3F6207B6" w14:textId="77777777" w:rsidTr="007F3FEE">
        <w:tc>
          <w:tcPr>
            <w:tcW w:w="1588" w:type="pct"/>
          </w:tcPr>
          <w:p w14:paraId="72B712E7" w14:textId="62FA3FFA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81" w:type="pct"/>
          </w:tcPr>
          <w:p w14:paraId="745D1AB5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67616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CE5DC" w14:textId="5E425C31" w:rsidR="003B50E0" w:rsidRPr="00C659DC" w:rsidRDefault="00706F8E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23,02</w:t>
            </w:r>
            <w:r w:rsidR="00823455"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1A8B07C9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5BD8" w14:textId="2819A716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21,391</w:t>
            </w:r>
          </w:p>
        </w:tc>
        <w:tc>
          <w:tcPr>
            <w:tcW w:w="147" w:type="pct"/>
            <w:shd w:val="clear" w:color="auto" w:fill="auto"/>
          </w:tcPr>
          <w:p w14:paraId="08EE65A8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E9EFF" w14:textId="043B3AA2" w:rsidR="003B50E0" w:rsidRPr="00366FB9" w:rsidRDefault="00A96472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29,230</w:t>
            </w:r>
          </w:p>
        </w:tc>
        <w:tc>
          <w:tcPr>
            <w:tcW w:w="131" w:type="pct"/>
          </w:tcPr>
          <w:p w14:paraId="77E6629E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5C623A43" w14:textId="16C62F06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36,418</w:t>
            </w:r>
          </w:p>
        </w:tc>
      </w:tr>
      <w:tr w:rsidR="003B50E0" w:rsidRPr="00366FB9" w14:paraId="5F18F847" w14:textId="77777777" w:rsidTr="007F3FEE">
        <w:tc>
          <w:tcPr>
            <w:tcW w:w="1588" w:type="pct"/>
          </w:tcPr>
          <w:p w14:paraId="2ECEB61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</w:p>
          <w:p w14:paraId="4B2D9768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481" w:type="pct"/>
          </w:tcPr>
          <w:p w14:paraId="2F1649F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1FA89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50DE6" w14:textId="77777777" w:rsidR="003B50E0" w:rsidRPr="00C659DC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34716E2" w14:textId="16C9F71A" w:rsidR="00A96472" w:rsidRPr="00C659DC" w:rsidRDefault="00A96472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659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676,61</w:t>
            </w:r>
            <w:r w:rsidR="00823455" w:rsidRPr="00C659D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5945A12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543C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F45740C" w14:textId="56FC7051" w:rsidR="003B50E0" w:rsidRPr="00366FB9" w:rsidRDefault="003B50E0" w:rsidP="003B50E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452,418</w:t>
            </w:r>
          </w:p>
        </w:tc>
        <w:tc>
          <w:tcPr>
            <w:tcW w:w="147" w:type="pct"/>
            <w:shd w:val="clear" w:color="auto" w:fill="auto"/>
          </w:tcPr>
          <w:p w14:paraId="0681D76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0C170" w14:textId="7AC78702" w:rsidR="003B50E0" w:rsidRPr="00366FB9" w:rsidRDefault="00A96472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</w:t>
            </w:r>
            <w:r w:rsidR="007131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,826</w:t>
            </w:r>
          </w:p>
        </w:tc>
        <w:tc>
          <w:tcPr>
            <w:tcW w:w="131" w:type="pct"/>
          </w:tcPr>
          <w:p w14:paraId="6F79C2AC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2A49" w14:textId="386ACB93" w:rsidR="003B50E0" w:rsidRPr="00366FB9" w:rsidRDefault="003B50E0" w:rsidP="003B50E0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467,445</w:t>
            </w:r>
          </w:p>
        </w:tc>
      </w:tr>
    </w:tbl>
    <w:p w14:paraId="606916F7" w14:textId="68EE7B75" w:rsidR="00B84D9C" w:rsidRDefault="00B84D9C" w:rsidP="00B84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747B4E69" w14:textId="76EEC313" w:rsidR="00FA69BD" w:rsidRDefault="00FA69BD" w:rsidP="00EB23B4">
      <w:pPr>
        <w:pStyle w:val="BodyText"/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Pr="00175867">
        <w:rPr>
          <w:rFonts w:ascii="Angsana New" w:hAnsi="Angsana New"/>
          <w:sz w:val="30"/>
          <w:szCs w:val="30"/>
        </w:rPr>
        <w:t>3</w:t>
      </w:r>
      <w:r w:rsidR="00E03F9D">
        <w:rPr>
          <w:rFonts w:ascii="Angsana New" w:hAnsi="Angsana New"/>
          <w:sz w:val="30"/>
          <w:szCs w:val="30"/>
        </w:rPr>
        <w:t>0</w:t>
      </w:r>
      <w:r w:rsidRPr="00175867">
        <w:rPr>
          <w:rFonts w:ascii="Angsana New" w:hAnsi="Angsana New"/>
          <w:sz w:val="30"/>
          <w:szCs w:val="30"/>
        </w:rPr>
        <w:t xml:space="preserve"> </w:t>
      </w:r>
      <w:r w:rsidR="003B50E0">
        <w:rPr>
          <w:rFonts w:ascii="Angsana New" w:hAnsi="Angsana New" w:hint="cs"/>
          <w:sz w:val="30"/>
          <w:szCs w:val="30"/>
          <w:cs/>
        </w:rPr>
        <w:t>กันยายน</w:t>
      </w:r>
      <w:r w:rsidRPr="00175867">
        <w:rPr>
          <w:rFonts w:ascii="Angsana New" w:hAnsi="Angsana New" w:hint="cs"/>
          <w:sz w:val="30"/>
          <w:szCs w:val="30"/>
          <w:cs/>
        </w:rPr>
        <w:t xml:space="preserve"> </w:t>
      </w:r>
      <w:r w:rsidRPr="00175867">
        <w:rPr>
          <w:rFonts w:ascii="Angsana New" w:hAnsi="Angsana New"/>
          <w:spacing w:val="-2"/>
          <w:sz w:val="30"/>
          <w:szCs w:val="30"/>
        </w:rPr>
        <w:t>256</w:t>
      </w:r>
      <w:r w:rsidR="00435C11" w:rsidRPr="00175867">
        <w:rPr>
          <w:rFonts w:ascii="Angsana New" w:hAnsi="Angsana New"/>
          <w:spacing w:val="-2"/>
          <w:sz w:val="30"/>
          <w:szCs w:val="30"/>
        </w:rPr>
        <w:t>6</w:t>
      </w:r>
      <w:r w:rsidRPr="0017586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บริษัทได้นำลูกหนี้การค้าจำนวน </w:t>
      </w:r>
      <w:r w:rsidR="00261B9A">
        <w:rPr>
          <w:rFonts w:ascii="Angsana New" w:hAnsi="Angsana New"/>
          <w:spacing w:val="-2"/>
          <w:sz w:val="30"/>
          <w:szCs w:val="30"/>
        </w:rPr>
        <w:t>39.86</w:t>
      </w:r>
      <w:r w:rsidR="00E03F9D">
        <w:rPr>
          <w:rFonts w:ascii="Angsana New" w:hAnsi="Angsana New"/>
          <w:spacing w:val="-2"/>
          <w:sz w:val="30"/>
          <w:szCs w:val="30"/>
        </w:rPr>
        <w:t xml:space="preserve"> </w:t>
      </w:r>
      <w:r w:rsidRPr="00175867">
        <w:rPr>
          <w:rFonts w:ascii="Angsana New" w:hAnsi="Angsana New" w:hint="cs"/>
          <w:spacing w:val="-2"/>
          <w:sz w:val="30"/>
          <w:szCs w:val="30"/>
          <w:cs/>
        </w:rPr>
        <w:t>ล้านบาทไ</w:t>
      </w:r>
      <w:r w:rsidRPr="00175867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ปเป็นหลักประกันเงินกู้ยืมระยะสั้นจากสถาบันการเงิน </w:t>
      </w:r>
      <w:r w:rsidR="007513AE">
        <w:rPr>
          <w:rFonts w:ascii="Angsana New" w:hAnsi="Angsana New"/>
          <w:spacing w:val="-2"/>
          <w:sz w:val="30"/>
          <w:szCs w:val="30"/>
        </w:rPr>
        <w:t>-</w:t>
      </w:r>
      <w:r w:rsidR="007513AE">
        <w:rPr>
          <w:rFonts w:ascii="Angsana New" w:hAnsi="Angsana New" w:hint="cs"/>
          <w:spacing w:val="-2"/>
          <w:sz w:val="30"/>
          <w:szCs w:val="30"/>
          <w:cs/>
        </w:rPr>
        <w:t xml:space="preserve"> สินเชื่อแฟคเตอริ่ง 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(</w:t>
      </w:r>
      <w:r w:rsidRPr="00175867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17586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175867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35C11" w:rsidRPr="00175867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 xml:space="preserve">: 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</w:rPr>
        <w:t>ไม่มี</w:t>
      </w:r>
      <w:r w:rsidRPr="00175867">
        <w:rPr>
          <w:rFonts w:ascii="Angsana New" w:hAnsi="Angsana New"/>
          <w:i/>
          <w:iCs/>
          <w:spacing w:val="-2"/>
          <w:sz w:val="30"/>
          <w:szCs w:val="30"/>
          <w:cs/>
          <w:lang w:val="th-TH"/>
        </w:rPr>
        <w:t>)</w:t>
      </w:r>
    </w:p>
    <w:p w14:paraId="6B46ADDE" w14:textId="0950D642" w:rsidR="007F3FEE" w:rsidRPr="007F3FEE" w:rsidRDefault="007C4BA2" w:rsidP="007F3FEE">
      <w:pPr>
        <w:pStyle w:val="BodyText2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3DFFB79D" w14:textId="032987AD" w:rsidR="00F56D15" w:rsidRPr="00F56D15" w:rsidRDefault="00B7518E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4F42630E" w14:textId="77777777" w:rsidR="00C929E6" w:rsidRDefault="00C929E6" w:rsidP="00C929E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40DEF2EB" w14:textId="312997A7" w:rsidR="00C929E6" w:rsidRPr="00C929E6" w:rsidRDefault="00C929E6" w:rsidP="00F56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31" w:firstLine="540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</w:t>
      </w:r>
      <w:r w:rsidRPr="00C929E6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C929E6">
        <w:rPr>
          <w:rFonts w:ascii="Angsana New" w:hAnsi="Angsana New" w:hint="cs"/>
          <w:spacing w:val="-2"/>
          <w:sz w:val="30"/>
          <w:szCs w:val="30"/>
          <w:cs/>
          <w:lang w:val="th-TH"/>
        </w:rPr>
        <w:t>ดังนี้</w:t>
      </w:r>
    </w:p>
    <w:p w14:paraId="4419EB40" w14:textId="77777777" w:rsidR="00C929E6" w:rsidRDefault="00C929E6" w:rsidP="00830142">
      <w:pPr>
        <w:pStyle w:val="BodyText2"/>
        <w:ind w:left="540"/>
        <w:rPr>
          <w:lang w:val="en-US"/>
        </w:rPr>
      </w:pPr>
    </w:p>
    <w:tbl>
      <w:tblPr>
        <w:tblW w:w="92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1"/>
        <w:gridCol w:w="1245"/>
        <w:gridCol w:w="264"/>
        <w:gridCol w:w="1178"/>
        <w:gridCol w:w="272"/>
        <w:gridCol w:w="1122"/>
        <w:gridCol w:w="285"/>
        <w:gridCol w:w="1119"/>
      </w:tblGrid>
      <w:tr w:rsidR="00366FB9" w:rsidRPr="00366FB9" w14:paraId="358382ED" w14:textId="77777777" w:rsidTr="00131301">
        <w:trPr>
          <w:tblHeader/>
        </w:trPr>
        <w:tc>
          <w:tcPr>
            <w:tcW w:w="2034" w:type="pct"/>
          </w:tcPr>
          <w:p w14:paraId="3162D3D6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37658D9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DF49877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B89EE30" w14:textId="77777777" w:rsidR="00366FB9" w:rsidRPr="00366FB9" w:rsidRDefault="00366FB9" w:rsidP="00131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0E0" w:rsidRPr="00366FB9" w14:paraId="4B472ECD" w14:textId="77777777" w:rsidTr="00366FB9">
        <w:trPr>
          <w:tblHeader/>
        </w:trPr>
        <w:tc>
          <w:tcPr>
            <w:tcW w:w="2034" w:type="pct"/>
          </w:tcPr>
          <w:p w14:paraId="11428F9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18C9237" w14:textId="2DDA94D2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48D21E7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FE6ECC8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91687AE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05FDB95" w14:textId="5D1AB6CC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48778D8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D7DB9A1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B50E0" w:rsidRPr="00366FB9" w14:paraId="3CFFBC03" w14:textId="77777777" w:rsidTr="00366FB9">
        <w:trPr>
          <w:tblHeader/>
        </w:trPr>
        <w:tc>
          <w:tcPr>
            <w:tcW w:w="2034" w:type="pct"/>
          </w:tcPr>
          <w:p w14:paraId="04DB5C19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6E68D497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6B096D2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96DAC4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953814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941041" w14:textId="0813423F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1240910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08F730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50E0" w:rsidRPr="00366FB9" w14:paraId="56C1A735" w14:textId="77777777" w:rsidTr="00131301">
        <w:trPr>
          <w:tblHeader/>
        </w:trPr>
        <w:tc>
          <w:tcPr>
            <w:tcW w:w="2034" w:type="pct"/>
          </w:tcPr>
          <w:p w14:paraId="39DC952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5E53FA99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50E0" w:rsidRPr="00366FB9" w14:paraId="785D55E2" w14:textId="77777777" w:rsidTr="00366FB9">
        <w:tc>
          <w:tcPr>
            <w:tcW w:w="2034" w:type="pct"/>
            <w:vAlign w:val="bottom"/>
          </w:tcPr>
          <w:p w14:paraId="5E387E1C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84ADA8E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AAF4005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037CFC4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82A64C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D68E037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2B6E611E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4908C26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B50E0" w:rsidRPr="00366FB9" w14:paraId="6EAE487E" w14:textId="77777777" w:rsidTr="00366FB9">
        <w:tc>
          <w:tcPr>
            <w:tcW w:w="2034" w:type="pct"/>
            <w:vAlign w:val="bottom"/>
          </w:tcPr>
          <w:p w14:paraId="2FB4B544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9AB66A" w14:textId="52A98D5E" w:rsidR="003B50E0" w:rsidRPr="00366FB9" w:rsidRDefault="00A96472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5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5,994,883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54C9A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3C856D9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4,707,627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7B8742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A4C2A1F" w14:textId="4DA13FEA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5,994,883</w:t>
            </w:r>
          </w:p>
        </w:tc>
        <w:tc>
          <w:tcPr>
            <w:tcW w:w="154" w:type="pct"/>
            <w:vAlign w:val="bottom"/>
          </w:tcPr>
          <w:p w14:paraId="16F8C51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60AD2D43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4,707,627</w:t>
            </w:r>
          </w:p>
        </w:tc>
      </w:tr>
      <w:tr w:rsidR="003B50E0" w:rsidRPr="00366FB9" w14:paraId="674D6D40" w14:textId="77777777" w:rsidTr="00366FB9">
        <w:tc>
          <w:tcPr>
            <w:tcW w:w="2034" w:type="pct"/>
            <w:vAlign w:val="bottom"/>
          </w:tcPr>
          <w:p w14:paraId="2F1FEBDB" w14:textId="77777777" w:rsidR="003B50E0" w:rsidRPr="00B84D9C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6A8018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6508BFD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B1735DC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47A27AA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D509095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" w:type="pct"/>
            <w:vAlign w:val="bottom"/>
          </w:tcPr>
          <w:p w14:paraId="36C7663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AA92DC4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3B50E0" w:rsidRPr="00366FB9" w14:paraId="4120EC55" w14:textId="77777777" w:rsidTr="00366FB9">
        <w:tc>
          <w:tcPr>
            <w:tcW w:w="2034" w:type="pct"/>
            <w:vAlign w:val="bottom"/>
          </w:tcPr>
          <w:p w14:paraId="2065212B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62B63E31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47CDA43" w14:textId="1AC5FF2A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3,142,398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4CDE480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9C3EA21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F9AF7B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4CDE411" w14:textId="1A8E1710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3,142,398</w:t>
            </w:r>
          </w:p>
        </w:tc>
        <w:tc>
          <w:tcPr>
            <w:tcW w:w="154" w:type="pct"/>
            <w:vAlign w:val="bottom"/>
          </w:tcPr>
          <w:p w14:paraId="39B3269C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8DCFE9F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932</w:t>
            </w:r>
          </w:p>
        </w:tc>
      </w:tr>
      <w:tr w:rsidR="003B50E0" w:rsidRPr="00366FB9" w14:paraId="6AB11CA0" w14:textId="77777777" w:rsidTr="00366FB9">
        <w:tc>
          <w:tcPr>
            <w:tcW w:w="2034" w:type="pct"/>
            <w:vAlign w:val="bottom"/>
          </w:tcPr>
          <w:p w14:paraId="2717592A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46365" w14:textId="381C4838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(2,267,444)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A25E9F1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C8AA2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AF38A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234D" w14:textId="300B4FA1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(2,267,444)</w:t>
            </w:r>
          </w:p>
        </w:tc>
        <w:tc>
          <w:tcPr>
            <w:tcW w:w="154" w:type="pct"/>
            <w:vAlign w:val="bottom"/>
          </w:tcPr>
          <w:p w14:paraId="62E0297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A4D5F6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685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50E0" w:rsidRPr="00366FB9" w14:paraId="3CE76D58" w14:textId="77777777" w:rsidTr="00366FB9">
        <w:tc>
          <w:tcPr>
            <w:tcW w:w="2034" w:type="pct"/>
          </w:tcPr>
          <w:p w14:paraId="27A4134C" w14:textId="77777777" w:rsidR="003B50E0" w:rsidRPr="00366FB9" w:rsidRDefault="003B50E0" w:rsidP="003B50E0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51709" w14:textId="3CFAB1AC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874,954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8D19898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807B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9ADB5B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07E47" w14:textId="787EF9AF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874,954</w:t>
            </w:r>
          </w:p>
        </w:tc>
        <w:tc>
          <w:tcPr>
            <w:tcW w:w="154" w:type="pct"/>
            <w:vAlign w:val="bottom"/>
          </w:tcPr>
          <w:p w14:paraId="01993301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64C3B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589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</w:t>
            </w:r>
          </w:p>
        </w:tc>
      </w:tr>
      <w:tr w:rsidR="003B50E0" w:rsidRPr="00366FB9" w14:paraId="3AFA20AA" w14:textId="77777777" w:rsidTr="00366FB9">
        <w:tc>
          <w:tcPr>
            <w:tcW w:w="2034" w:type="pct"/>
            <w:vAlign w:val="bottom"/>
          </w:tcPr>
          <w:p w14:paraId="155A9C5E" w14:textId="77777777" w:rsidR="003B50E0" w:rsidRPr="00A716ED" w:rsidRDefault="003B50E0" w:rsidP="003B50E0">
            <w:pPr>
              <w:pStyle w:val="BodyText2"/>
              <w:rPr>
                <w:b/>
                <w:bCs/>
                <w:cs/>
              </w:rPr>
            </w:pPr>
            <w:r w:rsidRPr="00A716ED">
              <w:rPr>
                <w:b/>
                <w:bCs/>
                <w:cs/>
              </w:rPr>
              <w:t>ลูกหนี้เงินประกันผลงานตามสัญญา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2D7BFE" w14:textId="3A3DA57C" w:rsidR="003B50E0" w:rsidRPr="00A716ED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71,644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BFAA1CD" w14:textId="77777777" w:rsidR="003B50E0" w:rsidRPr="00A716ED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1E3034" w14:textId="77777777" w:rsidR="003B50E0" w:rsidRPr="00A716ED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2C291B" w14:textId="77777777" w:rsidR="003B50E0" w:rsidRPr="00A716ED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31F86E" w14:textId="6A026A13" w:rsidR="003B50E0" w:rsidRPr="00A716ED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71,644</w:t>
            </w:r>
          </w:p>
        </w:tc>
        <w:tc>
          <w:tcPr>
            <w:tcW w:w="154" w:type="pct"/>
            <w:vAlign w:val="bottom"/>
          </w:tcPr>
          <w:p w14:paraId="7314651B" w14:textId="77777777" w:rsidR="003B50E0" w:rsidRPr="00A716ED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vAlign w:val="bottom"/>
          </w:tcPr>
          <w:p w14:paraId="7077B225" w14:textId="77777777" w:rsidR="003B50E0" w:rsidRPr="00A716ED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6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</w:p>
        </w:tc>
      </w:tr>
      <w:tr w:rsidR="003B50E0" w:rsidRPr="00366FB9" w14:paraId="795701D4" w14:textId="77777777" w:rsidTr="00366FB9">
        <w:tc>
          <w:tcPr>
            <w:tcW w:w="2034" w:type="pct"/>
            <w:vAlign w:val="bottom"/>
          </w:tcPr>
          <w:p w14:paraId="28C3F0E7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7FFD8AE8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CC6E0F0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4B03E5D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8555431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C8BD6E9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0BC06CD5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01BE617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3B50E0" w:rsidRPr="00366FB9" w14:paraId="0AFBC382" w14:textId="77777777" w:rsidTr="00366FB9">
        <w:tc>
          <w:tcPr>
            <w:tcW w:w="2034" w:type="pct"/>
            <w:vAlign w:val="bottom"/>
          </w:tcPr>
          <w:p w14:paraId="19EE1D6D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EEB985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F4129B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EA039B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9993F0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712E035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1A3018BD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4231C913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B50E0" w:rsidRPr="00366FB9" w14:paraId="75BFC365" w14:textId="77777777" w:rsidTr="00366FB9">
        <w:tc>
          <w:tcPr>
            <w:tcW w:w="2034" w:type="pct"/>
            <w:vAlign w:val="bottom"/>
          </w:tcPr>
          <w:p w14:paraId="7788116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A1007E3" w14:textId="79AC478C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3,915,963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40B724C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62C977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C73F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3BAD275" w14:textId="6141AE3C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3,915,963</w:t>
            </w:r>
          </w:p>
        </w:tc>
        <w:tc>
          <w:tcPr>
            <w:tcW w:w="154" w:type="pct"/>
            <w:vAlign w:val="bottom"/>
          </w:tcPr>
          <w:p w14:paraId="51289DA8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16F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011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3B50E0" w:rsidRPr="00366FB9" w14:paraId="068E5942" w14:textId="77777777" w:rsidTr="00366FB9">
        <w:tc>
          <w:tcPr>
            <w:tcW w:w="2034" w:type="pct"/>
            <w:vAlign w:val="bottom"/>
          </w:tcPr>
          <w:p w14:paraId="58B7F193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3BB8638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C18E8C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2A83E92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B7513C5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5845744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" w:type="pct"/>
            <w:vAlign w:val="bottom"/>
          </w:tcPr>
          <w:p w14:paraId="3114985B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7E25ADED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B50E0" w:rsidRPr="00366FB9" w14:paraId="611D79AC" w14:textId="77777777" w:rsidTr="00366FB9">
        <w:tc>
          <w:tcPr>
            <w:tcW w:w="2034" w:type="pct"/>
            <w:vAlign w:val="bottom"/>
          </w:tcPr>
          <w:p w14:paraId="1E02EBB5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7119311A" w14:textId="2FC60EB0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3,475,237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E7DB50B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79757E9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4147BA8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0D8B918" w14:textId="5C2E3613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3,475,237</w:t>
            </w:r>
          </w:p>
        </w:tc>
        <w:tc>
          <w:tcPr>
            <w:tcW w:w="154" w:type="pct"/>
            <w:vAlign w:val="bottom"/>
          </w:tcPr>
          <w:p w14:paraId="6541981F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075C544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  <w:r w:rsidRPr="00366FB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</w:tr>
      <w:tr w:rsidR="003B50E0" w:rsidRPr="00366FB9" w14:paraId="00B047A7" w14:textId="77777777" w:rsidTr="00366FB9">
        <w:tc>
          <w:tcPr>
            <w:tcW w:w="2034" w:type="pct"/>
            <w:vAlign w:val="bottom"/>
          </w:tcPr>
          <w:p w14:paraId="42D1AFA0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66F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66FB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66FB9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</w:t>
            </w:r>
          </w:p>
          <w:p w14:paraId="014B556F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66FB9"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21941AA" w14:textId="73DD6352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(3,111,024)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DF8F564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2EAF271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A63AF3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D45CCD6" w14:textId="0F383AA0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(3,111,024)</w:t>
            </w:r>
          </w:p>
        </w:tc>
        <w:tc>
          <w:tcPr>
            <w:tcW w:w="154" w:type="pct"/>
            <w:vAlign w:val="bottom"/>
          </w:tcPr>
          <w:p w14:paraId="59D01152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1E355FFE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</w:rPr>
              <w:t>(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366F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50E0" w:rsidRPr="00366FB9" w14:paraId="02A6167C" w14:textId="77777777" w:rsidTr="00366FB9">
        <w:tc>
          <w:tcPr>
            <w:tcW w:w="2034" w:type="pct"/>
          </w:tcPr>
          <w:p w14:paraId="05B983E0" w14:textId="77777777" w:rsidR="003B50E0" w:rsidRPr="00366FB9" w:rsidRDefault="003B50E0" w:rsidP="003B50E0">
            <w:pPr>
              <w:pStyle w:val="BodyText2"/>
              <w:rPr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4D050" w14:textId="7B2DCD16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364,213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8B86B49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780F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229531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2460D" w14:textId="2721B157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364,213</w:t>
            </w:r>
          </w:p>
        </w:tc>
        <w:tc>
          <w:tcPr>
            <w:tcW w:w="154" w:type="pct"/>
            <w:vAlign w:val="bottom"/>
          </w:tcPr>
          <w:p w14:paraId="450644FA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10629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  <w:r w:rsidRPr="00366FB9">
              <w:rPr>
                <w:rFonts w:ascii="Angsana New" w:hAnsi="Angsana New"/>
                <w:sz w:val="30"/>
                <w:szCs w:val="30"/>
              </w:rPr>
              <w:t>,</w:t>
            </w:r>
            <w:r w:rsidRPr="00366FB9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3B50E0" w:rsidRPr="00366FB9" w14:paraId="78C802B1" w14:textId="77777777" w:rsidTr="00366FB9">
        <w:tc>
          <w:tcPr>
            <w:tcW w:w="2034" w:type="pct"/>
            <w:vAlign w:val="bottom"/>
          </w:tcPr>
          <w:p w14:paraId="38B94061" w14:textId="77777777" w:rsidR="003B50E0" w:rsidRPr="00366FB9" w:rsidRDefault="003B50E0" w:rsidP="003B50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5E79EF6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1CA060E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E5713E4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DA2CC46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98366FB" w14:textId="77777777" w:rsidR="003B50E0" w:rsidRPr="00366FB9" w:rsidRDefault="003B50E0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vAlign w:val="bottom"/>
          </w:tcPr>
          <w:p w14:paraId="311284F3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E8328FB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3B50E0" w:rsidRPr="00366FB9" w14:paraId="1F153AD3" w14:textId="77777777" w:rsidTr="00366FB9">
        <w:tc>
          <w:tcPr>
            <w:tcW w:w="2034" w:type="pct"/>
            <w:vAlign w:val="bottom"/>
          </w:tcPr>
          <w:p w14:paraId="2C1C3484" w14:textId="77777777" w:rsidR="003B50E0" w:rsidRPr="00366FB9" w:rsidRDefault="003B50E0" w:rsidP="003B50E0">
            <w:pPr>
              <w:pStyle w:val="BodyText2"/>
              <w:rPr>
                <w:cs/>
              </w:rPr>
            </w:pPr>
            <w:r w:rsidRPr="00366FB9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1177B4D" w14:textId="529D2342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291,900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E22087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A068F91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44,754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BE942D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2476EC5" w14:textId="715E6DD8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291,900</w:t>
            </w:r>
          </w:p>
        </w:tc>
        <w:tc>
          <w:tcPr>
            <w:tcW w:w="154" w:type="pct"/>
            <w:vAlign w:val="bottom"/>
          </w:tcPr>
          <w:p w14:paraId="19714F0A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vAlign w:val="bottom"/>
          </w:tcPr>
          <w:p w14:paraId="2AF1F373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44,754</w:t>
            </w:r>
          </w:p>
        </w:tc>
      </w:tr>
      <w:tr w:rsidR="003B50E0" w:rsidRPr="00366FB9" w14:paraId="46016652" w14:textId="77777777" w:rsidTr="00366FB9">
        <w:tc>
          <w:tcPr>
            <w:tcW w:w="2034" w:type="pct"/>
          </w:tcPr>
          <w:p w14:paraId="0C7E8566" w14:textId="77777777" w:rsidR="003B50E0" w:rsidRPr="00366FB9" w:rsidRDefault="003B50E0" w:rsidP="003B50E0">
            <w:pPr>
              <w:pStyle w:val="BodyText2"/>
              <w:rPr>
                <w:b/>
                <w:bCs/>
                <w:cs/>
              </w:rPr>
            </w:pPr>
            <w:r w:rsidRPr="00366FB9">
              <w:rPr>
                <w:b/>
                <w:bCs/>
                <w:cs/>
              </w:rPr>
              <w:t>รวมหนี้สินที่เกิดจากสัญญา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5E3D" w14:textId="4EA8F3A0" w:rsidR="003B50E0" w:rsidRPr="00366FB9" w:rsidRDefault="00A96472" w:rsidP="003B50E0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656,113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0BC2F3E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D125A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65BC58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F757E8" w14:textId="42971A37" w:rsidR="003B50E0" w:rsidRPr="00366FB9" w:rsidRDefault="00A96472" w:rsidP="003B50E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656,113</w:t>
            </w:r>
          </w:p>
        </w:tc>
        <w:tc>
          <w:tcPr>
            <w:tcW w:w="154" w:type="pct"/>
            <w:vAlign w:val="bottom"/>
          </w:tcPr>
          <w:p w14:paraId="61F43440" w14:textId="77777777" w:rsidR="003B50E0" w:rsidRPr="00366FB9" w:rsidRDefault="003B50E0" w:rsidP="003B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55456" w14:textId="77777777" w:rsidR="003B50E0" w:rsidRPr="00366FB9" w:rsidRDefault="003B50E0" w:rsidP="003B50E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527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66F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878</w:t>
            </w:r>
          </w:p>
        </w:tc>
      </w:tr>
    </w:tbl>
    <w:p w14:paraId="3EBF3407" w14:textId="77777777" w:rsidR="00BC14AB" w:rsidRDefault="00BC14AB" w:rsidP="00830142">
      <w:pPr>
        <w:pStyle w:val="BodyText2"/>
        <w:ind w:left="540"/>
        <w:rPr>
          <w:cs/>
          <w:lang w:val="en-US"/>
        </w:rPr>
      </w:pPr>
    </w:p>
    <w:p w14:paraId="483BBB06" w14:textId="3869BA69" w:rsidR="00390C8E" w:rsidRPr="00D267C3" w:rsidRDefault="00BC14AB" w:rsidP="00BC14AB">
      <w:pPr>
        <w:pStyle w:val="BodyText2"/>
        <w:ind w:left="540"/>
        <w:rPr>
          <w:b/>
          <w:bCs/>
          <w:cs/>
        </w:rPr>
      </w:pPr>
      <w:r>
        <w:rPr>
          <w:cs/>
          <w:lang w:val="en-US"/>
        </w:rPr>
        <w:br w:type="page"/>
      </w:r>
      <w:bookmarkStart w:id="2" w:name="_Hlk78289407"/>
    </w:p>
    <w:bookmarkEnd w:id="2"/>
    <w:p w14:paraId="59943210" w14:textId="77777777" w:rsidR="00F56D15" w:rsidRPr="00BC14AB" w:rsidRDefault="00F56D15" w:rsidP="00F56D15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t>ที่ดิน อาคารและอุปกรณ์</w:t>
      </w:r>
    </w:p>
    <w:p w14:paraId="36829DC9" w14:textId="77777777" w:rsidR="00E42936" w:rsidRPr="006C4CE0" w:rsidRDefault="00E42936" w:rsidP="005730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4BEC023C" w14:textId="7BC78A8A" w:rsidR="00432DAE" w:rsidRPr="00D267C3" w:rsidRDefault="00432DAE" w:rsidP="00BC14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D267C3">
        <w:rPr>
          <w:rFonts w:ascii="Angsana New" w:hAnsi="Angsana New"/>
          <w:b/>
          <w:sz w:val="30"/>
          <w:szCs w:val="30"/>
          <w:cs/>
        </w:rPr>
        <w:t>รายการเคลื่อนไหวของ</w:t>
      </w:r>
      <w:r w:rsidRPr="00D267C3">
        <w:rPr>
          <w:rFonts w:ascii="Angsana New" w:hAnsi="Angsana New"/>
          <w:sz w:val="30"/>
          <w:szCs w:val="30"/>
          <w:cs/>
        </w:rPr>
        <w:t>ที่ดิน อาคารและอุปกรณ์ระหว่างงวด</w:t>
      </w:r>
      <w:r w:rsidR="003B50E0">
        <w:rPr>
          <w:rFonts w:ascii="Angsana New" w:hAnsi="Angsana New" w:hint="cs"/>
          <w:sz w:val="30"/>
          <w:szCs w:val="30"/>
          <w:cs/>
        </w:rPr>
        <w:t>เก้า</w:t>
      </w:r>
      <w:r w:rsidRPr="00D267C3">
        <w:rPr>
          <w:rFonts w:ascii="Angsana New" w:hAnsi="Angsana New"/>
          <w:sz w:val="30"/>
          <w:szCs w:val="30"/>
          <w:cs/>
        </w:rPr>
        <w:t>เดือนสิ้นสุดวันที</w:t>
      </w:r>
      <w:r w:rsidRPr="00D267C3">
        <w:rPr>
          <w:rFonts w:ascii="Angsana New" w:hAnsi="Angsana New" w:hint="cs"/>
          <w:sz w:val="30"/>
          <w:szCs w:val="30"/>
          <w:cs/>
        </w:rPr>
        <w:t>่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="00366FB9">
        <w:rPr>
          <w:rFonts w:ascii="Angsana New" w:hAnsi="Angsana New"/>
          <w:sz w:val="30"/>
          <w:szCs w:val="30"/>
        </w:rPr>
        <w:t>3</w:t>
      </w:r>
      <w:r w:rsidR="002519C3">
        <w:rPr>
          <w:rFonts w:ascii="Angsana New" w:hAnsi="Angsana New"/>
          <w:sz w:val="30"/>
          <w:szCs w:val="30"/>
        </w:rPr>
        <w:t>0</w:t>
      </w:r>
      <w:r w:rsidR="00366FB9">
        <w:rPr>
          <w:rFonts w:ascii="Angsana New" w:hAnsi="Angsana New"/>
          <w:sz w:val="30"/>
          <w:szCs w:val="30"/>
        </w:rPr>
        <w:t xml:space="preserve"> </w:t>
      </w:r>
      <w:r w:rsidR="003B50E0">
        <w:rPr>
          <w:rFonts w:ascii="Angsana New" w:hAnsi="Angsana New" w:hint="cs"/>
          <w:sz w:val="30"/>
          <w:szCs w:val="30"/>
          <w:cs/>
        </w:rPr>
        <w:t>กันยายน</w:t>
      </w:r>
      <w:r w:rsidR="00366FB9">
        <w:rPr>
          <w:rFonts w:ascii="Angsana New" w:hAnsi="Angsana New" w:hint="cs"/>
          <w:sz w:val="30"/>
          <w:szCs w:val="30"/>
          <w:cs/>
        </w:rPr>
        <w:t xml:space="preserve"> </w:t>
      </w:r>
      <w:r w:rsidR="00493A4B"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56</w:t>
      </w:r>
      <w:r w:rsidR="00366FB9">
        <w:rPr>
          <w:rFonts w:ascii="Angsana New" w:hAnsi="Angsana New"/>
          <w:sz w:val="30"/>
          <w:szCs w:val="30"/>
        </w:rPr>
        <w:t>6</w:t>
      </w:r>
      <w:r w:rsidRPr="00D267C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81E85F3" w14:textId="77777777" w:rsidR="00C2040E" w:rsidRPr="006C4CE0" w:rsidRDefault="00C2040E" w:rsidP="004543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2430"/>
        <w:gridCol w:w="270"/>
        <w:gridCol w:w="2332"/>
      </w:tblGrid>
      <w:tr w:rsidR="00C2040E" w:rsidRPr="00D267C3" w14:paraId="0615B795" w14:textId="77777777" w:rsidTr="00835194">
        <w:trPr>
          <w:tblHeader/>
        </w:trPr>
        <w:tc>
          <w:tcPr>
            <w:tcW w:w="2262" w:type="pct"/>
            <w:shd w:val="clear" w:color="auto" w:fill="auto"/>
          </w:tcPr>
          <w:p w14:paraId="06058011" w14:textId="77777777" w:rsidR="00C2040E" w:rsidRPr="00D267C3" w:rsidRDefault="00C2040E" w:rsidP="0059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pct"/>
          </w:tcPr>
          <w:p w14:paraId="1C0EB5EA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658C2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</w:tcPr>
          <w:p w14:paraId="01BE8C36" w14:textId="77777777" w:rsidR="00C2040E" w:rsidRPr="00D267C3" w:rsidDel="003621D0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040E" w:rsidRPr="00D267C3" w14:paraId="10F347FE" w14:textId="77777777" w:rsidTr="00835194">
        <w:trPr>
          <w:tblHeader/>
        </w:trPr>
        <w:tc>
          <w:tcPr>
            <w:tcW w:w="2262" w:type="pct"/>
          </w:tcPr>
          <w:p w14:paraId="0A3078F2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8" w:type="pct"/>
            <w:gridSpan w:val="3"/>
          </w:tcPr>
          <w:p w14:paraId="009C8DA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40E" w:rsidRPr="00D267C3" w14:paraId="45C254C1" w14:textId="77777777" w:rsidTr="00835194">
        <w:trPr>
          <w:tblHeader/>
        </w:trPr>
        <w:tc>
          <w:tcPr>
            <w:tcW w:w="2262" w:type="pct"/>
          </w:tcPr>
          <w:p w14:paraId="601DA5A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67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22" w:type="pct"/>
          </w:tcPr>
          <w:p w14:paraId="6C69755B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C8071E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</w:tcPr>
          <w:p w14:paraId="28C5C279" w14:textId="77777777" w:rsidR="00C2040E" w:rsidRPr="00D267C3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40E" w:rsidRPr="00BB0D4C" w14:paraId="6563911F" w14:textId="77777777" w:rsidTr="00835194">
        <w:trPr>
          <w:tblHeader/>
        </w:trPr>
        <w:tc>
          <w:tcPr>
            <w:tcW w:w="2262" w:type="pct"/>
          </w:tcPr>
          <w:p w14:paraId="4B3A3DD0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3A4B" w:rsidRPr="00BB0D4C">
              <w:rPr>
                <w:rFonts w:ascii="Angsana New" w:hAnsi="Angsana New"/>
                <w:sz w:val="30"/>
                <w:szCs w:val="30"/>
              </w:rPr>
              <w:t>1</w:t>
            </w:r>
            <w:r w:rsidRPr="00BB0D4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22" w:type="pct"/>
          </w:tcPr>
          <w:p w14:paraId="14623C44" w14:textId="4450D2FB" w:rsidR="00C2040E" w:rsidRPr="00B84554" w:rsidRDefault="00835194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536,923</w:t>
            </w:r>
          </w:p>
        </w:tc>
        <w:tc>
          <w:tcPr>
            <w:tcW w:w="147" w:type="pct"/>
          </w:tcPr>
          <w:p w14:paraId="17AEBF2B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</w:tcPr>
          <w:p w14:paraId="25E88C85" w14:textId="5D6FBEC2" w:rsidR="00C2040E" w:rsidRPr="00B84554" w:rsidRDefault="00835194" w:rsidP="00835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526,788</w:t>
            </w:r>
          </w:p>
        </w:tc>
      </w:tr>
      <w:tr w:rsidR="00C2040E" w:rsidRPr="00BB0D4C" w14:paraId="4CE1EBCD" w14:textId="77777777" w:rsidTr="00835194">
        <w:trPr>
          <w:tblHeader/>
        </w:trPr>
        <w:tc>
          <w:tcPr>
            <w:tcW w:w="2262" w:type="pct"/>
          </w:tcPr>
          <w:p w14:paraId="37C3450D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22" w:type="pct"/>
          </w:tcPr>
          <w:p w14:paraId="593CE80D" w14:textId="22F5F05F" w:rsidR="00C2040E" w:rsidRPr="00B84554" w:rsidRDefault="00835194" w:rsidP="005B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61,916</w:t>
            </w:r>
          </w:p>
        </w:tc>
        <w:tc>
          <w:tcPr>
            <w:tcW w:w="147" w:type="pct"/>
          </w:tcPr>
          <w:p w14:paraId="109F1CE2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</w:tcPr>
          <w:p w14:paraId="4323BBA1" w14:textId="50132276" w:rsidR="00DB0E76" w:rsidRPr="00B84554" w:rsidRDefault="00835194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37,857</w:t>
            </w:r>
          </w:p>
        </w:tc>
      </w:tr>
      <w:tr w:rsidR="00C2040E" w:rsidRPr="00BB0D4C" w14:paraId="3224278F" w14:textId="77777777" w:rsidTr="00835194">
        <w:trPr>
          <w:tblHeader/>
        </w:trPr>
        <w:tc>
          <w:tcPr>
            <w:tcW w:w="2262" w:type="pct"/>
          </w:tcPr>
          <w:p w14:paraId="121FE8EC" w14:textId="2E8C66F2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22" w:type="pct"/>
          </w:tcPr>
          <w:p w14:paraId="6D376A37" w14:textId="6114CCB0" w:rsidR="00C2040E" w:rsidRPr="00B84554" w:rsidRDefault="005B4071" w:rsidP="005B4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(907)</w:t>
            </w:r>
          </w:p>
        </w:tc>
        <w:tc>
          <w:tcPr>
            <w:tcW w:w="147" w:type="pct"/>
          </w:tcPr>
          <w:p w14:paraId="01F2C0F0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</w:tcPr>
          <w:p w14:paraId="58E05B87" w14:textId="14ECECA8" w:rsidR="00C2040E" w:rsidRPr="00B84554" w:rsidRDefault="005B4071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(886)</w:t>
            </w:r>
          </w:p>
        </w:tc>
      </w:tr>
      <w:tr w:rsidR="00C2040E" w:rsidRPr="00BB0D4C" w14:paraId="673C39ED" w14:textId="77777777" w:rsidTr="00835194">
        <w:trPr>
          <w:tblHeader/>
        </w:trPr>
        <w:tc>
          <w:tcPr>
            <w:tcW w:w="2262" w:type="pct"/>
          </w:tcPr>
          <w:p w14:paraId="300E5771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BB0D4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22" w:type="pct"/>
          </w:tcPr>
          <w:p w14:paraId="313D5043" w14:textId="603F94B6" w:rsidR="00DB0E76" w:rsidRPr="00B84554" w:rsidRDefault="005B4071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(57,880)</w:t>
            </w:r>
          </w:p>
        </w:tc>
        <w:tc>
          <w:tcPr>
            <w:tcW w:w="147" w:type="pct"/>
          </w:tcPr>
          <w:p w14:paraId="183CD563" w14:textId="77777777" w:rsidR="00C2040E" w:rsidRPr="00B84554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</w:tcPr>
          <w:p w14:paraId="70D2EF88" w14:textId="0239065A" w:rsidR="00C2040E" w:rsidRPr="00B84554" w:rsidRDefault="005B4071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(51,683)</w:t>
            </w:r>
          </w:p>
        </w:tc>
      </w:tr>
      <w:tr w:rsidR="00C2040E" w:rsidRPr="00BB0D4C" w14:paraId="26617686" w14:textId="77777777" w:rsidTr="00835194">
        <w:trPr>
          <w:tblHeader/>
        </w:trPr>
        <w:tc>
          <w:tcPr>
            <w:tcW w:w="2262" w:type="pct"/>
          </w:tcPr>
          <w:p w14:paraId="0C872D51" w14:textId="653DBDF2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D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19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B50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2" w:type="pct"/>
            <w:tcBorders>
              <w:top w:val="single" w:sz="4" w:space="0" w:color="auto"/>
              <w:bottom w:val="double" w:sz="4" w:space="0" w:color="auto"/>
            </w:tcBorders>
          </w:tcPr>
          <w:p w14:paraId="38E22556" w14:textId="60B56450" w:rsidR="00C2040E" w:rsidRPr="00BB0D4C" w:rsidRDefault="005B4071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540,052</w:t>
            </w:r>
          </w:p>
        </w:tc>
        <w:tc>
          <w:tcPr>
            <w:tcW w:w="147" w:type="pct"/>
          </w:tcPr>
          <w:p w14:paraId="56BF34D3" w14:textId="77777777" w:rsidR="00C2040E" w:rsidRPr="00BB0D4C" w:rsidRDefault="00C2040E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pct"/>
            <w:tcBorders>
              <w:top w:val="single" w:sz="4" w:space="0" w:color="auto"/>
              <w:bottom w:val="double" w:sz="4" w:space="0" w:color="auto"/>
            </w:tcBorders>
          </w:tcPr>
          <w:p w14:paraId="005A61AA" w14:textId="29D6450E" w:rsidR="00C2040E" w:rsidRPr="00BB0D4C" w:rsidRDefault="005B4071" w:rsidP="00A25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512,076</w:t>
            </w:r>
          </w:p>
        </w:tc>
      </w:tr>
    </w:tbl>
    <w:p w14:paraId="2F927732" w14:textId="77777777" w:rsidR="005D6523" w:rsidRPr="006C4CE0" w:rsidRDefault="005D6523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43ED5CC" w14:textId="4490193D" w:rsidR="00CC2480" w:rsidRPr="00C659D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</w:rPr>
        <w:tab/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F83CB0" w:rsidRPr="00C659DC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F0577F" w:rsidRPr="00C659DC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F83CB0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F83CB0" w:rsidRPr="00C659DC">
        <w:rPr>
          <w:rFonts w:ascii="Angsana New" w:hAnsi="Angsana New"/>
          <w:spacing w:val="-4"/>
          <w:sz w:val="30"/>
          <w:szCs w:val="30"/>
        </w:rPr>
        <w:t xml:space="preserve">30 </w:t>
      </w:r>
      <w:r w:rsidR="003B50E0" w:rsidRPr="00C659D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83CB0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CB0" w:rsidRPr="00C659DC">
        <w:rPr>
          <w:rFonts w:ascii="Angsana New" w:hAnsi="Angsana New"/>
          <w:spacing w:val="-4"/>
          <w:sz w:val="30"/>
          <w:szCs w:val="30"/>
        </w:rPr>
        <w:t xml:space="preserve">2566 </w:t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 w:rsidRPr="00C659DC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ได้เข้าทำสัญญา</w:t>
      </w:r>
      <w:r w:rsidR="000315F5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เช่าที่ดิน </w:t>
      </w:r>
      <w:r w:rsidR="00F53748" w:rsidRPr="00C659DC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BA02A0" w:rsidRPr="00C659DC">
        <w:rPr>
          <w:rFonts w:ascii="Angsana New" w:hAnsi="Angsana New" w:hint="cs"/>
          <w:spacing w:val="-4"/>
          <w:sz w:val="30"/>
          <w:szCs w:val="30"/>
          <w:cs/>
        </w:rPr>
        <w:t>และ        ส่วนปรับปรุงอาคาร</w:t>
      </w:r>
      <w:r w:rsidR="00F53748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315F5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เครื่องมือและอุปกรณ์ </w:t>
      </w:r>
      <w:r w:rsidR="00F83CB0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ยานพาหนะ </w:t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และยานพาหน</w:t>
      </w:r>
      <w:r w:rsidR="00F83CB0" w:rsidRPr="00C659DC">
        <w:rPr>
          <w:rFonts w:ascii="Angsana New" w:hAnsi="Angsana New" w:hint="cs"/>
          <w:spacing w:val="-4"/>
          <w:sz w:val="30"/>
          <w:szCs w:val="30"/>
          <w:cs/>
        </w:rPr>
        <w:t>ะสำหรับโครงการก่อสร้าง</w:t>
      </w:r>
      <w:r w:rsidR="00435C11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BA02A0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="00435C11" w:rsidRPr="00C659DC">
        <w:rPr>
          <w:rFonts w:ascii="Angsana New" w:hAnsi="Angsana New"/>
          <w:spacing w:val="-4"/>
          <w:sz w:val="30"/>
          <w:szCs w:val="30"/>
        </w:rPr>
        <w:t xml:space="preserve">2 - </w:t>
      </w:r>
      <w:r w:rsidR="00BA02A0" w:rsidRPr="00C659DC">
        <w:rPr>
          <w:rFonts w:ascii="Angsana New" w:hAnsi="Angsana New"/>
          <w:spacing w:val="-4"/>
          <w:sz w:val="30"/>
          <w:szCs w:val="30"/>
        </w:rPr>
        <w:t>5</w:t>
      </w:r>
      <w:r w:rsidR="00435C11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35C11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435C11" w:rsidRPr="00C659DC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435C11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โดยมีค่าเช่าคงที่ตลอดระยะเวลาเช่า</w:t>
      </w:r>
      <w:r w:rsidR="00F83CB0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6C4CE0" w:rsidRPr="00C659DC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ได้รับรู้สินทรัพย์สิทธิการใช้ที่มีไว้เพื่อใช้งานเป็นจำนวน</w:t>
      </w:r>
      <w:r w:rsidR="00F83CB0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5776B" w:rsidRPr="00C659DC">
        <w:rPr>
          <w:rFonts w:ascii="Angsana New" w:hAnsi="Angsana New"/>
          <w:spacing w:val="-4"/>
          <w:sz w:val="30"/>
          <w:szCs w:val="30"/>
        </w:rPr>
        <w:t>34.95</w:t>
      </w:r>
      <w:r w:rsidR="00F83CB0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F83CB0" w:rsidRPr="00C659DC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C4CE0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0D2626" w:rsidRPr="00C659DC">
        <w:rPr>
          <w:rFonts w:ascii="Angsana New" w:hAnsi="Angsana New"/>
          <w:spacing w:val="-4"/>
          <w:sz w:val="30"/>
          <w:szCs w:val="30"/>
        </w:rPr>
        <w:t>11.42</w:t>
      </w:r>
      <w:r w:rsidR="006C4CE0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6C4CE0" w:rsidRPr="00C659DC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</w:p>
    <w:p w14:paraId="062DF71B" w14:textId="77777777" w:rsidR="00CC2480" w:rsidRPr="00C659DC" w:rsidRDefault="00CC2480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14:paraId="20F39135" w14:textId="4C715843" w:rsidR="00D60DEF" w:rsidRPr="00C659DC" w:rsidRDefault="004436F5" w:rsidP="00CC2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8D6F6C" w:rsidRPr="00C659DC">
        <w:rPr>
          <w:rFonts w:ascii="Angsana New" w:hAnsi="Angsana New"/>
          <w:spacing w:val="-4"/>
          <w:sz w:val="30"/>
          <w:szCs w:val="30"/>
        </w:rPr>
        <w:t xml:space="preserve">30 </w:t>
      </w:r>
      <w:r w:rsidR="003B50E0" w:rsidRPr="00C659D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8D6F6C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3A4B" w:rsidRPr="00C659DC">
        <w:rPr>
          <w:rFonts w:ascii="Angsana New" w:hAnsi="Angsana New"/>
          <w:spacing w:val="-4"/>
          <w:sz w:val="30"/>
          <w:szCs w:val="30"/>
        </w:rPr>
        <w:t>2</w:t>
      </w:r>
      <w:r w:rsidRPr="00C659DC">
        <w:rPr>
          <w:rFonts w:ascii="Angsana New" w:hAnsi="Angsana New"/>
          <w:spacing w:val="-4"/>
          <w:sz w:val="30"/>
          <w:szCs w:val="30"/>
        </w:rPr>
        <w:t>56</w:t>
      </w:r>
      <w:r w:rsidR="00366FB9" w:rsidRPr="00C659DC">
        <w:rPr>
          <w:rFonts w:ascii="Angsana New" w:hAnsi="Angsana New"/>
          <w:spacing w:val="-4"/>
          <w:sz w:val="30"/>
          <w:szCs w:val="30"/>
        </w:rPr>
        <w:t>6</w:t>
      </w:r>
      <w:r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332059" w:rsidRPr="00C659DC">
        <w:rPr>
          <w:rFonts w:ascii="Angsana New" w:hAnsi="Angsana New" w:hint="cs"/>
          <w:spacing w:val="-4"/>
          <w:sz w:val="30"/>
          <w:szCs w:val="30"/>
          <w:cs/>
        </w:rPr>
        <w:t>มูลค่าตามบัญชีของ</w:t>
      </w:r>
      <w:r w:rsidR="00D60DEF" w:rsidRPr="00C659DC">
        <w:rPr>
          <w:rFonts w:ascii="Angsana New" w:hAnsi="Angsana New" w:hint="cs"/>
          <w:sz w:val="30"/>
          <w:szCs w:val="30"/>
          <w:cs/>
        </w:rPr>
        <w:t>ที่ดิน</w:t>
      </w:r>
      <w:r w:rsidR="00264E4A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D60DEF" w:rsidRPr="00C659DC">
        <w:rPr>
          <w:rFonts w:ascii="Angsana New" w:hAnsi="Angsana New" w:hint="cs"/>
          <w:spacing w:val="-4"/>
          <w:sz w:val="30"/>
          <w:szCs w:val="30"/>
          <w:cs/>
        </w:rPr>
        <w:t>อาคาร</w:t>
      </w:r>
      <w:r w:rsidR="00264E4A" w:rsidRPr="00C659DC">
        <w:rPr>
          <w:rFonts w:ascii="Angsana New" w:hAnsi="Angsana New" w:hint="cs"/>
          <w:spacing w:val="-4"/>
          <w:sz w:val="30"/>
          <w:szCs w:val="30"/>
          <w:cs/>
        </w:rPr>
        <w:t>และอุปกรณ์ของ</w:t>
      </w:r>
      <w:r w:rsidR="00AE6BDE" w:rsidRPr="00C659DC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165FD6" w:rsidRPr="00C659DC">
        <w:rPr>
          <w:rFonts w:ascii="Angsana New" w:hAnsi="Angsana New" w:hint="cs"/>
          <w:spacing w:val="-4"/>
          <w:sz w:val="30"/>
          <w:szCs w:val="30"/>
          <w:cs/>
        </w:rPr>
        <w:t>บริษัทและ</w:t>
      </w:r>
      <w:r w:rsidR="00264E4A" w:rsidRPr="00C659DC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C59B6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165FD6" w:rsidRPr="00C659DC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FE377F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8B675C" w:rsidRPr="00C659DC">
        <w:rPr>
          <w:rFonts w:ascii="Angsana New" w:hAnsi="Angsana New"/>
          <w:spacing w:val="-4"/>
          <w:sz w:val="30"/>
          <w:szCs w:val="30"/>
        </w:rPr>
        <w:t>401.54</w:t>
      </w:r>
      <w:r w:rsidR="005907A0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AE6BDE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C659DC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C659DC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165FD6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F04F46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B675C" w:rsidRPr="00C659DC">
        <w:rPr>
          <w:rFonts w:ascii="Angsana New" w:hAnsi="Angsana New"/>
          <w:spacing w:val="-4"/>
          <w:sz w:val="30"/>
          <w:szCs w:val="30"/>
        </w:rPr>
        <w:t>396.91</w:t>
      </w:r>
      <w:r w:rsidR="00EC59B6" w:rsidRPr="00C659DC">
        <w:rPr>
          <w:rFonts w:ascii="Angsana New" w:hAnsi="Angsana New"/>
          <w:spacing w:val="-4"/>
          <w:sz w:val="30"/>
          <w:szCs w:val="30"/>
        </w:rPr>
        <w:t xml:space="preserve"> </w:t>
      </w:r>
      <w:r w:rsidR="00264E4A" w:rsidRPr="00C659DC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D7E52" w:rsidRPr="00C659DC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64E4A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65FD6" w:rsidRPr="00C659DC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="00FB592C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0DEF" w:rsidRPr="00C659DC">
        <w:rPr>
          <w:rFonts w:ascii="Angsana New" w:hAnsi="Angsana New" w:hint="cs"/>
          <w:spacing w:val="-4"/>
          <w:sz w:val="30"/>
          <w:szCs w:val="30"/>
          <w:cs/>
        </w:rPr>
        <w:t>ได้นำไปวางเป็นหลักประกันเงินกู้ยืมจาก</w:t>
      </w:r>
      <w:r w:rsidR="00BD2AB3" w:rsidRPr="00C659DC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332059" w:rsidRPr="00C659D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2059" w:rsidRPr="00C659DC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BE3612" w:rsidRPr="00C659DC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="00493A4B" w:rsidRPr="00C659DC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C659D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C659D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493A4B" w:rsidRPr="00C659DC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BE3612" w:rsidRPr="00C659DC">
        <w:rPr>
          <w:rFonts w:ascii="Angsana New" w:hAnsi="Angsana New"/>
          <w:i/>
          <w:iCs/>
          <w:spacing w:val="-4"/>
          <w:sz w:val="30"/>
          <w:szCs w:val="30"/>
        </w:rPr>
        <w:t>56</w:t>
      </w:r>
      <w:r w:rsidR="00B84D9C" w:rsidRPr="00C659DC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="00332059" w:rsidRPr="00C659DC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="00BE3612" w:rsidRPr="00C659D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005A5F" w:rsidRPr="00C659DC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A1057C" w:rsidRPr="00C659DC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005A5F" w:rsidRPr="00C659DC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1057C" w:rsidRPr="00C659DC">
        <w:rPr>
          <w:rFonts w:ascii="Angsana New" w:hAnsi="Angsana New"/>
          <w:i/>
          <w:iCs/>
          <w:spacing w:val="-4"/>
          <w:sz w:val="30"/>
          <w:szCs w:val="30"/>
        </w:rPr>
        <w:t>86</w:t>
      </w:r>
      <w:r w:rsidR="005907A0" w:rsidRPr="00C659D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C659D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264E4A" w:rsidRPr="00C659D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และ </w:t>
      </w:r>
      <w:r w:rsidR="00005A5F" w:rsidRPr="00C659DC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A1057C" w:rsidRPr="00C659DC">
        <w:rPr>
          <w:rFonts w:ascii="Angsana New" w:hAnsi="Angsana New"/>
          <w:i/>
          <w:iCs/>
          <w:spacing w:val="-4"/>
          <w:sz w:val="30"/>
          <w:szCs w:val="30"/>
        </w:rPr>
        <w:t>24</w:t>
      </w:r>
      <w:r w:rsidR="00005A5F" w:rsidRPr="00C659DC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1057C" w:rsidRPr="00C659DC">
        <w:rPr>
          <w:rFonts w:ascii="Angsana New" w:hAnsi="Angsana New"/>
          <w:i/>
          <w:iCs/>
          <w:spacing w:val="-4"/>
          <w:sz w:val="30"/>
          <w:szCs w:val="30"/>
        </w:rPr>
        <w:t>96</w:t>
      </w:r>
      <w:r w:rsidR="00332059" w:rsidRPr="00C659DC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332059" w:rsidRPr="00C659DC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264E4A" w:rsidRPr="00C659DC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332059" w:rsidRPr="00C659DC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3B166224" w14:textId="77777777" w:rsidR="002A3AC3" w:rsidRPr="00C659DC" w:rsidRDefault="002A3AC3" w:rsidP="00BC14A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ngsana New" w:hAnsi="Angsana New" w:cs="Angsana New"/>
          <w:spacing w:val="-4"/>
          <w:cs/>
          <w:lang w:val="en-GB" w:bidi="th-TH"/>
        </w:rPr>
      </w:pPr>
    </w:p>
    <w:p w14:paraId="64BFC848" w14:textId="00667D68" w:rsidR="009C28E1" w:rsidRPr="00C659DC" w:rsidRDefault="00EF2244" w:rsidP="00BC14AB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C659DC">
        <w:rPr>
          <w:b/>
          <w:bCs/>
          <w:cs/>
        </w:rPr>
        <w:t>ส่วนงานดำเนินงาน</w:t>
      </w:r>
      <w:r w:rsidR="009C28E1" w:rsidRPr="00C659DC">
        <w:rPr>
          <w:b/>
          <w:bCs/>
          <w:cs/>
        </w:rPr>
        <w:t>และการจำแนกรายได้</w:t>
      </w:r>
    </w:p>
    <w:p w14:paraId="2C735DC1" w14:textId="77777777" w:rsidR="009C28E1" w:rsidRPr="00C659DC" w:rsidRDefault="009C28E1" w:rsidP="00BC14AB">
      <w:pPr>
        <w:pStyle w:val="BodyText2"/>
        <w:ind w:left="540" w:hanging="540"/>
        <w:rPr>
          <w:sz w:val="20"/>
          <w:szCs w:val="20"/>
          <w:cs/>
          <w:lang w:val="en-US"/>
        </w:rPr>
      </w:pPr>
    </w:p>
    <w:p w14:paraId="60E088A8" w14:textId="77777777" w:rsidR="00A009ED" w:rsidRPr="00C659D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59DC">
        <w:rPr>
          <w:rFonts w:ascii="Angsana New" w:hAnsi="Angsana New"/>
          <w:i/>
          <w:iCs/>
          <w:sz w:val="30"/>
          <w:szCs w:val="30"/>
        </w:rPr>
        <w:tab/>
      </w:r>
      <w:r w:rsidR="00A009ED" w:rsidRPr="00C659DC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20E7832E" w14:textId="77777777" w:rsidR="00A009ED" w:rsidRPr="00C659DC" w:rsidRDefault="00A009ED" w:rsidP="00BC14AB">
      <w:pPr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p w14:paraId="6CA02FA2" w14:textId="77777777" w:rsidR="00A009ED" w:rsidRPr="00C659D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659DC">
        <w:rPr>
          <w:rFonts w:ascii="Angsana New" w:hAnsi="Angsana New"/>
          <w:sz w:val="30"/>
          <w:szCs w:val="30"/>
        </w:rPr>
        <w:tab/>
      </w:r>
      <w:r w:rsidR="00796A81" w:rsidRPr="00C659DC">
        <w:rPr>
          <w:rFonts w:ascii="Angsana New" w:hAnsi="Angsana New" w:hint="cs"/>
          <w:sz w:val="30"/>
          <w:szCs w:val="30"/>
          <w:cs/>
        </w:rPr>
        <w:t>กลุ่ม</w:t>
      </w:r>
      <w:r w:rsidR="00A009ED" w:rsidRPr="00C659DC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009ED" w:rsidRPr="00C659DC">
        <w:rPr>
          <w:rFonts w:ascii="Angsana New" w:hAnsi="Angsana New" w:hint="cs"/>
          <w:sz w:val="30"/>
          <w:szCs w:val="30"/>
          <w:cs/>
        </w:rPr>
        <w:t>เฉพาะ</w:t>
      </w:r>
      <w:r w:rsidR="00A009ED" w:rsidRPr="00C659DC">
        <w:rPr>
          <w:rFonts w:ascii="Angsana New" w:hAnsi="Angsana New"/>
          <w:sz w:val="30"/>
          <w:szCs w:val="30"/>
          <w:cs/>
        </w:rPr>
        <w:t>ในประเทศไทยเท่านั้น</w:t>
      </w:r>
      <w:r w:rsidR="00A009ED" w:rsidRPr="00C659DC">
        <w:rPr>
          <w:rFonts w:ascii="Angsana New" w:hAnsi="Angsana New" w:hint="cs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</w:p>
    <w:p w14:paraId="58505555" w14:textId="63CA7FB4" w:rsidR="00237909" w:rsidRPr="00C659DC" w:rsidRDefault="00237909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1CE684E8" w14:textId="77777777" w:rsidR="00237909" w:rsidRPr="00C659D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59DC">
        <w:rPr>
          <w:rFonts w:ascii="Angsana New" w:hAnsi="Angsana New"/>
          <w:i/>
          <w:iCs/>
          <w:sz w:val="30"/>
          <w:szCs w:val="30"/>
        </w:rPr>
        <w:tab/>
      </w:r>
      <w:r w:rsidR="00237909" w:rsidRPr="00C659DC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8588C1" w14:textId="77777777" w:rsidR="00237909" w:rsidRPr="00C659DC" w:rsidRDefault="00237909" w:rsidP="00BC14AB">
      <w:pPr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6BE04EE1" w14:textId="4541FB16" w:rsidR="00B372CC" w:rsidRPr="00C659DC" w:rsidRDefault="00BC14AB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659DC">
        <w:rPr>
          <w:rFonts w:ascii="Angsana New" w:hAnsi="Angsana New"/>
          <w:sz w:val="30"/>
          <w:szCs w:val="30"/>
        </w:rPr>
        <w:tab/>
      </w:r>
      <w:r w:rsidR="00237909" w:rsidRPr="00C659DC">
        <w:rPr>
          <w:rFonts w:ascii="Angsana New" w:hAnsi="Angsana New"/>
          <w:sz w:val="30"/>
          <w:szCs w:val="30"/>
          <w:cs/>
        </w:rPr>
        <w:t>ผู้บริหารเห็นว่า</w:t>
      </w:r>
      <w:r w:rsidR="00796A81" w:rsidRPr="00C659DC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C659DC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</w:t>
      </w:r>
      <w:r w:rsidR="00237909" w:rsidRPr="00C659DC">
        <w:rPr>
          <w:rFonts w:ascii="Angsana New" w:hAnsi="Angsana New" w:hint="cs"/>
          <w:sz w:val="30"/>
          <w:szCs w:val="30"/>
          <w:cs/>
        </w:rPr>
        <w:t>ก่อสร้าง</w:t>
      </w:r>
      <w:r w:rsidR="00D070C8" w:rsidRPr="00C659DC">
        <w:rPr>
          <w:rFonts w:ascii="Angsana New" w:hAnsi="Angsana New" w:hint="cs"/>
          <w:sz w:val="30"/>
          <w:szCs w:val="30"/>
          <w:cs/>
        </w:rPr>
        <w:t xml:space="preserve"> </w:t>
      </w:r>
      <w:r w:rsidR="00237909" w:rsidRPr="00C659DC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</w:t>
      </w:r>
      <w:r w:rsidR="00796A81" w:rsidRPr="00C659DC">
        <w:rPr>
          <w:rFonts w:ascii="Angsana New" w:hAnsi="Angsana New" w:hint="cs"/>
          <w:sz w:val="30"/>
          <w:szCs w:val="30"/>
          <w:cs/>
        </w:rPr>
        <w:t>กลุ่ม</w:t>
      </w:r>
      <w:r w:rsidR="00237909" w:rsidRPr="00C659DC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14:paraId="0F4A4AF2" w14:textId="77777777" w:rsidR="005520F4" w:rsidRPr="00C659DC" w:rsidRDefault="005520F4" w:rsidP="00BC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3C01E9E2" w14:textId="10148789" w:rsidR="002C334E" w:rsidRDefault="00BC14AB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659DC">
        <w:rPr>
          <w:rFonts w:ascii="Angsana New" w:hAnsi="Angsana New"/>
          <w:i/>
          <w:iCs/>
          <w:sz w:val="30"/>
          <w:szCs w:val="30"/>
        </w:rPr>
        <w:tab/>
      </w:r>
      <w:r w:rsidR="00717396" w:rsidRPr="00C659DC">
        <w:rPr>
          <w:rFonts w:ascii="Angsana New" w:hAnsi="Angsana New" w:hint="cs"/>
          <w:i/>
          <w:iCs/>
          <w:sz w:val="30"/>
          <w:szCs w:val="30"/>
          <w:cs/>
        </w:rPr>
        <w:t>จังหวะเวลาการรับรู้รายได้</w:t>
      </w:r>
    </w:p>
    <w:p w14:paraId="4D5E05AC" w14:textId="77777777" w:rsidR="005520F4" w:rsidRPr="006C4CE0" w:rsidRDefault="005520F4" w:rsidP="00552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E326EEB" w14:textId="388311B7" w:rsidR="0014251B" w:rsidRDefault="00BC14AB" w:rsidP="006C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C334E" w:rsidRPr="00BC14AB">
        <w:rPr>
          <w:rFonts w:ascii="Angsana New" w:hAnsi="Angsana New" w:hint="cs"/>
          <w:sz w:val="30"/>
          <w:szCs w:val="30"/>
          <w:cs/>
        </w:rPr>
        <w:t>รายได้ทั้งหมดของกลุ่มบริษัทมีการรับรู้รายได้ตลอดช่วงเวลา</w:t>
      </w:r>
      <w:r w:rsidR="004436F5" w:rsidRPr="00BC14AB">
        <w:rPr>
          <w:rFonts w:ascii="Angsana New" w:hAnsi="Angsana New" w:hint="cs"/>
          <w:sz w:val="30"/>
          <w:szCs w:val="30"/>
          <w:cs/>
        </w:rPr>
        <w:t>หนึ่ง</w:t>
      </w:r>
      <w:r w:rsidR="002C334E" w:rsidRPr="00BC14AB">
        <w:rPr>
          <w:rFonts w:ascii="Angsana New" w:hAnsi="Angsana New" w:hint="cs"/>
          <w:sz w:val="30"/>
          <w:szCs w:val="30"/>
          <w:cs/>
        </w:rPr>
        <w:t>ตามภาระที่ต้องปฏิบัติ</w:t>
      </w:r>
      <w:r w:rsidR="00D05CF7" w:rsidRPr="00BC14AB">
        <w:rPr>
          <w:rFonts w:ascii="Angsana New" w:hAnsi="Angsana New"/>
          <w:sz w:val="30"/>
          <w:szCs w:val="30"/>
        </w:rPr>
        <w:t xml:space="preserve"> (over</w:t>
      </w:r>
      <w:r w:rsidR="004436F5" w:rsidRPr="00BC14AB">
        <w:rPr>
          <w:rFonts w:ascii="Angsana New" w:hAnsi="Angsana New" w:hint="cs"/>
          <w:sz w:val="30"/>
          <w:szCs w:val="30"/>
          <w:cs/>
        </w:rPr>
        <w:t xml:space="preserve"> </w:t>
      </w:r>
      <w:r w:rsidR="00D05CF7" w:rsidRPr="00BC14AB">
        <w:rPr>
          <w:rFonts w:ascii="Angsana New" w:hAnsi="Angsana New"/>
          <w:sz w:val="30"/>
          <w:szCs w:val="30"/>
        </w:rPr>
        <w:t>time</w:t>
      </w:r>
      <w:r w:rsidR="00287A37" w:rsidRPr="00BC14AB">
        <w:rPr>
          <w:rFonts w:ascii="Angsana New" w:hAnsi="Angsana New"/>
          <w:sz w:val="30"/>
          <w:szCs w:val="30"/>
        </w:rPr>
        <w:t>)</w:t>
      </w:r>
      <w:bookmarkStart w:id="3" w:name="_Hlk78289610"/>
    </w:p>
    <w:p w14:paraId="7B41070B" w14:textId="741A0AFF" w:rsidR="00D64CCC" w:rsidRDefault="00D64CCC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>
        <w:rPr>
          <w:rFonts w:hint="cs"/>
          <w:b/>
          <w:bCs/>
          <w:cs/>
        </w:rPr>
        <w:t>เงินปันผล</w:t>
      </w:r>
    </w:p>
    <w:p w14:paraId="2624D325" w14:textId="6DC50BAE" w:rsidR="003D48A4" w:rsidRDefault="003D48A4" w:rsidP="003D48A4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8E87316" w14:textId="22884902" w:rsidR="003D48A4" w:rsidRPr="002E12FB" w:rsidRDefault="003D48A4" w:rsidP="003D48A4">
      <w:pPr>
        <w:pStyle w:val="ListParagraph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</w:rPr>
      </w:pPr>
      <w:r w:rsidRPr="002E12FB">
        <w:rPr>
          <w:rFonts w:ascii="Angsana New" w:hAnsi="Angsana New" w:cs="Angsana New"/>
          <w:sz w:val="30"/>
          <w:szCs w:val="30"/>
          <w:cs/>
        </w:rPr>
        <w:t>รายละเอียดเงินปันผลในระหว่าง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งวด</w:t>
      </w:r>
      <w:r w:rsidRPr="002E12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E12FB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6</w:t>
      </w:r>
      <w:r w:rsidRPr="002E12FB">
        <w:rPr>
          <w:rFonts w:ascii="Angsana New" w:hAnsi="Angsana New" w:cs="Angsana New"/>
          <w:sz w:val="30"/>
          <w:szCs w:val="30"/>
        </w:rPr>
        <w:t xml:space="preserve"> </w:t>
      </w:r>
      <w:r w:rsidRPr="002E12F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4645E99" w14:textId="198DC004" w:rsidR="00D64CCC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710"/>
        <w:gridCol w:w="1066"/>
        <w:gridCol w:w="231"/>
        <w:gridCol w:w="1152"/>
      </w:tblGrid>
      <w:tr w:rsidR="00D64CCC" w:rsidRPr="00B22308" w14:paraId="78B41E1E" w14:textId="77777777" w:rsidTr="003D48A4">
        <w:trPr>
          <w:tblHeader/>
        </w:trPr>
        <w:tc>
          <w:tcPr>
            <w:tcW w:w="3330" w:type="dxa"/>
            <w:vAlign w:val="bottom"/>
          </w:tcPr>
          <w:p w14:paraId="6EB81685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44EA6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9E1FFB0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E1ABD3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2DA666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F97AC26" w14:textId="77777777" w:rsidR="00D64CCC" w:rsidRPr="00D64CCC" w:rsidDel="00D43E7A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CC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64CCC" w:rsidRPr="00B22308" w14:paraId="486A60EF" w14:textId="77777777" w:rsidTr="003D48A4">
        <w:trPr>
          <w:tblHeader/>
        </w:trPr>
        <w:tc>
          <w:tcPr>
            <w:tcW w:w="3330" w:type="dxa"/>
          </w:tcPr>
          <w:p w14:paraId="30F46FE4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C755592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60906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F910C3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A8DC44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BAF1FF9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4C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4CCC" w:rsidRPr="00B22308" w14:paraId="6FD7F842" w14:textId="77777777" w:rsidTr="003D48A4">
        <w:tc>
          <w:tcPr>
            <w:tcW w:w="3330" w:type="dxa"/>
          </w:tcPr>
          <w:p w14:paraId="3415839F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8673996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6B190CA0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064DDC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BE5D4F3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275AED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4CCC" w:rsidRPr="00B22308" w14:paraId="0507B535" w14:textId="77777777" w:rsidTr="003D48A4">
        <w:tc>
          <w:tcPr>
            <w:tcW w:w="3330" w:type="dxa"/>
          </w:tcPr>
          <w:p w14:paraId="4B5BE4BA" w14:textId="77777777" w:rsidR="00D64CCC" w:rsidRPr="00D64CCC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CC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64CCC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</w:tcPr>
          <w:p w14:paraId="1F628B04" w14:textId="72FD86E9" w:rsidR="00D64CCC" w:rsidRPr="003D48A4" w:rsidRDefault="003D48A4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48A4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3D48A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227BCAF5" w14:textId="67AB9F5A" w:rsidR="00D64CCC" w:rsidRPr="003D48A4" w:rsidRDefault="003D48A4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3D48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D48A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14:paraId="0225DCD1" w14:textId="45474F07" w:rsidR="00D64CCC" w:rsidRPr="003D48A4" w:rsidRDefault="00F0577F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31" w:type="dxa"/>
            <w:shd w:val="clear" w:color="auto" w:fill="auto"/>
          </w:tcPr>
          <w:p w14:paraId="0195002B" w14:textId="77777777" w:rsidR="00D64CCC" w:rsidRPr="003D48A4" w:rsidRDefault="00D64CCC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C34149D" w14:textId="7A5DDC89" w:rsidR="00D64CCC" w:rsidRPr="003D48A4" w:rsidRDefault="00F0577F" w:rsidP="00EA6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58.80</w:t>
            </w:r>
          </w:p>
        </w:tc>
      </w:tr>
    </w:tbl>
    <w:p w14:paraId="6A7EA620" w14:textId="77777777" w:rsidR="00D64CCC" w:rsidRDefault="00D64CCC" w:rsidP="00D64CCC">
      <w:pPr>
        <w:pStyle w:val="BodyText2"/>
        <w:tabs>
          <w:tab w:val="left" w:pos="540"/>
          <w:tab w:val="left" w:pos="630"/>
        </w:tabs>
        <w:rPr>
          <w:b/>
          <w:bCs/>
          <w:cs/>
        </w:rPr>
      </w:pPr>
    </w:p>
    <w:p w14:paraId="6FD62B3F" w14:textId="0CF7032A" w:rsidR="00917523" w:rsidRPr="00BB0D4C" w:rsidRDefault="00917523" w:rsidP="00ED543A">
      <w:pPr>
        <w:pStyle w:val="BodyText2"/>
        <w:numPr>
          <w:ilvl w:val="0"/>
          <w:numId w:val="18"/>
        </w:numPr>
        <w:tabs>
          <w:tab w:val="left" w:pos="540"/>
          <w:tab w:val="left" w:pos="630"/>
        </w:tabs>
        <w:ind w:left="630" w:hanging="630"/>
        <w:rPr>
          <w:b/>
          <w:bCs/>
          <w:cs/>
        </w:rPr>
      </w:pPr>
      <w:r w:rsidRPr="00BB0D4C">
        <w:rPr>
          <w:b/>
          <w:bCs/>
          <w:cs/>
        </w:rPr>
        <w:t>เครื่องมือทางการเงิน</w:t>
      </w:r>
      <w:r w:rsidR="001168DD" w:rsidRPr="00BB0D4C">
        <w:rPr>
          <w:rFonts w:hint="cs"/>
          <w:b/>
          <w:bCs/>
          <w:cs/>
        </w:rPr>
        <w:t xml:space="preserve">  </w:t>
      </w:r>
    </w:p>
    <w:bookmarkEnd w:id="3"/>
    <w:p w14:paraId="06461616" w14:textId="77777777" w:rsidR="006750E2" w:rsidRPr="00125433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9CA09C2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D267C3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E5210E" w14:textId="77777777" w:rsidR="00D3273E" w:rsidRPr="00125433" w:rsidRDefault="00D3273E" w:rsidP="00BC14AB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F31FE28" w14:textId="77777777" w:rsidR="00D3273E" w:rsidRPr="00D267C3" w:rsidRDefault="00D3273E" w:rsidP="00BC14A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D267C3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 w:hint="cs"/>
          <w:sz w:val="30"/>
          <w:szCs w:val="30"/>
          <w:cs/>
          <w:lang w:bidi="th-TH"/>
        </w:rPr>
        <w:t>หนี้สินทางการเงิน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</w:t>
      </w:r>
      <w:r w:rsidR="000A3E0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D267C3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</w:t>
      </w:r>
      <w:r w:rsidR="00D17727" w:rsidRPr="00D267C3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หนี้สินทางการเงินที่</w:t>
      </w:r>
      <w:r w:rsidR="00F50685" w:rsidRPr="00D267C3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D267C3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BF05033" w14:textId="77777777" w:rsidR="007F046C" w:rsidRDefault="007F046C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C14AB" w:rsidRPr="00F3072B" w14:paraId="2721624C" w14:textId="77777777" w:rsidTr="0029588B">
        <w:trPr>
          <w:cantSplit/>
          <w:trHeight w:val="20"/>
          <w:tblHeader/>
        </w:trPr>
        <w:tc>
          <w:tcPr>
            <w:tcW w:w="3060" w:type="dxa"/>
            <w:vAlign w:val="bottom"/>
            <w:hideMark/>
          </w:tcPr>
          <w:p w14:paraId="0D417E2F" w14:textId="77777777" w:rsidR="00BC14AB" w:rsidRPr="00F3072B" w:rsidRDefault="00BC14AB" w:rsidP="0013130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249299C2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3072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C14AB" w:rsidRPr="00F3072B" w14:paraId="1305F5BB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46C4C7A3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hideMark/>
          </w:tcPr>
          <w:p w14:paraId="062BA3BE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335563C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03A2E10" w14:textId="77777777" w:rsidR="00BC14AB" w:rsidRPr="00F3072B" w:rsidRDefault="00BC14AB" w:rsidP="0013130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C14AB" w:rsidRPr="00F3072B" w14:paraId="4075F1EE" w14:textId="77777777" w:rsidTr="0029588B">
        <w:trPr>
          <w:cantSplit/>
          <w:trHeight w:val="20"/>
          <w:tblHeader/>
        </w:trPr>
        <w:tc>
          <w:tcPr>
            <w:tcW w:w="3060" w:type="dxa"/>
            <w:hideMark/>
          </w:tcPr>
          <w:p w14:paraId="66B0B935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BE21E3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26D01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4508E468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012F478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0DD775B6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DCB8A0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247B1BC1" w14:textId="77777777" w:rsidR="00BC14AB" w:rsidRPr="00F3072B" w:rsidRDefault="00BC14AB" w:rsidP="0013130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F3072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1E477D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4D6688E" w14:textId="77777777" w:rsidR="00BC14AB" w:rsidRPr="00F3072B" w:rsidRDefault="00BC14AB" w:rsidP="0013130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14AB" w:rsidRPr="00F3072B" w14:paraId="2527B6B1" w14:textId="77777777" w:rsidTr="0029588B">
        <w:trPr>
          <w:cantSplit/>
          <w:trHeight w:val="297"/>
          <w:tblHeader/>
        </w:trPr>
        <w:tc>
          <w:tcPr>
            <w:tcW w:w="3060" w:type="dxa"/>
          </w:tcPr>
          <w:p w14:paraId="07CF0DA2" w14:textId="77777777" w:rsidR="00BC14AB" w:rsidRPr="00F3072B" w:rsidRDefault="00BC14AB" w:rsidP="0013130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2D4AAEFC" w14:textId="77777777" w:rsidR="00BC14AB" w:rsidRPr="00F3072B" w:rsidRDefault="00BC14AB" w:rsidP="0013130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307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C14AB" w:rsidRPr="00F3072B" w14:paraId="3A79797C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7F98602A" w14:textId="214DA86A" w:rsidR="00BC14AB" w:rsidRPr="00F3072B" w:rsidRDefault="008D6F6C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29114424"/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50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C14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14AB"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14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13AE307C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C86B70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72840E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E50164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173423D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0EA95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CF460D2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33A84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58DF41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C488F4A" w14:textId="77777777" w:rsidTr="0029588B">
        <w:trPr>
          <w:cantSplit/>
          <w:trHeight w:val="20"/>
        </w:trPr>
        <w:tc>
          <w:tcPr>
            <w:tcW w:w="3060" w:type="dxa"/>
          </w:tcPr>
          <w:p w14:paraId="12DC0CF0" w14:textId="1CDDA8A2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EE920F7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0A26C0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21779FA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9AF2417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F087001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1BDB4B3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35CA04CE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271B2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14918C8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DFA2869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61365EB7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7DDC760F" w14:textId="5670CD7D" w:rsidR="00BC14AB" w:rsidRPr="00F3072B" w:rsidRDefault="00BF6999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59,560</w:t>
            </w:r>
          </w:p>
        </w:tc>
        <w:tc>
          <w:tcPr>
            <w:tcW w:w="182" w:type="dxa"/>
            <w:vAlign w:val="bottom"/>
          </w:tcPr>
          <w:p w14:paraId="0DAA06A7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4ECDE90B" w14:textId="40881AFD" w:rsidR="00BC14AB" w:rsidRPr="00F3072B" w:rsidRDefault="00BF6999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C722390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1CB199D" w14:textId="408028F0" w:rsidR="00BC14AB" w:rsidRPr="00F3072B" w:rsidRDefault="00BF6999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26EC1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D7FD056" w14:textId="37395213" w:rsidR="00BC14AB" w:rsidRPr="00C659DC" w:rsidRDefault="00BF6999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57,</w:t>
            </w:r>
            <w:r w:rsidR="00196CBE"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576</w:t>
            </w:r>
          </w:p>
        </w:tc>
        <w:tc>
          <w:tcPr>
            <w:tcW w:w="180" w:type="dxa"/>
            <w:vAlign w:val="bottom"/>
          </w:tcPr>
          <w:p w14:paraId="1B682E37" w14:textId="77777777" w:rsidR="00BC14AB" w:rsidRPr="00C659DC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C1A596" w14:textId="33DC8C2F" w:rsidR="00BC14AB" w:rsidRPr="00C659DC" w:rsidRDefault="00BF6999" w:rsidP="00D14E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57,5</w:t>
            </w:r>
            <w:r w:rsidR="00196CBE" w:rsidRPr="00C659DC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</w:tr>
      <w:bookmarkEnd w:id="4"/>
      <w:tr w:rsidR="00BC14AB" w:rsidRPr="00F3072B" w14:paraId="569B1504" w14:textId="77777777" w:rsidTr="0029588B">
        <w:trPr>
          <w:cantSplit/>
          <w:trHeight w:val="20"/>
        </w:trPr>
        <w:tc>
          <w:tcPr>
            <w:tcW w:w="3060" w:type="dxa"/>
          </w:tcPr>
          <w:p w14:paraId="10ED1179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C413D0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A390FF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275FCF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3936E8D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2A04F5B5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52FC78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59AC47A8" w14:textId="77777777" w:rsidR="00BC14AB" w:rsidRPr="00C659DC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5DD7C" w14:textId="77777777" w:rsidR="00BC14AB" w:rsidRPr="00C659DC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4EB5A4" w14:textId="77777777" w:rsidR="00BC14AB" w:rsidRPr="00C659DC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44725B43" w14:textId="77777777" w:rsidTr="0029588B">
        <w:trPr>
          <w:cantSplit/>
          <w:trHeight w:val="20"/>
        </w:trPr>
        <w:tc>
          <w:tcPr>
            <w:tcW w:w="3060" w:type="dxa"/>
            <w:hideMark/>
          </w:tcPr>
          <w:p w14:paraId="16821C63" w14:textId="77777777" w:rsidR="00BC14AB" w:rsidRPr="00F3072B" w:rsidRDefault="00BC14AB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30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887C4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B9B86F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8950EF8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96BE8C7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1BCE0C56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ABC0440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29FBF041" w14:textId="77777777" w:rsidR="00BC14AB" w:rsidRPr="00C659DC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3CC1C2" w14:textId="77777777" w:rsidR="00BC14AB" w:rsidRPr="00C659DC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E208A4" w14:textId="77777777" w:rsidR="00BC14AB" w:rsidRPr="00C659DC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36A6D" w:rsidRPr="00F3072B" w14:paraId="74716DD8" w14:textId="77777777" w:rsidTr="0029588B">
        <w:trPr>
          <w:cantSplit/>
          <w:trHeight w:val="20"/>
        </w:trPr>
        <w:tc>
          <w:tcPr>
            <w:tcW w:w="3060" w:type="dxa"/>
          </w:tcPr>
          <w:p w14:paraId="7B696E40" w14:textId="06179B61" w:rsidR="00136A6D" w:rsidRPr="00F3072B" w:rsidRDefault="00136A6D" w:rsidP="0013130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00" w:type="dxa"/>
          </w:tcPr>
          <w:p w14:paraId="16B77B06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7F74CB4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05465FB9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7D2F6DF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7355D1D4" w14:textId="77777777" w:rsidR="00136A6D" w:rsidRPr="00F3072B" w:rsidRDefault="00136A6D" w:rsidP="001313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5FA5EE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766D754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39DCA5" w14:textId="77777777" w:rsidR="00136A6D" w:rsidRPr="00F3072B" w:rsidRDefault="00136A6D" w:rsidP="0013130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6D27F7C" w14:textId="77777777" w:rsidR="00136A6D" w:rsidRPr="00F3072B" w:rsidRDefault="00136A6D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C14AB" w:rsidRPr="00F3072B" w14:paraId="63D65C93" w14:textId="77777777" w:rsidTr="0029588B">
        <w:trPr>
          <w:cantSplit/>
          <w:trHeight w:val="20"/>
        </w:trPr>
        <w:tc>
          <w:tcPr>
            <w:tcW w:w="3060" w:type="dxa"/>
            <w:shd w:val="clear" w:color="auto" w:fill="auto"/>
            <w:hideMark/>
          </w:tcPr>
          <w:p w14:paraId="7223F174" w14:textId="77777777" w:rsidR="00BC14AB" w:rsidRPr="00F3072B" w:rsidRDefault="00BC14AB" w:rsidP="0013130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vAlign w:val="bottom"/>
          </w:tcPr>
          <w:p w14:paraId="67F2E05B" w14:textId="77777777" w:rsidR="00BC14AB" w:rsidRPr="00F3072B" w:rsidRDefault="00BC14AB" w:rsidP="00131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86,380</w:t>
            </w:r>
          </w:p>
        </w:tc>
        <w:tc>
          <w:tcPr>
            <w:tcW w:w="182" w:type="dxa"/>
            <w:vAlign w:val="bottom"/>
          </w:tcPr>
          <w:p w14:paraId="6B95EE94" w14:textId="77777777" w:rsidR="00BC14AB" w:rsidRPr="00F3072B" w:rsidRDefault="00BC14AB" w:rsidP="0013130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1EE96B4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691869CE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689FEBC2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246F34" w14:textId="77777777" w:rsidR="00BC14AB" w:rsidRPr="00F3072B" w:rsidRDefault="00BC14AB" w:rsidP="0013130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2CB1627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F3072B">
              <w:rPr>
                <w:rFonts w:ascii="Angsana New" w:hAnsi="Angsana New"/>
                <w:sz w:val="30"/>
                <w:szCs w:val="30"/>
              </w:rPr>
              <w:t>,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F3072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41D9E1A" w14:textId="77777777" w:rsidR="00BC14AB" w:rsidRPr="00F3072B" w:rsidRDefault="00BC14AB" w:rsidP="00131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7F470D4E" w14:textId="77777777" w:rsidR="00BC14AB" w:rsidRPr="00F3072B" w:rsidRDefault="00BC14AB" w:rsidP="0013130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F3072B">
              <w:rPr>
                <w:rFonts w:ascii="Angsana New" w:hAnsi="Angsana New"/>
                <w:sz w:val="30"/>
                <w:szCs w:val="30"/>
              </w:rPr>
              <w:t>,</w:t>
            </w:r>
            <w:r w:rsidRPr="00F3072B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</w:tbl>
    <w:p w14:paraId="0AFC8C3F" w14:textId="384375F6" w:rsidR="00CB3B13" w:rsidRDefault="00CB3B13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F111F7C" w14:textId="1EF19C9C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611C7DE" w14:textId="632D5627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D4F1372" w14:textId="77777777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8ECEE44" w14:textId="526BB5FD" w:rsidR="00721BBD" w:rsidRPr="00721BBD" w:rsidRDefault="00721BBD" w:rsidP="00721BB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721BBD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เงินกู้ยืมจากสถาบันการเงิน</w:t>
      </w:r>
    </w:p>
    <w:p w14:paraId="2BF3E3CC" w14:textId="77777777" w:rsidR="00721BBD" w:rsidRDefault="00721BBD" w:rsidP="00660695">
      <w:pPr>
        <w:pStyle w:val="block"/>
        <w:spacing w:after="0" w:line="240" w:lineRule="atLeast"/>
        <w:ind w:left="45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8CFA035" w14:textId="19C6CA5E" w:rsidR="00C20666" w:rsidRDefault="00D36116" w:rsidP="00C20666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ในเดือนพฤษภาคม </w:t>
      </w:r>
      <w:r w:rsidR="00841DD9" w:rsidRPr="00BC14AB">
        <w:rPr>
          <w:rFonts w:ascii="Angsana New" w:hAnsi="Angsana New"/>
          <w:sz w:val="30"/>
          <w:szCs w:val="30"/>
        </w:rPr>
        <w:t>256</w:t>
      </w:r>
      <w:r w:rsidR="00841DD9">
        <w:rPr>
          <w:rFonts w:ascii="Angsana New" w:hAnsi="Angsana New"/>
          <w:sz w:val="30"/>
          <w:szCs w:val="30"/>
          <w:lang w:val="en-US" w:bidi="th-TH"/>
        </w:rPr>
        <w:t>6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บริษัทได้ออกตั๋วสัญญาใช้เงิน</w:t>
      </w:r>
      <w:r w:rsidR="00285850">
        <w:rPr>
          <w:rFonts w:ascii="Angsana New" w:hAnsi="Angsana New" w:hint="cs"/>
          <w:sz w:val="30"/>
          <w:szCs w:val="30"/>
          <w:cs/>
          <w:lang w:val="en-US" w:bidi="th-TH"/>
        </w:rPr>
        <w:t>ใหม่แทนตั๋วสัญญาใช้เงินเดิม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>ให้กับสถาบันการเงินในประเทศแห่งหนึ่ง เป็นจ</w:t>
      </w:r>
      <w:r w:rsidR="00841DD9">
        <w:rPr>
          <w:rFonts w:ascii="Angsana New" w:hAnsi="Angsana New" w:hint="cs"/>
          <w:sz w:val="30"/>
          <w:szCs w:val="30"/>
          <w:cs/>
          <w:lang w:val="en-US" w:bidi="th-TH"/>
        </w:rPr>
        <w:t>ำ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นวนเงิน </w:t>
      </w:r>
      <w:r w:rsidR="00841DD9">
        <w:rPr>
          <w:rFonts w:ascii="Angsana New" w:hAnsi="Angsana New"/>
          <w:sz w:val="30"/>
          <w:szCs w:val="30"/>
          <w:lang w:bidi="th-TH"/>
        </w:rPr>
        <w:t>42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ซึ่งเป็นไปตามเงื่อนไขในสัญญากู้เงินหมุนเวียน โดยตั๋วสัญญาใช้เงินดังกล่าวมีระยะเวลา </w:t>
      </w:r>
      <w:r w:rsidR="00841DD9" w:rsidRPr="00BC14AB">
        <w:rPr>
          <w:rFonts w:ascii="Angsana New" w:hAnsi="Angsana New"/>
          <w:sz w:val="30"/>
          <w:szCs w:val="30"/>
        </w:rPr>
        <w:t>2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ปี สิ้นสุดในเดือนพฤษภาคม </w:t>
      </w:r>
      <w:r w:rsidR="00841DD9" w:rsidRPr="00BC14AB">
        <w:rPr>
          <w:rFonts w:ascii="Angsana New" w:hAnsi="Angsana New"/>
          <w:sz w:val="30"/>
          <w:szCs w:val="30"/>
        </w:rPr>
        <w:t>256</w:t>
      </w:r>
      <w:r w:rsidR="00841DD9">
        <w:rPr>
          <w:rFonts w:ascii="Angsana New" w:hAnsi="Angsana New"/>
          <w:sz w:val="30"/>
          <w:szCs w:val="30"/>
          <w:lang w:bidi="th-TH"/>
        </w:rPr>
        <w:t>8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และมีอัตราดอกเบี้ยร้อยละ </w:t>
      </w:r>
      <w:r w:rsidR="00841DD9">
        <w:rPr>
          <w:rFonts w:ascii="Angsana New" w:hAnsi="Angsana New"/>
          <w:sz w:val="30"/>
          <w:szCs w:val="30"/>
        </w:rPr>
        <w:t>4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 xml:space="preserve"> -</w:t>
      </w:r>
      <w:r w:rsidR="00730CF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41DD9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>ต่อปี เงินกู้ยืมดังกล่าว</w:t>
      </w:r>
      <w:r w:rsidR="00285850">
        <w:rPr>
          <w:rFonts w:ascii="Angsana New" w:hAnsi="Angsana New" w:hint="cs"/>
          <w:sz w:val="30"/>
          <w:szCs w:val="30"/>
          <w:cs/>
          <w:lang w:val="en-US" w:bidi="th-TH"/>
        </w:rPr>
        <w:t xml:space="preserve">      </w:t>
      </w:r>
      <w:r w:rsidRPr="00D36116">
        <w:rPr>
          <w:rFonts w:ascii="Angsana New" w:hAnsi="Angsana New"/>
          <w:sz w:val="30"/>
          <w:szCs w:val="30"/>
          <w:cs/>
          <w:lang w:val="en-US" w:bidi="th-TH"/>
        </w:rPr>
        <w:t>ค้ำประกันโดยบรรษัทประกันสินเชื่ออุตสาหกรรมขนาดย่อม</w:t>
      </w:r>
    </w:p>
    <w:p w14:paraId="5D67E610" w14:textId="77777777" w:rsidR="00D36116" w:rsidRDefault="00D36116" w:rsidP="00C20666">
      <w:pPr>
        <w:pStyle w:val="block"/>
        <w:spacing w:after="0"/>
        <w:ind w:left="540" w:right="-7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6F7E7CE1" w14:textId="77777777" w:rsidR="00A4084A" w:rsidRPr="008762DB" w:rsidRDefault="00A4084A" w:rsidP="0029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8762DB">
        <w:rPr>
          <w:rFonts w:ascii="Angsana New" w:hAnsi="Angsana New" w:hint="cs"/>
          <w:i/>
          <w:iCs/>
          <w:sz w:val="30"/>
          <w:szCs w:val="30"/>
          <w:cs/>
        </w:rPr>
        <w:t>ผลขาดทุนจากการด้อยค่า</w:t>
      </w:r>
    </w:p>
    <w:p w14:paraId="6289BBFF" w14:textId="77777777" w:rsidR="00632370" w:rsidRPr="00142062" w:rsidRDefault="00632370" w:rsidP="00D3273E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8FE1401" w14:textId="6DCF7970" w:rsidR="00D3273E" w:rsidRDefault="00D3273E" w:rsidP="0029588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67C3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D267C3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D267C3">
        <w:rPr>
          <w:rFonts w:ascii="Angsana New" w:hAnsi="Angsana New" w:cs="Angsana New" w:hint="cs"/>
          <w:sz w:val="30"/>
          <w:szCs w:val="30"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D267C3" w:rsidDel="005B6E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2652598F" w14:textId="77777777" w:rsidR="0031596F" w:rsidRPr="00142062" w:rsidRDefault="0031596F" w:rsidP="00A67ED2">
      <w:pPr>
        <w:pStyle w:val="ListParagraph"/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3"/>
        <w:gridCol w:w="542"/>
        <w:gridCol w:w="264"/>
        <w:gridCol w:w="1181"/>
        <w:gridCol w:w="269"/>
        <w:gridCol w:w="1124"/>
        <w:gridCol w:w="284"/>
        <w:gridCol w:w="1159"/>
      </w:tblGrid>
      <w:tr w:rsidR="00F3072B" w:rsidRPr="00D267C3" w14:paraId="6ACBC57B" w14:textId="77777777" w:rsidTr="00155466">
        <w:trPr>
          <w:tblHeader/>
        </w:trPr>
        <w:tc>
          <w:tcPr>
            <w:tcW w:w="2383" w:type="pct"/>
          </w:tcPr>
          <w:p w14:paraId="40428BB4" w14:textId="77777777" w:rsidR="00F3072B" w:rsidRPr="008762DB" w:rsidRDefault="00F3072B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  <w:r w:rsidRPr="008762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7" w:type="pct"/>
            <w:gridSpan w:val="3"/>
          </w:tcPr>
          <w:p w14:paraId="53F6608A" w14:textId="14E9AB67" w:rsidR="00F3072B" w:rsidRPr="00D267C3" w:rsidRDefault="00F3072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E27A68" w14:textId="77777777" w:rsidR="00F3072B" w:rsidRPr="00D267C3" w:rsidRDefault="00F3072B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5E661BD7" w14:textId="0E470177" w:rsidR="006C65D9" w:rsidRDefault="006C65D9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7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307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  <w:p w14:paraId="647EAD50" w14:textId="1A5C34E6" w:rsidR="00F3072B" w:rsidRPr="00D267C3" w:rsidRDefault="006C65D9" w:rsidP="0059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07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72B" w:rsidRPr="00D267C3" w14:paraId="1E4FFF7F" w14:textId="77777777" w:rsidTr="00155466">
        <w:trPr>
          <w:tblHeader/>
        </w:trPr>
        <w:tc>
          <w:tcPr>
            <w:tcW w:w="2383" w:type="pct"/>
          </w:tcPr>
          <w:p w14:paraId="2663DD59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602F54E7" w14:textId="24A865AF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2D91D41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E43F957" w14:textId="63613E85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C15753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43FC107" w14:textId="40333C8A" w:rsidR="00F3072B" w:rsidRPr="00D267C3" w:rsidRDefault="008D6F6C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B50E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6CDCF405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8A5E49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3072B" w:rsidRPr="00D267C3" w14:paraId="6A9D8F6D" w14:textId="77777777" w:rsidTr="00155466">
        <w:trPr>
          <w:tblHeader/>
        </w:trPr>
        <w:tc>
          <w:tcPr>
            <w:tcW w:w="2383" w:type="pct"/>
          </w:tcPr>
          <w:p w14:paraId="7E09710B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4B429EE4" w14:textId="39E353F3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D6803F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102CE8D" w14:textId="6B51BD98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BAACA7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E2357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4" w:type="pct"/>
          </w:tcPr>
          <w:p w14:paraId="211E7B94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778E5F" w14:textId="77777777" w:rsidR="00F3072B" w:rsidRPr="00D267C3" w:rsidRDefault="00F3072B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267C3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C65D9" w:rsidRPr="00D267C3" w14:paraId="7FF94073" w14:textId="77777777" w:rsidTr="00155466">
        <w:trPr>
          <w:tblHeader/>
        </w:trPr>
        <w:tc>
          <w:tcPr>
            <w:tcW w:w="2383" w:type="pct"/>
          </w:tcPr>
          <w:p w14:paraId="6B454C7E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5C947CA0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DF3E5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46027600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75C7B9" w14:textId="77777777" w:rsidR="006C65D9" w:rsidRPr="00D267C3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288135CA" w14:textId="5A9242AB" w:rsidR="006C65D9" w:rsidRDefault="006C65D9" w:rsidP="00F3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5D9" w:rsidRPr="00D267C3" w14:paraId="6704FB17" w14:textId="77777777" w:rsidTr="00155466">
        <w:trPr>
          <w:tblHeader/>
        </w:trPr>
        <w:tc>
          <w:tcPr>
            <w:tcW w:w="2383" w:type="pct"/>
          </w:tcPr>
          <w:p w14:paraId="39943C4A" w14:textId="57DBBB6D" w:rsidR="006C65D9" w:rsidRPr="00D267C3" w:rsidRDefault="006C65D9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617" w:type="pct"/>
            <w:gridSpan w:val="7"/>
            <w:shd w:val="clear" w:color="auto" w:fill="auto"/>
            <w:vAlign w:val="bottom"/>
          </w:tcPr>
          <w:p w14:paraId="06D9A7BF" w14:textId="7DE4EE75" w:rsidR="006C65D9" w:rsidRPr="00D267C3" w:rsidRDefault="006C65D9" w:rsidP="006C65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D3E" w:rsidRPr="00D267C3" w14:paraId="46C6D3DE" w14:textId="77777777" w:rsidTr="00155466">
        <w:tc>
          <w:tcPr>
            <w:tcW w:w="2383" w:type="pct"/>
          </w:tcPr>
          <w:p w14:paraId="45217DBE" w14:textId="06659C69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hanging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0E1BA71" w14:textId="77777777" w:rsidR="00916D3E" w:rsidRPr="00D267C3" w:rsidRDefault="00916D3E" w:rsidP="00F3072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EBA416A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A6C5A79" w14:textId="77777777" w:rsidR="00916D3E" w:rsidRPr="00D267C3" w:rsidRDefault="00916D3E" w:rsidP="00F3072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9D79B11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F649D1C" w14:textId="1712B163" w:rsidR="00916D3E" w:rsidRPr="00D14E76" w:rsidRDefault="006479C4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526,047</w:t>
            </w:r>
          </w:p>
        </w:tc>
        <w:tc>
          <w:tcPr>
            <w:tcW w:w="154" w:type="pct"/>
            <w:vAlign w:val="bottom"/>
          </w:tcPr>
          <w:p w14:paraId="51EC3561" w14:textId="77777777" w:rsidR="00916D3E" w:rsidRPr="00D267C3" w:rsidRDefault="00916D3E" w:rsidP="00F3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vAlign w:val="bottom"/>
          </w:tcPr>
          <w:p w14:paraId="6DC8ADF7" w14:textId="48620F40" w:rsidR="00916D3E" w:rsidRPr="00D267C3" w:rsidRDefault="00916D3E" w:rsidP="0029588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430,382</w:t>
            </w:r>
          </w:p>
        </w:tc>
      </w:tr>
      <w:tr w:rsidR="00916D3E" w:rsidRPr="00D267C3" w14:paraId="76C14371" w14:textId="77777777" w:rsidTr="00155466">
        <w:tc>
          <w:tcPr>
            <w:tcW w:w="2383" w:type="pct"/>
          </w:tcPr>
          <w:p w14:paraId="54BABE4B" w14:textId="1B9E6C29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294" w:type="pct"/>
            <w:shd w:val="clear" w:color="auto" w:fill="auto"/>
          </w:tcPr>
          <w:p w14:paraId="1B232A8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2F222F8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4D85AB93" w14:textId="6100C886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14115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8E97EB5" w14:textId="4762A690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vAlign w:val="bottom"/>
          </w:tcPr>
          <w:p w14:paraId="40AED2A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vAlign w:val="bottom"/>
          </w:tcPr>
          <w:p w14:paraId="0DD31B0C" w14:textId="2FDEB4B5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6D3E" w:rsidRPr="00D267C3" w14:paraId="61B5950E" w14:textId="77777777" w:rsidTr="00155466">
        <w:tc>
          <w:tcPr>
            <w:tcW w:w="2383" w:type="pct"/>
          </w:tcPr>
          <w:p w14:paraId="6F454D12" w14:textId="76C921AF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267C3">
              <w:rPr>
                <w:rFonts w:ascii="Angsana New" w:hAnsi="Angsana New"/>
                <w:sz w:val="30"/>
                <w:szCs w:val="30"/>
              </w:rPr>
              <w:t>3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50AA91AA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A316C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DAD98FA" w14:textId="77777777" w:rsidR="00916D3E" w:rsidRPr="00D267C3" w:rsidRDefault="00916D3E" w:rsidP="00A1057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7D269A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E2B829B" w14:textId="432BD8D7" w:rsidR="00916D3E" w:rsidRPr="00D267C3" w:rsidRDefault="006479C4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127,248</w:t>
            </w:r>
          </w:p>
        </w:tc>
        <w:tc>
          <w:tcPr>
            <w:tcW w:w="154" w:type="pct"/>
            <w:vAlign w:val="bottom"/>
          </w:tcPr>
          <w:p w14:paraId="763E5FD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51EF3AF4" w14:textId="0DC74A31" w:rsidR="00916D3E" w:rsidRPr="00D267C3" w:rsidRDefault="00916D3E" w:rsidP="00F83CB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D3E" w:rsidRPr="00D267C3" w14:paraId="2FCC20BF" w14:textId="77777777" w:rsidTr="00155466">
        <w:tc>
          <w:tcPr>
            <w:tcW w:w="2383" w:type="pct"/>
          </w:tcPr>
          <w:p w14:paraId="0E2421F1" w14:textId="286801CD" w:rsidR="00916D3E" w:rsidRPr="00D267C3" w:rsidRDefault="00916D3E" w:rsidP="00A1057C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1B36C49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F208483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D885D26" w14:textId="7619AE7E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36A403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E2D52EC" w14:textId="042A7A97" w:rsidR="00916D3E" w:rsidRPr="00D267C3" w:rsidRDefault="006479C4" w:rsidP="00F8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7BD2E745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64FF4377" w14:textId="1C8F97CB" w:rsidR="00916D3E" w:rsidRPr="00D267C3" w:rsidRDefault="00916D3E" w:rsidP="00295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301</w:t>
            </w:r>
          </w:p>
        </w:tc>
      </w:tr>
      <w:tr w:rsidR="00916D3E" w:rsidRPr="00D267C3" w14:paraId="5D0A81ED" w14:textId="77777777" w:rsidTr="00155466">
        <w:tc>
          <w:tcPr>
            <w:tcW w:w="2383" w:type="pct"/>
          </w:tcPr>
          <w:p w14:paraId="388A620A" w14:textId="1BA75F5F" w:rsidR="00916D3E" w:rsidRPr="00D267C3" w:rsidRDefault="009B73FA" w:rsidP="00A1057C">
            <w:pPr>
              <w:tabs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16D3E">
              <w:rPr>
                <w:rFonts w:ascii="Angsana New" w:hAnsi="Angsana New"/>
                <w:sz w:val="30"/>
                <w:szCs w:val="30"/>
              </w:rPr>
              <w:t xml:space="preserve"> - 12</w:t>
            </w:r>
            <w:r w:rsidR="00916D3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94" w:type="pct"/>
            <w:shd w:val="clear" w:color="auto" w:fill="auto"/>
          </w:tcPr>
          <w:p w14:paraId="2FDFDBCC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9FFE37F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8C7566E" w14:textId="5248149A" w:rsidR="00916D3E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4B84E5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635EAE2" w14:textId="6CAD9518" w:rsidR="00916D3E" w:rsidRPr="00D267C3" w:rsidRDefault="006479C4" w:rsidP="00017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54" w:type="pct"/>
            <w:vAlign w:val="bottom"/>
          </w:tcPr>
          <w:p w14:paraId="7D80A19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</w:tcPr>
          <w:p w14:paraId="4AC40542" w14:textId="2105FB39" w:rsidR="00916D3E" w:rsidRPr="00D267C3" w:rsidRDefault="00916D3E" w:rsidP="0091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916D3E" w:rsidRPr="00D267C3" w14:paraId="5EDEF51D" w14:textId="77777777" w:rsidTr="00155466">
        <w:tc>
          <w:tcPr>
            <w:tcW w:w="2383" w:type="pct"/>
          </w:tcPr>
          <w:p w14:paraId="4511042C" w14:textId="083475E6" w:rsidR="00916D3E" w:rsidRPr="00CD005D" w:rsidRDefault="00916D3E" w:rsidP="00761DDB">
            <w:pPr>
              <w:tabs>
                <w:tab w:val="left" w:pos="540"/>
              </w:tabs>
              <w:spacing w:line="240" w:lineRule="auto"/>
              <w:ind w:left="162" w:hanging="196"/>
              <w:rPr>
                <w:rFonts w:ascii="Angsana New" w:hAnsi="Angsana New"/>
                <w:sz w:val="30"/>
                <w:szCs w:val="30"/>
                <w:cs/>
              </w:rPr>
            </w:pPr>
            <w:r w:rsidRPr="00CD00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8D9DC15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8DCF224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6F4200C1" w14:textId="324B4976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223D65C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7724" w14:textId="5A3DBA4B" w:rsidR="00916D3E" w:rsidRPr="00CD005D" w:rsidRDefault="006479C4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653,596</w:t>
            </w:r>
          </w:p>
        </w:tc>
        <w:tc>
          <w:tcPr>
            <w:tcW w:w="154" w:type="pct"/>
            <w:vAlign w:val="bottom"/>
          </w:tcPr>
          <w:p w14:paraId="085E7341" w14:textId="77777777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A78298E" w14:textId="3A504416" w:rsidR="00916D3E" w:rsidRPr="00CD005D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CD005D">
              <w:rPr>
                <w:rFonts w:ascii="Angsana New" w:hAnsi="Angsana New"/>
                <w:sz w:val="30"/>
                <w:szCs w:val="30"/>
              </w:rPr>
              <w:t>431,027</w:t>
            </w:r>
          </w:p>
        </w:tc>
      </w:tr>
      <w:tr w:rsidR="00916D3E" w:rsidRPr="00D267C3" w14:paraId="6EEEAE13" w14:textId="77777777" w:rsidTr="00155466">
        <w:tc>
          <w:tcPr>
            <w:tcW w:w="2383" w:type="pct"/>
          </w:tcPr>
          <w:p w14:paraId="2A6E5325" w14:textId="1FC8B24C" w:rsidR="00916D3E" w:rsidRPr="00D267C3" w:rsidRDefault="00916D3E" w:rsidP="00ED5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94" w:type="pct"/>
            <w:shd w:val="clear" w:color="auto" w:fill="auto"/>
          </w:tcPr>
          <w:p w14:paraId="657884B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5B8824E3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FC1274" w14:textId="0D4E14D4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15C9487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7BAD536" w14:textId="0D20C3C3" w:rsidR="00916D3E" w:rsidRPr="00D267C3" w:rsidRDefault="006479C4" w:rsidP="0015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vAlign w:val="bottom"/>
          </w:tcPr>
          <w:p w14:paraId="65924E1C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8CB6BAD" w14:textId="6CBE3C8B" w:rsidR="00916D3E" w:rsidRPr="00D267C3" w:rsidRDefault="00916D3E" w:rsidP="00155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6D3E" w:rsidRPr="00D267C3" w14:paraId="61A58C9D" w14:textId="77777777" w:rsidTr="00155466">
        <w:tc>
          <w:tcPr>
            <w:tcW w:w="2383" w:type="pct"/>
          </w:tcPr>
          <w:p w14:paraId="6CA5E7F7" w14:textId="06C211E8" w:rsidR="00916D3E" w:rsidRPr="00D267C3" w:rsidRDefault="00916D3E" w:rsidP="00ED543A">
            <w:pPr>
              <w:tabs>
                <w:tab w:val="left" w:pos="540"/>
              </w:tabs>
              <w:spacing w:line="240" w:lineRule="auto"/>
              <w:ind w:hanging="40"/>
              <w:rPr>
                <w:rFonts w:ascii="Angsana New" w:hAnsi="Angsana New"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94" w:type="pct"/>
            <w:shd w:val="clear" w:color="auto" w:fill="auto"/>
            <w:vAlign w:val="bottom"/>
          </w:tcPr>
          <w:p w14:paraId="33C0CE7D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6BE70A6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shd w:val="clear" w:color="auto" w:fill="auto"/>
          </w:tcPr>
          <w:p w14:paraId="52F43E9C" w14:textId="0781BE25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F12CA40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5E274" w14:textId="30A3CE39" w:rsidR="00916D3E" w:rsidRPr="00D14E76" w:rsidRDefault="006479C4" w:rsidP="00D14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653,596</w:t>
            </w:r>
          </w:p>
        </w:tc>
        <w:tc>
          <w:tcPr>
            <w:tcW w:w="154" w:type="pct"/>
            <w:vAlign w:val="bottom"/>
          </w:tcPr>
          <w:p w14:paraId="242D3084" w14:textId="77777777" w:rsidR="00916D3E" w:rsidRPr="00D267C3" w:rsidRDefault="00916D3E" w:rsidP="00A10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B1084" w14:textId="7AB455CE" w:rsidR="00916D3E" w:rsidRPr="00916D3E" w:rsidRDefault="00916D3E" w:rsidP="00916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2" w:right="-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916D3E">
              <w:rPr>
                <w:rFonts w:ascii="Angsana New" w:hAnsi="Angsana New"/>
                <w:b/>
                <w:bCs/>
                <w:sz w:val="30"/>
                <w:szCs w:val="30"/>
              </w:rPr>
              <w:t>431,027</w:t>
            </w:r>
          </w:p>
        </w:tc>
      </w:tr>
    </w:tbl>
    <w:p w14:paraId="05FB56D1" w14:textId="77777777" w:rsidR="00BE3612" w:rsidRPr="00142062" w:rsidRDefault="00BE3612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14:paraId="4EE1E1D5" w14:textId="664042E7" w:rsidR="00142062" w:rsidRDefault="00BE3612" w:rsidP="00ED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  <w:r w:rsidRPr="00D267C3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FE377F">
        <w:rPr>
          <w:rFonts w:ascii="Angsana New" w:hAnsi="Angsana New"/>
          <w:sz w:val="30"/>
          <w:szCs w:val="30"/>
          <w:cs/>
          <w:lang w:val="th-TH"/>
        </w:rPr>
        <w:t xml:space="preserve">ตั้งแต่ </w:t>
      </w:r>
      <w:r w:rsidR="00C04E95" w:rsidRPr="00FE377F">
        <w:rPr>
          <w:rFonts w:ascii="Angsana New" w:hAnsi="Angsana New"/>
          <w:sz w:val="30"/>
          <w:szCs w:val="30"/>
        </w:rPr>
        <w:t xml:space="preserve">30 </w:t>
      </w:r>
      <w:r w:rsidRPr="00FE377F">
        <w:rPr>
          <w:rFonts w:ascii="Angsana New" w:hAnsi="Angsana New"/>
          <w:sz w:val="30"/>
          <w:szCs w:val="30"/>
          <w:cs/>
          <w:lang w:val="th-TH"/>
        </w:rPr>
        <w:t xml:space="preserve">วัน ถึง </w:t>
      </w:r>
      <w:r w:rsidR="00C04E95" w:rsidRPr="00FE377F">
        <w:rPr>
          <w:rFonts w:ascii="Angsana New" w:hAnsi="Angsana New"/>
          <w:sz w:val="30"/>
          <w:szCs w:val="30"/>
        </w:rPr>
        <w:t>45</w:t>
      </w:r>
      <w:r w:rsidR="00C04E95" w:rsidRPr="00FE377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FE377F">
        <w:rPr>
          <w:rFonts w:ascii="Angsana New" w:hAnsi="Angsana New"/>
          <w:sz w:val="30"/>
          <w:szCs w:val="30"/>
          <w:cs/>
          <w:lang w:val="th-TH"/>
        </w:rPr>
        <w:t>วัน</w:t>
      </w:r>
    </w:p>
    <w:p w14:paraId="4A538F34" w14:textId="02A99E54" w:rsidR="00875534" w:rsidRDefault="00875534" w:rsidP="00ED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402BA73A" w14:textId="65BB2414" w:rsidR="00875534" w:rsidRDefault="00875534" w:rsidP="00ED5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095A9C2C" w14:textId="77777777" w:rsidR="001479E1" w:rsidRPr="00C20666" w:rsidRDefault="001479E1" w:rsidP="00BE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4"/>
          <w:szCs w:val="4"/>
        </w:rPr>
      </w:pPr>
    </w:p>
    <w:p w14:paraId="7425FEF3" w14:textId="77777777" w:rsidR="00423EDA" w:rsidRPr="00D267C3" w:rsidRDefault="00FB07B9" w:rsidP="004B300C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bookmarkStart w:id="5" w:name="_Hlk78280964"/>
      <w:r w:rsidRPr="00D267C3">
        <w:rPr>
          <w:b/>
          <w:bCs/>
          <w:cs/>
        </w:rPr>
        <w:t>ภาระผูกพันกับ</w:t>
      </w:r>
      <w:r w:rsidR="00826CFE" w:rsidRPr="00D267C3">
        <w:rPr>
          <w:rFonts w:hint="cs"/>
          <w:b/>
          <w:bCs/>
          <w:cs/>
        </w:rPr>
        <w:t>บุคคลหรือ</w:t>
      </w:r>
      <w:r w:rsidRPr="00D267C3">
        <w:rPr>
          <w:b/>
          <w:bCs/>
          <w:cs/>
        </w:rPr>
        <w:t>กิจการที่ไม่เกี่ยวข้องกัน</w:t>
      </w:r>
    </w:p>
    <w:bookmarkEnd w:id="5"/>
    <w:p w14:paraId="70B2AE9B" w14:textId="77777777" w:rsidR="00FF3F75" w:rsidRPr="00142062" w:rsidRDefault="00FF3F75" w:rsidP="001F0A79">
      <w:pPr>
        <w:pStyle w:val="BodyText2"/>
        <w:ind w:left="540"/>
        <w:rPr>
          <w:b/>
          <w:b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1"/>
        <w:gridCol w:w="719"/>
        <w:gridCol w:w="269"/>
        <w:gridCol w:w="1531"/>
      </w:tblGrid>
      <w:tr w:rsidR="0029588B" w:rsidRPr="00D267C3" w14:paraId="2B41E230" w14:textId="77777777" w:rsidTr="0029588B">
        <w:trPr>
          <w:tblHeader/>
        </w:trPr>
        <w:tc>
          <w:tcPr>
            <w:tcW w:w="3641" w:type="pct"/>
            <w:shd w:val="clear" w:color="auto" w:fill="auto"/>
          </w:tcPr>
          <w:p w14:paraId="11E153BE" w14:textId="19100F63" w:rsidR="0029588B" w:rsidRPr="000A3E00" w:rsidRDefault="0029588B" w:rsidP="005E0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3E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6F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B50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59" w:type="pct"/>
            <w:gridSpan w:val="3"/>
          </w:tcPr>
          <w:p w14:paraId="0C565500" w14:textId="456DCFCD" w:rsidR="0029588B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  <w:p w14:paraId="6707A495" w14:textId="77777777" w:rsidR="0029588B" w:rsidRPr="00D267C3" w:rsidDel="003621D0" w:rsidRDefault="0029588B" w:rsidP="004D5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88B" w:rsidRPr="00D267C3" w14:paraId="17967CA3" w14:textId="77777777" w:rsidTr="0029588B">
        <w:tc>
          <w:tcPr>
            <w:tcW w:w="3641" w:type="pct"/>
          </w:tcPr>
          <w:p w14:paraId="198F2128" w14:textId="77777777" w:rsidR="0029588B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3"/>
          </w:tcPr>
          <w:p w14:paraId="22F7CD94" w14:textId="793B8D5E" w:rsidR="0029588B" w:rsidRPr="008578A4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588B" w:rsidRPr="00D267C3" w14:paraId="758B3BE1" w14:textId="77777777" w:rsidTr="0029588B">
        <w:tc>
          <w:tcPr>
            <w:tcW w:w="3641" w:type="pct"/>
          </w:tcPr>
          <w:p w14:paraId="033832D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88" w:type="pct"/>
          </w:tcPr>
          <w:p w14:paraId="4F927B06" w14:textId="77777777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2ABEB5B" w14:textId="5B68690A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</w:tcPr>
          <w:p w14:paraId="1E03095F" w14:textId="51891308" w:rsidR="0029588B" w:rsidRPr="00D267C3" w:rsidRDefault="0029588B" w:rsidP="008578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588B" w:rsidRPr="00D267C3" w14:paraId="59B29B93" w14:textId="77777777" w:rsidTr="0029588B">
        <w:tc>
          <w:tcPr>
            <w:tcW w:w="3641" w:type="pct"/>
          </w:tcPr>
          <w:p w14:paraId="79852AAF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D267C3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388" w:type="pct"/>
          </w:tcPr>
          <w:p w14:paraId="5FD927E8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97D9D16" w14:textId="41867F9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</w:tcPr>
          <w:p w14:paraId="04C376D6" w14:textId="3B58842B" w:rsidR="0029588B" w:rsidRPr="008E020C" w:rsidRDefault="00F5776B" w:rsidP="00295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72,330</w:t>
            </w:r>
          </w:p>
        </w:tc>
      </w:tr>
      <w:tr w:rsidR="0029588B" w:rsidRPr="00C659DC" w14:paraId="7CEE3702" w14:textId="77777777" w:rsidTr="0029588B">
        <w:tc>
          <w:tcPr>
            <w:tcW w:w="3641" w:type="pct"/>
          </w:tcPr>
          <w:p w14:paraId="34073A35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388" w:type="pct"/>
          </w:tcPr>
          <w:p w14:paraId="3A898B83" w14:textId="77777777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C9ED4D" w14:textId="28DCD2A3" w:rsidR="0029588B" w:rsidRDefault="0029588B" w:rsidP="00006A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14:paraId="1450DAFF" w14:textId="456D9B12" w:rsidR="0029588B" w:rsidRPr="00C659DC" w:rsidRDefault="00ED06AE" w:rsidP="00F57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59DC">
              <w:rPr>
                <w:rFonts w:ascii="Angsana New" w:hAnsi="Angsana New"/>
                <w:sz w:val="30"/>
                <w:szCs w:val="30"/>
              </w:rPr>
              <w:t>1,</w:t>
            </w:r>
            <w:r w:rsidR="00D336D5" w:rsidRPr="00C659DC">
              <w:rPr>
                <w:rFonts w:ascii="Angsana New" w:hAnsi="Angsana New"/>
                <w:sz w:val="30"/>
                <w:szCs w:val="30"/>
              </w:rPr>
              <w:t>378</w:t>
            </w:r>
            <w:r w:rsidR="00F5776B" w:rsidRPr="00C659DC">
              <w:rPr>
                <w:rFonts w:ascii="Angsana New" w:hAnsi="Angsana New"/>
                <w:sz w:val="30"/>
                <w:szCs w:val="30"/>
              </w:rPr>
              <w:t>,</w:t>
            </w:r>
            <w:r w:rsidR="00D336D5" w:rsidRPr="00C659DC">
              <w:rPr>
                <w:rFonts w:ascii="Angsana New" w:hAnsi="Angsana New"/>
                <w:sz w:val="30"/>
                <w:szCs w:val="30"/>
              </w:rPr>
              <w:t>730</w:t>
            </w:r>
          </w:p>
        </w:tc>
      </w:tr>
      <w:tr w:rsidR="0029588B" w:rsidRPr="00C659DC" w14:paraId="74B8C8D4" w14:textId="77777777" w:rsidTr="0029588B">
        <w:tc>
          <w:tcPr>
            <w:tcW w:w="3641" w:type="pct"/>
          </w:tcPr>
          <w:p w14:paraId="59C147C7" w14:textId="77777777" w:rsidR="0029588B" w:rsidRPr="00D267C3" w:rsidRDefault="0029588B" w:rsidP="00275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6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8" w:type="pct"/>
          </w:tcPr>
          <w:p w14:paraId="7B062AF4" w14:textId="77777777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D2D478" w14:textId="49B9E154" w:rsidR="0029588B" w:rsidRDefault="0029588B" w:rsidP="00786A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66EB8777" w14:textId="61174682" w:rsidR="0029588B" w:rsidRPr="00C659DC" w:rsidRDefault="00ED06AE" w:rsidP="00F57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0"/>
              </w:tabs>
              <w:spacing w:after="0" w:line="240" w:lineRule="auto"/>
              <w:ind w:left="-108" w:right="1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9D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336D5" w:rsidRPr="00C659DC">
              <w:rPr>
                <w:rFonts w:ascii="Angsana New" w:hAnsi="Angsana New"/>
                <w:b/>
                <w:bCs/>
                <w:sz w:val="30"/>
                <w:szCs w:val="30"/>
              </w:rPr>
              <w:t>451,060</w:t>
            </w:r>
          </w:p>
        </w:tc>
      </w:tr>
    </w:tbl>
    <w:p w14:paraId="7594DBCC" w14:textId="77777777" w:rsidR="006C65D9" w:rsidRDefault="006C65D9" w:rsidP="00142062">
      <w:pPr>
        <w:pStyle w:val="BodyText2"/>
        <w:ind w:left="540"/>
        <w:rPr>
          <w:b/>
          <w:bCs/>
          <w:cs/>
        </w:rPr>
      </w:pPr>
    </w:p>
    <w:p w14:paraId="6FFD5CBB" w14:textId="7B8A6D58" w:rsidR="00F9463C" w:rsidRDefault="00F9463C" w:rsidP="0031596F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D267C3">
        <w:rPr>
          <w:rFonts w:hint="cs"/>
          <w:b/>
          <w:bCs/>
          <w:cs/>
        </w:rPr>
        <w:t>หนี้สินที่อาจเกิดขึ้น</w:t>
      </w:r>
    </w:p>
    <w:p w14:paraId="65DB6B8A" w14:textId="77777777" w:rsidR="000070C8" w:rsidRPr="00142062" w:rsidRDefault="000070C8" w:rsidP="00BC14AB">
      <w:pPr>
        <w:pStyle w:val="BodyText2"/>
        <w:ind w:left="540"/>
        <w:rPr>
          <w:b/>
          <w:bCs/>
          <w:sz w:val="28"/>
          <w:szCs w:val="28"/>
          <w:cs/>
        </w:rPr>
      </w:pPr>
    </w:p>
    <w:p w14:paraId="2DB985D8" w14:textId="77777777" w:rsidR="00D51384" w:rsidRPr="00BC14AB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4AB">
        <w:rPr>
          <w:rFonts w:ascii="Angsana New" w:hAnsi="Angsana New" w:cs="Angsana New" w:hint="cs"/>
          <w:sz w:val="30"/>
          <w:szCs w:val="30"/>
          <w:cs/>
        </w:rPr>
        <w:t>บริษัทได้ถูกฟ้องร้องเรียกค่าเสียหายในข้อหาผิดสัญญาจ้างทำของจากบริษัทแห่งหนึ่ง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BC14AB">
        <w:rPr>
          <w:rFonts w:ascii="Angsana New" w:hAnsi="Angsana New" w:cs="Angsana New" w:hint="cs"/>
          <w:sz w:val="30"/>
          <w:szCs w:val="30"/>
          <w:cs/>
        </w:rPr>
        <w:t>โจทก์</w:t>
      </w:r>
      <w:r w:rsidRPr="00BC14AB">
        <w:rPr>
          <w:rFonts w:ascii="Angsana New" w:hAnsi="Angsana New" w:cs="Angsana New" w:hint="eastAsia"/>
          <w:sz w:val="30"/>
          <w:szCs w:val="30"/>
          <w:cs/>
        </w:rPr>
        <w:t>”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18.31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โดยได้รับหมายเรียกจากศาลแพ่ง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30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2562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และบริษัทได้ยื่นคำให้การพร้อมการฟ้องแย้งเมื่อวันที่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27 </w:t>
      </w:r>
      <w:r w:rsidRPr="00BC14A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2563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โดยได้ฟ้องร้องค่าเสียหายจากโจทก์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ในข้อหาผิดสัญญาจ้างทำให้บริษัทได้รับความเสียหายเป็นจำนวนเงินทั้งสิ้น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17.1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ผลการพิจารณาคดีของศาลชั้นต้นเมื่อวันที่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BC14AB">
        <w:rPr>
          <w:rFonts w:ascii="Angsana New" w:hAnsi="Angsana New" w:cs="Angsana New"/>
          <w:sz w:val="30"/>
          <w:szCs w:val="30"/>
        </w:rPr>
        <w:t xml:space="preserve">  </w:t>
      </w:r>
      <w:r w:rsidRPr="00BC14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        23 </w:t>
      </w:r>
      <w:r w:rsidRPr="00BC14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2563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เห็นว่าโจทก์และบริษัทต่างสมัครใจยกเลิกสัญญาจ้างต่อกันโดยปริยายนับแต่วันที่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27 </w:t>
      </w:r>
      <w:r w:rsidRPr="00BC14A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2562 </w:t>
      </w:r>
      <w:r w:rsidRPr="00BC14AB">
        <w:rPr>
          <w:rFonts w:ascii="Angsana New" w:hAnsi="Angsana New" w:cs="Angsana New" w:hint="cs"/>
          <w:sz w:val="30"/>
          <w:szCs w:val="30"/>
          <w:cs/>
        </w:rPr>
        <w:t>โดยบริษัทต้องรับผิดชำระเงินค่าจ้างแก่โจทก์พร้อมดอกเบี้ยร้อยละ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7.5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3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2562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และโจทก์ต้องคืนค่าจ้างล่วงหน้าแก่บริษัท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คงเหลือเงินที่บริษัทจะต้องชำระแก่โจทก์รวมเป็นเงิน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3.12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ดังนั้นบริษัทจึงบันทึกประมาณการหนี้สินด้วยจำนวนเงินตามคำพิพากษาของศาลชั้นต้น</w:t>
      </w:r>
    </w:p>
    <w:p w14:paraId="41507AD9" w14:textId="77777777" w:rsidR="00D51384" w:rsidRPr="00142062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</w:p>
    <w:p w14:paraId="4785A655" w14:textId="162FC474" w:rsidR="00D51384" w:rsidRPr="00BC14AB" w:rsidRDefault="00D5138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C14AB">
        <w:rPr>
          <w:rFonts w:ascii="Angsana New" w:hAnsi="Angsana New" w:cs="Angsana New" w:hint="cs"/>
          <w:sz w:val="30"/>
          <w:szCs w:val="30"/>
          <w:cs/>
        </w:rPr>
        <w:t>โดยผลการพิจารณาคดีของศาลอุทธรณ์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30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2564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พิจารณาเห็นพ้องกับศาลชั้นต้นว่าโจทก์</w:t>
      </w:r>
      <w:r w:rsidR="00385C2A">
        <w:rPr>
          <w:rFonts w:ascii="Angsana New" w:hAnsi="Angsana New" w:cs="Angsana New"/>
          <w:sz w:val="30"/>
          <w:szCs w:val="30"/>
        </w:rPr>
        <w:t xml:space="preserve">   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บริษัทต่างสมัครใจยกเลิกสัญญาจ้างต่อกันโดยปริยายซึ่งฝ่ายหนึ่งฝ่ายใดไม่สามารถเรียกค่าเสียหายจากกันได้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โจทก์ต้องคืนค่าจ้างล่วงหน้าหักด้วยมูลค่างานที่บริษัทต้องจ่ายให้โจทก์คงเหลือเงินที่ต้องจ่ายคืน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BC14AB">
        <w:rPr>
          <w:rFonts w:ascii="Angsana New" w:hAnsi="Angsana New" w:cs="Angsana New"/>
          <w:sz w:val="30"/>
          <w:szCs w:val="30"/>
        </w:rPr>
        <w:t xml:space="preserve"> 2.57</w:t>
      </w:r>
      <w:r w:rsidR="00385C2A">
        <w:rPr>
          <w:rFonts w:ascii="Angsana New" w:hAnsi="Angsana New" w:cs="Angsana New"/>
          <w:sz w:val="30"/>
          <w:szCs w:val="30"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พร้อมดอกเบี้ยอัตราร้อยละ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7.5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24 </w:t>
      </w:r>
      <w:r w:rsidRPr="00BC14A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2563 </w:t>
      </w:r>
      <w:r w:rsidRPr="00BC14AB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10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2564 </w:t>
      </w:r>
      <w:r w:rsidRPr="00BC14AB">
        <w:rPr>
          <w:rFonts w:ascii="Angsana New" w:hAnsi="Angsana New" w:cs="Angsana New" w:hint="cs"/>
          <w:sz w:val="30"/>
          <w:szCs w:val="30"/>
          <w:cs/>
        </w:rPr>
        <w:t>และอัตราร้อยละ</w:t>
      </w:r>
      <w:r w:rsidRPr="00BC14AB">
        <w:rPr>
          <w:rFonts w:ascii="Angsana New" w:hAnsi="Angsana New" w:cs="Angsana New"/>
          <w:sz w:val="30"/>
          <w:szCs w:val="30"/>
        </w:rPr>
        <w:t xml:space="preserve"> 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นับแต่วันที่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 xml:space="preserve">11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2564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เป็นต้นไปจนกว่าจะชำระเสร็จแก่บริษัท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="00385C2A">
        <w:rPr>
          <w:rFonts w:ascii="Angsana New" w:hAnsi="Angsana New" w:cs="Angsana New"/>
          <w:sz w:val="30"/>
          <w:szCs w:val="30"/>
        </w:rPr>
        <w:t xml:space="preserve">     </w:t>
      </w:r>
      <w:r w:rsidRPr="00BC14AB">
        <w:rPr>
          <w:rFonts w:ascii="Angsana New" w:hAnsi="Angsana New" w:cs="Angsana New" w:hint="cs"/>
          <w:sz w:val="30"/>
          <w:szCs w:val="30"/>
          <w:cs/>
        </w:rPr>
        <w:t>ที่แก้ไขใหม่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บวกด้วยอัตราร้อยละ</w:t>
      </w:r>
      <w:r w:rsidRPr="00BC14AB">
        <w:rPr>
          <w:rFonts w:ascii="Angsana New" w:hAnsi="Angsana New" w:cs="Angsana New"/>
          <w:sz w:val="30"/>
          <w:szCs w:val="30"/>
        </w:rPr>
        <w:t xml:space="preserve"> 2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ต่อปีแต่ต้องไม่เกินอัตราร้อยละ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/>
          <w:sz w:val="30"/>
          <w:szCs w:val="30"/>
        </w:rPr>
        <w:t>7.5</w:t>
      </w:r>
      <w:r w:rsidRPr="00BC14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BC14AB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09CF5B0B" w14:textId="7DAF292D" w:rsidR="000250C9" w:rsidRDefault="000250C9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CB8C79" w14:textId="72D8D1CD" w:rsidR="00875534" w:rsidRDefault="0087553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F58922" w14:textId="209A80F2" w:rsidR="00875534" w:rsidRDefault="0087553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51821B" w14:textId="77777777" w:rsidR="00875534" w:rsidRPr="00BC14AB" w:rsidRDefault="00875534" w:rsidP="00BC14A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C2F9D92" w14:textId="6DC4A4EE" w:rsidR="005D3793" w:rsidRPr="003D48A4" w:rsidRDefault="00142062" w:rsidP="003D4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/>
          <w:sz w:val="30"/>
          <w:szCs w:val="30"/>
          <w:lang w:val="en-GB"/>
        </w:rPr>
      </w:pP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ทั้งนี้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เมื่อวันที่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</w:rPr>
        <w:t>26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พฤษภาคม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</w:rPr>
        <w:t>2565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และวันที่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  <w:lang w:val="en-GB"/>
        </w:rPr>
        <w:t>4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สิงหาคม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</w:rPr>
        <w:t>2565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โจทก์ได้ยื่นคำร้องขออนุญาตยื่นฎีกาต่อศาลฎีกาและ</w:t>
      </w:r>
      <w:r w:rsidRPr="00AC213E">
        <w:rPr>
          <w:rFonts w:asciiTheme="majorBidi" w:eastAsia="Calibri" w:hAnsiTheme="majorBidi"/>
          <w:sz w:val="30"/>
          <w:szCs w:val="30"/>
          <w:lang w:val="en-GB"/>
        </w:rPr>
        <w:t xml:space="preserve">   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คำร้องขอทุเลาการบังคับคดีต่อศาลฎีกา</w:t>
      </w:r>
      <w:r w:rsidRPr="00AC213E">
        <w:rPr>
          <w:rFonts w:asciiTheme="majorBidi" w:eastAsia="Calibri" w:hAnsiTheme="majorBidi"/>
          <w:sz w:val="30"/>
          <w:szCs w:val="30"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โดยศาลฎีกาอนุญาตให้งดการบังคับคดีตามคำสั่งศาลอุทธรณ์ระหว่างฎีกา                 เมื่อวันที่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  <w:lang w:val="en-GB"/>
        </w:rPr>
        <w:t>24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สิงหาคม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</w:rPr>
        <w:t>2565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และศาลฎีกามีคำสั่งเพื่อพิจารณาคำร้องขออนุญาตยื่นฎีกาของโจทก์ในวันที่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  <w:lang w:val="en-GB"/>
        </w:rPr>
        <w:t>28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มีนาคม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/>
          <w:sz w:val="30"/>
          <w:szCs w:val="30"/>
        </w:rPr>
        <w:t>2566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 </w:t>
      </w:r>
      <w:r w:rsidR="00155466"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ปัจจุบันอยู่ในระหว่างการพิจารณาของศาลฎีกา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AC213E">
        <w:rPr>
          <w:rFonts w:asciiTheme="majorBidi" w:eastAsia="Calibri" w:hAnsiTheme="majorBidi" w:hint="cs"/>
          <w:sz w:val="30"/>
          <w:szCs w:val="30"/>
          <w:cs/>
          <w:lang w:val="en-GB"/>
        </w:rPr>
        <w:t>บริษัทยังคงบันทึกประมาณการหนี้สินด้วยจำนวนเงินตามคำพิพากษาของศาลชั้นต้นไว้</w:t>
      </w:r>
      <w:r w:rsidRPr="00AC213E">
        <w:rPr>
          <w:rFonts w:asciiTheme="majorBidi" w:eastAsia="Calibri" w:hAnsiTheme="majorBidi"/>
          <w:sz w:val="30"/>
          <w:szCs w:val="30"/>
          <w:cs/>
          <w:lang w:val="en-GB"/>
        </w:rPr>
        <w:t>คงเดิม</w:t>
      </w:r>
    </w:p>
    <w:p w14:paraId="3E2B9233" w14:textId="6F1DCB89" w:rsidR="00142062" w:rsidRPr="00142062" w:rsidRDefault="00142062" w:rsidP="00142062">
      <w:pPr>
        <w:ind w:left="540"/>
        <w:jc w:val="thaiDistribute"/>
        <w:rPr>
          <w:b/>
          <w:bCs/>
        </w:rPr>
      </w:pPr>
    </w:p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8E720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EDED7" w14:textId="77777777" w:rsidR="00261B9A" w:rsidRDefault="00261B9A" w:rsidP="003D743A">
      <w:r>
        <w:separator/>
      </w:r>
    </w:p>
  </w:endnote>
  <w:endnote w:type="continuationSeparator" w:id="0">
    <w:p w14:paraId="04BACEB9" w14:textId="77777777" w:rsidR="00261B9A" w:rsidRDefault="00261B9A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261B9A" w:rsidRDefault="00261B9A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261B9A" w:rsidRDefault="00261B9A" w:rsidP="00E23FDF">
    <w:pPr>
      <w:pStyle w:val="Footer"/>
      <w:ind w:right="360"/>
    </w:pPr>
  </w:p>
  <w:p w14:paraId="265DFAFD" w14:textId="77777777" w:rsidR="00261B9A" w:rsidRDefault="00261B9A"/>
  <w:p w14:paraId="7E7271DB" w14:textId="77777777" w:rsidR="00261B9A" w:rsidRDefault="00261B9A"/>
  <w:p w14:paraId="0786E402" w14:textId="77777777" w:rsidR="00261B9A" w:rsidRDefault="00261B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77777777" w:rsidR="00261B9A" w:rsidRPr="00D97BBD" w:rsidRDefault="00261B9A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BC6CD1">
      <w:rPr>
        <w:rFonts w:ascii="Angsana New" w:hAnsi="Angsana New"/>
        <w:noProof/>
        <w:sz w:val="30"/>
        <w:szCs w:val="30"/>
      </w:rPr>
      <w:t>25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261B9A" w:rsidRPr="002D67CA" w:rsidRDefault="00261B9A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261B9A" w:rsidRDefault="00261B9A"/>
  <w:p w14:paraId="55B70FB8" w14:textId="77777777" w:rsidR="00261B9A" w:rsidRDefault="00261B9A"/>
  <w:p w14:paraId="6AE2E9CC" w14:textId="77777777" w:rsidR="00261B9A" w:rsidRDefault="00261B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AB48" w14:textId="77777777" w:rsidR="00261B9A" w:rsidRDefault="00261B9A" w:rsidP="003D743A">
      <w:r>
        <w:separator/>
      </w:r>
    </w:p>
  </w:footnote>
  <w:footnote w:type="continuationSeparator" w:id="0">
    <w:p w14:paraId="649157B8" w14:textId="77777777" w:rsidR="00261B9A" w:rsidRDefault="00261B9A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0829" w14:textId="77777777" w:rsidR="00261B9A" w:rsidRPr="00406575" w:rsidRDefault="00261B9A" w:rsidP="00CB2439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06575">
      <w:rPr>
        <w:rFonts w:ascii="Angsana New" w:hAnsi="Angsana New" w:hint="cs"/>
        <w:b/>
        <w:bCs/>
        <w:sz w:val="32"/>
        <w:szCs w:val="32"/>
        <w:cs/>
      </w:rPr>
      <w:t>บริษัท ซี เอ แซด (ประเทศไทย) จำกัด</w:t>
    </w:r>
    <w:r w:rsidRPr="00406575">
      <w:rPr>
        <w:rFonts w:ascii="Angsana New" w:hAnsi="Angsana New" w:hint="cs"/>
        <w:b/>
        <w:bCs/>
        <w:sz w:val="32"/>
        <w:szCs w:val="32"/>
      </w:rPr>
      <w:t xml:space="preserve"> </w:t>
    </w:r>
    <w:r w:rsidRPr="00406575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FE8BA27" w14:textId="77777777" w:rsidR="00261B9A" w:rsidRPr="00FA1E93" w:rsidRDefault="00261B9A" w:rsidP="00CB2439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25271F" w14:textId="72A35DD6" w:rsidR="00261B9A" w:rsidRDefault="00261B9A" w:rsidP="000E29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 (ไม่ได้ตรวจสอบ)</w:t>
    </w:r>
  </w:p>
  <w:p w14:paraId="6AA67C8A" w14:textId="77777777" w:rsidR="00261B9A" w:rsidRPr="002E4AD2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261B9A" w:rsidRPr="00D110DA" w:rsidRDefault="00261B9A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261B9A" w:rsidRPr="00D110DA" w:rsidRDefault="00261B9A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261B9A" w:rsidRPr="003C116A" w:rsidRDefault="00261B9A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261B9A" w:rsidRDefault="00261B9A"/>
  <w:p w14:paraId="03000F7C" w14:textId="77777777" w:rsidR="00261B9A" w:rsidRDefault="00261B9A"/>
  <w:p w14:paraId="345EAB1D" w14:textId="77777777" w:rsidR="00261B9A" w:rsidRDefault="00261B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2868557">
    <w:abstractNumId w:val="6"/>
  </w:num>
  <w:num w:numId="2" w16cid:durableId="2066641934">
    <w:abstractNumId w:val="5"/>
  </w:num>
  <w:num w:numId="3" w16cid:durableId="956108058">
    <w:abstractNumId w:val="9"/>
  </w:num>
  <w:num w:numId="4" w16cid:durableId="238566833">
    <w:abstractNumId w:val="7"/>
  </w:num>
  <w:num w:numId="5" w16cid:durableId="1265652831">
    <w:abstractNumId w:val="8"/>
  </w:num>
  <w:num w:numId="6" w16cid:durableId="157888426">
    <w:abstractNumId w:val="3"/>
  </w:num>
  <w:num w:numId="7" w16cid:durableId="1086262815">
    <w:abstractNumId w:val="2"/>
  </w:num>
  <w:num w:numId="8" w16cid:durableId="727412742">
    <w:abstractNumId w:val="0"/>
  </w:num>
  <w:num w:numId="9" w16cid:durableId="1675263367">
    <w:abstractNumId w:val="1"/>
  </w:num>
  <w:num w:numId="10" w16cid:durableId="2083135130">
    <w:abstractNumId w:val="4"/>
  </w:num>
  <w:num w:numId="11" w16cid:durableId="1375695725">
    <w:abstractNumId w:val="22"/>
  </w:num>
  <w:num w:numId="12" w16cid:durableId="1393237610">
    <w:abstractNumId w:val="18"/>
  </w:num>
  <w:num w:numId="13" w16cid:durableId="658775515">
    <w:abstractNumId w:val="31"/>
  </w:num>
  <w:num w:numId="14" w16cid:durableId="2027824873">
    <w:abstractNumId w:val="20"/>
  </w:num>
  <w:num w:numId="15" w16cid:durableId="560750665">
    <w:abstractNumId w:val="23"/>
  </w:num>
  <w:num w:numId="16" w16cid:durableId="540441120">
    <w:abstractNumId w:val="33"/>
  </w:num>
  <w:num w:numId="17" w16cid:durableId="1110006081">
    <w:abstractNumId w:val="35"/>
  </w:num>
  <w:num w:numId="18" w16cid:durableId="657534275">
    <w:abstractNumId w:val="14"/>
  </w:num>
  <w:num w:numId="19" w16cid:durableId="1559894822">
    <w:abstractNumId w:val="11"/>
  </w:num>
  <w:num w:numId="20" w16cid:durableId="1820657527">
    <w:abstractNumId w:val="17"/>
  </w:num>
  <w:num w:numId="21" w16cid:durableId="867793974">
    <w:abstractNumId w:val="27"/>
  </w:num>
  <w:num w:numId="22" w16cid:durableId="724331089">
    <w:abstractNumId w:val="16"/>
  </w:num>
  <w:num w:numId="23" w16cid:durableId="1075588639">
    <w:abstractNumId w:val="19"/>
  </w:num>
  <w:num w:numId="24" w16cid:durableId="742069819">
    <w:abstractNumId w:val="24"/>
  </w:num>
  <w:num w:numId="25" w16cid:durableId="1047995175">
    <w:abstractNumId w:val="29"/>
  </w:num>
  <w:num w:numId="26" w16cid:durableId="2024822166">
    <w:abstractNumId w:val="12"/>
  </w:num>
  <w:num w:numId="27" w16cid:durableId="1859196259">
    <w:abstractNumId w:val="30"/>
  </w:num>
  <w:num w:numId="28" w16cid:durableId="656232513">
    <w:abstractNumId w:val="32"/>
  </w:num>
  <w:num w:numId="29" w16cid:durableId="207882965">
    <w:abstractNumId w:val="25"/>
  </w:num>
  <w:num w:numId="30" w16cid:durableId="1207446733">
    <w:abstractNumId w:val="10"/>
  </w:num>
  <w:num w:numId="31" w16cid:durableId="2140293286">
    <w:abstractNumId w:val="15"/>
  </w:num>
  <w:num w:numId="32" w16cid:durableId="1704356103">
    <w:abstractNumId w:val="21"/>
  </w:num>
  <w:num w:numId="33" w16cid:durableId="1881631491">
    <w:abstractNumId w:val="26"/>
  </w:num>
  <w:num w:numId="34" w16cid:durableId="44305742">
    <w:abstractNumId w:val="13"/>
  </w:num>
  <w:num w:numId="35" w16cid:durableId="1363631653">
    <w:abstractNumId w:val="28"/>
  </w:num>
  <w:num w:numId="36" w16cid:durableId="442960629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626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29D4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9D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CBE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243A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B9A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0E0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04F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816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1E8A"/>
    <w:rsid w:val="004E26C8"/>
    <w:rsid w:val="004E2A8A"/>
    <w:rsid w:val="004E2ACE"/>
    <w:rsid w:val="004E3ADD"/>
    <w:rsid w:val="004E4286"/>
    <w:rsid w:val="004E45C8"/>
    <w:rsid w:val="004E505D"/>
    <w:rsid w:val="004E51F9"/>
    <w:rsid w:val="004E5536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B8C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4A29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5F40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071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9C4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499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6F8E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1F2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455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94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2DB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67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75C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C11"/>
    <w:rsid w:val="009B5FC7"/>
    <w:rsid w:val="009B67F2"/>
    <w:rsid w:val="009B683A"/>
    <w:rsid w:val="009B6A60"/>
    <w:rsid w:val="009B6B47"/>
    <w:rsid w:val="009B73FA"/>
    <w:rsid w:val="009B7500"/>
    <w:rsid w:val="009B768C"/>
    <w:rsid w:val="009C046D"/>
    <w:rsid w:val="009C11DB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6E5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1A8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09C6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472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13E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2A0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CD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6FAF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999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9DC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012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6D5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6A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20F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7F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4BA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B7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748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6B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E8E19-D7C4-4608-8868-CAE1ADAC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517</TotalTime>
  <Pages>12</Pages>
  <Words>2234</Words>
  <Characters>10072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36</cp:revision>
  <cp:lastPrinted>2023-10-09T14:34:00Z</cp:lastPrinted>
  <dcterms:created xsi:type="dcterms:W3CDTF">2023-08-02T05:49:00Z</dcterms:created>
  <dcterms:modified xsi:type="dcterms:W3CDTF">2023-11-10T09:00:00Z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