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06C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Title"/>
    </w:p>
    <w:p w14:paraId="303EF027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798FC2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700D1E4" w14:textId="0F8F1346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EE30B64" w14:textId="77777777" w:rsidR="00993F70" w:rsidRDefault="00993F70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581115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620E6816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BBF805" w14:textId="63E25CF2" w:rsidR="00EE3EF9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365C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AD04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365C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F363C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65C18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AD04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</w:t>
      </w:r>
      <w:r w:rsidR="00FC02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</w:t>
      </w:r>
      <w:r w:rsidR="00AD04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</w:t>
      </w:r>
      <w:r w:rsidR="00FC02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</w:t>
      </w:r>
      <w:r w:rsidR="00365C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C02CA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0F26C477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D4BCB3E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FF404D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1D5F9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EE892C5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B537F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D5DF11E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7F7FAF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0F62D0E3" w14:textId="764BB3E3" w:rsidR="00802DDC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14107EC" w14:textId="77777777" w:rsidR="00FF404D" w:rsidRPr="00483087" w:rsidRDefault="00FF404D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CF4461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28DFCDB2" w14:textId="06D7D722" w:rsidR="00FF404D" w:rsidRDefault="00FF404D" w:rsidP="00E17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292E00" w14:textId="2C6719EB" w:rsidR="00FF404D" w:rsidRPr="00844A1D" w:rsidRDefault="00FF404D" w:rsidP="00FF4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844A1D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="00AD043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</w:t>
      </w:r>
      <w:r w:rsidR="00AD0435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="00AD043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84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AD0435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="00AD043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>ของบริษัท ออโตคอร์ป โฮลดิ้ง จำกัด (มหาชน) และบริษัทย่อย และของเฉพาะบริษัท ออโตคอร์ป โฮลดิ้ง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64E16F" w14:textId="77777777" w:rsidR="00FF404D" w:rsidRDefault="00FF404D" w:rsidP="00E17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1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74C9A" w14:textId="3981BFFB" w:rsidR="0081207F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="0081207F">
        <w:rPr>
          <w:rFonts w:ascii="Angsana New" w:hAnsi="Angsana New" w:cs="Angsana New" w:hint="cs"/>
          <w:sz w:val="30"/>
          <w:szCs w:val="30"/>
          <w:cs/>
        </w:rPr>
        <w:t>น</w:t>
      </w:r>
    </w:p>
    <w:p w14:paraId="11A6B54E" w14:textId="77777777" w:rsidR="0081207F" w:rsidRDefault="0081207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C7B6E86" w14:textId="77777777" w:rsidR="00FF404D" w:rsidRDefault="00FF404D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732DE89" w14:textId="43862663" w:rsidR="00FF404D" w:rsidRDefault="00FF404D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FF404D" w:rsidSect="00FF404D"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ADB09E8" w14:textId="77777777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31605065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Pr="00290B11">
        <w:rPr>
          <w:rFonts w:ascii="Angsana New" w:hAnsi="Angsana New" w:cs="Angsana New"/>
          <w:cs/>
        </w:rPr>
        <w:t>บุญญฤทธิ์ ถนอมเจริญ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7900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2937D889" w:rsidR="00802DDC" w:rsidRDefault="005F782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8</w:t>
      </w:r>
      <w:r w:rsidR="006B63F3">
        <w:rPr>
          <w:rFonts w:ascii="Angsana New" w:hAnsi="Angsana New" w:cs="Angsana New"/>
          <w:sz w:val="30"/>
          <w:szCs w:val="30"/>
        </w:rPr>
        <w:t xml:space="preserve"> </w:t>
      </w:r>
      <w:r w:rsidR="00AD043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6B63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B63F3">
        <w:rPr>
          <w:rFonts w:ascii="Angsana New" w:hAnsi="Angsana New" w:cs="Angsana New"/>
          <w:sz w:val="30"/>
          <w:szCs w:val="30"/>
        </w:rPr>
        <w:t>2566</w:t>
      </w:r>
    </w:p>
    <w:sectPr w:rsidR="00802DDC" w:rsidSect="00FF404D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D5FF8" w14:textId="77777777" w:rsidR="00BE093E" w:rsidRDefault="00BE093E">
      <w:r>
        <w:separator/>
      </w:r>
    </w:p>
  </w:endnote>
  <w:endnote w:type="continuationSeparator" w:id="0">
    <w:p w14:paraId="0795A46A" w14:textId="77777777" w:rsidR="00BE093E" w:rsidRDefault="00BE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E0BE3" w14:textId="77777777" w:rsidR="00AB1BBB" w:rsidRDefault="00AB1BB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AB1BBB" w:rsidRDefault="00AB1BBB" w:rsidP="00061884">
    <w:pPr>
      <w:pStyle w:val="Footer"/>
      <w:ind w:right="360"/>
    </w:pPr>
  </w:p>
  <w:p w14:paraId="2700E1F1" w14:textId="77777777" w:rsidR="00AB1BBB" w:rsidRDefault="00AB1B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80AF" w14:textId="77777777" w:rsidR="00AB1BBB" w:rsidRPr="00BD38F9" w:rsidRDefault="00AB1BB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5C85A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0C5B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1D69F" w14:textId="77777777" w:rsidR="00BE093E" w:rsidRDefault="00BE093E">
      <w:r>
        <w:separator/>
      </w:r>
    </w:p>
  </w:footnote>
  <w:footnote w:type="continuationSeparator" w:id="0">
    <w:p w14:paraId="582973CE" w14:textId="77777777" w:rsidR="00BE093E" w:rsidRDefault="00BE0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030F" w14:textId="397051F8" w:rsidR="00AB1BBB" w:rsidRDefault="00AB1BBB" w:rsidP="00FF404D">
    <w:pPr>
      <w:spacing w:line="240" w:lineRule="auto"/>
      <w:jc w:val="center"/>
      <w:rPr>
        <w:rFonts w:ascii="Angsana New" w:hAnsi="Angsana New" w:cs="Angsana New"/>
        <w:sz w:val="32"/>
        <w:szCs w:val="32"/>
      </w:rPr>
    </w:pPr>
  </w:p>
  <w:p w14:paraId="25055FDA" w14:textId="223A70A9" w:rsidR="00AE445B" w:rsidRDefault="00AE445B" w:rsidP="00FF404D">
    <w:pPr>
      <w:spacing w:line="240" w:lineRule="auto"/>
      <w:jc w:val="center"/>
      <w:rPr>
        <w:rFonts w:ascii="Angsana New" w:hAnsi="Angsana New" w:cs="Angsana New"/>
        <w:sz w:val="32"/>
        <w:szCs w:val="32"/>
      </w:rPr>
    </w:pPr>
  </w:p>
  <w:p w14:paraId="3700D870" w14:textId="367C20BF" w:rsidR="00FF404D" w:rsidRDefault="00FF404D" w:rsidP="00FF404D">
    <w:pPr>
      <w:spacing w:line="240" w:lineRule="auto"/>
      <w:jc w:val="center"/>
      <w:rPr>
        <w:rFonts w:ascii="Angsana New" w:hAnsi="Angsana New" w:cs="Angsana New"/>
        <w:sz w:val="32"/>
        <w:szCs w:val="32"/>
      </w:rPr>
    </w:pPr>
  </w:p>
  <w:p w14:paraId="530113FB" w14:textId="77777777" w:rsidR="00FF404D" w:rsidRPr="00B239E0" w:rsidRDefault="00FF404D" w:rsidP="00FF404D">
    <w:pPr>
      <w:spacing w:line="240" w:lineRule="auto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03202438">
    <w:abstractNumId w:val="6"/>
  </w:num>
  <w:num w:numId="2" w16cid:durableId="385841410">
    <w:abstractNumId w:val="5"/>
  </w:num>
  <w:num w:numId="3" w16cid:durableId="672687383">
    <w:abstractNumId w:val="9"/>
  </w:num>
  <w:num w:numId="4" w16cid:durableId="539703115">
    <w:abstractNumId w:val="7"/>
  </w:num>
  <w:num w:numId="5" w16cid:durableId="609238325">
    <w:abstractNumId w:val="8"/>
  </w:num>
  <w:num w:numId="6" w16cid:durableId="818112106">
    <w:abstractNumId w:val="3"/>
  </w:num>
  <w:num w:numId="7" w16cid:durableId="952398235">
    <w:abstractNumId w:val="2"/>
  </w:num>
  <w:num w:numId="8" w16cid:durableId="2119639885">
    <w:abstractNumId w:val="0"/>
  </w:num>
  <w:num w:numId="9" w16cid:durableId="1235579388">
    <w:abstractNumId w:val="1"/>
  </w:num>
  <w:num w:numId="10" w16cid:durableId="52851320">
    <w:abstractNumId w:val="4"/>
  </w:num>
  <w:num w:numId="11" w16cid:durableId="404105849">
    <w:abstractNumId w:val="18"/>
  </w:num>
  <w:num w:numId="12" w16cid:durableId="1291204647">
    <w:abstractNumId w:val="14"/>
  </w:num>
  <w:num w:numId="13" w16cid:durableId="473333288">
    <w:abstractNumId w:val="26"/>
  </w:num>
  <w:num w:numId="14" w16cid:durableId="309409371">
    <w:abstractNumId w:val="15"/>
  </w:num>
  <w:num w:numId="15" w16cid:durableId="1675064672">
    <w:abstractNumId w:val="19"/>
  </w:num>
  <w:num w:numId="16" w16cid:durableId="1203908234">
    <w:abstractNumId w:val="17"/>
  </w:num>
  <w:num w:numId="17" w16cid:durableId="1856190039">
    <w:abstractNumId w:val="10"/>
  </w:num>
  <w:num w:numId="18" w16cid:durableId="1204174724">
    <w:abstractNumId w:val="24"/>
  </w:num>
  <w:num w:numId="19" w16cid:durableId="751318814">
    <w:abstractNumId w:val="13"/>
  </w:num>
  <w:num w:numId="20" w16cid:durableId="1894344116">
    <w:abstractNumId w:val="25"/>
  </w:num>
  <w:num w:numId="21" w16cid:durableId="284503869">
    <w:abstractNumId w:val="11"/>
  </w:num>
  <w:num w:numId="22" w16cid:durableId="299960338">
    <w:abstractNumId w:val="20"/>
  </w:num>
  <w:num w:numId="23" w16cid:durableId="1623152493">
    <w:abstractNumId w:val="16"/>
  </w:num>
  <w:num w:numId="24" w16cid:durableId="1150026263">
    <w:abstractNumId w:val="23"/>
  </w:num>
  <w:num w:numId="25" w16cid:durableId="1655865264">
    <w:abstractNumId w:val="30"/>
  </w:num>
  <w:num w:numId="26" w16cid:durableId="1028917255">
    <w:abstractNumId w:val="29"/>
  </w:num>
  <w:num w:numId="27" w16cid:durableId="530849800">
    <w:abstractNumId w:val="12"/>
  </w:num>
  <w:num w:numId="28" w16cid:durableId="1786537894">
    <w:abstractNumId w:val="27"/>
  </w:num>
  <w:num w:numId="29" w16cid:durableId="2014138420">
    <w:abstractNumId w:val="28"/>
  </w:num>
  <w:num w:numId="30" w16cid:durableId="1765147943">
    <w:abstractNumId w:val="22"/>
  </w:num>
  <w:num w:numId="31" w16cid:durableId="1232279475">
    <w:abstractNumId w:val="31"/>
  </w:num>
  <w:num w:numId="32" w16cid:durableId="84201326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179E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310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5C18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A7415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82F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3F3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4A57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7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661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35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3317"/>
    <w:rsid w:val="00AE445B"/>
    <w:rsid w:val="00AE5670"/>
    <w:rsid w:val="00AE7199"/>
    <w:rsid w:val="00AE73AC"/>
    <w:rsid w:val="00AE7C27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3E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378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2CA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04D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44588-9F76-4716-801C-95C619C2F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371629-114B-41A0-A994-4CFFD2254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3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Nungrutai, Prasittithum</cp:lastModifiedBy>
  <cp:revision>7</cp:revision>
  <cp:lastPrinted>2022-10-27T11:59:00Z</cp:lastPrinted>
  <dcterms:created xsi:type="dcterms:W3CDTF">2023-05-02T06:02:00Z</dcterms:created>
  <dcterms:modified xsi:type="dcterms:W3CDTF">2023-10-27T04:07:00Z</dcterms:modified>
</cp:coreProperties>
</file>