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13AF" w:rsidRPr="00483087" w14:paraId="60E2EBE5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E6AD2D" w14:textId="20AAFDCE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8E6340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826829" w14:textId="75D35CBB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13A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313AF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1B4E7373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F6072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13AF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E239678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6157D2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13AF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50675479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119B59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13AF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25B0DCD3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51CAB9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13AF" w:rsidRPr="00635FFE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13AF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60BF3A32" w:rsidR="006313AF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5C4457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6313AF" w:rsidRPr="00F246C2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6313AF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63B634A8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4350DA" w14:textId="77777777" w:rsidR="006313AF" w:rsidRPr="005F36C9" w:rsidRDefault="006313AF" w:rsidP="006313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6313AF" w:rsidRPr="005F36C9" w:rsidRDefault="006313AF" w:rsidP="006313AF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81397" w:rsidRPr="00483087" w14:paraId="47ADCD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B638A1F" w14:textId="77A53A13" w:rsidR="00081397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4B6993B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161B3" w14:textId="4E47A2A6" w:rsidR="00081397" w:rsidRPr="00F246C2" w:rsidRDefault="00834977" w:rsidP="0008139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81397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7D55D3F6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65B2DCC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081397" w:rsidRPr="00D524C8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81397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161ABCA6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83A425" w14:textId="77777777" w:rsidR="00081397" w:rsidRPr="005F36C9" w:rsidRDefault="00081397" w:rsidP="000813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081397" w:rsidRPr="005F36C9" w:rsidRDefault="00081397" w:rsidP="0008139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6935" w:rsidRPr="00483087" w14:paraId="4663629A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70142B" w14:textId="699257AE" w:rsidR="00F26935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2A094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9745F4" w14:textId="485114A8" w:rsidR="00F26935" w:rsidRPr="005F36C9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527C2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798A723" w14:textId="19059450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D614B">
        <w:rPr>
          <w:rFonts w:asciiTheme="majorBidi" w:hAnsiTheme="majorBidi" w:cstheme="majorBidi"/>
          <w:sz w:val="30"/>
          <w:szCs w:val="30"/>
        </w:rPr>
        <w:t>8</w:t>
      </w:r>
      <w:r w:rsidR="00DA4385">
        <w:rPr>
          <w:rFonts w:asciiTheme="majorBidi" w:hAnsiTheme="majorBidi" w:cstheme="majorBidi"/>
          <w:sz w:val="30"/>
          <w:szCs w:val="30"/>
        </w:rPr>
        <w:t xml:space="preserve"> </w:t>
      </w:r>
      <w:r w:rsidR="009402D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A43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385">
        <w:rPr>
          <w:rFonts w:asciiTheme="majorBidi" w:hAnsiTheme="majorBidi" w:cstheme="majorBidi"/>
          <w:sz w:val="30"/>
          <w:szCs w:val="30"/>
        </w:rPr>
        <w:t>2566</w:t>
      </w:r>
    </w:p>
    <w:p w14:paraId="2650A895" w14:textId="77777777" w:rsidR="00BA4E25" w:rsidRPr="005527C2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527C2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6281265" w14:textId="1575063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65</w:t>
      </w:r>
    </w:p>
    <w:p w14:paraId="4C262E60" w14:textId="6FCDF39C" w:rsidR="00414E6C" w:rsidRPr="005527C2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B07A69A" w14:textId="4805E3B3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A72DF8">
        <w:rPr>
          <w:rFonts w:asciiTheme="majorBidi" w:hAnsiTheme="majorBidi" w:cstheme="majorBidi"/>
          <w:sz w:val="30"/>
          <w:szCs w:val="30"/>
        </w:rPr>
        <w:t>5</w:t>
      </w:r>
    </w:p>
    <w:p w14:paraId="36BA1A15" w14:textId="1C875AB1" w:rsidR="00414E6C" w:rsidRPr="005527C2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468E0AB9" w:rsidR="002A61E4" w:rsidRPr="005527C2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124"/>
        <w:gridCol w:w="285"/>
        <w:gridCol w:w="1123"/>
        <w:gridCol w:w="271"/>
        <w:gridCol w:w="1149"/>
        <w:gridCol w:w="243"/>
        <w:gridCol w:w="9"/>
        <w:gridCol w:w="1114"/>
      </w:tblGrid>
      <w:tr w:rsidR="00283443" w:rsidRPr="00483087" w14:paraId="2EFA7F66" w14:textId="77777777" w:rsidTr="005979A3">
        <w:trPr>
          <w:tblHeader/>
        </w:trPr>
        <w:tc>
          <w:tcPr>
            <w:tcW w:w="3486" w:type="pct"/>
            <w:gridSpan w:val="4"/>
          </w:tcPr>
          <w:p w14:paraId="6D4D0FD9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7" w:type="pct"/>
          </w:tcPr>
          <w:p w14:paraId="4065EB4C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2100990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83443" w:rsidRPr="00483087" w14:paraId="3204385F" w14:textId="77777777" w:rsidTr="005979A3">
        <w:trPr>
          <w:tblHeader/>
        </w:trPr>
        <w:tc>
          <w:tcPr>
            <w:tcW w:w="2111" w:type="pct"/>
          </w:tcPr>
          <w:p w14:paraId="5AF64332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376" w:type="pct"/>
            <w:gridSpan w:val="3"/>
          </w:tcPr>
          <w:p w14:paraId="347CB88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FBF9A9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649B39C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483087" w14:paraId="18D16FA8" w14:textId="77777777" w:rsidTr="005979A3">
        <w:trPr>
          <w:tblHeader/>
        </w:trPr>
        <w:tc>
          <w:tcPr>
            <w:tcW w:w="2111" w:type="pct"/>
          </w:tcPr>
          <w:p w14:paraId="66F36D60" w14:textId="392FDB03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32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E3225" w:rsidRPr="007E32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</w:tcPr>
          <w:p w14:paraId="23B7E60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610142F5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72A0B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08CAC6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FBDD08B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4FF62D07" w14:textId="77777777" w:rsidR="00283443" w:rsidRPr="00483087" w:rsidRDefault="00283443" w:rsidP="005979A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22A38C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2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483087" w14:paraId="1A48733D" w14:textId="77777777" w:rsidTr="005979A3">
        <w:trPr>
          <w:tblHeader/>
        </w:trPr>
        <w:tc>
          <w:tcPr>
            <w:tcW w:w="2111" w:type="pct"/>
          </w:tcPr>
          <w:p w14:paraId="35B54471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8"/>
          </w:tcPr>
          <w:p w14:paraId="060F76A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483087" w14:paraId="7A4414EA" w14:textId="77777777" w:rsidTr="005979A3">
        <w:tc>
          <w:tcPr>
            <w:tcW w:w="2111" w:type="pct"/>
          </w:tcPr>
          <w:p w14:paraId="68799AF6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1C3ACB3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6932D37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73A52DA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892DB2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AAB77E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04E2E98" w14:textId="77777777" w:rsidR="00283443" w:rsidRPr="00483087" w:rsidRDefault="00283443" w:rsidP="005979A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25E648D" w14:textId="77777777" w:rsidR="00283443" w:rsidRPr="00483087" w:rsidRDefault="00283443" w:rsidP="00597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C4" w:rsidRPr="00483087" w14:paraId="554B4B4A" w14:textId="77777777" w:rsidTr="005979A3">
        <w:tc>
          <w:tcPr>
            <w:tcW w:w="2111" w:type="pct"/>
          </w:tcPr>
          <w:p w14:paraId="20E34ED9" w14:textId="77777777" w:rsidR="00130AC4" w:rsidRPr="00483087" w:rsidRDefault="00130AC4" w:rsidP="00130AC4">
            <w:pPr>
              <w:spacing w:line="240" w:lineRule="auto"/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1" w:type="pct"/>
          </w:tcPr>
          <w:p w14:paraId="4B548C5C" w14:textId="71D8412F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9981BD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12DABE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75E95E0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A866C0" w14:textId="59D01B6E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44,581</w:t>
            </w:r>
          </w:p>
        </w:tc>
        <w:tc>
          <w:tcPr>
            <w:tcW w:w="132" w:type="pct"/>
          </w:tcPr>
          <w:p w14:paraId="217AAC51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A316DB9" w14:textId="2731BF05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42,230</w:t>
            </w:r>
          </w:p>
        </w:tc>
      </w:tr>
      <w:tr w:rsidR="00130AC4" w:rsidRPr="00483087" w14:paraId="6A18D9E0" w14:textId="77777777" w:rsidTr="005979A3">
        <w:tc>
          <w:tcPr>
            <w:tcW w:w="2111" w:type="pct"/>
          </w:tcPr>
          <w:p w14:paraId="4494441A" w14:textId="77777777" w:rsidR="00130AC4" w:rsidRPr="00483087" w:rsidRDefault="00130AC4" w:rsidP="00130AC4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7E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07057AB5" w14:textId="10499300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8411C63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4EAE95D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3078819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2FD15E8" w14:textId="09F0890A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32" w:type="pct"/>
          </w:tcPr>
          <w:p w14:paraId="423E0B45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143336D" w14:textId="3A79FAC8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393</w:t>
            </w:r>
          </w:p>
        </w:tc>
      </w:tr>
      <w:tr w:rsidR="00130AC4" w:rsidRPr="00483087" w14:paraId="450B6A8C" w14:textId="77777777" w:rsidTr="005979A3">
        <w:tc>
          <w:tcPr>
            <w:tcW w:w="2111" w:type="pct"/>
          </w:tcPr>
          <w:p w14:paraId="566B5B30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1" w:type="pct"/>
          </w:tcPr>
          <w:p w14:paraId="6F962118" w14:textId="71992244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6D807BB2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5163DBE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14B9962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482C13" w14:textId="63B32A02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23,939</w:t>
            </w:r>
          </w:p>
        </w:tc>
        <w:tc>
          <w:tcPr>
            <w:tcW w:w="132" w:type="pct"/>
          </w:tcPr>
          <w:p w14:paraId="77CFCF42" w14:textId="77777777" w:rsidR="00130AC4" w:rsidRPr="00483087" w:rsidRDefault="00130AC4" w:rsidP="00130AC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A4F08A4" w14:textId="7496ADEF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</w:tr>
      <w:tr w:rsidR="00130AC4" w:rsidRPr="00483087" w14:paraId="46B3B5C9" w14:textId="77777777" w:rsidTr="005979A3">
        <w:trPr>
          <w:trHeight w:val="74"/>
        </w:trPr>
        <w:tc>
          <w:tcPr>
            <w:tcW w:w="2111" w:type="pct"/>
          </w:tcPr>
          <w:p w14:paraId="62035725" w14:textId="77777777" w:rsidR="00130AC4" w:rsidRDefault="00130AC4" w:rsidP="00130AC4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1" w:type="pct"/>
          </w:tcPr>
          <w:p w14:paraId="353321ED" w14:textId="1AC47E8B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5A941C4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94CA650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C95280D" w14:textId="77777777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12E3E29" w14:textId="1711C632" w:rsidR="00130AC4" w:rsidRPr="006B4419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  <w:tc>
          <w:tcPr>
            <w:tcW w:w="132" w:type="pct"/>
          </w:tcPr>
          <w:p w14:paraId="061370A8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2D594A1" w14:textId="539B9D83" w:rsidR="00130AC4" w:rsidRPr="003F3394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11F3"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</w:tr>
      <w:tr w:rsidR="005439E4" w:rsidRPr="00304D21" w14:paraId="1DF58464" w14:textId="77777777" w:rsidTr="005979A3">
        <w:tc>
          <w:tcPr>
            <w:tcW w:w="2111" w:type="pct"/>
          </w:tcPr>
          <w:p w14:paraId="7751BCED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15C9D94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BA1DC3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0B89751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335D777A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3BD5CC9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329D603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5A80E59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304D21" w14:paraId="4B595D6A" w14:textId="77777777" w:rsidTr="005979A3">
        <w:tc>
          <w:tcPr>
            <w:tcW w:w="2111" w:type="pct"/>
          </w:tcPr>
          <w:p w14:paraId="6EE4A753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A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11" w:type="pct"/>
          </w:tcPr>
          <w:p w14:paraId="54F4016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FE7B08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666CF80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D73E01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61697B85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26B48625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768AF156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304D21" w14:paraId="243BF163" w14:textId="77777777" w:rsidTr="005979A3">
        <w:trPr>
          <w:trHeight w:val="74"/>
        </w:trPr>
        <w:tc>
          <w:tcPr>
            <w:tcW w:w="2111" w:type="pct"/>
          </w:tcPr>
          <w:p w14:paraId="3E617803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1" w:type="pct"/>
          </w:tcPr>
          <w:p w14:paraId="3C45D006" w14:textId="4597854F" w:rsidR="005439E4" w:rsidRPr="00F246C2" w:rsidRDefault="00130AC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5" w:type="pct"/>
          </w:tcPr>
          <w:p w14:paraId="5D4A543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078D9A40" w14:textId="77777777" w:rsidR="005439E4" w:rsidRPr="00604AA8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5E633BAD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1FF53F0E" w14:textId="60E1F4B9" w:rsidR="005439E4" w:rsidRPr="00F246C2" w:rsidRDefault="00130AC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E80C27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4CB05865" w14:textId="77777777" w:rsidR="005439E4" w:rsidRPr="003F3394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39E4" w:rsidRPr="00304D21" w14:paraId="465DEF1D" w14:textId="77777777" w:rsidTr="005979A3">
        <w:tc>
          <w:tcPr>
            <w:tcW w:w="2111" w:type="pct"/>
          </w:tcPr>
          <w:p w14:paraId="2AA81C83" w14:textId="77777777" w:rsidR="005439E4" w:rsidRPr="00304D21" w:rsidRDefault="005439E4" w:rsidP="005439E4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0E5A9440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3F619BE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5346543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C1A3CD7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59CE30B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0EBED5CC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4A1C9A72" w14:textId="77777777" w:rsidR="005439E4" w:rsidRPr="00304D21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39E4" w:rsidRPr="00483087" w14:paraId="4915AD5D" w14:textId="77777777" w:rsidTr="005979A3">
        <w:tc>
          <w:tcPr>
            <w:tcW w:w="2111" w:type="pct"/>
          </w:tcPr>
          <w:p w14:paraId="1CAB145D" w14:textId="77777777" w:rsidR="005439E4" w:rsidRPr="00483087" w:rsidRDefault="005439E4" w:rsidP="005439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11" w:type="pct"/>
          </w:tcPr>
          <w:p w14:paraId="6A38EBAE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4B65F62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75FF08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C593DF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6C6B42C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FFAAD83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EDF56E7" w14:textId="77777777" w:rsidR="005439E4" w:rsidRPr="00483087" w:rsidRDefault="005439E4" w:rsidP="00543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4160F" w:rsidRPr="00483087" w14:paraId="644FCF28" w14:textId="77777777" w:rsidTr="005979A3">
        <w:tc>
          <w:tcPr>
            <w:tcW w:w="2111" w:type="pct"/>
          </w:tcPr>
          <w:p w14:paraId="5FA8B3A2" w14:textId="77777777" w:rsidR="00B4160F" w:rsidRPr="00483087" w:rsidRDefault="00B4160F" w:rsidP="00B4160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1" w:type="pct"/>
          </w:tcPr>
          <w:p w14:paraId="66002870" w14:textId="7465B2AB" w:rsidR="00B4160F" w:rsidRPr="00483087" w:rsidRDefault="00130AC4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  <w:tc>
          <w:tcPr>
            <w:tcW w:w="155" w:type="pct"/>
          </w:tcPr>
          <w:p w14:paraId="2F1C41AE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A1086C0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E37">
              <w:rPr>
                <w:rFonts w:ascii="Angsana New" w:hAnsi="Angsana New" w:cs="Angsana New"/>
                <w:sz w:val="30"/>
                <w:szCs w:val="30"/>
              </w:rPr>
              <w:t>5,604</w:t>
            </w:r>
          </w:p>
        </w:tc>
        <w:tc>
          <w:tcPr>
            <w:tcW w:w="147" w:type="pct"/>
          </w:tcPr>
          <w:p w14:paraId="170E6C16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F5556E5" w14:textId="03A0F698" w:rsidR="00B4160F" w:rsidRPr="00B4160F" w:rsidRDefault="00130AC4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5,591</w:t>
            </w:r>
          </w:p>
        </w:tc>
        <w:tc>
          <w:tcPr>
            <w:tcW w:w="132" w:type="pct"/>
          </w:tcPr>
          <w:p w14:paraId="27F34CEF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BDB3A13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3143">
              <w:rPr>
                <w:rFonts w:ascii="Angsana New" w:hAnsi="Angsana New" w:cs="Angsana New"/>
                <w:sz w:val="30"/>
                <w:szCs w:val="30"/>
              </w:rPr>
              <w:t>5,588</w:t>
            </w:r>
          </w:p>
        </w:tc>
      </w:tr>
      <w:tr w:rsidR="00B4160F" w:rsidRPr="00483087" w14:paraId="5F723A78" w14:textId="77777777" w:rsidTr="005979A3">
        <w:tc>
          <w:tcPr>
            <w:tcW w:w="2111" w:type="pct"/>
          </w:tcPr>
          <w:p w14:paraId="64CB0CB8" w14:textId="77777777" w:rsidR="00B4160F" w:rsidRPr="00483087" w:rsidRDefault="00B4160F" w:rsidP="00B4160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5CB3CADB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787A0F7E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DB1501A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65AF50D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A77B416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D448AF5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993A01C" w14:textId="77777777" w:rsidR="00B4160F" w:rsidRPr="00483087" w:rsidRDefault="00B4160F" w:rsidP="00B4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0AC4" w:rsidRPr="00483087" w14:paraId="2D15C1E5" w14:textId="77777777" w:rsidTr="005979A3">
        <w:tc>
          <w:tcPr>
            <w:tcW w:w="2111" w:type="pct"/>
          </w:tcPr>
          <w:p w14:paraId="3C3A07CD" w14:textId="77777777" w:rsidR="00130AC4" w:rsidRPr="003A38BE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1" w:type="pct"/>
          </w:tcPr>
          <w:p w14:paraId="194A2721" w14:textId="2E8C400F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6,042</w:t>
            </w:r>
          </w:p>
        </w:tc>
        <w:tc>
          <w:tcPr>
            <w:tcW w:w="155" w:type="pct"/>
          </w:tcPr>
          <w:p w14:paraId="4CCBE6CB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561D05D" w14:textId="7114FF2B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12D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12D4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548358B9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DEFA259" w14:textId="1CEFD370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6,042</w:t>
            </w:r>
          </w:p>
        </w:tc>
        <w:tc>
          <w:tcPr>
            <w:tcW w:w="137" w:type="pct"/>
            <w:gridSpan w:val="2"/>
          </w:tcPr>
          <w:p w14:paraId="7D3414CF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520F394B" w14:textId="448321D2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12D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12D4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30AC4" w:rsidRPr="00483087" w14:paraId="3FE6B499" w14:textId="77777777" w:rsidTr="005979A3">
        <w:tc>
          <w:tcPr>
            <w:tcW w:w="2111" w:type="pct"/>
          </w:tcPr>
          <w:p w14:paraId="36BC4B41" w14:textId="77777777" w:rsidR="00130AC4" w:rsidRPr="00980976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27F6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09FC704" w14:textId="0FEE7239" w:rsidR="00130AC4" w:rsidRPr="007662F4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55" w:type="pct"/>
          </w:tcPr>
          <w:p w14:paraId="3CA2CC74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8A5C7A" w14:textId="251F9863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47" w:type="pct"/>
          </w:tcPr>
          <w:p w14:paraId="730A8218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52DC163" w14:textId="378F28DC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37" w:type="pct"/>
            <w:gridSpan w:val="2"/>
          </w:tcPr>
          <w:p w14:paraId="7760D7BE" w14:textId="77777777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94179B3" w14:textId="476FF93F" w:rsidR="00130AC4" w:rsidRPr="0048308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</w:tr>
      <w:tr w:rsidR="00130AC4" w:rsidRPr="00483087" w14:paraId="0DD026B1" w14:textId="77777777" w:rsidTr="005979A3">
        <w:tc>
          <w:tcPr>
            <w:tcW w:w="2111" w:type="pct"/>
          </w:tcPr>
          <w:p w14:paraId="10AB32FE" w14:textId="77777777" w:rsidR="00130AC4" w:rsidRPr="00FB7D24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7D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2CFF2D9" w14:textId="7AA627BA" w:rsidR="00130AC4" w:rsidRPr="00B4160F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55" w:type="pct"/>
          </w:tcPr>
          <w:p w14:paraId="4EA427A1" w14:textId="77777777" w:rsidR="00130AC4" w:rsidRPr="00BD67A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911931" w14:textId="06AF6A08" w:rsidR="00130AC4" w:rsidRPr="00BD67A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5,549</w:t>
            </w:r>
          </w:p>
        </w:tc>
        <w:tc>
          <w:tcPr>
            <w:tcW w:w="147" w:type="pct"/>
          </w:tcPr>
          <w:p w14:paraId="7B802E23" w14:textId="77777777" w:rsidR="00130AC4" w:rsidRPr="00BD67A7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76DD89" w14:textId="0A1F4A1B" w:rsidR="00130AC4" w:rsidRPr="00B4160F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37" w:type="pct"/>
            <w:gridSpan w:val="2"/>
          </w:tcPr>
          <w:p w14:paraId="0E1DD579" w14:textId="77777777" w:rsidR="00130AC4" w:rsidRPr="003F3394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9932A72" w14:textId="4ACC0AEE" w:rsidR="00130AC4" w:rsidRPr="003F3394" w:rsidRDefault="00130AC4" w:rsidP="00130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5,549</w:t>
            </w:r>
          </w:p>
        </w:tc>
      </w:tr>
    </w:tbl>
    <w:p w14:paraId="523E2FA7" w14:textId="36B6E858" w:rsidR="00283443" w:rsidRPr="00DA4385" w:rsidRDefault="00283443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2CCD54ED" w14:textId="6572BC3F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83443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EE5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</w:t>
      </w:r>
      <w:r w:rsidR="002834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ายน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A438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3F18509A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4C832B3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1B2F395F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AA48825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14ED266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8A16860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5A48DD5E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6E238E0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43DA387A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700A1" w14:textId="77777777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F7D298C" w:rsidR="00283443" w:rsidRPr="00EE3EF9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83443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F205C4" w14:paraId="01B28C33" w14:textId="77777777" w:rsidTr="002C0570">
        <w:tc>
          <w:tcPr>
            <w:tcW w:w="2108" w:type="pct"/>
          </w:tcPr>
          <w:p w14:paraId="01DAC164" w14:textId="467089E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82769" w:rsidRPr="00E27DCD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007BE284" w:rsidR="00982769" w:rsidRPr="00DA40F2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2E54341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79DF242E" w:rsidR="00982769" w:rsidRPr="00DA40F2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10,655</w:t>
            </w:r>
          </w:p>
        </w:tc>
        <w:tc>
          <w:tcPr>
            <w:tcW w:w="129" w:type="pct"/>
          </w:tcPr>
          <w:p w14:paraId="78B2EAF3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2FDF1A4C" w:rsidR="00982769" w:rsidRPr="00E27DCD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10,064</w:t>
            </w:r>
          </w:p>
        </w:tc>
      </w:tr>
      <w:tr w:rsidR="00982769" w:rsidRPr="00283443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5F7F8E9E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0" w:type="pct"/>
          </w:tcPr>
          <w:p w14:paraId="7ED9E260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19AC627A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982769" w:rsidRPr="00283443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2769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7F066AB0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7" w:type="pct"/>
          </w:tcPr>
          <w:p w14:paraId="64B21D54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982769" w:rsidRPr="00CF6B60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769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982769" w:rsidRPr="00DA40F2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2BAD815A" w:rsidR="00982769" w:rsidRPr="00304D21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6B007B0A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79CC470B" w:rsidR="00982769" w:rsidRPr="00304D21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54EAB0" w14:textId="77777777" w:rsidR="00982769" w:rsidRPr="00304D21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1D0BA1C" w:rsidR="00982769" w:rsidRPr="00CF6B60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982769" w:rsidRPr="00431DCC" w14:paraId="4B8CB18E" w14:textId="77777777" w:rsidTr="00A72DF8">
        <w:trPr>
          <w:trHeight w:val="134"/>
        </w:trPr>
        <w:tc>
          <w:tcPr>
            <w:tcW w:w="2108" w:type="pct"/>
          </w:tcPr>
          <w:p w14:paraId="3DFFFDAD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14:paraId="20B3B5E8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95659E1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14:paraId="70C2C2FC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ABF2ADD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12DC6117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2B856C20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3891C704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2769" w:rsidRPr="00F205C4" w14:paraId="76F9BD92" w14:textId="77777777" w:rsidTr="00A72DF8">
        <w:trPr>
          <w:trHeight w:val="236"/>
        </w:trPr>
        <w:tc>
          <w:tcPr>
            <w:tcW w:w="2108" w:type="pct"/>
          </w:tcPr>
          <w:p w14:paraId="6F846AE7" w14:textId="187D96D9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8A75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8A75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A75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6060359" w14:textId="3A48114B" w:rsidR="00982769" w:rsidRPr="00A72DF8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BB48AB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EDFB211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6BF3062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FB00355" w14:textId="2DF3FA9E" w:rsidR="00982769" w:rsidRPr="00A72DF8" w:rsidRDefault="00130AC4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  <w:tc>
          <w:tcPr>
            <w:tcW w:w="129" w:type="pct"/>
          </w:tcPr>
          <w:p w14:paraId="2E7CA4A7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EC56D29" w14:textId="77777777" w:rsidR="00982769" w:rsidRPr="00A72DF8" w:rsidRDefault="00982769" w:rsidP="0098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</w:rPr>
              <w:t>549,590</w:t>
            </w:r>
          </w:p>
        </w:tc>
      </w:tr>
    </w:tbl>
    <w:p w14:paraId="6FCA5D0F" w14:textId="7FF79B01" w:rsidR="005527C2" w:rsidRPr="00DA4385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</w:p>
    <w:p w14:paraId="111726BF" w14:textId="1EB062C8" w:rsidR="006B6CF1" w:rsidRPr="00873AD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73A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77777777" w:rsidR="00357CC8" w:rsidRPr="00DA438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AD64A94" w14:textId="10076DAB" w:rsidR="006B6CF1" w:rsidRPr="00873AD1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3AD1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DA4385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0C3612AB" w14:textId="4B6B729A" w:rsidR="006B6CF1" w:rsidRPr="00873AD1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873AD1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873A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873AD1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873AD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 w:rsidRPr="00873A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 w:rsidRPr="00873AD1">
        <w:rPr>
          <w:rFonts w:asciiTheme="majorBidi" w:hAnsiTheme="majorBidi" w:cstheme="majorBidi"/>
          <w:sz w:val="30"/>
          <w:szCs w:val="30"/>
        </w:rPr>
        <w:t xml:space="preserve">1 </w:t>
      </w:r>
      <w:r w:rsidRPr="00873AD1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1ACF0959" w14:textId="77777777" w:rsidR="006B6CF1" w:rsidRPr="00873AD1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3AD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สัญญาเช่าอาคารสำนักงานและบริการอุปกรณ์สำนักงาน</w:t>
      </w:r>
    </w:p>
    <w:p w14:paraId="13A65AE0" w14:textId="77777777" w:rsidR="006B6CF1" w:rsidRPr="00E7357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8F80C" w14:textId="77777777" w:rsidR="006B6CF1" w:rsidRPr="00873AD1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3AD1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873AD1">
        <w:rPr>
          <w:rFonts w:asciiTheme="majorBidi" w:hAnsiTheme="majorBidi" w:cstheme="majorBidi"/>
          <w:sz w:val="30"/>
          <w:szCs w:val="30"/>
        </w:rPr>
        <w:t>1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873AD1">
        <w:rPr>
          <w:rFonts w:asciiTheme="majorBidi" w:hAnsiTheme="majorBidi" w:cstheme="majorBidi"/>
          <w:sz w:val="30"/>
          <w:szCs w:val="30"/>
        </w:rPr>
        <w:t>30</w:t>
      </w:r>
      <w:r w:rsidRPr="00873AD1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EF54A1D" w14:textId="24C5892C" w:rsidR="005527C2" w:rsidRPr="00E73579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</w:p>
    <w:p w14:paraId="287B542C" w14:textId="589C8265" w:rsidR="00446177" w:rsidRDefault="00446177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617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7435448" w14:textId="2EDE8E78" w:rsidR="00446177" w:rsidRPr="00E73579" w:rsidRDefault="00446177" w:rsidP="0044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theme="minorBidi"/>
          <w:b/>
          <w:bCs/>
          <w:sz w:val="28"/>
          <w:szCs w:val="28"/>
          <w:lang w:val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446177" w:rsidRPr="002C72AC" w14:paraId="1D9F16E3" w14:textId="77777777" w:rsidTr="007F6F4E">
        <w:trPr>
          <w:cantSplit/>
          <w:tblHeader/>
        </w:trPr>
        <w:tc>
          <w:tcPr>
            <w:tcW w:w="5904" w:type="dxa"/>
            <w:vAlign w:val="bottom"/>
            <w:hideMark/>
          </w:tcPr>
          <w:p w14:paraId="2248B9AE" w14:textId="77777777" w:rsidR="00446177" w:rsidRPr="00446177" w:rsidRDefault="00446177" w:rsidP="0044617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143DAD1F" w14:textId="484DFB1F" w:rsidR="00446177" w:rsidRPr="002C72AC" w:rsidRDefault="00446177" w:rsidP="0044617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E5C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4461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86343" w:rsidRPr="00E863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8634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E5C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</w:t>
            </w: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น</w:t>
            </w:r>
            <w:r w:rsidR="00EE5C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  <w:r w:rsidRPr="004461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86343" w:rsidRPr="00E863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1D274C1D" w14:textId="77777777" w:rsidR="00446177" w:rsidRPr="002C72AC" w:rsidRDefault="00446177" w:rsidP="007F6F4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79FC3D0" w14:textId="77777777" w:rsidR="00446177" w:rsidRPr="002C72AC" w:rsidRDefault="00446177" w:rsidP="007F6F4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27BCC9" w14:textId="77777777" w:rsidR="00446177" w:rsidRPr="002C72AC" w:rsidRDefault="00446177" w:rsidP="007F6F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6A8223AA" w14:textId="77777777" w:rsidR="00446177" w:rsidRPr="002C72AC" w:rsidRDefault="00446177" w:rsidP="007F6F4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46177" w:rsidRPr="002C72AC" w14:paraId="2F8E59EB" w14:textId="77777777" w:rsidTr="007F6F4E">
        <w:trPr>
          <w:cantSplit/>
          <w:tblHeader/>
        </w:trPr>
        <w:tc>
          <w:tcPr>
            <w:tcW w:w="5904" w:type="dxa"/>
          </w:tcPr>
          <w:p w14:paraId="7B3DCC0B" w14:textId="77777777" w:rsidR="00446177" w:rsidRPr="002C72AC" w:rsidRDefault="00446177" w:rsidP="007F6F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0CC9AA13" w14:textId="77777777" w:rsidR="00446177" w:rsidRPr="002C72AC" w:rsidRDefault="00446177" w:rsidP="007F6F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6177" w:rsidRPr="002C72AC" w14:paraId="5D915890" w14:textId="77777777" w:rsidTr="007F6F4E">
        <w:trPr>
          <w:cantSplit/>
        </w:trPr>
        <w:tc>
          <w:tcPr>
            <w:tcW w:w="5904" w:type="dxa"/>
            <w:hideMark/>
          </w:tcPr>
          <w:p w14:paraId="031C5CFF" w14:textId="67F1776F" w:rsidR="00446177" w:rsidRPr="00446177" w:rsidRDefault="00446177" w:rsidP="007F6F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44617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72286732" w14:textId="79E1F6C1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0BCABA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6CF8CB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177" w:rsidRPr="002C72AC" w14:paraId="568C5239" w14:textId="77777777" w:rsidTr="007F6F4E">
        <w:trPr>
          <w:cantSplit/>
        </w:trPr>
        <w:tc>
          <w:tcPr>
            <w:tcW w:w="5904" w:type="dxa"/>
          </w:tcPr>
          <w:p w14:paraId="52FA87A2" w14:textId="7618BB08" w:rsidR="00446177" w:rsidRPr="00446177" w:rsidRDefault="00446177" w:rsidP="007F6F4E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46177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="000F1E3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0F1E31" w:rsidRPr="000F1E31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="000F1E31" w:rsidRPr="000F1E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F1E31" w:rsidRPr="000F1E3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7032391A" w14:textId="3B27462D" w:rsidR="00446177" w:rsidRPr="002C72AC" w:rsidRDefault="003D782D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1C57FD3" w14:textId="77777777" w:rsidR="00446177" w:rsidRPr="002C72AC" w:rsidRDefault="00446177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C5925A" w14:textId="1A7D312C" w:rsidR="00446177" w:rsidRPr="002C72AC" w:rsidRDefault="003D782D" w:rsidP="007F6F4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D782D"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</w:tr>
    </w:tbl>
    <w:p w14:paraId="73FFA7F6" w14:textId="31DB7145" w:rsidR="00446177" w:rsidRPr="00E73579" w:rsidRDefault="00446177" w:rsidP="0044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theme="minorBidi"/>
          <w:b/>
          <w:bCs/>
          <w:sz w:val="28"/>
          <w:szCs w:val="28"/>
          <w:lang w:val="th-TH"/>
        </w:rPr>
      </w:pPr>
    </w:p>
    <w:p w14:paraId="5E21ADD7" w14:textId="2871955A" w:rsidR="00AB5EBA" w:rsidRPr="00EE3EF9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3E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E73579" w:rsidRDefault="007E04D5" w:rsidP="007E4A67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77E2633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A865F3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455B54D3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3AD7C9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3213CB9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7861F2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35F0E615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4927C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02BBD33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D694BD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6F46DC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43" w:rsidRPr="00F205C4" w14:paraId="6C2ABAD7" w14:textId="77777777" w:rsidTr="00D82A8C">
        <w:tc>
          <w:tcPr>
            <w:tcW w:w="1991" w:type="pct"/>
          </w:tcPr>
          <w:p w14:paraId="4C14C2B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BCD" w:rsidRPr="00F205C4" w14:paraId="092E64D0" w14:textId="77777777" w:rsidTr="00D82A8C">
        <w:tc>
          <w:tcPr>
            <w:tcW w:w="1991" w:type="pct"/>
          </w:tcPr>
          <w:p w14:paraId="3E4EB212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0CE4D7BD" w:rsidR="000D1BCD" w:rsidRPr="00DA40F2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31,5</w:t>
            </w:r>
            <w:r w:rsidR="00FF60A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2479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F055836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7B043E42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31,0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CD3426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4E66E655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1D76C074" w14:textId="77777777" w:rsidTr="00D82A8C">
        <w:tc>
          <w:tcPr>
            <w:tcW w:w="1991" w:type="pct"/>
          </w:tcPr>
          <w:p w14:paraId="53DE2E5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BCD" w:rsidRPr="00F205C4" w14:paraId="59D18827" w14:textId="77777777" w:rsidTr="00265722">
        <w:tc>
          <w:tcPr>
            <w:tcW w:w="1991" w:type="pct"/>
          </w:tcPr>
          <w:p w14:paraId="6FC1DE9B" w14:textId="229C9120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64DF8E27" w:rsidR="000D1BCD" w:rsidRPr="008D0ECB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3,569</w:t>
            </w:r>
          </w:p>
        </w:tc>
        <w:tc>
          <w:tcPr>
            <w:tcW w:w="146" w:type="pct"/>
          </w:tcPr>
          <w:p w14:paraId="579E8EF5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526E376C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253AEEA0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5C9F1F79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20F13E42" w14:textId="77777777" w:rsidTr="00265722">
        <w:tc>
          <w:tcPr>
            <w:tcW w:w="1991" w:type="pct"/>
          </w:tcPr>
          <w:p w14:paraId="5661149C" w14:textId="6E391C84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73D9B170" w:rsidR="000D1BCD" w:rsidRPr="008D0ECB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46" w:type="pct"/>
          </w:tcPr>
          <w:p w14:paraId="45F5AA51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65E209E1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B14C5C3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5F874191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172C3E59" w14:textId="77777777" w:rsidTr="00265722">
        <w:tc>
          <w:tcPr>
            <w:tcW w:w="1991" w:type="pct"/>
          </w:tcPr>
          <w:p w14:paraId="61EE4071" w14:textId="6BC13931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07DCB077" w:rsidR="000D1BCD" w:rsidRPr="008D0ECB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6D877BE4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F4C4869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47" w:type="pct"/>
          </w:tcPr>
          <w:p w14:paraId="417CE7C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62EB44FF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086BAE2E" w14:textId="77777777" w:rsidTr="00265722">
        <w:tc>
          <w:tcPr>
            <w:tcW w:w="1991" w:type="pct"/>
          </w:tcPr>
          <w:p w14:paraId="17609E0C" w14:textId="5C32AD4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1A33EFFE" w:rsidR="000D1BCD" w:rsidRPr="00CD295C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3,042</w:t>
            </w:r>
          </w:p>
        </w:tc>
        <w:tc>
          <w:tcPr>
            <w:tcW w:w="146" w:type="pct"/>
          </w:tcPr>
          <w:p w14:paraId="2984E0A1" w14:textId="77777777" w:rsidR="000D1BCD" w:rsidRPr="00CD295C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342E7FB3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47" w:type="pct"/>
          </w:tcPr>
          <w:p w14:paraId="44C8B7A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76C2C4FF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D1BCD" w:rsidRPr="00F205C4" w14:paraId="040CF0CF" w14:textId="77777777" w:rsidTr="00265722">
        <w:tc>
          <w:tcPr>
            <w:tcW w:w="1991" w:type="pct"/>
          </w:tcPr>
          <w:p w14:paraId="2605D71B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14E758E6" w:rsidR="000D1BCD" w:rsidRPr="008B4126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38,39</w:t>
            </w:r>
            <w:r w:rsidR="00FF60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228198E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7A654C4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3CB10CC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290C6D17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3443" w:rsidRPr="00F205C4" w14:paraId="5E58FC10" w14:textId="77777777" w:rsidTr="00265722">
        <w:tc>
          <w:tcPr>
            <w:tcW w:w="1991" w:type="pct"/>
          </w:tcPr>
          <w:p w14:paraId="53CBEF2F" w14:textId="6B59A375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283443" w:rsidRPr="008B4126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283443" w:rsidRPr="00ED3ABA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283443" w:rsidRPr="00124793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D1BCD" w:rsidRPr="00F205C4" w14:paraId="7C1B65CF" w14:textId="77777777" w:rsidTr="00265722">
        <w:tc>
          <w:tcPr>
            <w:tcW w:w="1991" w:type="pct"/>
          </w:tcPr>
          <w:p w14:paraId="7EE72199" w14:textId="54436A9C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094BD591" w:rsidR="000D1BCD" w:rsidRPr="008B4126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(3,042)</w:t>
            </w:r>
          </w:p>
        </w:tc>
        <w:tc>
          <w:tcPr>
            <w:tcW w:w="146" w:type="pct"/>
          </w:tcPr>
          <w:p w14:paraId="2F7E9253" w14:textId="77777777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70357E7A" w:rsidR="000D1BCD" w:rsidRPr="00A95BA4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3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5C806249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0D1BCD" w:rsidRPr="00EF4751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0D1BCD" w:rsidRPr="00EF4751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1BCD" w:rsidRPr="00F205C4" w14:paraId="372744CF" w14:textId="77777777" w:rsidTr="00265722">
        <w:tc>
          <w:tcPr>
            <w:tcW w:w="1991" w:type="pct"/>
          </w:tcPr>
          <w:p w14:paraId="11039C4D" w14:textId="5947907D" w:rsidR="000D1BCD" w:rsidRPr="00DA40F2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6DBCB55A" w:rsidR="000D1BCD" w:rsidRPr="008B4126" w:rsidRDefault="00124793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35,35</w:t>
            </w:r>
            <w:r w:rsidR="00FF60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6747884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31513DBD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31,464</w:t>
            </w:r>
          </w:p>
        </w:tc>
        <w:tc>
          <w:tcPr>
            <w:tcW w:w="147" w:type="pct"/>
          </w:tcPr>
          <w:p w14:paraId="58E3D9CB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444782DB" w:rsidR="000D1BCD" w:rsidRPr="00124793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0D1BCD" w:rsidRPr="0009720F" w:rsidRDefault="000D1BCD" w:rsidP="000D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B3A7E6" w14:textId="75969FEC" w:rsidR="00AB5EBA" w:rsidRPr="00873AD1" w:rsidRDefault="00AB5EBA" w:rsidP="00873AD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73AD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E73579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443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228D95AA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ED412E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17F8B15B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075EEFE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E5CB8" w:rsidRPr="00EE5CB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5B2752FD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4921F9FD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3443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59C8208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7BB5965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0720FE38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05FFB2F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4E753F4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CA2E698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A8780B1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83443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283443" w:rsidRPr="00DA40F2" w:rsidRDefault="00283443" w:rsidP="0028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EE0" w:rsidRPr="00F205C4" w14:paraId="0579D1D3" w14:textId="77777777" w:rsidTr="00DC2DA7">
        <w:tc>
          <w:tcPr>
            <w:tcW w:w="1992" w:type="pct"/>
          </w:tcPr>
          <w:p w14:paraId="1B9C4FC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1F3F8369" w:rsidR="002C5EE0" w:rsidRPr="00DA40F2" w:rsidRDefault="00124793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125,972</w:t>
            </w:r>
          </w:p>
        </w:tc>
        <w:tc>
          <w:tcPr>
            <w:tcW w:w="148" w:type="pct"/>
          </w:tcPr>
          <w:p w14:paraId="3E59282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2A63D8FA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83,413</w:t>
            </w:r>
          </w:p>
        </w:tc>
        <w:tc>
          <w:tcPr>
            <w:tcW w:w="148" w:type="pct"/>
          </w:tcPr>
          <w:p w14:paraId="76003D7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4BF0A39F" w:rsidR="002C5EE0" w:rsidRPr="00124793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618EF003" w14:textId="77777777" w:rsidTr="00DC2DA7">
        <w:tc>
          <w:tcPr>
            <w:tcW w:w="1992" w:type="pct"/>
          </w:tcPr>
          <w:p w14:paraId="2D734B28" w14:textId="7CEF1DCD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6F2B5301" w:rsidR="002C5EE0" w:rsidRPr="00DA40F2" w:rsidRDefault="00124793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55,164</w:t>
            </w:r>
          </w:p>
        </w:tc>
        <w:tc>
          <w:tcPr>
            <w:tcW w:w="148" w:type="pct"/>
          </w:tcPr>
          <w:p w14:paraId="7CB0DE3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19E7DB8E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52,774</w:t>
            </w:r>
          </w:p>
        </w:tc>
        <w:tc>
          <w:tcPr>
            <w:tcW w:w="148" w:type="pct"/>
          </w:tcPr>
          <w:p w14:paraId="4E46B69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69C1F4EF" w:rsidR="002C5EE0" w:rsidRPr="00124793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2A72FC36" w:rsidR="002C5EE0" w:rsidRPr="00DA40F2" w:rsidRDefault="00124793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181,136</w:t>
            </w:r>
          </w:p>
        </w:tc>
        <w:tc>
          <w:tcPr>
            <w:tcW w:w="148" w:type="pct"/>
          </w:tcPr>
          <w:p w14:paraId="78ACD87C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6A801830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136,187</w:t>
            </w:r>
          </w:p>
        </w:tc>
        <w:tc>
          <w:tcPr>
            <w:tcW w:w="148" w:type="pct"/>
          </w:tcPr>
          <w:p w14:paraId="2A06148C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50DE5D6C" w:rsidR="002C5EE0" w:rsidRPr="00124793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5EE0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2555F228" w:rsidR="002C5EE0" w:rsidRPr="00DA40F2" w:rsidRDefault="00124793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(8,141)</w:t>
            </w:r>
          </w:p>
        </w:tc>
        <w:tc>
          <w:tcPr>
            <w:tcW w:w="148" w:type="pct"/>
          </w:tcPr>
          <w:p w14:paraId="39CE8B77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088D8FF2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(6,969)</w:t>
            </w:r>
          </w:p>
        </w:tc>
        <w:tc>
          <w:tcPr>
            <w:tcW w:w="148" w:type="pct"/>
          </w:tcPr>
          <w:p w14:paraId="1422267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7DB2E7F3" w:rsidR="002C5EE0" w:rsidRPr="00124793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5EE0" w:rsidRPr="00F205C4" w14:paraId="75B184A8" w14:textId="77777777" w:rsidTr="00DC2DA7">
        <w:tc>
          <w:tcPr>
            <w:tcW w:w="1992" w:type="pct"/>
          </w:tcPr>
          <w:p w14:paraId="761546F5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3EDB05E3" w:rsidR="002C5EE0" w:rsidRPr="00DA40F2" w:rsidRDefault="00124793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172,995</w:t>
            </w:r>
          </w:p>
        </w:tc>
        <w:tc>
          <w:tcPr>
            <w:tcW w:w="148" w:type="pct"/>
          </w:tcPr>
          <w:p w14:paraId="01D89DA1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9A422E2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129,218</w:t>
            </w:r>
          </w:p>
        </w:tc>
        <w:tc>
          <w:tcPr>
            <w:tcW w:w="148" w:type="pct"/>
          </w:tcPr>
          <w:p w14:paraId="7122DE6D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53794ECF" w:rsidR="002C5EE0" w:rsidRPr="00124793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2C5EE0" w:rsidRPr="00AD5658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2C5EE0" w:rsidRPr="00DA40F2" w:rsidRDefault="002C5EE0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6A39155" w14:textId="0FCEC20E" w:rsidR="005527C2" w:rsidRPr="00E73579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24D90B0D" w14:textId="5E532447" w:rsidR="005F36C9" w:rsidRPr="00283443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834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E73579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8B131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711530A1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141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834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C141D6" w:rsidRPr="00C141D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2834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D47" w:rsidRPr="002C72AC" w14:paraId="4DE1A4FC" w14:textId="77777777" w:rsidTr="00F04620">
        <w:trPr>
          <w:cantSplit/>
        </w:trPr>
        <w:tc>
          <w:tcPr>
            <w:tcW w:w="5904" w:type="dxa"/>
            <w:hideMark/>
          </w:tcPr>
          <w:p w14:paraId="403380FC" w14:textId="423F83DA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1FEBDACF" w:rsidR="00AC3D47" w:rsidRPr="002C72AC" w:rsidRDefault="00947775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777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</w:t>
            </w:r>
            <w:r w:rsidRPr="009477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4777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91</w:t>
            </w:r>
            <w:r w:rsidR="00B50F3A">
              <w:rPr>
                <w:rFonts w:asciiTheme="majorBidi" w:hAnsiTheme="majorBidi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DA531AB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2CF1B8A0" w:rsidR="00AC3D47" w:rsidRPr="00C25DC9" w:rsidRDefault="000D1BCD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5D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3D47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76FDC66D" w:rsidR="00AC3D47" w:rsidRPr="002C72AC" w:rsidRDefault="000D148B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247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47775" w:rsidRPr="00947775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DBA0FC5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5044A90B" w:rsidR="00AC3D47" w:rsidRPr="00C25DC9" w:rsidRDefault="000D1BCD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5D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E73579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B00D90F" w14:textId="77777777" w:rsidR="005F36C9" w:rsidRPr="0028344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E73579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540E00E" w14:textId="35064A2A" w:rsidR="005F36C9" w:rsidRPr="0028344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4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 w:rsidRPr="00283443">
        <w:rPr>
          <w:rFonts w:asciiTheme="majorBidi" w:hAnsiTheme="majorBidi" w:cstheme="majorBidi"/>
          <w:sz w:val="30"/>
          <w:szCs w:val="30"/>
        </w:rPr>
        <w:t>3</w:t>
      </w:r>
      <w:r w:rsidR="00283443">
        <w:rPr>
          <w:rFonts w:asciiTheme="majorBidi" w:hAnsiTheme="majorBidi" w:cstheme="majorBidi"/>
          <w:sz w:val="30"/>
          <w:szCs w:val="30"/>
        </w:rPr>
        <w:t xml:space="preserve">0 </w:t>
      </w:r>
      <w:r w:rsidR="00C141D6" w:rsidRPr="00C141D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834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72AC" w:rsidRPr="00283443">
        <w:rPr>
          <w:rFonts w:asciiTheme="majorBidi" w:hAnsiTheme="majorBidi" w:cstheme="majorBidi"/>
          <w:sz w:val="30"/>
          <w:szCs w:val="30"/>
        </w:rPr>
        <w:t>256</w:t>
      </w:r>
      <w:r w:rsidR="00F27CC3" w:rsidRPr="00283443">
        <w:rPr>
          <w:rFonts w:asciiTheme="majorBidi" w:hAnsiTheme="majorBidi" w:cstheme="majorBidi"/>
          <w:sz w:val="30"/>
          <w:szCs w:val="30"/>
        </w:rPr>
        <w:t>6</w:t>
      </w:r>
      <w:r w:rsidR="002C72AC" w:rsidRPr="00283443">
        <w:rPr>
          <w:rFonts w:asciiTheme="majorBidi" w:hAnsiTheme="majorBidi" w:cstheme="majorBidi"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sz w:val="30"/>
          <w:szCs w:val="30"/>
          <w:cs/>
        </w:rPr>
        <w:t>สิน</w:t>
      </w:r>
      <w:r w:rsidR="004C6C14" w:rsidRPr="00283443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83443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CB0977">
        <w:rPr>
          <w:rFonts w:asciiTheme="majorBidi" w:hAnsiTheme="majorBidi" w:cstheme="majorBidi"/>
          <w:sz w:val="30"/>
          <w:szCs w:val="30"/>
        </w:rPr>
        <w:t>28</w:t>
      </w:r>
      <w:r w:rsidR="00623D30">
        <w:rPr>
          <w:rFonts w:asciiTheme="majorBidi" w:hAnsiTheme="majorBidi" w:cstheme="majorBidi"/>
          <w:sz w:val="30"/>
          <w:szCs w:val="30"/>
        </w:rPr>
        <w:t>3</w:t>
      </w:r>
      <w:r w:rsidR="00CB0977">
        <w:rPr>
          <w:rFonts w:asciiTheme="majorBidi" w:hAnsiTheme="majorBidi" w:cstheme="majorBidi"/>
          <w:sz w:val="30"/>
          <w:szCs w:val="30"/>
        </w:rPr>
        <w:t>.47</w:t>
      </w:r>
      <w:r w:rsidR="00283443">
        <w:rPr>
          <w:rFonts w:asciiTheme="majorBidi" w:hAnsiTheme="majorBidi" w:cstheme="majorBidi"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5653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8344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8344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7CC3" w:rsidRPr="0028344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27CC3" w:rsidRPr="00283443">
        <w:rPr>
          <w:rFonts w:asciiTheme="majorBidi" w:hAnsiTheme="majorBidi" w:cstheme="majorBidi"/>
          <w:i/>
          <w:iCs/>
          <w:sz w:val="30"/>
          <w:szCs w:val="30"/>
        </w:rPr>
        <w:t>288.15</w:t>
      </w:r>
      <w:r w:rsidR="004C6723" w:rsidRPr="002834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44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83443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 w:rsidRPr="00283443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3E5EA35D" w14:textId="77777777" w:rsidR="00E860BE" w:rsidRPr="00E73579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5A7148" w14:textId="6F556BC6" w:rsidR="00347E8F" w:rsidRPr="00283443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834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E73579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5A48F39D" w:rsidR="006D355D" w:rsidRPr="002C72AC" w:rsidRDefault="008B1316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834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086AB1" w:rsidRPr="00086AB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2834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14FD" w:rsidRPr="002C72AC" w14:paraId="6B61B675" w14:textId="77777777" w:rsidTr="002C14FD">
        <w:trPr>
          <w:cantSplit/>
          <w:trHeight w:val="110"/>
        </w:trPr>
        <w:tc>
          <w:tcPr>
            <w:tcW w:w="5904" w:type="dxa"/>
          </w:tcPr>
          <w:p w14:paraId="44F67AD7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5ECD9BB7" w:rsidR="002C14FD" w:rsidRPr="002C72AC" w:rsidRDefault="00CB0977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168,68</w:t>
            </w:r>
            <w:r w:rsidR="00A37D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0D8D3A0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621725A8" w:rsidR="002C14FD" w:rsidRPr="00CB0977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14FD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54D3A740" w:rsidR="002C14FD" w:rsidRPr="002C72AC" w:rsidRDefault="00CB0977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168,68</w:t>
            </w:r>
            <w:r w:rsidR="00A37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F0B48B1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2D0C813D" w:rsidR="002C14FD" w:rsidRPr="00CB0977" w:rsidRDefault="00501F0A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9C1948" w14:textId="6278DA12" w:rsidR="006D355D" w:rsidRPr="002C72AC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ในระหว่างงวด</w:t>
      </w:r>
      <w:r w:rsidR="00086AB1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Theme="majorBidi" w:hAnsiTheme="majorBidi" w:cstheme="majorBidi"/>
          <w:sz w:val="30"/>
          <w:szCs w:val="30"/>
        </w:rPr>
        <w:t>3</w:t>
      </w:r>
      <w:r w:rsidR="00283443">
        <w:rPr>
          <w:rFonts w:asciiTheme="majorBidi" w:hAnsiTheme="majorBidi" w:cstheme="majorBidi"/>
          <w:sz w:val="30"/>
          <w:szCs w:val="30"/>
        </w:rPr>
        <w:t>0</w:t>
      </w:r>
      <w:r w:rsidR="00086A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6AB1" w:rsidRPr="00086AB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83443">
        <w:rPr>
          <w:rFonts w:asciiTheme="majorBidi" w:hAnsiTheme="majorBidi" w:cstheme="majorBidi"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 w:rsidR="00F27CC3">
        <w:rPr>
          <w:rFonts w:asciiTheme="majorBidi" w:hAnsiTheme="majorBidi" w:cstheme="majorBidi"/>
          <w:sz w:val="30"/>
          <w:szCs w:val="30"/>
        </w:rPr>
        <w:t>6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</w:t>
      </w:r>
      <w:r w:rsidR="00BC73AE"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B0977" w:rsidRPr="00CB0977">
        <w:rPr>
          <w:rFonts w:asciiTheme="majorBidi" w:hAnsiTheme="majorBidi" w:cstheme="majorBidi"/>
          <w:sz w:val="30"/>
          <w:szCs w:val="30"/>
        </w:rPr>
        <w:t>15</w:t>
      </w:r>
      <w:r w:rsidR="00086AB1" w:rsidRPr="00CB0977">
        <w:rPr>
          <w:rFonts w:asciiTheme="majorBidi" w:hAnsiTheme="majorBidi" w:cstheme="majorBidi"/>
          <w:sz w:val="30"/>
          <w:szCs w:val="30"/>
        </w:rPr>
        <w:t>.</w:t>
      </w:r>
      <w:r w:rsidR="00CB0977" w:rsidRPr="00CB0977">
        <w:rPr>
          <w:rFonts w:asciiTheme="majorBidi" w:hAnsiTheme="majorBidi" w:cstheme="majorBidi"/>
          <w:sz w:val="30"/>
          <w:szCs w:val="30"/>
        </w:rPr>
        <w:t>1</w:t>
      </w:r>
      <w:r w:rsidR="00CB0977">
        <w:rPr>
          <w:rFonts w:asciiTheme="majorBidi" w:hAnsiTheme="majorBidi" w:cstheme="majorBidi"/>
          <w:sz w:val="30"/>
          <w:szCs w:val="30"/>
        </w:rPr>
        <w:t>5</w:t>
      </w:r>
      <w:r w:rsidR="00AA470C">
        <w:rPr>
          <w:rFonts w:asciiTheme="majorBidi" w:hAnsiTheme="majorBidi" w:cstheme="majorBidi"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178AD782" w14:textId="6CB8C1E9" w:rsidR="005527C2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EAFBAF3" w14:textId="3EEC2D5F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="00631357" w:rsidRPr="00CB0977">
        <w:rPr>
          <w:rFonts w:ascii="Angsana New" w:hAnsi="Angsana New" w:cs="Angsana New"/>
          <w:sz w:val="30"/>
          <w:szCs w:val="30"/>
        </w:rPr>
        <w:t>9</w:t>
      </w:r>
      <w:r w:rsidRPr="00CB097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B0977">
        <w:rPr>
          <w:rFonts w:ascii="Angsana New" w:hAnsi="Angsana New" w:cs="Angsana New" w:hint="cs"/>
          <w:sz w:val="30"/>
          <w:szCs w:val="30"/>
          <w:cs/>
        </w:rPr>
        <w:t>-</w:t>
      </w:r>
      <w:r w:rsidRPr="00CB0977">
        <w:rPr>
          <w:rFonts w:ascii="Angsana New" w:hAnsi="Angsana New" w:cs="Angsana New" w:hint="cs"/>
          <w:sz w:val="30"/>
          <w:szCs w:val="30"/>
        </w:rPr>
        <w:t xml:space="preserve"> 3</w:t>
      </w:r>
      <w:r w:rsidR="00631357" w:rsidRPr="00CB0977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0B39F24" w14:textId="77777777" w:rsidR="00283443" w:rsidRPr="00E73579" w:rsidRDefault="00283443" w:rsidP="00E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2A61E4" w:rsidRPr="00065A19" w14:paraId="27377848" w14:textId="77777777" w:rsidTr="00D956AF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16E8FAA1" w14:textId="77777777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E3B7A7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927E1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B4BD501" w14:textId="77777777" w:rsidR="002A61E4" w:rsidRPr="00065A19" w:rsidRDefault="002A61E4" w:rsidP="002A61E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1E4" w:rsidRPr="00065A19" w14:paraId="1AEA934B" w14:textId="77777777" w:rsidTr="00D956AF">
        <w:trPr>
          <w:cantSplit/>
          <w:tblHeader/>
        </w:trPr>
        <w:tc>
          <w:tcPr>
            <w:tcW w:w="4392" w:type="dxa"/>
          </w:tcPr>
          <w:p w14:paraId="160E31CF" w14:textId="115B583C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086A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330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86AB1" w:rsidRPr="00086AB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9988E6" w14:textId="4E225189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25A9F5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60402" w14:textId="22E8C922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0478B3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38CD" w14:textId="2032D6EF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6AFF24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3CAECC9" w14:textId="2E349C3A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A61E4" w:rsidRPr="00065A19" w14:paraId="55D6490F" w14:textId="77777777" w:rsidTr="00D956AF">
        <w:trPr>
          <w:cantSplit/>
          <w:tblHeader/>
        </w:trPr>
        <w:tc>
          <w:tcPr>
            <w:tcW w:w="4392" w:type="dxa"/>
          </w:tcPr>
          <w:p w14:paraId="34216788" w14:textId="77777777" w:rsidR="002A61E4" w:rsidRPr="00065A19" w:rsidRDefault="002A61E4" w:rsidP="002A61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008DAA98" w14:textId="77777777" w:rsidR="002A61E4" w:rsidRPr="00065A19" w:rsidRDefault="002A61E4" w:rsidP="002A61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61E4" w:rsidRPr="00065A19" w14:paraId="07F2CB46" w14:textId="77777777" w:rsidTr="00D956AF">
        <w:trPr>
          <w:cantSplit/>
        </w:trPr>
        <w:tc>
          <w:tcPr>
            <w:tcW w:w="4392" w:type="dxa"/>
          </w:tcPr>
          <w:p w14:paraId="18BD9500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C09EA0E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64F8BF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7932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5EC6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A2692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8702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2614A5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065A19" w14:paraId="366DA1E0" w14:textId="77777777" w:rsidTr="00D956AF">
        <w:trPr>
          <w:cantSplit/>
        </w:trPr>
        <w:tc>
          <w:tcPr>
            <w:tcW w:w="4392" w:type="dxa"/>
          </w:tcPr>
          <w:p w14:paraId="086CF1EF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8A0576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05D15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FA09C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C13A1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7D43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B3A14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8FB05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1F0A" w:rsidRPr="00065A19" w14:paraId="09DEB852" w14:textId="77777777" w:rsidTr="0035266C">
        <w:trPr>
          <w:cantSplit/>
        </w:trPr>
        <w:tc>
          <w:tcPr>
            <w:tcW w:w="4392" w:type="dxa"/>
          </w:tcPr>
          <w:p w14:paraId="26E7D82E" w14:textId="77777777" w:rsidR="00501F0A" w:rsidRPr="00065A19" w:rsidRDefault="00501F0A" w:rsidP="00501F0A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75D3354" w14:textId="69F71E5E" w:rsidR="00501F0A" w:rsidRPr="00065A19" w:rsidRDefault="00CB0977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9,694</w:t>
            </w:r>
          </w:p>
        </w:tc>
        <w:tc>
          <w:tcPr>
            <w:tcW w:w="180" w:type="dxa"/>
            <w:vAlign w:val="bottom"/>
          </w:tcPr>
          <w:p w14:paraId="3D86F675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9B147" w14:textId="524C2504" w:rsidR="00501F0A" w:rsidRPr="00065A19" w:rsidRDefault="00086AB1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180" w:type="dxa"/>
            <w:vAlign w:val="bottom"/>
          </w:tcPr>
          <w:p w14:paraId="7202FBA2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7C6604" w14:textId="49D26610" w:rsidR="00501F0A" w:rsidRPr="00CB0977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097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62A481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4DEF36" w14:textId="54CC029E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01F0A" w:rsidRPr="00065A19" w14:paraId="693954C9" w14:textId="77777777" w:rsidTr="0035266C">
        <w:trPr>
          <w:cantSplit/>
        </w:trPr>
        <w:tc>
          <w:tcPr>
            <w:tcW w:w="4392" w:type="dxa"/>
          </w:tcPr>
          <w:p w14:paraId="4051E320" w14:textId="77777777" w:rsidR="00501F0A" w:rsidRPr="00065A19" w:rsidRDefault="00501F0A" w:rsidP="00501F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0832B74" w14:textId="48D0EBAF" w:rsidR="00501F0A" w:rsidRPr="00065A19" w:rsidRDefault="00CB0977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  <w:tc>
          <w:tcPr>
            <w:tcW w:w="180" w:type="dxa"/>
            <w:vAlign w:val="bottom"/>
          </w:tcPr>
          <w:p w14:paraId="6326B909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7B70" w14:textId="5DA885E3" w:rsidR="00501F0A" w:rsidRPr="00065A19" w:rsidRDefault="00086AB1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4,843</w:t>
            </w:r>
          </w:p>
        </w:tc>
        <w:tc>
          <w:tcPr>
            <w:tcW w:w="180" w:type="dxa"/>
            <w:vAlign w:val="bottom"/>
          </w:tcPr>
          <w:p w14:paraId="04AD6A7B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AAEA7" w14:textId="27A24064" w:rsidR="00501F0A" w:rsidRPr="00CB0977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AF876" w14:textId="77777777" w:rsidR="00501F0A" w:rsidRPr="00065A19" w:rsidRDefault="00501F0A" w:rsidP="00501F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A9EC3" w14:textId="318D5099" w:rsidR="00501F0A" w:rsidRPr="00065A19" w:rsidRDefault="00501F0A" w:rsidP="00501F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04F5811" w14:textId="77777777" w:rsidR="008B1316" w:rsidRPr="003F5A2B" w:rsidRDefault="008B1316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CAACB78" w14:textId="790F388D" w:rsidR="002C14FD" w:rsidRPr="00FE52F8" w:rsidRDefault="004907A0" w:rsidP="002C14FD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</w:t>
      </w:r>
      <w:r w:rsidR="00AE3259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  <w:r w:rsidR="00086AB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="Angsana New" w:hAnsi="Angsana New" w:cs="Angsana New"/>
          <w:sz w:val="30"/>
          <w:szCs w:val="30"/>
        </w:rPr>
        <w:t>3</w:t>
      </w:r>
      <w:r w:rsidR="00873AD1">
        <w:rPr>
          <w:rFonts w:ascii="Angsana New" w:hAnsi="Angsana New" w:cs="Angsana New"/>
          <w:sz w:val="30"/>
          <w:szCs w:val="30"/>
        </w:rPr>
        <w:t xml:space="preserve">0 </w:t>
      </w:r>
      <w:r w:rsidR="00086AB1" w:rsidRPr="00086AB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3A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C8E" w:rsidRPr="00873C8E">
        <w:rPr>
          <w:rFonts w:ascii="Angsana New" w:hAnsi="Angsana New" w:cs="Angsana New" w:hint="cs"/>
          <w:sz w:val="30"/>
          <w:szCs w:val="30"/>
        </w:rPr>
        <w:t>256</w:t>
      </w:r>
      <w:r w:rsidR="00F27CC3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จำนวน</w:t>
      </w:r>
      <w:r w:rsidR="002C14FD">
        <w:rPr>
          <w:rFonts w:ascii="Angsana New" w:hAnsi="Angsana New" w:cs="Angsana New"/>
          <w:sz w:val="30"/>
          <w:szCs w:val="30"/>
        </w:rPr>
        <w:t xml:space="preserve"> </w:t>
      </w:r>
      <w:r w:rsidR="00CB0977" w:rsidRPr="00CB0977">
        <w:rPr>
          <w:rFonts w:ascii="Angsana New" w:hAnsi="Angsana New" w:cs="Angsana New"/>
          <w:sz w:val="30"/>
          <w:szCs w:val="30"/>
        </w:rPr>
        <w:t>9</w:t>
      </w:r>
      <w:r w:rsidR="00086AB1" w:rsidRPr="00CB0977">
        <w:rPr>
          <w:rFonts w:ascii="Angsana New" w:hAnsi="Angsana New" w:cs="Angsana New"/>
          <w:sz w:val="30"/>
          <w:szCs w:val="30"/>
        </w:rPr>
        <w:t>.</w:t>
      </w:r>
      <w:r w:rsidR="00CB0977" w:rsidRPr="00CB0977">
        <w:rPr>
          <w:rFonts w:ascii="Angsana New" w:hAnsi="Angsana New" w:cs="Angsana New"/>
          <w:sz w:val="30"/>
          <w:szCs w:val="30"/>
        </w:rPr>
        <w:t>98</w:t>
      </w:r>
      <w:r w:rsidR="00F27CC3">
        <w:rPr>
          <w:rFonts w:ascii="Angsana New" w:hAnsi="Angsana New" w:cs="Angsana New"/>
          <w:sz w:val="30"/>
          <w:szCs w:val="30"/>
        </w:rPr>
        <w:t xml:space="preserve"> 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495B84A5" w14:textId="0F4C7A49" w:rsidR="004E126E" w:rsidRPr="005527C2" w:rsidRDefault="004E126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6998381A" w14:textId="0FF5BA1E" w:rsidR="00DE388C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E388C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5527C2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F7B382C" w14:textId="4407BAC4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ในการประชุมสามัญประจำปีของผู้ถือหุ้นของบริษัทเมื่อวันที่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91153A">
        <w:rPr>
          <w:rFonts w:asciiTheme="majorBidi" w:hAnsiTheme="majorBidi" w:hint="cs"/>
          <w:sz w:val="30"/>
          <w:szCs w:val="30"/>
          <w:lang w:val="th-TH"/>
        </w:rPr>
        <w:t>“</w:t>
      </w:r>
      <w:r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1</w:t>
      </w:r>
      <w:r w:rsidRPr="0091153A">
        <w:rPr>
          <w:rFonts w:asciiTheme="majorBidi" w:hAnsiTheme="majorBidi" w:hint="cs"/>
          <w:sz w:val="30"/>
          <w:szCs w:val="30"/>
          <w:lang w:val="th-TH"/>
        </w:rPr>
        <w:t>”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) ชนิดระบุชื่อผู้ถือและไม่สามารถโอนเปลี่ยนมือได้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จัดสรรให้แก่กรรมการ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/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โดยไม่ผ่านผู้รับช่วงซื้อหลักทรัพย์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จำนวน </w:t>
      </w:r>
      <w:r w:rsidRPr="0091153A">
        <w:rPr>
          <w:rFonts w:asciiTheme="majorBidi" w:hAnsiTheme="majorBidi"/>
          <w:sz w:val="30"/>
          <w:szCs w:val="30"/>
          <w:lang w:val="th-TH"/>
        </w:rPr>
        <w:t>2</w:t>
      </w:r>
      <w:r w:rsidRPr="0091153A">
        <w:rPr>
          <w:rFonts w:asciiTheme="majorBidi" w:hAnsiTheme="majorBidi" w:hint="cs"/>
          <w:sz w:val="30"/>
          <w:szCs w:val="30"/>
          <w:lang w:val="th-TH"/>
        </w:rPr>
        <w:t>,</w:t>
      </w:r>
      <w:r w:rsidRPr="000F2BBF">
        <w:rPr>
          <w:rFonts w:ascii="Angsana New" w:hAnsi="Angsana New"/>
          <w:sz w:val="30"/>
          <w:szCs w:val="30"/>
        </w:rPr>
        <w:t>4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00,000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หน่วย อายุ </w:t>
      </w:r>
      <w:r w:rsidRPr="000F2BBF">
        <w:rPr>
          <w:rFonts w:ascii="Angsana New" w:hAnsi="Angsana New" w:hint="cs"/>
          <w:sz w:val="30"/>
          <w:szCs w:val="30"/>
        </w:rPr>
        <w:t>5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ปี นับแต่วันที่ออก</w:t>
      </w:r>
      <w:r w:rsidRPr="00AF64EA">
        <w:rPr>
          <w:rFonts w:asciiTheme="majorBidi" w:hAnsiTheme="majorBidi" w:hint="cs"/>
          <w:sz w:val="30"/>
          <w:szCs w:val="30"/>
          <w:cs/>
          <w:lang w:val="th-TH"/>
        </w:rPr>
        <w:t>และเสนอขายใบสำคัญแสดงสิทธิครั้งแรก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โดยมีรายละเอียดเพิ่มเติมดังนี้</w:t>
      </w:r>
    </w:p>
    <w:p w14:paraId="7794C053" w14:textId="77777777" w:rsidR="00DE388C" w:rsidRPr="005527C2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DE388C" w:rsidRPr="000F2BBF" w14:paraId="1DE56ADE" w14:textId="77777777" w:rsidTr="002C7D25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31F90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574EA95C" w14:textId="77777777" w:rsidR="00DE388C" w:rsidRPr="0091153A" w:rsidRDefault="00DE388C" w:rsidP="002C7D25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40449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DE388C" w:rsidRPr="000F2BBF" w14:paraId="42934532" w14:textId="77777777" w:rsidTr="002C7D25">
        <w:tc>
          <w:tcPr>
            <w:tcW w:w="3510" w:type="dxa"/>
            <w:hideMark/>
          </w:tcPr>
          <w:p w14:paraId="0541945A" w14:textId="77777777" w:rsidR="00DE388C" w:rsidRPr="000F2BBF" w:rsidRDefault="00DE388C" w:rsidP="002C7D25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FE50208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F8BD5BB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A05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05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8A05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5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388C" w:rsidRPr="000F2BBF" w14:paraId="4C6D7D31" w14:textId="77777777" w:rsidTr="002C7D25">
        <w:tc>
          <w:tcPr>
            <w:tcW w:w="3510" w:type="dxa"/>
            <w:hideMark/>
          </w:tcPr>
          <w:p w14:paraId="26D255F9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6E38FDE2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70AB6F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DE388C" w:rsidRPr="000F2BBF" w14:paraId="2E2D5E64" w14:textId="77777777" w:rsidTr="002C7D25">
        <w:tc>
          <w:tcPr>
            <w:tcW w:w="3510" w:type="dxa"/>
            <w:hideMark/>
          </w:tcPr>
          <w:p w14:paraId="1F689FA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0BC1EE9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9EAC251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DE388C" w:rsidRPr="000F2BBF" w14:paraId="7057BAB4" w14:textId="77777777" w:rsidTr="002C7D25">
        <w:trPr>
          <w:tblHeader/>
        </w:trPr>
        <w:tc>
          <w:tcPr>
            <w:tcW w:w="3510" w:type="dxa"/>
            <w:hideMark/>
          </w:tcPr>
          <w:p w14:paraId="1D8AE85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74FF119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851AC9B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/>
                <w:sz w:val="30"/>
                <w:szCs w:val="30"/>
              </w:rPr>
              <w:t xml:space="preserve">0.24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 0.82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Pr="0003389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E388C" w:rsidRPr="000F2BBF" w14:paraId="6103BB46" w14:textId="77777777" w:rsidTr="002C7D25">
        <w:tc>
          <w:tcPr>
            <w:tcW w:w="3510" w:type="dxa"/>
            <w:hideMark/>
          </w:tcPr>
          <w:p w14:paraId="70A28A1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26989A8E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476DF95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143A80C" w14:textId="77777777" w:rsidR="00236B22" w:rsidRPr="00E73579" w:rsidRDefault="00236B22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  <w:lang w:val="th-TH"/>
        </w:rPr>
      </w:pPr>
    </w:p>
    <w:p w14:paraId="47CD9BCD" w14:textId="4771BBEF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F7E">
        <w:rPr>
          <w:rFonts w:asciiTheme="majorBidi" w:hAnsiTheme="majorBidi"/>
          <w:sz w:val="30"/>
          <w:szCs w:val="30"/>
          <w:lang w:val="th-TH"/>
        </w:rPr>
        <w:t>Binomial Option Price Model (BOPM)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7128DDB0" w14:textId="02AF4545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DE388C" w:rsidRPr="0091153A" w14:paraId="42FBC113" w14:textId="77777777" w:rsidTr="002C7D25">
        <w:trPr>
          <w:tblHeader/>
        </w:trPr>
        <w:tc>
          <w:tcPr>
            <w:tcW w:w="2913" w:type="pct"/>
            <w:hideMark/>
          </w:tcPr>
          <w:p w14:paraId="5B50CC3F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74EF9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5B86D78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F4C739A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DE388C" w:rsidRPr="0091153A" w14:paraId="2A39BE50" w14:textId="77777777" w:rsidTr="002C7D25">
        <w:trPr>
          <w:tblHeader/>
        </w:trPr>
        <w:tc>
          <w:tcPr>
            <w:tcW w:w="2913" w:type="pct"/>
            <w:hideMark/>
          </w:tcPr>
          <w:p w14:paraId="4F2ABF7B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3600B9C3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4E32CC7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DE388C" w:rsidRPr="0091153A" w14:paraId="3B4545AE" w14:textId="77777777" w:rsidTr="002C7D25">
        <w:trPr>
          <w:tblHeader/>
        </w:trPr>
        <w:tc>
          <w:tcPr>
            <w:tcW w:w="2913" w:type="pct"/>
            <w:hideMark/>
          </w:tcPr>
          <w:p w14:paraId="0446CBBF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2B031935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0EAD0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DE388C" w:rsidRPr="0091153A" w14:paraId="5F68C5D5" w14:textId="77777777" w:rsidTr="002C7D25">
        <w:trPr>
          <w:tblHeader/>
        </w:trPr>
        <w:tc>
          <w:tcPr>
            <w:tcW w:w="2913" w:type="pct"/>
            <w:hideMark/>
          </w:tcPr>
          <w:p w14:paraId="6B8EF0C9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65B841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68AD6782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DE388C" w:rsidRPr="0091153A" w14:paraId="4B20BAFD" w14:textId="77777777" w:rsidTr="002C7D25">
        <w:trPr>
          <w:tblHeader/>
        </w:trPr>
        <w:tc>
          <w:tcPr>
            <w:tcW w:w="2913" w:type="pct"/>
            <w:hideMark/>
          </w:tcPr>
          <w:p w14:paraId="517A73E4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1BCC0CD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13D638C" w14:textId="77777777" w:rsidR="00DE388C" w:rsidRPr="00BE16B6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25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90120B7" w14:textId="1E4AB9F1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2"/>
        </w:rPr>
      </w:pPr>
    </w:p>
    <w:p w14:paraId="3976D985" w14:textId="7667A3F0" w:rsidR="00DE388C" w:rsidRDefault="00DE388C" w:rsidP="00DE388C">
      <w:pPr>
        <w:pStyle w:val="BodyText2"/>
        <w:ind w:left="540" w:firstLine="0"/>
        <w:rPr>
          <w:rFonts w:asciiTheme="majorBidi" w:hAnsiTheme="majorBidi" w:cstheme="majorBidi"/>
          <w:sz w:val="30"/>
          <w:szCs w:val="30"/>
        </w:rPr>
      </w:pPr>
      <w:r w:rsidRPr="007175EC">
        <w:rPr>
          <w:rFonts w:asciiTheme="majorBidi" w:hAnsiTheme="majorBidi" w:cstheme="majorBidi"/>
          <w:spacing w:val="4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7175E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7175EC">
        <w:rPr>
          <w:rFonts w:asciiTheme="majorBidi" w:hAnsiTheme="majorBidi"/>
          <w:spacing w:val="4"/>
          <w:sz w:val="30"/>
          <w:szCs w:val="30"/>
          <w:lang w:val="th-TH"/>
        </w:rPr>
        <w:t>ESOP Warrant-</w:t>
      </w:r>
      <w:r w:rsidRPr="007175EC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>1</w:t>
      </w:r>
      <w:r w:rsidRPr="007175EC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Pr="007175EC">
        <w:rPr>
          <w:rFonts w:asciiTheme="majorBidi" w:hAnsiTheme="majorBidi" w:cstheme="majorBidi"/>
          <w:spacing w:val="4"/>
          <w:sz w:val="30"/>
          <w:szCs w:val="30"/>
          <w:cs/>
        </w:rPr>
        <w:t>รวมอยู่ในค่าใช้จ่ายในการบริหา</w:t>
      </w:r>
      <w:r w:rsidRPr="007175EC">
        <w:rPr>
          <w:rFonts w:asciiTheme="majorBidi" w:hAnsiTheme="majorBidi" w:cstheme="majorBidi" w:hint="cs"/>
          <w:spacing w:val="4"/>
          <w:sz w:val="30"/>
          <w:szCs w:val="30"/>
          <w:cs/>
        </w:rPr>
        <w:t>ร</w:t>
      </w:r>
      <w:r w:rsidR="00F73184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ในงบการเงินรวมและงบการเงินเฉพาะกิจการสำหรับ</w:t>
      </w:r>
      <w:r w:rsidR="004525F7" w:rsidRPr="007175EC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งวด</w:t>
      </w:r>
      <w:r w:rsidR="00086AB1">
        <w:rPr>
          <w:rFonts w:ascii="Angsana New" w:hAnsi="Angsana New" w:cs="Angsana New" w:hint="cs"/>
          <w:spacing w:val="-6"/>
          <w:sz w:val="30"/>
          <w:szCs w:val="30"/>
          <w:cs/>
        </w:rPr>
        <w:t>เก้า</w:t>
      </w:r>
      <w:r w:rsidR="004525F7" w:rsidRPr="007175EC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เดือน</w:t>
      </w:r>
      <w:r w:rsidRPr="007175EC">
        <w:rPr>
          <w:rFonts w:asciiTheme="majorBidi" w:hAnsiTheme="majorBidi" w:cs="Angsana New" w:hint="cs"/>
          <w:spacing w:val="-6"/>
          <w:sz w:val="30"/>
          <w:szCs w:val="30"/>
          <w:cs/>
        </w:rPr>
        <w:t>สิ้นสุดวันที่</w:t>
      </w:r>
      <w:r w:rsidR="00236B22" w:rsidRPr="007175EC">
        <w:rPr>
          <w:rFonts w:asciiTheme="majorBidi" w:hAnsiTheme="majorBidi" w:cs="Angsana New"/>
          <w:spacing w:val="-6"/>
          <w:sz w:val="30"/>
          <w:szCs w:val="30"/>
        </w:rPr>
        <w:t xml:space="preserve"> 3</w:t>
      </w:r>
      <w:r w:rsidR="00A07A89" w:rsidRPr="007175EC">
        <w:rPr>
          <w:rFonts w:asciiTheme="majorBidi" w:hAnsiTheme="majorBidi" w:cs="Angsana New"/>
          <w:spacing w:val="-6"/>
          <w:sz w:val="30"/>
          <w:szCs w:val="30"/>
        </w:rPr>
        <w:t xml:space="preserve">0 </w:t>
      </w:r>
      <w:r w:rsidR="00086AB1" w:rsidRPr="00086AB1">
        <w:rPr>
          <w:rFonts w:asciiTheme="majorBidi" w:hAnsiTheme="majorBidi" w:cs="Angsana New" w:hint="cs"/>
          <w:spacing w:val="-6"/>
          <w:sz w:val="30"/>
          <w:szCs w:val="30"/>
          <w:cs/>
        </w:rPr>
        <w:t>กันยายน</w:t>
      </w:r>
      <w:r w:rsidR="00A07A89" w:rsidRPr="007175EC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236B22" w:rsidRPr="007175EC">
        <w:rPr>
          <w:rFonts w:asciiTheme="majorBidi" w:hAnsiTheme="majorBidi" w:cs="Angsana New"/>
          <w:spacing w:val="-6"/>
          <w:sz w:val="30"/>
          <w:szCs w:val="30"/>
        </w:rPr>
        <w:t>2566</w:t>
      </w:r>
      <w:r w:rsidRPr="007175E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>มีจำนวน</w:t>
      </w:r>
      <w:r w:rsidRPr="007175E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B0977">
        <w:rPr>
          <w:rFonts w:asciiTheme="majorBidi" w:hAnsiTheme="majorBidi" w:cstheme="majorBidi"/>
          <w:spacing w:val="-6"/>
          <w:sz w:val="30"/>
          <w:szCs w:val="30"/>
        </w:rPr>
        <w:t>6.68</w:t>
      </w:r>
      <w:r w:rsidRPr="007175E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42B856CC" w14:textId="77777777" w:rsidR="00DE388C" w:rsidRPr="00E73579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2"/>
          <w:cs/>
          <w:lang w:val="th-TH"/>
        </w:rPr>
      </w:pPr>
    </w:p>
    <w:p w14:paraId="1D38E51E" w14:textId="0A333580" w:rsidR="00F71B39" w:rsidRPr="00B538C4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B538C4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E73579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4108941" w14:textId="4E2AF5BB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Pr="00E73579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E73579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2EE4902A" w14:textId="1D10A5C7" w:rsidR="00DF4D6D" w:rsidRDefault="00DF4D6D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</w:t>
      </w:r>
      <w:r w:rsidR="00C55E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C8E">
        <w:rPr>
          <w:rFonts w:ascii="Angsana New" w:hAnsi="Angsana New" w:cs="Angsana New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873AD1" w14:paraId="31FB8F48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E7300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7D0E8B1B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73AD1" w:rsidRPr="00EF51EB" w14:paraId="52CF641C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49C65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7D00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82637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F52E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C073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283D457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76024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841E3DD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73AD1" w:rsidRPr="00EF51EB" w14:paraId="64B5ADB9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0634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9F13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599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FC5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BE2A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1AD2C1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808E12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DD7391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73AD1" w:rsidRPr="00EF51EB" w14:paraId="2E4CA210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D67CE8" w14:textId="5C82D1EE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86A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086A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9CEF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4FB1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3575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A298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414279EF" w14:textId="77777777" w:rsidR="00873AD1" w:rsidRPr="00EF51EB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73AD1" w:rsidRPr="009F6A5E" w14:paraId="09A146A3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20A4A" w14:textId="172F3E5B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086AB1" w:rsidRPr="00086A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A7D9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3069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FA4B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FA65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C4CA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59E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57DE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C9E6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EFA45C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2530F1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7761F72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73AD1" w14:paraId="5C849FE9" w14:textId="77777777" w:rsidTr="008708DB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F9630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55D1610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AD1" w14:paraId="7323F097" w14:textId="77777777" w:rsidTr="008708DB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F7A15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251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2D8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D6FA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0D3D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9D87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F8A4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990C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49A8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BF7AC3D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9783E3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AAB929B" w14:textId="77777777" w:rsidR="00873AD1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6E21A3" w:rsidRPr="008D085E" w14:paraId="2274E20F" w14:textId="77777777" w:rsidTr="008708DB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B81B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90C956" w14:textId="2DBA637E" w:rsidR="006E21A3" w:rsidRPr="009F6A5E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931,152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988C6CE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F3F8928" w14:textId="6D9E8E43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984,219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37D7F7A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0902AC8" w14:textId="563B1FED" w:rsidR="006E21A3" w:rsidRPr="008D085E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398,498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C6351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FEF85B3" w14:textId="075FD769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330,278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E915C5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2F4F637" w14:textId="2B41B749" w:rsidR="006E21A3" w:rsidRPr="008D085E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1,329,650</w:t>
            </w:r>
          </w:p>
        </w:tc>
        <w:tc>
          <w:tcPr>
            <w:tcW w:w="236" w:type="dxa"/>
            <w:vAlign w:val="bottom"/>
          </w:tcPr>
          <w:p w14:paraId="6A96790A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9AE6567" w14:textId="26B67D3A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1,314,497</w:t>
            </w:r>
          </w:p>
        </w:tc>
      </w:tr>
      <w:tr w:rsidR="006E21A3" w:rsidRPr="00347E8F" w14:paraId="51BD6DEF" w14:textId="77777777" w:rsidTr="008708DB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116B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62A03" w14:textId="675ED97A" w:rsidR="006E21A3" w:rsidRPr="00E27A65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931,152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7D8C" w14:textId="77777777" w:rsidR="006E21A3" w:rsidRPr="00E27A65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B3024" w14:textId="76C48BDC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984,219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851C" w14:textId="77777777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94734" w14:textId="7CA5CE32" w:rsidR="006E21A3" w:rsidRPr="00347E8F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398,498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9365" w14:textId="77777777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C6D20" w14:textId="02D79BDC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330,278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1986" w14:textId="77777777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0CA9" w14:textId="35820480" w:rsidR="006E21A3" w:rsidRPr="00347E8F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1,329,650</w:t>
            </w:r>
          </w:p>
        </w:tc>
        <w:tc>
          <w:tcPr>
            <w:tcW w:w="236" w:type="dxa"/>
            <w:vAlign w:val="bottom"/>
          </w:tcPr>
          <w:p w14:paraId="2FAD8736" w14:textId="77777777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8F7F6" w14:textId="41EEF2B6" w:rsidR="006E21A3" w:rsidRPr="00347E8F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1,314,497</w:t>
            </w:r>
          </w:p>
        </w:tc>
      </w:tr>
      <w:tr w:rsidR="006E21A3" w:rsidRPr="008D085E" w14:paraId="106193E0" w14:textId="77777777" w:rsidTr="008708DB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544C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C1C5B9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CB0314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41EAEF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DEB668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E0876B1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BE4601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F908F2C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D159A8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5697798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A1DDBE9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68A3D61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6E21A3" w:rsidRPr="008D085E" w14:paraId="3A25F8C7" w14:textId="77777777" w:rsidTr="008708DB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29F7E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5D5134" w14:textId="26D9A931" w:rsidR="006E21A3" w:rsidRPr="009F6A5E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59,785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012D15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B3566" w14:textId="6D3669EF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="Angsana New" w:hAnsi="Angsana New" w:cs="Angsana New"/>
                <w:color w:val="000000"/>
                <w:sz w:val="30"/>
                <w:szCs w:val="30"/>
              </w:rPr>
              <w:t>65,897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C81CA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FC0643" w14:textId="3E6B94C0" w:rsidR="006E21A3" w:rsidRPr="008D085E" w:rsidRDefault="00CB0977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121,076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89170E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4617FB" w14:textId="2482E9B1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ABE3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158E3AE" w14:textId="39F21589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180,861</w:t>
            </w:r>
          </w:p>
        </w:tc>
        <w:tc>
          <w:tcPr>
            <w:tcW w:w="236" w:type="dxa"/>
            <w:vAlign w:val="bottom"/>
          </w:tcPr>
          <w:p w14:paraId="1A23573D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58D68E82" w14:textId="06E20564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E2A7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159,632</w:t>
            </w:r>
          </w:p>
        </w:tc>
      </w:tr>
      <w:tr w:rsidR="006E21A3" w:rsidRPr="008D085E" w14:paraId="611C87B9" w14:textId="77777777" w:rsidTr="008708DB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5DC5C52E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2A5C37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207009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77031B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BEE3C5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34E8E9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82583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723D78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0DB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3EAFDC0" w14:textId="71E56546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(41,574)</w:t>
            </w:r>
          </w:p>
        </w:tc>
        <w:tc>
          <w:tcPr>
            <w:tcW w:w="236" w:type="dxa"/>
            <w:vAlign w:val="bottom"/>
          </w:tcPr>
          <w:p w14:paraId="69156153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4439E4B" w14:textId="27F57591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(38,019)</w:t>
            </w:r>
          </w:p>
        </w:tc>
      </w:tr>
      <w:tr w:rsidR="006E21A3" w:rsidRPr="008D085E" w14:paraId="1CCA1A5D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E8FB461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079D7F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31C3B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2E0E42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E5DE74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F93F83B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6E572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BD2379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06C9BA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D75A649" w14:textId="56DB7471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(14,779)</w:t>
            </w:r>
          </w:p>
        </w:tc>
        <w:tc>
          <w:tcPr>
            <w:tcW w:w="236" w:type="dxa"/>
            <w:vAlign w:val="bottom"/>
          </w:tcPr>
          <w:p w14:paraId="4578FD76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DA06185" w14:textId="0EAC03E9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(13,003)</w:t>
            </w:r>
          </w:p>
        </w:tc>
      </w:tr>
      <w:tr w:rsidR="006E21A3" w:rsidRPr="008D085E" w14:paraId="2D7E705E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0621C9B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F03057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7B3EC3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23B1C8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6811B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7C349B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FAEEB4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5A46BC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7527C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CB44ACA" w14:textId="27EE548C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(13,315)</w:t>
            </w:r>
          </w:p>
        </w:tc>
        <w:tc>
          <w:tcPr>
            <w:tcW w:w="236" w:type="dxa"/>
            <w:vAlign w:val="bottom"/>
          </w:tcPr>
          <w:p w14:paraId="2BA62F3B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16EAA0D" w14:textId="781EB903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(10,998)</w:t>
            </w:r>
          </w:p>
        </w:tc>
      </w:tr>
      <w:tr w:rsidR="00873AD1" w:rsidRPr="008D085E" w14:paraId="4B90E752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6A9901A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0A1A01" w14:textId="77777777" w:rsidR="00873AD1" w:rsidRPr="009F6A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9442B3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CF988E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1C5D0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0297611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31735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8BE2C76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C9BC9" w14:textId="77777777" w:rsidR="00873AD1" w:rsidRPr="008D085E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B13DAC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97A62F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ECF237A" w14:textId="77777777" w:rsidR="00873AD1" w:rsidRPr="008D085E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E21A3" w:rsidRPr="008D085E" w14:paraId="31832179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1071321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758066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CBB7B9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F5418EA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4C8148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086A72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E84F3C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E349700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91AB8C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6EFDD1" w14:textId="43B3C9FA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(96,647)</w:t>
            </w:r>
          </w:p>
        </w:tc>
        <w:tc>
          <w:tcPr>
            <w:tcW w:w="236" w:type="dxa"/>
            <w:vAlign w:val="bottom"/>
          </w:tcPr>
          <w:p w14:paraId="020BFA3F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08BE2A9" w14:textId="3C70D520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(80,544)</w:t>
            </w:r>
          </w:p>
        </w:tc>
      </w:tr>
      <w:tr w:rsidR="006E21A3" w:rsidRPr="008D085E" w14:paraId="0555E9FC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F2A8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14C662" w14:textId="77777777" w:rsidR="006E21A3" w:rsidRPr="009F6A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0B9603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86C6F5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B84FD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79AB9B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B9675F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BF9056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111194" w14:textId="77777777" w:rsidR="006E21A3" w:rsidRPr="008D085E" w:rsidRDefault="006E21A3" w:rsidP="006E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C288A" w14:textId="2D79B276" w:rsidR="006E21A3" w:rsidRPr="008D085E" w:rsidRDefault="00CB0977" w:rsidP="006E21A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14,546</w:t>
            </w:r>
          </w:p>
        </w:tc>
        <w:tc>
          <w:tcPr>
            <w:tcW w:w="236" w:type="dxa"/>
            <w:vAlign w:val="bottom"/>
          </w:tcPr>
          <w:p w14:paraId="060C24CE" w14:textId="77777777" w:rsidR="006E21A3" w:rsidRPr="008D085E" w:rsidRDefault="006E21A3" w:rsidP="006E2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CB12E" w14:textId="4FAD118E" w:rsidR="006E21A3" w:rsidRPr="008D085E" w:rsidRDefault="006E21A3" w:rsidP="006E21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2A7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17,068</w:t>
            </w:r>
          </w:p>
        </w:tc>
      </w:tr>
      <w:tr w:rsidR="00873AD1" w:rsidRPr="00424B34" w14:paraId="1800FDD9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BD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E4689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C428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E0928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611C74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8D73F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A6C53D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E98E53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5E5D7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74F1ADB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C634C7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EE37B61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873AD1" w:rsidRPr="00424B34" w14:paraId="79F03728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3DD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ACD41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519F53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59D744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43AAC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6BC115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DB325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275380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BB472A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CA6053A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235C5B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F9B0A89" w14:textId="77777777" w:rsidR="00873AD1" w:rsidRPr="00424B34" w:rsidRDefault="00873AD1" w:rsidP="00870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3AD1" w:rsidRPr="00C24C80" w14:paraId="70306B44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F072" w14:textId="106E5CC3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086AB1" w:rsidRPr="00086AB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950314" w14:textId="3BE451D4" w:rsidR="00873AD1" w:rsidRPr="00424B34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314,324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402E9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108D05" w14:textId="52F7916F" w:rsidR="00873AD1" w:rsidRPr="00C24C80" w:rsidRDefault="00A274AD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269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FED3A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09A705" w14:textId="3449EF74" w:rsidR="00873AD1" w:rsidRPr="00C24C80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474,293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595B5C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12AB85" w14:textId="729705A5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AD1A7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259C051" w14:textId="3833B799" w:rsidR="00873AD1" w:rsidRPr="00C24C80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788,617</w:t>
            </w:r>
          </w:p>
        </w:tc>
        <w:tc>
          <w:tcPr>
            <w:tcW w:w="236" w:type="dxa"/>
            <w:vAlign w:val="bottom"/>
          </w:tcPr>
          <w:p w14:paraId="7833DCA8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8A51556" w14:textId="580F79B3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,2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</w:tr>
      <w:tr w:rsidR="00873AD1" w:rsidRPr="00C24C80" w14:paraId="44C63C94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069E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5A9911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AEE776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F25BE0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BBA18D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317DC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B245A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7114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EA310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35528796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285930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38F25C28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73AD1" w:rsidRPr="00C24C80" w14:paraId="18EBE4DF" w14:textId="77777777" w:rsidTr="008708DB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040ECFA3" w14:textId="60C8FACE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086AB1" w:rsidRPr="00086AB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4059D6" w14:textId="5D01B456" w:rsidR="00873AD1" w:rsidRPr="00424B34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338,199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C3345F" w14:textId="77777777" w:rsidR="00873AD1" w:rsidRPr="00424B34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BCDAE1" w14:textId="30069B33" w:rsidR="00873AD1" w:rsidRPr="00C24C80" w:rsidRDefault="00A274AD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312</w:t>
            </w:r>
            <w:r w:rsidR="00873AD1"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25D6AF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9D59C" w14:textId="66FBBB2F" w:rsidR="00873AD1" w:rsidRPr="00C24C80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139,046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7499F1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4264FA" w14:textId="3F604EE8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28AE06" w14:textId="77777777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6A908E6" w14:textId="169BBBE5" w:rsidR="00873AD1" w:rsidRPr="00C24C80" w:rsidRDefault="00CB0977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477,245</w:t>
            </w:r>
          </w:p>
        </w:tc>
        <w:tc>
          <w:tcPr>
            <w:tcW w:w="236" w:type="dxa"/>
            <w:vAlign w:val="bottom"/>
          </w:tcPr>
          <w:p w14:paraId="7DC74EE5" w14:textId="77777777" w:rsidR="00873AD1" w:rsidRPr="00C24C80" w:rsidRDefault="00873AD1" w:rsidP="008708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22AA43F" w14:textId="43B44B89" w:rsidR="00873AD1" w:rsidRPr="00C24C80" w:rsidRDefault="00873AD1" w:rsidP="00870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44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27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993</w:t>
            </w:r>
          </w:p>
        </w:tc>
      </w:tr>
    </w:tbl>
    <w:p w14:paraId="16FB4124" w14:textId="77777777" w:rsidR="008B1316" w:rsidRPr="0092016A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4CD9211" w14:textId="6D5FB8A6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62F4A0" w14:textId="77777777" w:rsidR="005527C2" w:rsidRDefault="00552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2CF73D1" w14:textId="505F8AF7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8D3B94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8B1316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2B186FE3" w:rsidR="00D82A8C" w:rsidRPr="008B1316" w:rsidRDefault="00873AD1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86AB1" w:rsidRPr="00086AB1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011ACE76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8B1316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2D936DA2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549726B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626F99B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008F" w:rsidRPr="008B1316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8B1316" w14:paraId="6A53AF7F" w14:textId="77777777" w:rsidTr="00BC73AE">
        <w:tc>
          <w:tcPr>
            <w:tcW w:w="2745" w:type="pct"/>
          </w:tcPr>
          <w:p w14:paraId="026CB9D9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140" w:rsidRPr="008B1316" w14:paraId="086D7CE5" w14:textId="77777777" w:rsidTr="00BC73AE">
        <w:tc>
          <w:tcPr>
            <w:tcW w:w="2745" w:type="pct"/>
          </w:tcPr>
          <w:p w14:paraId="27809BD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4D49AC62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788,617</w:t>
            </w:r>
          </w:p>
        </w:tc>
        <w:tc>
          <w:tcPr>
            <w:tcW w:w="131" w:type="pct"/>
          </w:tcPr>
          <w:p w14:paraId="48D76DB8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00DF5650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725,266</w:t>
            </w:r>
          </w:p>
        </w:tc>
      </w:tr>
      <w:tr w:rsidR="00602140" w:rsidRPr="008B1316" w14:paraId="5F05DF1C" w14:textId="77777777" w:rsidTr="00BC73AE">
        <w:tc>
          <w:tcPr>
            <w:tcW w:w="2745" w:type="pct"/>
          </w:tcPr>
          <w:p w14:paraId="6B5D24D2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51DD4051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525,122</w:t>
            </w:r>
          </w:p>
        </w:tc>
        <w:tc>
          <w:tcPr>
            <w:tcW w:w="131" w:type="pct"/>
          </w:tcPr>
          <w:p w14:paraId="5C284D6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7DE63A4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560,507</w:t>
            </w:r>
          </w:p>
        </w:tc>
      </w:tr>
      <w:tr w:rsidR="00602140" w:rsidRPr="008B1316" w14:paraId="70204E9B" w14:textId="77777777" w:rsidTr="00BC73AE">
        <w:tc>
          <w:tcPr>
            <w:tcW w:w="2745" w:type="pct"/>
          </w:tcPr>
          <w:p w14:paraId="7F4D13F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037B8DF6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1,313,739</w:t>
            </w:r>
          </w:p>
        </w:tc>
        <w:tc>
          <w:tcPr>
            <w:tcW w:w="131" w:type="pct"/>
          </w:tcPr>
          <w:p w14:paraId="638E8C0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14156AB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3C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1,285,773</w:t>
            </w:r>
          </w:p>
        </w:tc>
      </w:tr>
      <w:tr w:rsidR="00047164" w:rsidRPr="008B1316" w14:paraId="66A15617" w14:textId="77777777" w:rsidTr="00BC73AE">
        <w:tc>
          <w:tcPr>
            <w:tcW w:w="2745" w:type="pct"/>
          </w:tcPr>
          <w:p w14:paraId="227479B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8B1316" w14:paraId="653207FD" w14:textId="77777777" w:rsidTr="00BC73AE">
        <w:tc>
          <w:tcPr>
            <w:tcW w:w="2745" w:type="pct"/>
          </w:tcPr>
          <w:p w14:paraId="5670A8F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602140" w:rsidRPr="008B1316" w14:paraId="60061027" w14:textId="77777777" w:rsidTr="00BC73AE">
        <w:tc>
          <w:tcPr>
            <w:tcW w:w="2745" w:type="pct"/>
          </w:tcPr>
          <w:p w14:paraId="4B69665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2228F8C8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477,245</w:t>
            </w:r>
          </w:p>
        </w:tc>
        <w:tc>
          <w:tcPr>
            <w:tcW w:w="131" w:type="pct"/>
            <w:vAlign w:val="bottom"/>
          </w:tcPr>
          <w:p w14:paraId="0BE8753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7DDD0316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446,993</w:t>
            </w:r>
          </w:p>
        </w:tc>
      </w:tr>
      <w:tr w:rsidR="00602140" w:rsidRPr="008B1316" w14:paraId="039D76C8" w14:textId="77777777" w:rsidTr="00BC73AE">
        <w:tc>
          <w:tcPr>
            <w:tcW w:w="2745" w:type="pct"/>
          </w:tcPr>
          <w:p w14:paraId="63A693B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3FB404A7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144,306</w:t>
            </w:r>
          </w:p>
        </w:tc>
        <w:tc>
          <w:tcPr>
            <w:tcW w:w="131" w:type="pct"/>
            <w:vAlign w:val="bottom"/>
          </w:tcPr>
          <w:p w14:paraId="27FF457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17C9928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159,774</w:t>
            </w:r>
          </w:p>
        </w:tc>
      </w:tr>
      <w:tr w:rsidR="00602140" w:rsidRPr="008B1316" w14:paraId="1600E448" w14:textId="77777777" w:rsidTr="00BC73AE">
        <w:tc>
          <w:tcPr>
            <w:tcW w:w="2745" w:type="pct"/>
          </w:tcPr>
          <w:p w14:paraId="4AE27EE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5602BB07" w:rsidR="00602140" w:rsidRPr="008B1316" w:rsidRDefault="00CB0977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621,551</w:t>
            </w:r>
          </w:p>
        </w:tc>
        <w:tc>
          <w:tcPr>
            <w:tcW w:w="131" w:type="pct"/>
            <w:vAlign w:val="bottom"/>
          </w:tcPr>
          <w:p w14:paraId="4BD37FEC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1AD6B6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606,767</w:t>
            </w:r>
          </w:p>
        </w:tc>
      </w:tr>
    </w:tbl>
    <w:p w14:paraId="1DA5EAC3" w14:textId="1031484B" w:rsidR="00610DA1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43C29" w14:textId="1765D732" w:rsidR="00305C96" w:rsidRDefault="00305C96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38FD69B6" w14:textId="6CCD4F12" w:rsid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D5698E" w14:textId="6C3C6233" w:rsidR="00305C96" w:rsidRPr="002A72A8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2A8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2A8">
        <w:rPr>
          <w:rFonts w:asciiTheme="majorBidi" w:hAnsiTheme="majorBidi" w:cstheme="majorBidi"/>
          <w:sz w:val="30"/>
          <w:szCs w:val="30"/>
        </w:rPr>
        <w:t>256</w:t>
      </w:r>
      <w:r w:rsidR="0081346F">
        <w:rPr>
          <w:rFonts w:asciiTheme="majorBidi" w:hAnsiTheme="majorBidi" w:cstheme="majorBidi"/>
          <w:sz w:val="30"/>
          <w:szCs w:val="30"/>
        </w:rPr>
        <w:t>6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33F27A1" w14:textId="77777777" w:rsidR="00305C96" w:rsidRP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305C96" w:rsidRPr="007B5AC3" w14:paraId="2E31F7F4" w14:textId="77777777" w:rsidTr="007F6F4E">
        <w:trPr>
          <w:tblHeader/>
        </w:trPr>
        <w:tc>
          <w:tcPr>
            <w:tcW w:w="3510" w:type="dxa"/>
            <w:vAlign w:val="bottom"/>
          </w:tcPr>
          <w:p w14:paraId="08E02A6D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C8506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11C1006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438E408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590C95F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1E89F969" w14:textId="77777777" w:rsidR="00305C96" w:rsidRPr="007B5AC3" w:rsidDel="00D43E7A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05C96" w:rsidRPr="007B5AC3" w14:paraId="6427AF80" w14:textId="77777777" w:rsidTr="007F6F4E">
        <w:trPr>
          <w:tblHeader/>
        </w:trPr>
        <w:tc>
          <w:tcPr>
            <w:tcW w:w="3510" w:type="dxa"/>
          </w:tcPr>
          <w:p w14:paraId="4E021811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1622881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DB8BF04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84FAB5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F92CE23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DFB137E" w14:textId="77777777" w:rsidR="00305C96" w:rsidRPr="007B5AC3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05C96" w:rsidRPr="007B5AC3" w14:paraId="2E67260F" w14:textId="77777777" w:rsidTr="007F6F4E">
        <w:tc>
          <w:tcPr>
            <w:tcW w:w="3510" w:type="dxa"/>
          </w:tcPr>
          <w:p w14:paraId="61849C76" w14:textId="6C1497B2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D0374" w:rsidRPr="004712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37734857" w14:textId="47BEEC93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>2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5CAAF38A" w14:textId="002E9201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1D0374" w:rsidRPr="00471218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254DEF58" w14:textId="77777777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39E3C043" w14:textId="77777777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1539424" w14:textId="67435A72" w:rsidR="00305C96" w:rsidRPr="00471218" w:rsidRDefault="00305C96" w:rsidP="007F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EE5FF3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1D0374" w:rsidRPr="007B5AC3" w14:paraId="0E849C7E" w14:textId="77777777" w:rsidTr="007F6F4E">
        <w:tc>
          <w:tcPr>
            <w:tcW w:w="3510" w:type="dxa"/>
          </w:tcPr>
          <w:p w14:paraId="462BE664" w14:textId="1512BDFB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1054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D32551C" w14:textId="76825689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386" w:type="dxa"/>
          </w:tcPr>
          <w:p w14:paraId="2EF7D14A" w14:textId="60D60C46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7424CD9C" w14:textId="6E1947AC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1" w:type="dxa"/>
          </w:tcPr>
          <w:p w14:paraId="42F0CFAF" w14:textId="77777777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B5C49B6" w14:textId="4B5B3BE9" w:rsidR="001D0374" w:rsidRPr="00A10547" w:rsidRDefault="001D0374" w:rsidP="001D0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</w:tbl>
    <w:p w14:paraId="7662F57A" w14:textId="77777777" w:rsidR="00305C96" w:rsidRDefault="00305C96" w:rsidP="00305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C7667D" w14:textId="315BC3D3" w:rsidR="004755F5" w:rsidRPr="008B1316" w:rsidRDefault="004755F5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2E883" w14:textId="77777777" w:rsidR="004755F5" w:rsidRPr="008B1316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E20B4" w14:textId="6C426DFB" w:rsidR="004755F5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131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4B82156B" w14:textId="587C7E9D" w:rsidR="00305C96" w:rsidRDefault="00305C96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23795" w14:textId="77777777" w:rsidR="00305C96" w:rsidRPr="008B1316" w:rsidRDefault="00305C96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95FDF" w14:textId="77777777" w:rsidR="004E126E" w:rsidRPr="008B1316" w:rsidRDefault="004E1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3BCF9B6" w14:textId="73429226" w:rsidR="002C7D5C" w:rsidRPr="008B1316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B72B21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8B1316" w14:paraId="056584E5" w14:textId="77777777" w:rsidTr="008D3B94">
        <w:trPr>
          <w:tblHeader/>
        </w:trPr>
        <w:tc>
          <w:tcPr>
            <w:tcW w:w="2081" w:type="pct"/>
          </w:tcPr>
          <w:p w14:paraId="0F918D2A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AD1" w:rsidRPr="008B1316" w14:paraId="59F5CBE0" w14:textId="77777777" w:rsidTr="008D3B94">
        <w:trPr>
          <w:tblHeader/>
        </w:trPr>
        <w:tc>
          <w:tcPr>
            <w:tcW w:w="2081" w:type="pct"/>
          </w:tcPr>
          <w:p w14:paraId="2D9FD0B2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6715FFA6" w14:textId="47F52F10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67D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A67D63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51FD6BFB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44C83" w14:textId="6302DD45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69FD78" w14:textId="232F5565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67D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02DE6F8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029409" w14:textId="4DC6A373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3AD1" w:rsidRPr="008B1316" w14:paraId="129B9BEA" w14:textId="77777777" w:rsidTr="008D3B94">
        <w:trPr>
          <w:tblHeader/>
        </w:trPr>
        <w:tc>
          <w:tcPr>
            <w:tcW w:w="2081" w:type="pct"/>
          </w:tcPr>
          <w:p w14:paraId="22A7ECD5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6AEDCB6F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D6CAF69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7E6EA6E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C1E3300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3E5DD383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64DA88B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7349F45C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73AD1" w:rsidRPr="008B1316" w14:paraId="20187ED4" w14:textId="77777777" w:rsidTr="008D3B94">
        <w:trPr>
          <w:tblHeader/>
        </w:trPr>
        <w:tc>
          <w:tcPr>
            <w:tcW w:w="2081" w:type="pct"/>
          </w:tcPr>
          <w:p w14:paraId="76B9152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AD1" w:rsidRPr="008B1316" w14:paraId="7379A804" w14:textId="77777777" w:rsidTr="007825A9">
        <w:tc>
          <w:tcPr>
            <w:tcW w:w="2081" w:type="pct"/>
          </w:tcPr>
          <w:p w14:paraId="5133A73D" w14:textId="72E58BA1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873AD1" w:rsidRPr="008B1316" w:rsidRDefault="00873AD1" w:rsidP="00873AD1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873AD1" w:rsidRPr="008B1316" w:rsidRDefault="00873AD1" w:rsidP="00873A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873AD1" w:rsidRPr="008B1316" w:rsidRDefault="00873AD1" w:rsidP="00873AD1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873AD1" w:rsidRPr="008B1316" w:rsidRDefault="00873AD1" w:rsidP="00873A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873AD1" w:rsidRPr="008B1316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5C4E40AD" w14:textId="77777777" w:rsidTr="00846709">
        <w:tc>
          <w:tcPr>
            <w:tcW w:w="2081" w:type="pct"/>
            <w:vAlign w:val="center"/>
          </w:tcPr>
          <w:p w14:paraId="0B3AE561" w14:textId="4C69ABAD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28270FDE" w:rsidR="004E0D49" w:rsidRPr="009C0CEB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5,020</w:t>
            </w:r>
          </w:p>
        </w:tc>
        <w:tc>
          <w:tcPr>
            <w:tcW w:w="147" w:type="pct"/>
          </w:tcPr>
          <w:p w14:paraId="2934F545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311E3D0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14B6D4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5ACECED" w14:textId="6B4CE72B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60A24A7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E2CEB5E" w14:textId="4C3ACDED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02704496" w14:textId="77777777" w:rsidTr="00846709">
        <w:tc>
          <w:tcPr>
            <w:tcW w:w="2081" w:type="pct"/>
          </w:tcPr>
          <w:p w14:paraId="41A863C7" w14:textId="0CEBF7D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5099118C" w:rsidR="004E0D49" w:rsidRPr="009C0CEB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5,020</w:t>
            </w:r>
          </w:p>
        </w:tc>
        <w:tc>
          <w:tcPr>
            <w:tcW w:w="147" w:type="pct"/>
          </w:tcPr>
          <w:p w14:paraId="0BF3CF2E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91AE9A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F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2,461</w:t>
            </w:r>
          </w:p>
        </w:tc>
        <w:tc>
          <w:tcPr>
            <w:tcW w:w="145" w:type="pct"/>
          </w:tcPr>
          <w:p w14:paraId="2DF4373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004D58EE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64049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02BE2" w14:textId="5F14B25E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13529A75" w14:textId="77777777" w:rsidTr="002C7D5C">
        <w:tc>
          <w:tcPr>
            <w:tcW w:w="2081" w:type="pct"/>
          </w:tcPr>
          <w:p w14:paraId="43D03098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24E51A47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42DCE38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CE533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1D1D5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9DBBF68" w14:textId="77777777" w:rsidR="004E0D49" w:rsidRPr="00A67D63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6E4AC940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6179F99" w14:textId="77777777" w:rsidR="004E0D49" w:rsidRPr="00B72B21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7DE73389" w14:textId="77777777" w:rsidTr="002C7D5C">
        <w:tc>
          <w:tcPr>
            <w:tcW w:w="2081" w:type="pct"/>
          </w:tcPr>
          <w:p w14:paraId="6EDF147B" w14:textId="520197D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38" w:type="pct"/>
          </w:tcPr>
          <w:p w14:paraId="7F21957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4E0D49" w:rsidRPr="00A67D63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3C88DD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15D71F22" w14:textId="77777777" w:rsidTr="002C7D5C">
        <w:tc>
          <w:tcPr>
            <w:tcW w:w="2081" w:type="pct"/>
          </w:tcPr>
          <w:p w14:paraId="1D2FA6D4" w14:textId="77777777" w:rsidR="004E0D49" w:rsidRPr="00885177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51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068B006F" w:rsidR="004E0D49" w:rsidRPr="00885177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107,774</w:t>
            </w:r>
          </w:p>
        </w:tc>
        <w:tc>
          <w:tcPr>
            <w:tcW w:w="147" w:type="pct"/>
          </w:tcPr>
          <w:p w14:paraId="07E60C3D" w14:textId="77777777" w:rsidR="004E0D49" w:rsidRPr="008851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7366268" w:rsidR="004E0D49" w:rsidRPr="008851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98</w:t>
            </w:r>
            <w:r w:rsidRPr="008851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76</w:t>
            </w:r>
            <w:r w:rsidRPr="00885177">
              <w:rPr>
                <w:rFonts w:asciiTheme="majorBidi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45" w:type="pct"/>
          </w:tcPr>
          <w:p w14:paraId="309BED5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32596320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4E3F999F" w14:textId="77777777" w:rsidTr="002C7D5C">
        <w:tc>
          <w:tcPr>
            <w:tcW w:w="2081" w:type="pct"/>
          </w:tcPr>
          <w:p w14:paraId="78D22082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7E295168" w:rsidR="004E0D49" w:rsidRPr="008B1316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47" w:type="pct"/>
          </w:tcPr>
          <w:p w14:paraId="24CA53A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BA0E330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5" w:type="pct"/>
          </w:tcPr>
          <w:p w14:paraId="651D14A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2A3C931A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1A63048F" w14:textId="77777777" w:rsidTr="002C7D5C">
        <w:tc>
          <w:tcPr>
            <w:tcW w:w="2081" w:type="pct"/>
          </w:tcPr>
          <w:p w14:paraId="49DD791B" w14:textId="61FA59BD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638" w:type="pct"/>
          </w:tcPr>
          <w:p w14:paraId="507BCF68" w14:textId="3DD800D3" w:rsidR="004E0D49" w:rsidRPr="008B1316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7" w:type="pct"/>
          </w:tcPr>
          <w:p w14:paraId="38D0B76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17BB9C" w14:textId="26822F2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5" w:type="pct"/>
          </w:tcPr>
          <w:p w14:paraId="3B85326E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EC68DE" w14:textId="70E41174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8014B8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A7AB49" w14:textId="0A10D576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32DBE212" w14:textId="77777777" w:rsidTr="002C7D5C">
        <w:tc>
          <w:tcPr>
            <w:tcW w:w="2081" w:type="pct"/>
          </w:tcPr>
          <w:p w14:paraId="78F53B41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2539CEA2" w14:textId="77777777" w:rsidTr="00D42027">
        <w:tc>
          <w:tcPr>
            <w:tcW w:w="2081" w:type="pct"/>
          </w:tcPr>
          <w:p w14:paraId="6D431F09" w14:textId="66040EEC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D49" w:rsidRPr="008B1316" w14:paraId="0D7F2D8A" w14:textId="77777777" w:rsidTr="00D42027">
        <w:tc>
          <w:tcPr>
            <w:tcW w:w="2081" w:type="pct"/>
          </w:tcPr>
          <w:p w14:paraId="2091CE37" w14:textId="77777777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</w:tcPr>
          <w:p w14:paraId="79526B2E" w14:textId="6AE61A79" w:rsidR="004E0D49" w:rsidRPr="008B1316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72,000</w:t>
            </w:r>
          </w:p>
        </w:tc>
        <w:tc>
          <w:tcPr>
            <w:tcW w:w="147" w:type="pct"/>
          </w:tcPr>
          <w:p w14:paraId="69E6ACC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61120" w14:textId="77C1B548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5" w:type="pct"/>
          </w:tcPr>
          <w:p w14:paraId="040BE44D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C0F929" w14:textId="787E7424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723C46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E0D49" w:rsidRPr="008B1316" w14:paraId="6E8439BE" w14:textId="77777777" w:rsidTr="00D42027">
        <w:tc>
          <w:tcPr>
            <w:tcW w:w="2081" w:type="pct"/>
          </w:tcPr>
          <w:p w14:paraId="139A5472" w14:textId="411586ED" w:rsidR="004E0D49" w:rsidRPr="008B1316" w:rsidRDefault="004E0D49" w:rsidP="004E0D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A64DA4" w14:textId="62038EA5" w:rsidR="004E0D49" w:rsidRPr="008B1316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7" w:type="pct"/>
          </w:tcPr>
          <w:p w14:paraId="60FD573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20762CB" w14:textId="0BFAE235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5" w:type="pct"/>
          </w:tcPr>
          <w:p w14:paraId="2065FE15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D13AAF" w14:textId="263A8396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C4F0E4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5A1FD5" w14:textId="32E288F3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D49" w:rsidRPr="008B1316" w14:paraId="16820CED" w14:textId="77777777" w:rsidTr="002C7D5C">
        <w:tc>
          <w:tcPr>
            <w:tcW w:w="2081" w:type="pct"/>
          </w:tcPr>
          <w:p w14:paraId="6302AE05" w14:textId="77777777" w:rsidR="004E0D49" w:rsidRPr="00EB7931" w:rsidRDefault="004E0D49" w:rsidP="004E0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85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3EDA75C2" w:rsidR="004E0D49" w:rsidRPr="00EB7931" w:rsidRDefault="00CB0977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184,977</w:t>
            </w:r>
          </w:p>
        </w:tc>
        <w:tc>
          <w:tcPr>
            <w:tcW w:w="147" w:type="pct"/>
          </w:tcPr>
          <w:p w14:paraId="7EECBFB9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3AC6039A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175</w:t>
            </w:r>
            <w:r w:rsidRPr="009F2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45" w:type="pct"/>
          </w:tcPr>
          <w:p w14:paraId="7698F602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2DD6EABC" w:rsidR="004E0D49" w:rsidRPr="00CB0977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4E0D49" w:rsidRPr="008B1316" w:rsidRDefault="004E0D49" w:rsidP="004E0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B72B21" w:rsidRDefault="0089048A" w:rsidP="00873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47927" w14:textId="6136F309" w:rsidR="008E57A8" w:rsidRPr="00873AD1" w:rsidRDefault="00882924" w:rsidP="00873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3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873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B72B21" w:rsidRDefault="008E57A8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6994F" w14:textId="0AAEAC02" w:rsidR="008E57A8" w:rsidRDefault="008E57A8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73AD1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873AD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1316" w:rsidRPr="00873AD1">
        <w:rPr>
          <w:rFonts w:ascii="Angsana New" w:hAnsi="Angsana New" w:cs="Angsana New"/>
          <w:sz w:val="30"/>
          <w:szCs w:val="30"/>
        </w:rPr>
        <w:t>3</w:t>
      </w:r>
      <w:r w:rsidR="00873AD1" w:rsidRPr="00873AD1">
        <w:rPr>
          <w:rFonts w:ascii="Angsana New" w:hAnsi="Angsana New" w:cs="Angsana New"/>
          <w:sz w:val="30"/>
          <w:szCs w:val="30"/>
        </w:rPr>
        <w:t xml:space="preserve">0 </w:t>
      </w:r>
      <w:r w:rsidR="00A67D63" w:rsidRPr="00A67D6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3AD1" w:rsidRPr="00873A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873AD1">
        <w:rPr>
          <w:rFonts w:ascii="Angsana New" w:hAnsi="Angsana New" w:cs="Angsana New"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sz w:val="30"/>
          <w:szCs w:val="30"/>
        </w:rPr>
        <w:t>6</w:t>
      </w:r>
      <w:r w:rsidRPr="00873A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ถูกค้ำประกันโดยการจดจำนองที่ดิน</w:t>
      </w:r>
      <w:r w:rsidR="00F318B2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175EC">
        <w:rPr>
          <w:rFonts w:ascii="Angsana New" w:eastAsia="Calibri" w:hAnsi="Angsana New" w:cs="Angsana New"/>
          <w:sz w:val="30"/>
          <w:szCs w:val="30"/>
        </w:rPr>
        <w:t xml:space="preserve">         </w:t>
      </w:r>
      <w:r w:rsidRPr="00873AD1">
        <w:rPr>
          <w:rFonts w:ascii="Angsana New" w:eastAsia="Calibri" w:hAnsi="Angsana New" w:cs="Angsana New" w:hint="cs"/>
          <w:sz w:val="30"/>
          <w:szCs w:val="30"/>
          <w:cs/>
        </w:rPr>
        <w:t xml:space="preserve">สิ่งปลูกสร้างของกลุ่มบริษัท 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</w:rPr>
        <w:t>25</w:t>
      </w:r>
      <w:r w:rsidR="00C13139" w:rsidRPr="00873AD1">
        <w:rPr>
          <w:rFonts w:ascii="Angsana New" w:eastAsia="Calibri" w:hAnsi="Angsana New" w:cs="Angsana New"/>
          <w:i/>
          <w:iCs/>
          <w:sz w:val="30"/>
          <w:szCs w:val="30"/>
        </w:rPr>
        <w:t>65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: ถูกค้ำประกันโดยการจดจำนองที่ดิน</w:t>
      </w:r>
      <w:r w:rsidR="00F318B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และ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สิ่งปลูกสร้าง</w:t>
      </w:r>
      <w:r w:rsidR="00AF2F6C"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ของกลุ่มบริษัท</w:t>
      </w:r>
      <w:r w:rsidRPr="00873AD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) </w:t>
      </w:r>
      <w:r w:rsidRPr="00873AD1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1724C5C4" w14:textId="5B8B4CA9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A08CC29" w14:textId="0E8CEF6E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FC9FAB8" w14:textId="12A441AF" w:rsidR="00B72B2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2788C13" w14:textId="77777777" w:rsidR="00B72B21" w:rsidRPr="00873AD1" w:rsidRDefault="00B72B21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48445B" w14:textId="77777777" w:rsidR="008B1316" w:rsidRPr="00DF06A5" w:rsidRDefault="008B1316" w:rsidP="00873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170"/>
        <w:gridCol w:w="269"/>
        <w:gridCol w:w="1165"/>
        <w:gridCol w:w="6"/>
        <w:gridCol w:w="264"/>
        <w:gridCol w:w="6"/>
        <w:gridCol w:w="1076"/>
        <w:gridCol w:w="270"/>
        <w:gridCol w:w="1168"/>
        <w:gridCol w:w="6"/>
      </w:tblGrid>
      <w:tr w:rsidR="008E57A8" w:rsidRPr="00873AD1" w14:paraId="07696768" w14:textId="77777777" w:rsidTr="00873AD1">
        <w:trPr>
          <w:gridAfter w:val="1"/>
          <w:wAfter w:w="6" w:type="dxa"/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D3F314A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6C52A5D1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9B03D22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9262515" w14:textId="77777777" w:rsidR="008E57A8" w:rsidRPr="00873AD1" w:rsidRDefault="008E57A8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AD1" w:rsidRPr="00873AD1" w14:paraId="55B32436" w14:textId="77777777" w:rsidTr="00873AD1">
        <w:trPr>
          <w:tblHeader/>
        </w:trPr>
        <w:tc>
          <w:tcPr>
            <w:tcW w:w="3060" w:type="dxa"/>
            <w:vMerge/>
          </w:tcPr>
          <w:p w14:paraId="71B0ACE9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66653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04569" w14:textId="71ADA9A5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AD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67D63" w:rsidRPr="00A67D6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9CB946B" w14:textId="4C9FED91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9B146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2C45363D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67D63" w:rsidRPr="00A67D6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A1C95FF" w14:textId="67487CAD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3AD1" w:rsidRPr="00873AD1" w14:paraId="1F5F48AF" w14:textId="77777777" w:rsidTr="00873AD1">
        <w:trPr>
          <w:tblHeader/>
        </w:trPr>
        <w:tc>
          <w:tcPr>
            <w:tcW w:w="3060" w:type="dxa"/>
            <w:vMerge/>
          </w:tcPr>
          <w:p w14:paraId="54811DE2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8644103" w14:textId="15359A06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F0F18" w14:textId="0EEEF774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792E10F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8D0F861" w14:textId="7C583356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58BDC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26362F9" w14:textId="5EC21A4C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D89B17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55C27069" w14:textId="29D40F70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73A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73AD1" w:rsidRPr="00873AD1" w14:paraId="5E631EB7" w14:textId="77777777" w:rsidTr="00873AD1">
        <w:trPr>
          <w:gridAfter w:val="1"/>
          <w:wAfter w:w="6" w:type="dxa"/>
          <w:tblHeader/>
        </w:trPr>
        <w:tc>
          <w:tcPr>
            <w:tcW w:w="3060" w:type="dxa"/>
          </w:tcPr>
          <w:p w14:paraId="25742191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3386FCB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9"/>
          </w:tcPr>
          <w:p w14:paraId="5725C0D2" w14:textId="77777777" w:rsidR="00873AD1" w:rsidRPr="00873AD1" w:rsidRDefault="00873AD1" w:rsidP="0087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4A3" w:rsidRPr="00873AD1" w14:paraId="31C57668" w14:textId="77777777" w:rsidTr="00873AD1">
        <w:tc>
          <w:tcPr>
            <w:tcW w:w="3060" w:type="dxa"/>
          </w:tcPr>
          <w:p w14:paraId="1B9E37F0" w14:textId="77777777" w:rsidR="00AD24A3" w:rsidRPr="00873AD1" w:rsidRDefault="00AD24A3" w:rsidP="00AD24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FD4A36B" w14:textId="77777777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B8E004F" w14:textId="69370329" w:rsidR="00AD24A3" w:rsidRPr="00873AD1" w:rsidRDefault="00630EDC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630EDC">
              <w:rPr>
                <w:rFonts w:ascii="Angsana New" w:hAnsi="Angsana New" w:cs="Angsana New"/>
                <w:sz w:val="30"/>
                <w:szCs w:val="30"/>
                <w:lang w:val="en-US"/>
              </w:rPr>
              <w:t>58,164</w:t>
            </w:r>
          </w:p>
        </w:tc>
        <w:tc>
          <w:tcPr>
            <w:tcW w:w="269" w:type="dxa"/>
          </w:tcPr>
          <w:p w14:paraId="51AEB8A1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6EDE1D7" w14:textId="7CADEB5A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58,967</w:t>
            </w:r>
          </w:p>
        </w:tc>
        <w:tc>
          <w:tcPr>
            <w:tcW w:w="270" w:type="dxa"/>
            <w:gridSpan w:val="2"/>
          </w:tcPr>
          <w:p w14:paraId="5EFDB76A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7B1767BE" w:rsidR="00AD24A3" w:rsidRPr="00CB0977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CB097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4D137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58AAF6A8" w14:textId="077B30DC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24A3" w:rsidRPr="00873AD1" w14:paraId="12C05FAA" w14:textId="77777777" w:rsidTr="00873AD1">
        <w:tc>
          <w:tcPr>
            <w:tcW w:w="3060" w:type="dxa"/>
          </w:tcPr>
          <w:p w14:paraId="7F5C326B" w14:textId="77777777" w:rsidR="00AD24A3" w:rsidRPr="00873AD1" w:rsidRDefault="00AD24A3" w:rsidP="00AD24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0F072D62" w14:textId="44628F8D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64BB7B" w14:textId="5E763C59" w:rsidR="00AD24A3" w:rsidRPr="00873AD1" w:rsidRDefault="00630EDC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630EDC">
              <w:rPr>
                <w:rFonts w:ascii="Angsana New" w:hAnsi="Angsana New" w:cs="Angsana New"/>
                <w:sz w:val="30"/>
                <w:szCs w:val="30"/>
                <w:lang w:val="en-US"/>
              </w:rPr>
              <w:t>283,471</w:t>
            </w:r>
          </w:p>
        </w:tc>
        <w:tc>
          <w:tcPr>
            <w:tcW w:w="269" w:type="dxa"/>
          </w:tcPr>
          <w:p w14:paraId="30791DF9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17FAD74" w14:textId="016B41EE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70" w:type="dxa"/>
            <w:gridSpan w:val="2"/>
          </w:tcPr>
          <w:p w14:paraId="0A2E065F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4BF3D88A" w:rsidR="00AD24A3" w:rsidRPr="00CB0977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CB097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22AC44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1537A4F7" w14:textId="1C0E25BE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24A3" w:rsidRPr="00873AD1" w14:paraId="140B3CEA" w14:textId="77777777" w:rsidTr="00873AD1">
        <w:tc>
          <w:tcPr>
            <w:tcW w:w="3060" w:type="dxa"/>
          </w:tcPr>
          <w:p w14:paraId="7922BE9E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4F7A6A3" w14:textId="77777777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0423CD7C" w:rsidR="00AD24A3" w:rsidRPr="00873AD1" w:rsidRDefault="00630EDC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30E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341,635</w:t>
            </w:r>
          </w:p>
        </w:tc>
        <w:tc>
          <w:tcPr>
            <w:tcW w:w="269" w:type="dxa"/>
          </w:tcPr>
          <w:p w14:paraId="583F7372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CAE77" w14:textId="7505B7E2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347,118</w:t>
            </w:r>
          </w:p>
        </w:tc>
        <w:tc>
          <w:tcPr>
            <w:tcW w:w="270" w:type="dxa"/>
            <w:gridSpan w:val="2"/>
          </w:tcPr>
          <w:p w14:paraId="53FDBABC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64C701EB" w:rsidR="00AD24A3" w:rsidRPr="00CB0977" w:rsidRDefault="00AD24A3" w:rsidP="00AD24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9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51FDC9" w14:textId="77777777" w:rsidR="00AD24A3" w:rsidRPr="00873AD1" w:rsidRDefault="00AD24A3" w:rsidP="00AD2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1C264" w14:textId="65CA97E1" w:rsidR="00AD24A3" w:rsidRPr="00873AD1" w:rsidRDefault="00AD24A3" w:rsidP="00AD24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3A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684B520" w14:textId="77777777" w:rsidR="00B72B21" w:rsidRDefault="00B72B21" w:rsidP="0071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88EFC50" w14:textId="7584A498" w:rsidR="008D3B94" w:rsidRPr="007175EC" w:rsidRDefault="008E57A8" w:rsidP="0071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873A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1316" w:rsidRPr="00873AD1">
        <w:rPr>
          <w:rFonts w:ascii="Angsana New" w:hAnsi="Angsana New" w:cs="Angsana New"/>
          <w:sz w:val="30"/>
          <w:szCs w:val="30"/>
        </w:rPr>
        <w:t>3</w:t>
      </w:r>
      <w:r w:rsidR="00873AD1" w:rsidRPr="00873AD1">
        <w:rPr>
          <w:rFonts w:ascii="Angsana New" w:hAnsi="Angsana New" w:cs="Angsana New"/>
          <w:sz w:val="30"/>
          <w:szCs w:val="30"/>
        </w:rPr>
        <w:t xml:space="preserve">0 </w:t>
      </w:r>
      <w:r w:rsidR="00A67D63" w:rsidRPr="00A67D6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73AD1" w:rsidRPr="00873A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873AD1">
        <w:rPr>
          <w:rFonts w:ascii="Angsana New" w:hAnsi="Angsana New" w:cs="Angsana New"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sz w:val="30"/>
          <w:szCs w:val="30"/>
        </w:rPr>
        <w:t>6</w:t>
      </w:r>
      <w:r w:rsidR="001B2E9F" w:rsidRPr="00873AD1">
        <w:rPr>
          <w:rFonts w:ascii="Angsana New" w:hAnsi="Angsana New" w:cs="Angsana New"/>
          <w:sz w:val="30"/>
          <w:szCs w:val="30"/>
        </w:rPr>
        <w:t xml:space="preserve"> </w:t>
      </w:r>
      <w:r w:rsidRPr="00873AD1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CB0977">
        <w:rPr>
          <w:rFonts w:ascii="Angsana New" w:hAnsi="Angsana New" w:cs="Angsana New"/>
          <w:sz w:val="30"/>
          <w:szCs w:val="30"/>
        </w:rPr>
        <w:t>441</w:t>
      </w:r>
      <w:r w:rsidR="001F38A9">
        <w:rPr>
          <w:rFonts w:ascii="Angsana New" w:hAnsi="Angsana New" w:cs="Angsana New"/>
          <w:sz w:val="30"/>
          <w:szCs w:val="30"/>
        </w:rPr>
        <w:t xml:space="preserve"> </w:t>
      </w:r>
      <w:r w:rsidRPr="00873A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73A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873AD1">
        <w:rPr>
          <w:rFonts w:ascii="Angsana New" w:hAnsi="Angsana New" w:cs="Angsana New"/>
          <w:i/>
          <w:iCs/>
          <w:sz w:val="30"/>
          <w:szCs w:val="30"/>
        </w:rPr>
        <w:t>31</w:t>
      </w:r>
      <w:r w:rsidRPr="00873AD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873AD1">
        <w:rPr>
          <w:rFonts w:ascii="Angsana New" w:hAnsi="Angsana New" w:cs="Angsana New"/>
          <w:i/>
          <w:iCs/>
          <w:sz w:val="30"/>
          <w:szCs w:val="30"/>
        </w:rPr>
        <w:t>256</w:t>
      </w:r>
      <w:r w:rsidR="00C13139" w:rsidRPr="00873AD1">
        <w:rPr>
          <w:rFonts w:ascii="Angsana New" w:hAnsi="Angsana New" w:cs="Angsana New"/>
          <w:i/>
          <w:iCs/>
          <w:sz w:val="30"/>
          <w:szCs w:val="30"/>
        </w:rPr>
        <w:t>5</w:t>
      </w:r>
      <w:r w:rsidRPr="00873AD1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873A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13139" w:rsidRPr="00873AD1">
        <w:rPr>
          <w:rFonts w:ascii="Angsana New" w:hAnsi="Angsana New" w:cs="Angsana New"/>
          <w:i/>
          <w:iCs/>
          <w:sz w:val="30"/>
          <w:szCs w:val="30"/>
        </w:rPr>
        <w:t xml:space="preserve">461 </w:t>
      </w:r>
      <w:r w:rsidRPr="00873AD1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873AD1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sectPr w:rsidR="008D3B94" w:rsidRPr="007175EC" w:rsidSect="00283443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CBEA" w14:textId="77777777" w:rsidR="00477040" w:rsidRDefault="00477040">
      <w:r>
        <w:separator/>
      </w:r>
    </w:p>
  </w:endnote>
  <w:endnote w:type="continuationSeparator" w:id="0">
    <w:p w14:paraId="55B11DE7" w14:textId="77777777" w:rsidR="00477040" w:rsidRDefault="0047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C582F" w14:textId="77777777" w:rsidR="00477040" w:rsidRDefault="00477040">
      <w:r>
        <w:separator/>
      </w:r>
    </w:p>
  </w:footnote>
  <w:footnote w:type="continuationSeparator" w:id="0">
    <w:p w14:paraId="2F5EAD76" w14:textId="77777777" w:rsidR="00477040" w:rsidRDefault="0047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4765E48C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83443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F5449B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283443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283443">
      <w:rPr>
        <w:rFonts w:ascii="Angsana New" w:hAnsi="Angsana New" w:cs="Angsana New"/>
        <w:b/>
        <w:bCs/>
        <w:sz w:val="32"/>
        <w:szCs w:val="32"/>
      </w:rPr>
      <w:t xml:space="preserve">0 </w:t>
    </w:r>
    <w:r w:rsidR="00F5449B" w:rsidRPr="00F5449B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283443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72DF8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8"/>
  </w:num>
  <w:num w:numId="12" w16cid:durableId="803426969">
    <w:abstractNumId w:val="14"/>
  </w:num>
  <w:num w:numId="13" w16cid:durableId="587036957">
    <w:abstractNumId w:val="26"/>
  </w:num>
  <w:num w:numId="14" w16cid:durableId="473790720">
    <w:abstractNumId w:val="15"/>
  </w:num>
  <w:num w:numId="15" w16cid:durableId="355617292">
    <w:abstractNumId w:val="19"/>
  </w:num>
  <w:num w:numId="16" w16cid:durableId="50273729">
    <w:abstractNumId w:val="17"/>
  </w:num>
  <w:num w:numId="17" w16cid:durableId="2111007035">
    <w:abstractNumId w:val="10"/>
  </w:num>
  <w:num w:numId="18" w16cid:durableId="720206596">
    <w:abstractNumId w:val="24"/>
  </w:num>
  <w:num w:numId="19" w16cid:durableId="1430615758">
    <w:abstractNumId w:val="13"/>
  </w:num>
  <w:num w:numId="20" w16cid:durableId="2005817255">
    <w:abstractNumId w:val="25"/>
  </w:num>
  <w:num w:numId="21" w16cid:durableId="1124809450">
    <w:abstractNumId w:val="11"/>
  </w:num>
  <w:num w:numId="22" w16cid:durableId="1841381919">
    <w:abstractNumId w:val="20"/>
  </w:num>
  <w:num w:numId="23" w16cid:durableId="178586374">
    <w:abstractNumId w:val="16"/>
  </w:num>
  <w:num w:numId="24" w16cid:durableId="1786609281">
    <w:abstractNumId w:val="23"/>
  </w:num>
  <w:num w:numId="25" w16cid:durableId="522134156">
    <w:abstractNumId w:val="30"/>
  </w:num>
  <w:num w:numId="26" w16cid:durableId="385186609">
    <w:abstractNumId w:val="29"/>
  </w:num>
  <w:num w:numId="27" w16cid:durableId="1080129861">
    <w:abstractNumId w:val="12"/>
  </w:num>
  <w:num w:numId="28" w16cid:durableId="868571187">
    <w:abstractNumId w:val="27"/>
  </w:num>
  <w:num w:numId="29" w16cid:durableId="229196890">
    <w:abstractNumId w:val="28"/>
  </w:num>
  <w:num w:numId="30" w16cid:durableId="1345863701">
    <w:abstractNumId w:val="22"/>
  </w:num>
  <w:num w:numId="31" w16cid:durableId="398679020">
    <w:abstractNumId w:val="31"/>
  </w:num>
  <w:num w:numId="32" w16cid:durableId="165795726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397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6AB1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3703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48B"/>
    <w:rsid w:val="000D15B0"/>
    <w:rsid w:val="000D1BCD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02B"/>
    <w:rsid w:val="000F15CB"/>
    <w:rsid w:val="000F1736"/>
    <w:rsid w:val="000F191E"/>
    <w:rsid w:val="000F1E31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4793"/>
    <w:rsid w:val="00126595"/>
    <w:rsid w:val="0012704B"/>
    <w:rsid w:val="001272F9"/>
    <w:rsid w:val="00127B83"/>
    <w:rsid w:val="00127F80"/>
    <w:rsid w:val="00130AC4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1DA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4FBD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C7101"/>
    <w:rsid w:val="001D0374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8A9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331A"/>
    <w:rsid w:val="00233960"/>
    <w:rsid w:val="00233BDF"/>
    <w:rsid w:val="00234DC3"/>
    <w:rsid w:val="00234E04"/>
    <w:rsid w:val="00235199"/>
    <w:rsid w:val="0023690B"/>
    <w:rsid w:val="00236B22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4C35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3443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7C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5EE0"/>
    <w:rsid w:val="002C60C0"/>
    <w:rsid w:val="002C61F1"/>
    <w:rsid w:val="002C7157"/>
    <w:rsid w:val="002C72AC"/>
    <w:rsid w:val="002C7D5C"/>
    <w:rsid w:val="002D0017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5C96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BEE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89A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301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82D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A2B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ABE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4FC0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177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218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77040"/>
    <w:rsid w:val="00480438"/>
    <w:rsid w:val="00480556"/>
    <w:rsid w:val="0048057E"/>
    <w:rsid w:val="0048166B"/>
    <w:rsid w:val="00482B3A"/>
    <w:rsid w:val="00482B76"/>
    <w:rsid w:val="00482CA5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6FBF"/>
    <w:rsid w:val="00497942"/>
    <w:rsid w:val="004A0256"/>
    <w:rsid w:val="004A18C1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680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57E8"/>
    <w:rsid w:val="004D7118"/>
    <w:rsid w:val="004D75C3"/>
    <w:rsid w:val="004E0D49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1F0A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9E4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7C2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2D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469F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B1F"/>
    <w:rsid w:val="005F7DE2"/>
    <w:rsid w:val="006003D1"/>
    <w:rsid w:val="00600514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3D30"/>
    <w:rsid w:val="0062432D"/>
    <w:rsid w:val="0062491F"/>
    <w:rsid w:val="006300D0"/>
    <w:rsid w:val="0063012B"/>
    <w:rsid w:val="00630270"/>
    <w:rsid w:val="00630EDC"/>
    <w:rsid w:val="00631357"/>
    <w:rsid w:val="006313AF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E6C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1A3"/>
    <w:rsid w:val="006E2531"/>
    <w:rsid w:val="006E2CE3"/>
    <w:rsid w:val="006E2F00"/>
    <w:rsid w:val="006E3665"/>
    <w:rsid w:val="006E38B2"/>
    <w:rsid w:val="006E45B0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5DAF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5EC"/>
    <w:rsid w:val="00717D37"/>
    <w:rsid w:val="00717DC6"/>
    <w:rsid w:val="00721A02"/>
    <w:rsid w:val="00723701"/>
    <w:rsid w:val="007238AC"/>
    <w:rsid w:val="00724184"/>
    <w:rsid w:val="0072515E"/>
    <w:rsid w:val="007252B5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2FB9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6A"/>
    <w:rsid w:val="007C52B8"/>
    <w:rsid w:val="007C5F0A"/>
    <w:rsid w:val="007C644D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225"/>
    <w:rsid w:val="007E3F98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46F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977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AD1"/>
    <w:rsid w:val="00873C8E"/>
    <w:rsid w:val="008747E2"/>
    <w:rsid w:val="00875605"/>
    <w:rsid w:val="008773D5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A7504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08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3CA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2D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47775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769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061E8"/>
    <w:rsid w:val="00A07A89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AD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37D1C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67D63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4D2"/>
    <w:rsid w:val="00A9651D"/>
    <w:rsid w:val="00A96CCD"/>
    <w:rsid w:val="00AA2635"/>
    <w:rsid w:val="00AA2922"/>
    <w:rsid w:val="00AA2BFD"/>
    <w:rsid w:val="00AA31BB"/>
    <w:rsid w:val="00AA3284"/>
    <w:rsid w:val="00AA3B60"/>
    <w:rsid w:val="00AA3BAA"/>
    <w:rsid w:val="00AA470C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5DE0"/>
    <w:rsid w:val="00AC66D6"/>
    <w:rsid w:val="00AC74E8"/>
    <w:rsid w:val="00AC767A"/>
    <w:rsid w:val="00AD0442"/>
    <w:rsid w:val="00AD0762"/>
    <w:rsid w:val="00AD0D48"/>
    <w:rsid w:val="00AD1D2E"/>
    <w:rsid w:val="00AD1D9C"/>
    <w:rsid w:val="00AD24A3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16C59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60F"/>
    <w:rsid w:val="00B41A58"/>
    <w:rsid w:val="00B46BAF"/>
    <w:rsid w:val="00B46FA0"/>
    <w:rsid w:val="00B47452"/>
    <w:rsid w:val="00B47C47"/>
    <w:rsid w:val="00B5009A"/>
    <w:rsid w:val="00B50138"/>
    <w:rsid w:val="00B5078C"/>
    <w:rsid w:val="00B50F3A"/>
    <w:rsid w:val="00B5126C"/>
    <w:rsid w:val="00B514F0"/>
    <w:rsid w:val="00B51FC7"/>
    <w:rsid w:val="00B52280"/>
    <w:rsid w:val="00B52C7E"/>
    <w:rsid w:val="00B52C9B"/>
    <w:rsid w:val="00B52E38"/>
    <w:rsid w:val="00B538C4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157"/>
    <w:rsid w:val="00B67453"/>
    <w:rsid w:val="00B67749"/>
    <w:rsid w:val="00B678F9"/>
    <w:rsid w:val="00B67FDB"/>
    <w:rsid w:val="00B71E83"/>
    <w:rsid w:val="00B72457"/>
    <w:rsid w:val="00B72B21"/>
    <w:rsid w:val="00B7339C"/>
    <w:rsid w:val="00B74989"/>
    <w:rsid w:val="00B74EF3"/>
    <w:rsid w:val="00B75AEB"/>
    <w:rsid w:val="00B75C1A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1D6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DC9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BA6"/>
    <w:rsid w:val="00C90E26"/>
    <w:rsid w:val="00C91D58"/>
    <w:rsid w:val="00C9370A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097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6780A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3A90"/>
    <w:rsid w:val="00D84521"/>
    <w:rsid w:val="00D84554"/>
    <w:rsid w:val="00D84F50"/>
    <w:rsid w:val="00D85724"/>
    <w:rsid w:val="00D86167"/>
    <w:rsid w:val="00D872B0"/>
    <w:rsid w:val="00D87C6E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4385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6A5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957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532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579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343"/>
    <w:rsid w:val="00E869D9"/>
    <w:rsid w:val="00E86FDD"/>
    <w:rsid w:val="00E87A8D"/>
    <w:rsid w:val="00E90895"/>
    <w:rsid w:val="00E91E8A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614B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CB8"/>
    <w:rsid w:val="00EE5E3C"/>
    <w:rsid w:val="00EE5FF3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1139"/>
    <w:rsid w:val="00F318B2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9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184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1C3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0063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0AA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212</TotalTime>
  <Pages>11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46</cp:revision>
  <cp:lastPrinted>2023-10-25T07:32:00Z</cp:lastPrinted>
  <dcterms:created xsi:type="dcterms:W3CDTF">2023-07-30T09:34:00Z</dcterms:created>
  <dcterms:modified xsi:type="dcterms:W3CDTF">2023-10-27T09:20:00Z</dcterms:modified>
</cp:coreProperties>
</file>