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B124" w14:textId="2EA935DC" w:rsidR="00AC3006" w:rsidRPr="00106313" w:rsidRDefault="003C70FA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0CD879CA" w14:textId="77777777" w:rsidR="00D16F9C" w:rsidRPr="00106313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67C4E756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7EBCDD9" w14:textId="77777777" w:rsidR="00E16512" w:rsidRPr="00106313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5687E6EA" w:rsidR="00CD6A5C" w:rsidRPr="00106313" w:rsidRDefault="00232F53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BB6B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124E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B6B5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BB6B53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124ED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BB6B5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106313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43B671B3" w:rsidR="00AB1D4A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0E98DC5E" w14:textId="70F4A3FF" w:rsidR="00124ED6" w:rsidRPr="0076015C" w:rsidRDefault="00124ED6" w:rsidP="00124ED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Pr="0076015C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  <w:cs/>
        </w:rPr>
        <w:br/>
      </w:r>
      <w:r w:rsidRPr="0076015C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Pr="0076015C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76015C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76015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04B77F3C" w14:textId="77777777" w:rsidR="00124ED6" w:rsidRDefault="00124ED6" w:rsidP="00AB1D4A">
      <w:pPr>
        <w:rPr>
          <w:rFonts w:asciiTheme="majorBidi" w:hAnsiTheme="majorBidi" w:cstheme="majorBidi"/>
          <w:sz w:val="30"/>
          <w:szCs w:val="30"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1758775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BB6B53">
          <w:head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4F6927F" w14:textId="77777777" w:rsidR="00BB6B53" w:rsidRDefault="00BB6B53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ACDAFC" w14:textId="2D9980FF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118A4888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="00F24BDD">
        <w:rPr>
          <w:rFonts w:ascii="Angsana New" w:hAnsi="Angsana New" w:hint="cs"/>
          <w:sz w:val="30"/>
          <w:szCs w:val="30"/>
          <w:cs/>
        </w:rPr>
        <w:t>วิไลวรรณ ผลประเสริฐ</w:t>
      </w:r>
      <w:r w:rsidRPr="0076015C">
        <w:rPr>
          <w:rFonts w:ascii="Angsana New" w:hAnsi="Angsana New" w:hint="cs"/>
          <w:sz w:val="30"/>
          <w:szCs w:val="30"/>
          <w:cs/>
        </w:rPr>
        <w:t>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5D4A8193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F24BDD">
        <w:rPr>
          <w:rFonts w:ascii="Angsana New" w:hAnsi="Angsana New"/>
          <w:sz w:val="30"/>
          <w:szCs w:val="30"/>
        </w:rPr>
        <w:t>8420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7911E5C4" w:rsidR="00984DD9" w:rsidRDefault="0050171C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14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2566</w:t>
      </w:r>
    </w:p>
    <w:sectPr w:rsidR="00984DD9" w:rsidSect="00DA2FDE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E3E6" w14:textId="77777777" w:rsidR="00E73928" w:rsidRDefault="00E73928" w:rsidP="004956B4">
      <w:r>
        <w:separator/>
      </w:r>
    </w:p>
  </w:endnote>
  <w:endnote w:type="continuationSeparator" w:id="0">
    <w:p w14:paraId="5176DEB1" w14:textId="77777777" w:rsidR="00E73928" w:rsidRDefault="00E7392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A79" w14:textId="77777777" w:rsidR="00DA2FDE" w:rsidRDefault="00DA2F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6ABD" w14:textId="77777777" w:rsidR="00533095" w:rsidRPr="00F175AD" w:rsidRDefault="00533095" w:rsidP="00F175AD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20955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6FB7585" w14:textId="16427D9D" w:rsidR="00DA2FDE" w:rsidRPr="00DA2FDE" w:rsidRDefault="00DA2FDE" w:rsidP="00DA2FD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A2FD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A2FD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A2FD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A2FD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A2FD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1C515" w14:textId="77777777" w:rsidR="00E73928" w:rsidRDefault="00E73928" w:rsidP="004956B4">
      <w:r>
        <w:separator/>
      </w:r>
    </w:p>
  </w:footnote>
  <w:footnote w:type="continuationSeparator" w:id="0">
    <w:p w14:paraId="618CD0A5" w14:textId="77777777" w:rsidR="00E73928" w:rsidRDefault="00E7392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EEAD" w14:textId="77777777" w:rsidR="00DA2FDE" w:rsidRDefault="00DA2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533095" w:rsidRPr="00AC3006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72C7F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1E0B04FB" w:rsidR="00533095" w:rsidRPr="00FE5A92" w:rsidRDefault="00227456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 w:rsidR="00C06B02">
      <w:rPr>
        <w:rFonts w:ascii="Angsana New" w:hAnsi="Angsana New" w:hint="cs"/>
        <w:bCs/>
        <w:i/>
        <w:sz w:val="32"/>
        <w:szCs w:val="32"/>
        <w:cs/>
        <w:lang w:val="en-US" w:bidi="th-TH"/>
      </w:rPr>
      <w:t>และ</w:t>
    </w:r>
    <w:r w:rsidR="00124ED6">
      <w:rPr>
        <w:rFonts w:ascii="Angsana New" w:hAnsi="Angsana New" w:hint="cs"/>
        <w:bCs/>
        <w:i/>
        <w:sz w:val="32"/>
        <w:szCs w:val="32"/>
        <w:cs/>
        <w:lang w:val="en-US" w:bidi="th-TH"/>
      </w:rPr>
      <w:t>เก้า</w:t>
    </w:r>
    <w:r w:rsidR="00C06B02">
      <w:rPr>
        <w:rFonts w:ascii="Angsana New" w:hAnsi="Angsana New" w:hint="cs"/>
        <w:bCs/>
        <w:i/>
        <w:sz w:val="32"/>
        <w:szCs w:val="32"/>
        <w:cs/>
        <w:lang w:val="en-US" w:bidi="th-TH"/>
      </w:rPr>
      <w:t>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="00843F80" w:rsidRPr="00843F80">
      <w:rPr>
        <w:rFonts w:ascii="Angsana New" w:hAnsi="Angsana New"/>
        <w:bCs/>
        <w:iCs/>
        <w:sz w:val="32"/>
        <w:szCs w:val="32"/>
        <w:lang w:bidi="th-TH"/>
      </w:rPr>
      <w:t>3</w:t>
    </w:r>
    <w:r w:rsidR="00C06B02">
      <w:rPr>
        <w:rFonts w:ascii="Angsana New" w:hAnsi="Angsana New"/>
        <w:bCs/>
        <w:iCs/>
        <w:sz w:val="32"/>
        <w:szCs w:val="32"/>
        <w:lang w:bidi="th-TH"/>
      </w:rPr>
      <w:t xml:space="preserve">0 </w:t>
    </w:r>
    <w:r w:rsidR="00124ED6" w:rsidRPr="00124ED6">
      <w:rPr>
        <w:rFonts w:ascii="Angsana New" w:hAnsi="Angsana New" w:hint="cs"/>
        <w:bCs/>
        <w:i/>
        <w:sz w:val="32"/>
        <w:szCs w:val="32"/>
        <w:cs/>
        <w:lang w:bidi="th-TH"/>
      </w:rPr>
      <w:t xml:space="preserve">กันยายน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2566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5FE1" w14:textId="77777777" w:rsidR="00DA2FDE" w:rsidRPr="001F375E" w:rsidRDefault="00DA2FD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9D2630" w14:textId="77777777" w:rsidR="00DA2FDE" w:rsidRDefault="00DA2FD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EC531" w14:textId="77777777" w:rsidR="00DA2FDE" w:rsidRDefault="00DA2FD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86FED20" w14:textId="77777777" w:rsidR="00DA2FDE" w:rsidRPr="001F375E" w:rsidRDefault="00DA2FDE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2FDE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7A096-2B01-49A9-BC36-752E9A36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128</TotalTime>
  <Pages>3</Pages>
  <Words>418</Words>
  <Characters>1664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16</cp:revision>
  <cp:lastPrinted>2023-11-13T06:22:00Z</cp:lastPrinted>
  <dcterms:created xsi:type="dcterms:W3CDTF">2023-11-03T06:42:00Z</dcterms:created>
  <dcterms:modified xsi:type="dcterms:W3CDTF">2023-11-13T08:20:00Z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