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A6859" w:rsidRPr="00106313" w14:paraId="27F66084" w14:textId="77777777" w:rsidTr="005A623B">
        <w:tc>
          <w:tcPr>
            <w:tcW w:w="1458" w:type="dxa"/>
          </w:tcPr>
          <w:p w14:paraId="00CED504" w14:textId="4E006D2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9CEA756" w14:textId="67C812D5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6859" w:rsidRPr="00106313" w14:paraId="707D20E6" w14:textId="77777777" w:rsidTr="005A623B">
        <w:tc>
          <w:tcPr>
            <w:tcW w:w="1458" w:type="dxa"/>
          </w:tcPr>
          <w:p w14:paraId="064CD9B4" w14:textId="3D8219B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D487A00" w14:textId="418C0B45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ย่อยและบริษัทร่วม</w:t>
            </w:r>
          </w:p>
        </w:tc>
      </w:tr>
      <w:tr w:rsidR="006F5B68" w:rsidRPr="00106313" w14:paraId="278E5133" w14:textId="77777777" w:rsidTr="005A623B">
        <w:tc>
          <w:tcPr>
            <w:tcW w:w="1458" w:type="dxa"/>
          </w:tcPr>
          <w:p w14:paraId="0B63FBAA" w14:textId="642B3FE4" w:rsidR="006F5B68" w:rsidRPr="005343B2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5BA4FA6" w14:textId="756DA1CB" w:rsidR="006F5B68" w:rsidRPr="005343B2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514C5" w:rsidRPr="00106313" w14:paraId="10B9F3E0" w14:textId="77777777" w:rsidTr="005A623B">
        <w:tc>
          <w:tcPr>
            <w:tcW w:w="1458" w:type="dxa"/>
          </w:tcPr>
          <w:p w14:paraId="2571342B" w14:textId="36BC8E29" w:rsidR="00F514C5" w:rsidRDefault="00F514C5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2EB1CBB" w14:textId="60CDF7E7" w:rsidR="00F514C5" w:rsidRPr="0076015C" w:rsidRDefault="00F514C5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F5B68" w:rsidRPr="00106313" w14:paraId="448869B1" w14:textId="77777777" w:rsidTr="005A623B">
        <w:tc>
          <w:tcPr>
            <w:tcW w:w="1458" w:type="dxa"/>
          </w:tcPr>
          <w:p w14:paraId="19CDC65B" w14:textId="4953B8B4" w:rsidR="00172359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063F46B6" w14:textId="1E5410AD" w:rsidR="00172359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6F5B68" w:rsidRPr="00106313" w14:paraId="1C66C740" w14:textId="77777777" w:rsidTr="005A623B">
        <w:tc>
          <w:tcPr>
            <w:tcW w:w="1458" w:type="dxa"/>
          </w:tcPr>
          <w:p w14:paraId="404B8045" w14:textId="0D0815E0" w:rsidR="006F5B68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B84B028" w14:textId="123EDC8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F5B68" w:rsidRPr="00106313" w14:paraId="198DAA6B" w14:textId="77777777" w:rsidTr="005A623B">
        <w:tc>
          <w:tcPr>
            <w:tcW w:w="1458" w:type="dxa"/>
          </w:tcPr>
          <w:p w14:paraId="2DF69820" w14:textId="3604D858" w:rsidR="006F5B68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6836CE1A" w14:textId="2003D06A" w:rsidR="00FA2508" w:rsidRPr="00FA2508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F5B68" w:rsidRPr="00106313" w14:paraId="0BCD8749" w14:textId="77777777" w:rsidTr="005A623B">
        <w:tc>
          <w:tcPr>
            <w:tcW w:w="1458" w:type="dxa"/>
          </w:tcPr>
          <w:p w14:paraId="6ACF7EB8" w14:textId="4043CFB7" w:rsidR="006F5B68" w:rsidRPr="00106313" w:rsidRDefault="00FA250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53D4D5C" w14:textId="66ED8CBE" w:rsidR="006F5B68" w:rsidRPr="00106313" w:rsidRDefault="00FA250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F5B68" w:rsidRPr="00106313" w14:paraId="55FA8F8A" w14:textId="77777777" w:rsidTr="005A623B">
        <w:tc>
          <w:tcPr>
            <w:tcW w:w="1458" w:type="dxa"/>
          </w:tcPr>
          <w:p w14:paraId="2F044714" w14:textId="2554ED18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2B34D82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2204C447" w14:textId="77777777" w:rsidTr="005A623B">
        <w:tc>
          <w:tcPr>
            <w:tcW w:w="1458" w:type="dxa"/>
          </w:tcPr>
          <w:p w14:paraId="08618970" w14:textId="3195B9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9401A78" w14:textId="77777777" w:rsidTr="005A623B">
        <w:tc>
          <w:tcPr>
            <w:tcW w:w="1458" w:type="dxa"/>
          </w:tcPr>
          <w:p w14:paraId="2BEAA199" w14:textId="433671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42F1293" w14:textId="77777777" w:rsidTr="005A623B">
        <w:tc>
          <w:tcPr>
            <w:tcW w:w="1458" w:type="dxa"/>
          </w:tcPr>
          <w:p w14:paraId="23E36004" w14:textId="0D6984DF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148D45C" w14:textId="77777777" w:rsidTr="005A623B">
        <w:tc>
          <w:tcPr>
            <w:tcW w:w="1458" w:type="dxa"/>
          </w:tcPr>
          <w:p w14:paraId="6AE65C4E" w14:textId="20BC810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3B6D84B" w14:textId="77777777" w:rsidTr="005A623B">
        <w:tc>
          <w:tcPr>
            <w:tcW w:w="1458" w:type="dxa"/>
          </w:tcPr>
          <w:p w14:paraId="72206E23" w14:textId="5436A81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483BBA4C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50171C">
        <w:rPr>
          <w:rFonts w:asciiTheme="majorBidi" w:hAnsiTheme="majorBidi" w:cstheme="majorBidi"/>
          <w:sz w:val="30"/>
          <w:szCs w:val="30"/>
        </w:rPr>
        <w:t xml:space="preserve">14 </w:t>
      </w:r>
      <w:r w:rsidR="0050171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0171C">
        <w:rPr>
          <w:rFonts w:asciiTheme="majorBidi" w:hAnsiTheme="majorBidi" w:cstheme="majorBidi"/>
          <w:sz w:val="30"/>
          <w:szCs w:val="30"/>
        </w:rPr>
        <w:t>2566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08D2FE1E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843F80">
        <w:rPr>
          <w:sz w:val="30"/>
          <w:szCs w:val="30"/>
        </w:rPr>
        <w:t>5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34C497BA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843F80">
        <w:rPr>
          <w:sz w:val="30"/>
          <w:szCs w:val="30"/>
        </w:rPr>
        <w:t>5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615023A0" w14:textId="03E6E9BE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144BCC08" w:rsidR="00D44A53" w:rsidRPr="0000368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EB6338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50171C">
        <w:rPr>
          <w:rFonts w:asciiTheme="majorBidi" w:hAnsiTheme="majorBidi" w:hint="cs"/>
          <w:sz w:val="30"/>
          <w:szCs w:val="30"/>
          <w:cs/>
        </w:rPr>
        <w:t>เก้า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C45A57">
        <w:rPr>
          <w:rFonts w:ascii="Angsana New" w:hAnsi="Angsana New"/>
          <w:sz w:val="30"/>
          <w:szCs w:val="30"/>
        </w:rPr>
        <w:t>3</w:t>
      </w:r>
      <w:r w:rsidR="007A4366">
        <w:rPr>
          <w:rFonts w:ascii="Angsana New" w:hAnsi="Angsana New"/>
          <w:sz w:val="30"/>
          <w:szCs w:val="30"/>
        </w:rPr>
        <w:t xml:space="preserve">0 </w:t>
      </w:r>
      <w:r w:rsidR="0050171C">
        <w:rPr>
          <w:rFonts w:ascii="Angsana New" w:hAnsi="Angsana New" w:hint="cs"/>
          <w:sz w:val="30"/>
          <w:szCs w:val="30"/>
          <w:cs/>
        </w:rPr>
        <w:t>กันยายน</w:t>
      </w:r>
      <w:r w:rsidR="007A4366">
        <w:rPr>
          <w:rFonts w:ascii="Angsana New" w:hAnsi="Angsana New" w:hint="cs"/>
          <w:sz w:val="30"/>
          <w:szCs w:val="30"/>
          <w:cs/>
        </w:rPr>
        <w:t xml:space="preserve"> </w:t>
      </w:r>
      <w:r w:rsidR="00C45A57">
        <w:rPr>
          <w:rFonts w:ascii="Angsana New" w:hAnsi="Angsana New"/>
          <w:sz w:val="30"/>
          <w:szCs w:val="30"/>
        </w:rPr>
        <w:t>2566</w:t>
      </w:r>
    </w:p>
    <w:p w14:paraId="5DCEE893" w14:textId="6671A134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3"/>
        <w:gridCol w:w="1072"/>
        <w:gridCol w:w="269"/>
        <w:gridCol w:w="1076"/>
        <w:gridCol w:w="269"/>
        <w:gridCol w:w="1080"/>
      </w:tblGrid>
      <w:tr w:rsidR="00124ED6" w:rsidRPr="0076015C" w14:paraId="50B6B43A" w14:textId="77777777" w:rsidTr="00B279B2">
        <w:trPr>
          <w:tblHeader/>
        </w:trPr>
        <w:tc>
          <w:tcPr>
            <w:tcW w:w="2258" w:type="pct"/>
          </w:tcPr>
          <w:p w14:paraId="643C3C61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2" w:type="pct"/>
            <w:gridSpan w:val="4"/>
          </w:tcPr>
          <w:p w14:paraId="75E53FDC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6CFC6F7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1C10EF3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76015C" w14:paraId="14C7AB1F" w14:textId="77777777" w:rsidTr="00B279B2">
        <w:trPr>
          <w:tblHeader/>
        </w:trPr>
        <w:tc>
          <w:tcPr>
            <w:tcW w:w="2258" w:type="pct"/>
          </w:tcPr>
          <w:p w14:paraId="0C2CF05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330CCFDC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</w:tcPr>
          <w:p w14:paraId="0D8F02BE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68E201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CB315EE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D5D35F0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BEAEFEF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038310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24ED6" w:rsidRPr="0076015C" w14:paraId="2139DF0F" w14:textId="77777777" w:rsidTr="00B279B2">
        <w:trPr>
          <w:tblHeader/>
        </w:trPr>
        <w:tc>
          <w:tcPr>
            <w:tcW w:w="2258" w:type="pct"/>
          </w:tcPr>
          <w:p w14:paraId="4AFC817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8"/>
          </w:tcPr>
          <w:p w14:paraId="54000E8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76015C" w14:paraId="09EB8423" w14:textId="77777777" w:rsidTr="00B279B2">
        <w:tc>
          <w:tcPr>
            <w:tcW w:w="2258" w:type="pct"/>
            <w:vAlign w:val="center"/>
          </w:tcPr>
          <w:p w14:paraId="442EF4A7" w14:textId="77777777" w:rsidR="00124ED6" w:rsidRPr="008628DA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8D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586C78F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46994D0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EDDC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0F22EA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EBB3C27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9981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BB0D516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4ED6" w:rsidRPr="0076015C" w14:paraId="2B2BE191" w14:textId="77777777" w:rsidTr="00B279B2">
        <w:tc>
          <w:tcPr>
            <w:tcW w:w="2258" w:type="pct"/>
          </w:tcPr>
          <w:p w14:paraId="2B38EFB5" w14:textId="77777777" w:rsidR="00124ED6" w:rsidRPr="008628DA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4250C70C" w14:textId="1513E77A" w:rsidR="00124ED6" w:rsidRPr="008628DA" w:rsidRDefault="004872F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FF0FE76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5ECC4F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D0CB91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1E3D7C" w14:textId="4E47F1F8" w:rsidR="00124ED6" w:rsidRPr="008628DA" w:rsidRDefault="004872F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1,05</w:t>
            </w:r>
            <w:r w:rsidR="005761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229A6A5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EAF7A9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124ED6" w:rsidRPr="0076015C" w14:paraId="36F7F6D3" w14:textId="77777777" w:rsidTr="00B279B2">
        <w:tc>
          <w:tcPr>
            <w:tcW w:w="2258" w:type="pct"/>
          </w:tcPr>
          <w:p w14:paraId="4D7942FA" w14:textId="77777777" w:rsidR="00124ED6" w:rsidRPr="008628DA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40" w:type="pct"/>
          </w:tcPr>
          <w:p w14:paraId="400B5FB7" w14:textId="37A3DE41" w:rsidR="00124ED6" w:rsidRPr="008628DA" w:rsidRDefault="004872F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F63C2BB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322BD9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C8C1E0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C2A85C" w14:textId="0ADC8685" w:rsidR="00124ED6" w:rsidRPr="008628DA" w:rsidRDefault="004872F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94,137</w:t>
            </w:r>
          </w:p>
        </w:tc>
        <w:tc>
          <w:tcPr>
            <w:tcW w:w="147" w:type="pct"/>
          </w:tcPr>
          <w:p w14:paraId="12C1ABB7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E53A3D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87,243</w:t>
            </w:r>
          </w:p>
        </w:tc>
      </w:tr>
      <w:tr w:rsidR="00124ED6" w:rsidRPr="00124ED6" w14:paraId="6E41C4EF" w14:textId="77777777" w:rsidTr="00B279B2">
        <w:tc>
          <w:tcPr>
            <w:tcW w:w="2258" w:type="pct"/>
          </w:tcPr>
          <w:p w14:paraId="61C4CD20" w14:textId="77777777" w:rsidR="00124ED6" w:rsidRP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5FE219C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15C4779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1C2EB2B8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68AF471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5BD06459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64A6873E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39F385A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ED6" w:rsidRPr="0076015C" w14:paraId="135404AB" w14:textId="77777777" w:rsidTr="00B279B2">
        <w:tc>
          <w:tcPr>
            <w:tcW w:w="2258" w:type="pct"/>
            <w:vAlign w:val="center"/>
          </w:tcPr>
          <w:p w14:paraId="6C2D08C5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16B668D4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EE038D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AF1C0A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7804F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62F960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05D7E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39894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76015C" w14:paraId="373B809D" w14:textId="77777777" w:rsidTr="00124ED6">
        <w:tc>
          <w:tcPr>
            <w:tcW w:w="2258" w:type="pct"/>
          </w:tcPr>
          <w:p w14:paraId="1943DD7B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5B94647D" w14:textId="24924087" w:rsidR="00124ED6" w:rsidRPr="0076015C" w:rsidRDefault="004872F6" w:rsidP="00487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E0011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A9624CC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14:paraId="2D0E795B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526A55" w14:textId="74DEFBC9" w:rsidR="00124ED6" w:rsidRPr="0076015C" w:rsidRDefault="00386D6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C6034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790181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ED6" w:rsidRPr="00124ED6" w14:paraId="0B20C349" w14:textId="77777777" w:rsidTr="00124ED6">
        <w:tc>
          <w:tcPr>
            <w:tcW w:w="2258" w:type="pct"/>
            <w:vAlign w:val="center"/>
          </w:tcPr>
          <w:p w14:paraId="00C1DD35" w14:textId="77777777" w:rsidR="00124ED6" w:rsidRP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284FE963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CB9381C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08AA518B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90708A5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6DE3542E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5214DAD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29ADC9BB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ED6" w:rsidRPr="0076015C" w14:paraId="607C2D45" w14:textId="77777777" w:rsidTr="00124ED6">
        <w:tc>
          <w:tcPr>
            <w:tcW w:w="2258" w:type="pct"/>
          </w:tcPr>
          <w:p w14:paraId="02F06B6A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5C55753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57E58D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22C768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48CD6E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FDB71F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670902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D18F87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76015C" w14:paraId="10F7E1CA" w14:textId="77777777" w:rsidTr="00124ED6">
        <w:tc>
          <w:tcPr>
            <w:tcW w:w="2258" w:type="pct"/>
          </w:tcPr>
          <w:p w14:paraId="16E19A64" w14:textId="1053034A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1F73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40" w:type="pct"/>
          </w:tcPr>
          <w:p w14:paraId="67ECBE80" w14:textId="709B293C" w:rsidR="00124ED6" w:rsidRPr="0076015C" w:rsidRDefault="00AB5784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47" w:type="pct"/>
            <w:gridSpan w:val="2"/>
          </w:tcPr>
          <w:p w14:paraId="00551BFB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1F19B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47" w:type="pct"/>
          </w:tcPr>
          <w:p w14:paraId="302B524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08E98" w14:textId="0B89CF5F" w:rsidR="00124ED6" w:rsidRPr="0076015C" w:rsidRDefault="00AB5784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6B090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471B87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ED6" w:rsidRPr="00124ED6" w14:paraId="56313593" w14:textId="77777777" w:rsidTr="00B279B2">
        <w:tc>
          <w:tcPr>
            <w:tcW w:w="2258" w:type="pct"/>
          </w:tcPr>
          <w:p w14:paraId="6CA05654" w14:textId="77777777" w:rsidR="00124ED6" w:rsidRP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E1CD8B0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3B1C1AA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255F558D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561BDF1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21C0977A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47FDD63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85D1666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ED6" w:rsidRPr="0076015C" w14:paraId="31CB701D" w14:textId="77777777" w:rsidTr="00B279B2">
        <w:tc>
          <w:tcPr>
            <w:tcW w:w="2258" w:type="pct"/>
          </w:tcPr>
          <w:p w14:paraId="38E11F2C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2F759B80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DDB400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347E7F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5B730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B17964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8AB9B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203406D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24ED6" w:rsidRPr="0076015C" w14:paraId="17996B15" w14:textId="77777777" w:rsidTr="00B279B2">
        <w:tc>
          <w:tcPr>
            <w:tcW w:w="2258" w:type="pct"/>
          </w:tcPr>
          <w:p w14:paraId="6498CC32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54DE74D4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534BA9C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E7EB76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40B9D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26AB93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910CE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A8E658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0A3E8C" w14:paraId="749A2938" w14:textId="77777777" w:rsidTr="00B279B2">
        <w:tc>
          <w:tcPr>
            <w:tcW w:w="2258" w:type="pct"/>
          </w:tcPr>
          <w:p w14:paraId="73ADB614" w14:textId="77777777" w:rsidR="00124ED6" w:rsidRPr="00FC56B2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6A2F18F8" w14:textId="52B3A83B" w:rsidR="00124ED6" w:rsidRPr="000A3E8C" w:rsidRDefault="00F56D1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9,087</w:t>
            </w:r>
          </w:p>
        </w:tc>
        <w:tc>
          <w:tcPr>
            <w:tcW w:w="147" w:type="pct"/>
            <w:gridSpan w:val="2"/>
          </w:tcPr>
          <w:p w14:paraId="2BDDDE1A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99E5685" w14:textId="77777777" w:rsidR="00124ED6" w:rsidRPr="000A3E8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8,732</w:t>
            </w:r>
          </w:p>
        </w:tc>
        <w:tc>
          <w:tcPr>
            <w:tcW w:w="147" w:type="pct"/>
          </w:tcPr>
          <w:p w14:paraId="4A6A2CAB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407BCD" w14:textId="6765C557" w:rsidR="00124ED6" w:rsidRPr="000A3E8C" w:rsidRDefault="00F56D17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147" w:type="pct"/>
          </w:tcPr>
          <w:p w14:paraId="52DA65F3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860C7F" w14:textId="77777777" w:rsidR="00124ED6" w:rsidRPr="000A3E8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8,041</w:t>
            </w:r>
          </w:p>
        </w:tc>
      </w:tr>
      <w:tr w:rsidR="00124ED6" w:rsidRPr="000A3E8C" w14:paraId="7FB474FA" w14:textId="77777777" w:rsidTr="00B279B2">
        <w:tc>
          <w:tcPr>
            <w:tcW w:w="2258" w:type="pct"/>
          </w:tcPr>
          <w:p w14:paraId="592C3550" w14:textId="77777777" w:rsidR="00124ED6" w:rsidRPr="00FC56B2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0063487" w14:textId="6DBE1631" w:rsidR="00124ED6" w:rsidRPr="000A3E8C" w:rsidRDefault="00F56D1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</w:t>
            </w:r>
            <w:r w:rsidR="0097374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</w:tcPr>
          <w:p w14:paraId="5919D930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FADDE7A" w14:textId="77777777" w:rsidR="00124ED6" w:rsidRPr="000A3E8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47" w:type="pct"/>
          </w:tcPr>
          <w:p w14:paraId="5C3CD891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54D223F" w14:textId="3F192813" w:rsidR="00124ED6" w:rsidRPr="000A3E8C" w:rsidRDefault="00F56D17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  <w:tc>
          <w:tcPr>
            <w:tcW w:w="147" w:type="pct"/>
          </w:tcPr>
          <w:p w14:paraId="1B27901F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7D0C8CE" w14:textId="77777777" w:rsidR="00124ED6" w:rsidRPr="000A3E8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124ED6" w:rsidRPr="000A3E8C" w14:paraId="118462E9" w14:textId="77777777" w:rsidTr="00B279B2">
        <w:tc>
          <w:tcPr>
            <w:tcW w:w="2258" w:type="pct"/>
          </w:tcPr>
          <w:p w14:paraId="48F89B79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5F66CDA2" w:rsidR="00124ED6" w:rsidRPr="000A3E8C" w:rsidRDefault="00973740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10,541</w:t>
            </w:r>
          </w:p>
        </w:tc>
        <w:tc>
          <w:tcPr>
            <w:tcW w:w="147" w:type="pct"/>
            <w:gridSpan w:val="2"/>
          </w:tcPr>
          <w:p w14:paraId="089D0DCE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77777777" w:rsidR="00124ED6" w:rsidRPr="000A3E8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9,470</w:t>
            </w:r>
          </w:p>
        </w:tc>
        <w:tc>
          <w:tcPr>
            <w:tcW w:w="147" w:type="pct"/>
          </w:tcPr>
          <w:p w14:paraId="587BA503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33545CAD" w:rsidR="00124ED6" w:rsidRPr="003F73C3" w:rsidRDefault="00F56D17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9,771</w:t>
            </w:r>
          </w:p>
        </w:tc>
        <w:tc>
          <w:tcPr>
            <w:tcW w:w="147" w:type="pct"/>
          </w:tcPr>
          <w:p w14:paraId="470FCFAA" w14:textId="77777777" w:rsidR="00124ED6" w:rsidRPr="000A3E8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77777777" w:rsidR="00124ED6" w:rsidRPr="000A3E8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8,779</w:t>
            </w:r>
          </w:p>
        </w:tc>
      </w:tr>
    </w:tbl>
    <w:p w14:paraId="51BB4D37" w14:textId="198E2534" w:rsid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124ED6" w:rsidRPr="0076015C" w14:paraId="53F43B2A" w14:textId="77777777" w:rsidTr="00B279B2">
        <w:trPr>
          <w:tblHeader/>
        </w:trPr>
        <w:tc>
          <w:tcPr>
            <w:tcW w:w="2258" w:type="pct"/>
          </w:tcPr>
          <w:p w14:paraId="2132453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2095EEF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2FDB5CD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A34502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76015C" w14:paraId="3041CC64" w14:textId="77777777" w:rsidTr="00B279B2">
        <w:trPr>
          <w:tblHeader/>
        </w:trPr>
        <w:tc>
          <w:tcPr>
            <w:tcW w:w="2258" w:type="pct"/>
          </w:tcPr>
          <w:p w14:paraId="5B8EA747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0AB433A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E2E2D8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C94DC00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5C8A492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D5E543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6D0F63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82F6C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24ED6" w:rsidRPr="0076015C" w14:paraId="220C4114" w14:textId="77777777" w:rsidTr="00B279B2">
        <w:trPr>
          <w:tblHeader/>
        </w:trPr>
        <w:tc>
          <w:tcPr>
            <w:tcW w:w="2258" w:type="pct"/>
          </w:tcPr>
          <w:p w14:paraId="674AF6A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41E5A58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76015C" w14:paraId="15FA639B" w14:textId="77777777" w:rsidTr="00B279B2">
        <w:tc>
          <w:tcPr>
            <w:tcW w:w="2258" w:type="pct"/>
            <w:vAlign w:val="center"/>
          </w:tcPr>
          <w:p w14:paraId="4B295A9B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0C85CAF2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3C76934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41BA7B7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3FDD75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C3A355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1D083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4D04BD8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4ED6" w:rsidRPr="0076015C" w14:paraId="28CED38B" w14:textId="77777777" w:rsidTr="00B279B2">
        <w:tc>
          <w:tcPr>
            <w:tcW w:w="2258" w:type="pct"/>
          </w:tcPr>
          <w:p w14:paraId="41CBE562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462BC3A8" w14:textId="1B2BFFBC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7FDE2D1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F33D27" w14:textId="38BD8658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7DB0BF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F27657" w14:textId="48531920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  <w:tc>
          <w:tcPr>
            <w:tcW w:w="147" w:type="pct"/>
          </w:tcPr>
          <w:p w14:paraId="23B2C831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B6B873" w14:textId="20E2F705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5,252</w:t>
            </w:r>
          </w:p>
        </w:tc>
      </w:tr>
      <w:tr w:rsidR="00124ED6" w:rsidRPr="0076015C" w14:paraId="122F31D1" w14:textId="77777777" w:rsidTr="00B279B2">
        <w:tc>
          <w:tcPr>
            <w:tcW w:w="2258" w:type="pct"/>
          </w:tcPr>
          <w:p w14:paraId="21964514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1CE4D1FB" w14:textId="01FE7D88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584920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FA1A49" w14:textId="431DD899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CF04D6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F966ED" w14:textId="2FF1794A" w:rsidR="00124ED6" w:rsidRPr="0076015C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</w:t>
            </w:r>
          </w:p>
        </w:tc>
        <w:tc>
          <w:tcPr>
            <w:tcW w:w="147" w:type="pct"/>
          </w:tcPr>
          <w:p w14:paraId="21EE7322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C39B71" w14:textId="4A50FCD8" w:rsidR="00124ED6" w:rsidRPr="0076015C" w:rsidRDefault="00576156" w:rsidP="0057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ED6" w:rsidRPr="0076015C" w14:paraId="322ABB7F" w14:textId="77777777" w:rsidTr="00B279B2">
        <w:tc>
          <w:tcPr>
            <w:tcW w:w="2258" w:type="pct"/>
          </w:tcPr>
          <w:p w14:paraId="3796EAC1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33B8C10F" w14:textId="1B2280A8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1D33936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46A183" w14:textId="271A401A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3AEF0B6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5552F4" w14:textId="5EE3667D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285,601</w:t>
            </w:r>
          </w:p>
        </w:tc>
        <w:tc>
          <w:tcPr>
            <w:tcW w:w="147" w:type="pct"/>
          </w:tcPr>
          <w:p w14:paraId="495C3681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A3C0DC" w14:textId="4E0D308A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247,489</w:t>
            </w:r>
          </w:p>
        </w:tc>
      </w:tr>
      <w:tr w:rsidR="00124ED6" w:rsidRPr="00124ED6" w14:paraId="79502DB1" w14:textId="77777777" w:rsidTr="00B279B2">
        <w:tc>
          <w:tcPr>
            <w:tcW w:w="2258" w:type="pct"/>
          </w:tcPr>
          <w:p w14:paraId="2C67CF7B" w14:textId="77777777" w:rsidR="00124ED6" w:rsidRP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258F5B15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07A5ED5A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</w:tcPr>
          <w:p w14:paraId="038F5C6E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DD9AD6C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12DECA53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8048D93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31B7F574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ED6" w:rsidRPr="0076015C" w14:paraId="4F828C19" w14:textId="77777777" w:rsidTr="00B279B2">
        <w:tc>
          <w:tcPr>
            <w:tcW w:w="2258" w:type="pct"/>
            <w:vAlign w:val="center"/>
          </w:tcPr>
          <w:p w14:paraId="13F5D53E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59025B67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A795AE1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A04920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220CDF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547BFC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255C80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5A47D6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76015C" w14:paraId="2B370281" w14:textId="77777777" w:rsidTr="00B279B2">
        <w:tc>
          <w:tcPr>
            <w:tcW w:w="2258" w:type="pct"/>
          </w:tcPr>
          <w:p w14:paraId="5E4578A1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2A319D0B" w14:textId="26F250D1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40" w:type="pct"/>
          </w:tcPr>
          <w:p w14:paraId="4C627FB2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C99B30" w14:textId="3DF98C82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2,066</w:t>
            </w:r>
          </w:p>
        </w:tc>
        <w:tc>
          <w:tcPr>
            <w:tcW w:w="147" w:type="pct"/>
          </w:tcPr>
          <w:p w14:paraId="4653843C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04DF1F" w14:textId="39131F4B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F05C44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10526D" w14:textId="4617F2E9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ED6" w:rsidRPr="00124ED6" w14:paraId="10EDC633" w14:textId="77777777" w:rsidTr="00B279B2">
        <w:tc>
          <w:tcPr>
            <w:tcW w:w="2258" w:type="pct"/>
          </w:tcPr>
          <w:p w14:paraId="7867DFB5" w14:textId="77777777" w:rsidR="00124ED6" w:rsidRP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43FE2295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0781837A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</w:tcPr>
          <w:p w14:paraId="0E9D8E87" w14:textId="77777777" w:rsidR="00124ED6" w:rsidRP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D719527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1973D748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C169E08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5AB94736" w14:textId="77777777" w:rsidR="00124ED6" w:rsidRP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ED6" w:rsidRPr="0076015C" w14:paraId="4D7DA79C" w14:textId="77777777" w:rsidTr="00B279B2">
        <w:tc>
          <w:tcPr>
            <w:tcW w:w="2258" w:type="pct"/>
          </w:tcPr>
          <w:p w14:paraId="0CD9555E" w14:textId="77777777" w:rsidR="00124ED6" w:rsidRPr="00555E68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08ACAB87" w14:textId="77777777" w:rsidR="00124ED6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3D0C3E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0B9B30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4D5329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7C13C1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0E8E02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6AB3BA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76015C" w14:paraId="45D53E96" w14:textId="77777777" w:rsidTr="00B279B2">
        <w:tc>
          <w:tcPr>
            <w:tcW w:w="2258" w:type="pct"/>
          </w:tcPr>
          <w:p w14:paraId="6893D89F" w14:textId="5AFA7439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1F73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40" w:type="pct"/>
          </w:tcPr>
          <w:p w14:paraId="0AEA3A82" w14:textId="3F7AE903" w:rsidR="00124ED6" w:rsidRPr="0076015C" w:rsidRDefault="00AB5784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40" w:type="pct"/>
          </w:tcPr>
          <w:p w14:paraId="56D35289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4122C49" w14:textId="19AC0263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147" w:type="pct"/>
          </w:tcPr>
          <w:p w14:paraId="4839B02E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28AF5F" w14:textId="6949E3B1" w:rsidR="00124ED6" w:rsidRPr="0076015C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DCC778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FDD3F60" w14:textId="59EE3B5A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ED6" w:rsidRPr="0076015C" w14:paraId="6CDD8CE6" w14:textId="77777777" w:rsidTr="00B279B2">
        <w:tc>
          <w:tcPr>
            <w:tcW w:w="2258" w:type="pct"/>
          </w:tcPr>
          <w:p w14:paraId="20CECBDF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86FF983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C3E5B7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507021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EA62E1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E010C2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EF8CBC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F6F339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76015C" w14:paraId="5CE60FE0" w14:textId="77777777" w:rsidTr="00B279B2">
        <w:tc>
          <w:tcPr>
            <w:tcW w:w="2258" w:type="pct"/>
          </w:tcPr>
          <w:p w14:paraId="0FCB7304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B081847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0981BA2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68E665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5BBB03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22218E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6E18A7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1B4B73B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24ED6" w:rsidRPr="0076015C" w14:paraId="1C055CBF" w14:textId="77777777" w:rsidTr="00B279B2">
        <w:tc>
          <w:tcPr>
            <w:tcW w:w="2258" w:type="pct"/>
          </w:tcPr>
          <w:p w14:paraId="0A73406E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027B6C98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401B246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2103F8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A21815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82D968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DB6DAD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90B92A4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24ED6" w:rsidRPr="0076015C" w14:paraId="3768E0CC" w14:textId="77777777" w:rsidTr="00B279B2">
        <w:tc>
          <w:tcPr>
            <w:tcW w:w="2258" w:type="pct"/>
          </w:tcPr>
          <w:p w14:paraId="14C3C396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35330DCF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2A5A082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0B5AB1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A30C5F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1E81B5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62FDDB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B19334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ED6" w:rsidRPr="00061461" w14:paraId="250EC3D0" w14:textId="77777777" w:rsidTr="00B279B2">
        <w:tc>
          <w:tcPr>
            <w:tcW w:w="2258" w:type="pct"/>
          </w:tcPr>
          <w:p w14:paraId="4D84C0B6" w14:textId="77777777" w:rsidR="00124ED6" w:rsidRPr="00FC56B2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78E1D9CF" w14:textId="1BB15217" w:rsidR="00124ED6" w:rsidRPr="0076015C" w:rsidRDefault="00FC56B2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34,398</w:t>
            </w:r>
          </w:p>
        </w:tc>
        <w:tc>
          <w:tcPr>
            <w:tcW w:w="140" w:type="pct"/>
          </w:tcPr>
          <w:p w14:paraId="0B6DD649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FC25A35" w14:textId="23618AB1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25,408</w:t>
            </w:r>
          </w:p>
        </w:tc>
        <w:tc>
          <w:tcPr>
            <w:tcW w:w="147" w:type="pct"/>
          </w:tcPr>
          <w:p w14:paraId="2E0B52C3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372BC77" w14:textId="654F1725" w:rsidR="00124ED6" w:rsidRPr="0076015C" w:rsidRDefault="00FC56B2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31,760</w:t>
            </w:r>
          </w:p>
        </w:tc>
        <w:tc>
          <w:tcPr>
            <w:tcW w:w="147" w:type="pct"/>
          </w:tcPr>
          <w:p w14:paraId="63B4C87E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7C6A82" w14:textId="240F64F7" w:rsidR="00124ED6" w:rsidRPr="00061461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23,328</w:t>
            </w:r>
          </w:p>
        </w:tc>
      </w:tr>
      <w:tr w:rsidR="00124ED6" w:rsidRPr="00061461" w14:paraId="32486CB4" w14:textId="77777777" w:rsidTr="00B279B2">
        <w:tc>
          <w:tcPr>
            <w:tcW w:w="2258" w:type="pct"/>
          </w:tcPr>
          <w:p w14:paraId="427ABA16" w14:textId="77777777" w:rsidR="00124ED6" w:rsidRPr="00FC56B2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941A851" w14:textId="3A572E44" w:rsidR="00124ED6" w:rsidRPr="0076015C" w:rsidRDefault="00FC56B2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</w:t>
            </w:r>
            <w:r w:rsidR="009737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66E332D2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52184D2" w14:textId="0F00C8CF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  <w:tc>
          <w:tcPr>
            <w:tcW w:w="147" w:type="pct"/>
          </w:tcPr>
          <w:p w14:paraId="61F140A8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4A5B19" w14:textId="0A14F9AE" w:rsidR="00124ED6" w:rsidRPr="0076015C" w:rsidRDefault="00FC56B2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4,089</w:t>
            </w:r>
          </w:p>
        </w:tc>
        <w:tc>
          <w:tcPr>
            <w:tcW w:w="147" w:type="pct"/>
          </w:tcPr>
          <w:p w14:paraId="6295C7C4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71D8372" w14:textId="2A4E12DA" w:rsidR="00124ED6" w:rsidRPr="00061461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</w:tr>
      <w:tr w:rsidR="00124ED6" w:rsidRPr="0076015C" w14:paraId="76021C4C" w14:textId="77777777" w:rsidTr="00B279B2">
        <w:tc>
          <w:tcPr>
            <w:tcW w:w="2258" w:type="pct"/>
          </w:tcPr>
          <w:p w14:paraId="1F7F0963" w14:textId="77777777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797E631" w14:textId="5BC16207" w:rsidR="00124ED6" w:rsidRPr="0076015C" w:rsidRDefault="00FC56B2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38,49</w:t>
            </w:r>
            <w:r w:rsidR="0097374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4966CDBA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EF2FF1" w14:textId="0A6FA098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27,275</w:t>
            </w:r>
          </w:p>
        </w:tc>
        <w:tc>
          <w:tcPr>
            <w:tcW w:w="147" w:type="pct"/>
          </w:tcPr>
          <w:p w14:paraId="7E0EDC15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B1DFFED" w14:textId="765E6877" w:rsidR="00124ED6" w:rsidRPr="0076015C" w:rsidRDefault="00FC56B2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35,849</w:t>
            </w:r>
          </w:p>
        </w:tc>
        <w:tc>
          <w:tcPr>
            <w:tcW w:w="147" w:type="pct"/>
          </w:tcPr>
          <w:p w14:paraId="68EFE8F5" w14:textId="77777777" w:rsidR="00124ED6" w:rsidRPr="0076015C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6C8F23E" w14:textId="044AA530" w:rsidR="00124ED6" w:rsidRPr="0076015C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25,195</w:t>
            </w:r>
          </w:p>
        </w:tc>
      </w:tr>
    </w:tbl>
    <w:p w14:paraId="0942D6EF" w14:textId="77777777" w:rsidR="00124ED6" w:rsidRP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6528DA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0C3304" w14:paraId="6896F07E" w14:textId="77777777" w:rsidTr="006528DA">
        <w:trPr>
          <w:tblHeader/>
        </w:trPr>
        <w:tc>
          <w:tcPr>
            <w:tcW w:w="2056" w:type="pct"/>
          </w:tcPr>
          <w:p w14:paraId="0E4C3FA0" w14:textId="4141B2BE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00D7D9AB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6F908996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6AD8B038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43CF0DA8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1076BC0D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24ED6" w:rsidRPr="000C3304" w14:paraId="38C59CF6" w14:textId="77777777" w:rsidTr="006528DA">
        <w:trPr>
          <w:tblHeader/>
        </w:trPr>
        <w:tc>
          <w:tcPr>
            <w:tcW w:w="2056" w:type="pct"/>
          </w:tcPr>
          <w:p w14:paraId="305FBD4C" w14:textId="404394B3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66B26D5D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835E0E2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21D2916C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0206B54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38B72BB3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0A39C77A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35502292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4ED6" w:rsidRPr="000C3304" w14:paraId="0E37A1A8" w14:textId="77777777" w:rsidTr="006528DA">
        <w:trPr>
          <w:tblHeader/>
        </w:trPr>
        <w:tc>
          <w:tcPr>
            <w:tcW w:w="2056" w:type="pct"/>
          </w:tcPr>
          <w:p w14:paraId="10235772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106313" w14:paraId="54BFAC78" w14:textId="77777777" w:rsidTr="006528DA">
        <w:tc>
          <w:tcPr>
            <w:tcW w:w="2056" w:type="pct"/>
          </w:tcPr>
          <w:p w14:paraId="25724B64" w14:textId="28B20C1F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ED6" w:rsidRPr="00106313" w14:paraId="317A7197" w14:textId="77777777" w:rsidTr="00155B74">
        <w:tc>
          <w:tcPr>
            <w:tcW w:w="2056" w:type="pct"/>
          </w:tcPr>
          <w:p w14:paraId="4AB1F03F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275A7EB3" w14:textId="52B0E1B4" w:rsidR="00124ED6" w:rsidRPr="00106313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0FD4271F" w14:textId="1E1608F9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2C1FED1C" w14:textId="3777038F" w:rsidR="00124ED6" w:rsidRPr="00106313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10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36,119</w:t>
            </w:r>
          </w:p>
        </w:tc>
        <w:tc>
          <w:tcPr>
            <w:tcW w:w="131" w:type="pct"/>
          </w:tcPr>
          <w:p w14:paraId="5FD8053D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D4DEC98" w14:textId="627FBF99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34,593</w:t>
            </w:r>
          </w:p>
        </w:tc>
      </w:tr>
      <w:tr w:rsidR="00124ED6" w:rsidRPr="00106313" w14:paraId="30BD93AC" w14:textId="77777777" w:rsidTr="00155B74">
        <w:tc>
          <w:tcPr>
            <w:tcW w:w="2056" w:type="pct"/>
          </w:tcPr>
          <w:p w14:paraId="1DE25C86" w14:textId="2A7AD174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004519B" w14:textId="66CF9F83" w:rsidR="00124ED6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BB6162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F93974F" w14:textId="4E63021C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8" w:type="pct"/>
          </w:tcPr>
          <w:p w14:paraId="5C20A011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AA99B71" w14:textId="6BD06049" w:rsidR="00124ED6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BD3424" w14:textId="77777777" w:rsidR="00124ED6" w:rsidRPr="00F36255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08606C0" w14:textId="59E63FD9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left" w:pos="692"/>
              </w:tabs>
              <w:spacing w:line="240" w:lineRule="auto"/>
              <w:ind w:left="-128" w:right="-4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ED6" w:rsidRPr="00106313" w14:paraId="69B5F2D7" w14:textId="77777777" w:rsidTr="00155B74">
        <w:tc>
          <w:tcPr>
            <w:tcW w:w="2056" w:type="pct"/>
          </w:tcPr>
          <w:p w14:paraId="67857A62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6275EB9" w:rsidR="00124ED6" w:rsidRPr="00D31A24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244CBB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4754DB37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48" w:type="pct"/>
          </w:tcPr>
          <w:p w14:paraId="19B315D8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62031BCC" w:rsidR="00124ED6" w:rsidRPr="00D31A24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36,119</w:t>
            </w:r>
          </w:p>
        </w:tc>
        <w:tc>
          <w:tcPr>
            <w:tcW w:w="131" w:type="pct"/>
          </w:tcPr>
          <w:p w14:paraId="3AAB7A28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712C5DEB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34,593</w:t>
            </w:r>
          </w:p>
        </w:tc>
      </w:tr>
      <w:tr w:rsidR="00124ED6" w:rsidRPr="00106313" w14:paraId="32825742" w14:textId="77777777" w:rsidTr="00070610">
        <w:tc>
          <w:tcPr>
            <w:tcW w:w="2056" w:type="pct"/>
            <w:tcBorders>
              <w:bottom w:val="nil"/>
            </w:tcBorders>
          </w:tcPr>
          <w:p w14:paraId="7C4186BC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78DAD494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1A1C63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ABFEE16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01DA007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B9104CF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7251FE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DC03A1D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ED6" w:rsidRPr="00106313" w14:paraId="24CA6611" w14:textId="77777777" w:rsidTr="00070610">
        <w:tc>
          <w:tcPr>
            <w:tcW w:w="2056" w:type="pct"/>
            <w:tcBorders>
              <w:top w:val="nil"/>
            </w:tcBorders>
          </w:tcPr>
          <w:p w14:paraId="195B2902" w14:textId="757A1EE6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40FC34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2D1845DC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73CE323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5E283DE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DE9A06F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6BC926B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B4A19BE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ED6" w:rsidRPr="00106313" w14:paraId="75373B9B" w14:textId="77777777" w:rsidTr="00070610">
        <w:tc>
          <w:tcPr>
            <w:tcW w:w="2056" w:type="pct"/>
            <w:tcBorders>
              <w:bottom w:val="nil"/>
            </w:tcBorders>
          </w:tcPr>
          <w:p w14:paraId="365181F3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FF31A4C" w14:textId="2C4E5241" w:rsidR="00124ED6" w:rsidRPr="00106313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C44B956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3870F74" w14:textId="3D6EEAD8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7F68AE9A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DFF4580" w14:textId="59D0AA16" w:rsidR="00124ED6" w:rsidRPr="00106313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  <w:tc>
          <w:tcPr>
            <w:tcW w:w="131" w:type="pct"/>
            <w:tcBorders>
              <w:bottom w:val="nil"/>
            </w:tcBorders>
          </w:tcPr>
          <w:p w14:paraId="751A2D91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30D70" w14:textId="21A3D6DF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</w:tr>
      <w:tr w:rsidR="00124ED6" w:rsidRPr="00106313" w14:paraId="2D40BC9C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19EEDD98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53B645BA" w:rsidR="00124ED6" w:rsidRPr="00155B74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5F4DD27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1E93DD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3A01FE0D" w:rsidR="00124ED6" w:rsidRPr="00D31A24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1,754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2E087F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2576F60A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</w:t>
            </w:r>
          </w:p>
        </w:tc>
      </w:tr>
      <w:tr w:rsidR="00124ED6" w:rsidRPr="00106313" w14:paraId="64B9DDDE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6BBB4D35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B82BD9E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41B12BD1" w14:textId="77777777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4EACD76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7ED90E37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80358D4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637398CD" w14:textId="77777777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4ED6" w:rsidRPr="00106313" w14:paraId="4399FB3B" w14:textId="77777777" w:rsidTr="00070610">
        <w:tc>
          <w:tcPr>
            <w:tcW w:w="2056" w:type="pct"/>
            <w:tcBorders>
              <w:top w:val="nil"/>
            </w:tcBorders>
          </w:tcPr>
          <w:p w14:paraId="606EF830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1C342347" w14:textId="77777777" w:rsidR="00124ED6" w:rsidRPr="006528DA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73A2C78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DC8AA9F" w14:textId="77777777" w:rsidR="00124ED6" w:rsidRPr="006528DA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064663FE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5576ACA9" w14:textId="77777777" w:rsidR="00124ED6" w:rsidRPr="006528DA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44CAC1BC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1772A2E" w14:textId="77777777" w:rsidR="00124ED6" w:rsidRPr="006528DA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ED6" w:rsidRPr="00106313" w14:paraId="22B789EC" w14:textId="77777777" w:rsidTr="00155B74">
        <w:tc>
          <w:tcPr>
            <w:tcW w:w="2056" w:type="pct"/>
          </w:tcPr>
          <w:p w14:paraId="0547DC15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0D2B658" w14:textId="67224432" w:rsidR="00124ED6" w:rsidRPr="00106313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AA27F6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0CBC19E" w14:textId="51AC70F5" w:rsidR="00124ED6" w:rsidRPr="005343B2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CF752F" w14:textId="77777777" w:rsidR="00124ED6" w:rsidRPr="005343B2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CF5B0C" w14:textId="17B85C6B" w:rsidR="00124ED6" w:rsidRPr="005343B2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296,066</w:t>
            </w:r>
          </w:p>
        </w:tc>
        <w:tc>
          <w:tcPr>
            <w:tcW w:w="131" w:type="pct"/>
          </w:tcPr>
          <w:p w14:paraId="75E4D1EE" w14:textId="77777777" w:rsidR="00124ED6" w:rsidRPr="005343B2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65695A3" w14:textId="3410A43F" w:rsidR="00124ED6" w:rsidRPr="005343B2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272,819</w:t>
            </w:r>
          </w:p>
        </w:tc>
      </w:tr>
      <w:tr w:rsidR="00124ED6" w:rsidRPr="00106313" w14:paraId="73B83A8D" w14:textId="77777777" w:rsidTr="001678F0">
        <w:tc>
          <w:tcPr>
            <w:tcW w:w="2056" w:type="pct"/>
            <w:tcBorders>
              <w:bottom w:val="nil"/>
            </w:tcBorders>
          </w:tcPr>
          <w:p w14:paraId="7632F84D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C6C8C73" w14:textId="289F2FF8" w:rsidR="00124ED6" w:rsidRPr="00155B74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0B54CF9A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FAD06C9" w14:textId="5F764842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3BEA1D91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7D27A2" w14:textId="2FC9ADEE" w:rsidR="00124ED6" w:rsidRPr="00D31A24" w:rsidRDefault="00AB5784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296,066</w:t>
            </w:r>
          </w:p>
        </w:tc>
        <w:tc>
          <w:tcPr>
            <w:tcW w:w="131" w:type="pct"/>
            <w:tcBorders>
              <w:bottom w:val="nil"/>
            </w:tcBorders>
          </w:tcPr>
          <w:p w14:paraId="1F66312B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E7904C1" w14:textId="7D79E0AC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272,819</w:t>
            </w:r>
          </w:p>
        </w:tc>
      </w:tr>
      <w:tr w:rsidR="00124ED6" w:rsidRPr="00106313" w14:paraId="711099CA" w14:textId="77777777" w:rsidTr="00D5630D">
        <w:tc>
          <w:tcPr>
            <w:tcW w:w="2056" w:type="pct"/>
            <w:tcBorders>
              <w:bottom w:val="nil"/>
            </w:tcBorders>
          </w:tcPr>
          <w:p w14:paraId="42D3807C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46F4E751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5AF933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916ED27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F94998E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2D3B2C2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E7D6B9B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C95FCD1" w14:textId="77777777" w:rsidR="00124ED6" w:rsidRPr="001678F0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24ED6" w:rsidRPr="00106313" w14:paraId="3032372D" w14:textId="77777777" w:rsidTr="001678F0">
        <w:tc>
          <w:tcPr>
            <w:tcW w:w="2056" w:type="pct"/>
            <w:tcBorders>
              <w:top w:val="nil"/>
            </w:tcBorders>
          </w:tcPr>
          <w:p w14:paraId="63233981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61ED71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CDEF141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FD9FEFD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59180879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A09FEA0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C79EC7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C7218E8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71D0E977" w14:textId="77777777" w:rsidTr="009C775D">
        <w:tc>
          <w:tcPr>
            <w:tcW w:w="2056" w:type="pct"/>
          </w:tcPr>
          <w:p w14:paraId="117B8A59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B77395F" w14:textId="7D880721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AB5784" w:rsidRPr="00106313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F7A39C" w14:textId="69F79E9A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AB5784" w:rsidRPr="00106313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57A17C" w14:textId="7E0015F5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AB5784" w:rsidRPr="00106313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455B6B" w14:textId="559701FB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784" w:rsidRPr="00106313" w14:paraId="4B49FB33" w14:textId="77777777" w:rsidTr="00226229">
        <w:tc>
          <w:tcPr>
            <w:tcW w:w="2056" w:type="pct"/>
            <w:tcBorders>
              <w:bottom w:val="nil"/>
            </w:tcBorders>
          </w:tcPr>
          <w:p w14:paraId="76997303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32CC" w14:textId="66867D0A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224FADED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5B8C66D1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7F59EC8C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6457422D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74DC0570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AB5784" w:rsidRPr="00EB6338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5784" w:rsidRPr="00106313" w14:paraId="120C8D9B" w14:textId="77777777" w:rsidTr="00D5630D">
        <w:tc>
          <w:tcPr>
            <w:tcW w:w="2056" w:type="pct"/>
            <w:tcBorders>
              <w:bottom w:val="nil"/>
            </w:tcBorders>
          </w:tcPr>
          <w:p w14:paraId="743EF054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vAlign w:val="bottom"/>
          </w:tcPr>
          <w:p w14:paraId="2D96C991" w14:textId="77777777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0CBF8DAE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2BAB030F" w14:textId="77777777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5AA12ECA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14:paraId="748CDB23" w14:textId="77777777" w:rsidR="00AB578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ABFD329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0C14B912" w14:textId="77777777" w:rsidR="00AB5784" w:rsidRPr="00EB6338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784" w:rsidRPr="00106313" w14:paraId="48BAB63E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7D252DD6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165C5944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6FD9362E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7B00708D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AEADC83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7F1A8133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6DB8C25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1F9C42C8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05A17F28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4713350E" w14:textId="58CFCA68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6E727F0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CF3F177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5831C74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E746CA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0937326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03B54263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BC091AD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563AFA03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0CA5C197" w14:textId="764A8A36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E0077C6" w14:textId="175D9A5B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2FFD06F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AEBDC36" w14:textId="5E2AD00C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56BCBB4" w14:textId="77777777" w:rsidR="00AB5784" w:rsidRPr="00106313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037278D5" w14:textId="00FF7846" w:rsidR="00AB5784" w:rsidRPr="00106313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9923EF2" w14:textId="77777777" w:rsidR="00AB5784" w:rsidRPr="00106313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A85B343" w14:textId="47C47D8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AB5784" w:rsidRPr="00106313" w14:paraId="164AFE17" w14:textId="77777777" w:rsidTr="00316137">
        <w:tc>
          <w:tcPr>
            <w:tcW w:w="2056" w:type="pct"/>
            <w:tcBorders>
              <w:bottom w:val="nil"/>
            </w:tcBorders>
          </w:tcPr>
          <w:p w14:paraId="7C11BE4C" w14:textId="2092858D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7CF759D7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807D5A2" w14:textId="77777777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2B7C464F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F7CEA6C" w14:textId="77777777" w:rsidR="00AB5784" w:rsidRPr="00316137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0F5051C5" w:rsidR="00AB5784" w:rsidRPr="00316137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131" w:type="pct"/>
            <w:tcBorders>
              <w:bottom w:val="nil"/>
            </w:tcBorders>
          </w:tcPr>
          <w:p w14:paraId="7F7F1EC4" w14:textId="77777777" w:rsidR="00AB5784" w:rsidRPr="00316137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581090EA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</w:tr>
      <w:tr w:rsidR="00AB5784" w:rsidRPr="00106313" w14:paraId="639D6746" w14:textId="77777777" w:rsidTr="00564A4C">
        <w:tc>
          <w:tcPr>
            <w:tcW w:w="2056" w:type="pct"/>
            <w:tcBorders>
              <w:bottom w:val="nil"/>
            </w:tcBorders>
          </w:tcPr>
          <w:p w14:paraId="2DE8E90C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1492D" w14:textId="77777777" w:rsidR="00AB578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2A118B0" w14:textId="77777777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D13DF" w14:textId="77777777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7301646" w14:textId="77777777" w:rsidR="00AB5784" w:rsidRPr="00316137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3411C" w14:textId="77777777" w:rsidR="00AB5784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575CC88" w14:textId="77777777" w:rsidR="00AB5784" w:rsidRPr="00316137" w:rsidRDefault="00AB5784" w:rsidP="00AB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63342C89" w14:textId="77777777" w:rsidR="00AB5784" w:rsidRPr="00316137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784" w:rsidRPr="00106313" w14:paraId="38B7535C" w14:textId="77777777" w:rsidTr="00155B74">
        <w:tc>
          <w:tcPr>
            <w:tcW w:w="2056" w:type="pct"/>
          </w:tcPr>
          <w:p w14:paraId="0B2DB59E" w14:textId="71459FB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739D14E9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3EC0F6BD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5BD5D57F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17F8A3F9" w14:textId="77777777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0362CB3D" w14:textId="77777777" w:rsidTr="00977C8A">
        <w:tc>
          <w:tcPr>
            <w:tcW w:w="2056" w:type="pct"/>
          </w:tcPr>
          <w:p w14:paraId="2D8E38C3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44245686" w14:textId="383E8391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70380E7" w14:textId="28A23373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EB91A7D" w14:textId="23FB6064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11,637</w:t>
            </w:r>
          </w:p>
        </w:tc>
        <w:tc>
          <w:tcPr>
            <w:tcW w:w="131" w:type="pct"/>
          </w:tcPr>
          <w:p w14:paraId="4E3A3242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9A6E9C4" w14:textId="7999FF44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4,775</w:t>
            </w:r>
          </w:p>
        </w:tc>
      </w:tr>
      <w:tr w:rsidR="00AB5784" w:rsidRPr="00106313" w14:paraId="3BDAE103" w14:textId="77777777" w:rsidTr="00977C8A">
        <w:tc>
          <w:tcPr>
            <w:tcW w:w="2056" w:type="pct"/>
          </w:tcPr>
          <w:p w14:paraId="60F810F8" w14:textId="2A1AC8DD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7AFD5E2" w14:textId="3B6E65AD" w:rsidR="00AB578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BD127AF" w14:textId="719C7DF8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B5D6A" w14:textId="66C78266" w:rsidR="00AB578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776E99" w14:textId="23E2BC28" w:rsidR="00AB578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784" w:rsidRPr="00106313" w14:paraId="54D9E11F" w14:textId="77777777" w:rsidTr="00A45D43">
        <w:tc>
          <w:tcPr>
            <w:tcW w:w="2056" w:type="pct"/>
            <w:tcBorders>
              <w:bottom w:val="nil"/>
            </w:tcBorders>
          </w:tcPr>
          <w:p w14:paraId="0FE2529E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22A6B3CA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48" w:type="pct"/>
            <w:tcBorders>
              <w:bottom w:val="nil"/>
            </w:tcBorders>
          </w:tcPr>
          <w:p w14:paraId="1A210DB7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1B997FF8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8" w:type="pct"/>
            <w:tcBorders>
              <w:bottom w:val="nil"/>
            </w:tcBorders>
          </w:tcPr>
          <w:p w14:paraId="0BFEF444" w14:textId="77777777" w:rsidR="00AB5784" w:rsidRPr="00155B74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647FC688" w:rsidR="00AB5784" w:rsidRPr="00FA5659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11,637</w:t>
            </w:r>
          </w:p>
        </w:tc>
        <w:tc>
          <w:tcPr>
            <w:tcW w:w="131" w:type="pct"/>
            <w:tcBorders>
              <w:bottom w:val="nil"/>
            </w:tcBorders>
          </w:tcPr>
          <w:p w14:paraId="07B0FF5B" w14:textId="77777777" w:rsidR="00AB5784" w:rsidRPr="00155B74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4C590619" w:rsidR="00AB5784" w:rsidRPr="00155B7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4,775</w:t>
            </w:r>
          </w:p>
        </w:tc>
      </w:tr>
      <w:tr w:rsidR="00AB5784" w:rsidRPr="00106313" w14:paraId="726A72E2" w14:textId="77777777" w:rsidTr="00A45D43">
        <w:tc>
          <w:tcPr>
            <w:tcW w:w="2056" w:type="pct"/>
            <w:tcBorders>
              <w:top w:val="nil"/>
              <w:bottom w:val="nil"/>
            </w:tcBorders>
          </w:tcPr>
          <w:p w14:paraId="42668E4B" w14:textId="05F56A25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02F3F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09613CE9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518468CC" w14:textId="77777777" w:rsidTr="00155B74">
        <w:tc>
          <w:tcPr>
            <w:tcW w:w="2056" w:type="pct"/>
          </w:tcPr>
          <w:p w14:paraId="7900BA04" w14:textId="1FA7E33D" w:rsidR="00AB5784" w:rsidRPr="00155B74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inorBidi"/>
                <w:b/>
                <w:bCs/>
                <w:i/>
                <w:iCs/>
                <w:cs/>
                <w:lang w:val="en-US"/>
              </w:rPr>
            </w:pPr>
            <w:r w:rsidRPr="00155B7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2BED2896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43AC328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1D5DA602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B6515A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95BAD21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0DB71B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12368B23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4FC147B0" w14:textId="77777777" w:rsidTr="00155B74">
        <w:tc>
          <w:tcPr>
            <w:tcW w:w="2056" w:type="pct"/>
          </w:tcPr>
          <w:p w14:paraId="718C4335" w14:textId="5E26A9B1" w:rsidR="00AB5784" w:rsidRPr="00155B74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55B74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CFB3188" w14:textId="14F04426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BA7E9D3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3C21F11" w14:textId="7269E67B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</w:tcPr>
          <w:p w14:paraId="392E99BB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BCC6A82" w14:textId="3A97F116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1ED351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59DBF50" w14:textId="63BBEC53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784" w:rsidRPr="00106313" w14:paraId="7ADD9D65" w14:textId="77777777" w:rsidTr="00155B74">
        <w:tc>
          <w:tcPr>
            <w:tcW w:w="2056" w:type="pct"/>
          </w:tcPr>
          <w:p w14:paraId="569059F5" w14:textId="5F60C082" w:rsidR="00AB5784" w:rsidRPr="00155B74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55B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7E670" w14:textId="60731921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B0601B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ABE" w14:textId="57BB0802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</w:tcPr>
          <w:p w14:paraId="1365BA2F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46AC6" w14:textId="7208BA9F" w:rsidR="00AB5784" w:rsidRPr="000A448F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EA115A0" w14:textId="77777777" w:rsidR="00AB5784" w:rsidRPr="000A448F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4C7AA51" w14:textId="3D2F1B01" w:rsidR="00AB5784" w:rsidRPr="000A448F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5784" w:rsidRPr="00106313" w14:paraId="1F0E7E6A" w14:textId="77777777" w:rsidTr="00F57CD7">
        <w:tc>
          <w:tcPr>
            <w:tcW w:w="2056" w:type="pct"/>
            <w:tcBorders>
              <w:top w:val="nil"/>
              <w:bottom w:val="nil"/>
            </w:tcBorders>
          </w:tcPr>
          <w:p w14:paraId="64E04C88" w14:textId="77777777" w:rsidR="00AB5784" w:rsidRPr="00155B74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0BE4DB98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65C9160E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6E600DFF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605D397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58932DAF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14C66B9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B0D7A03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1138B38F" w14:textId="77777777" w:rsidTr="001678F0">
        <w:tc>
          <w:tcPr>
            <w:tcW w:w="2056" w:type="pct"/>
            <w:tcBorders>
              <w:top w:val="nil"/>
            </w:tcBorders>
          </w:tcPr>
          <w:p w14:paraId="427B7978" w14:textId="77777777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15EFD23A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2C60C88C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17FA75A8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7E807CDA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2242BAB2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501101C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44D3ED05" w14:textId="77777777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784" w:rsidRPr="00106313" w14:paraId="183C4626" w14:textId="77777777" w:rsidTr="00761919">
        <w:tc>
          <w:tcPr>
            <w:tcW w:w="2056" w:type="pct"/>
            <w:tcBorders>
              <w:bottom w:val="nil"/>
            </w:tcBorders>
          </w:tcPr>
          <w:p w14:paraId="68649D7A" w14:textId="0A3343C9" w:rsidR="00AB5784" w:rsidRPr="00106313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6FA3CB1" w14:textId="2C79CDFE" w:rsidR="00AB5784" w:rsidRDefault="00A61252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8F7374D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F117F7B" w14:textId="02805265" w:rsidR="00AB5784" w:rsidRPr="00106313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D546AED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A96C663" w14:textId="1DAACFB0" w:rsidR="00AB5784" w:rsidRDefault="00A61252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154597F6" w14:textId="77777777" w:rsidR="00AB5784" w:rsidRPr="00106313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9E38399" w14:textId="0FE590A9" w:rsidR="00AB5784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784" w:rsidRPr="00106313" w14:paraId="025694F6" w14:textId="77777777" w:rsidTr="00761919">
        <w:tc>
          <w:tcPr>
            <w:tcW w:w="2056" w:type="pct"/>
            <w:tcBorders>
              <w:bottom w:val="nil"/>
            </w:tcBorders>
          </w:tcPr>
          <w:p w14:paraId="43EE8605" w14:textId="77777777" w:rsidR="00AB5784" w:rsidRPr="006528DA" w:rsidRDefault="00AB5784" w:rsidP="00AB57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28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9844F6" w14:textId="201D4347" w:rsidR="00AB5784" w:rsidRPr="006528DA" w:rsidRDefault="00A61252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14,700</w:t>
            </w:r>
          </w:p>
        </w:tc>
        <w:tc>
          <w:tcPr>
            <w:tcW w:w="148" w:type="pct"/>
            <w:tcBorders>
              <w:bottom w:val="nil"/>
            </w:tcBorders>
          </w:tcPr>
          <w:p w14:paraId="5C9A4E5B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CF3B8" w14:textId="74EB5E10" w:rsidR="00AB5784" w:rsidRPr="006528DA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</w:tcPr>
          <w:p w14:paraId="39DE9A95" w14:textId="77777777" w:rsidR="00AB5784" w:rsidRPr="006528DA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BDD1D92" w14:textId="3CEE650F" w:rsidR="00AB5784" w:rsidRPr="00345648" w:rsidRDefault="00A61252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5CC442E7" w14:textId="77777777" w:rsidR="00AB5784" w:rsidRPr="00345648" w:rsidRDefault="00AB5784" w:rsidP="00AB57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478217" w14:textId="04848546" w:rsidR="00AB5784" w:rsidRPr="00345648" w:rsidRDefault="00AB5784" w:rsidP="00AB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D38611" w14:textId="77777777" w:rsidR="003A2B70" w:rsidRPr="00106313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2F774E62" w:rsidR="00D5630D" w:rsidRDefault="0083358C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106313">
        <w:rPr>
          <w:rFonts w:asciiTheme="majorBidi" w:hAnsiTheme="majorBidi" w:cstheme="majorBidi"/>
          <w:sz w:val="30"/>
          <w:szCs w:val="30"/>
          <w:cs/>
        </w:rPr>
        <w:t>เป็น</w:t>
      </w:r>
      <w:r w:rsidRPr="00106313">
        <w:rPr>
          <w:rFonts w:asciiTheme="majorBidi" w:hAnsiTheme="majorBidi" w:cstheme="majorBidi"/>
          <w:sz w:val="30"/>
          <w:szCs w:val="30"/>
          <w:cs/>
        </w:rPr>
        <w:t>เงินกู้ยืมประเภทชำระคืนเมื่อทวงถาม</w:t>
      </w:r>
    </w:p>
    <w:p w14:paraId="212023B5" w14:textId="77777777" w:rsidR="00124ED6" w:rsidRDefault="00124ED6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9EC33" w14:textId="48A5F120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</w:pPr>
      <w:r w:rsidRPr="007B08F1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เงินกู้ยืมระยะสั้นของ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KMF</w:t>
      </w:r>
    </w:p>
    <w:p w14:paraId="34170F35" w14:textId="77777777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1DC31D" w14:textId="66F87057" w:rsidR="00D5630D" w:rsidRDefault="003D3C31" w:rsidP="00F77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4F7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3CED" w:rsidRPr="007B4F71">
        <w:rPr>
          <w:rFonts w:asciiTheme="majorBidi" w:hAnsiTheme="majorBidi" w:cstheme="majorBidi"/>
          <w:sz w:val="30"/>
          <w:szCs w:val="30"/>
        </w:rPr>
        <w:t>3</w:t>
      </w:r>
      <w:r w:rsidR="007A4366" w:rsidRPr="007B4F71">
        <w:rPr>
          <w:rFonts w:asciiTheme="majorBidi" w:hAnsiTheme="majorBidi" w:cstheme="majorBidi"/>
          <w:sz w:val="30"/>
          <w:szCs w:val="30"/>
        </w:rPr>
        <w:t xml:space="preserve">0 </w:t>
      </w:r>
      <w:r w:rsidR="00124ED6" w:rsidRPr="007B4F7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A4366" w:rsidRPr="007B4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3CED" w:rsidRPr="007B4F71">
        <w:rPr>
          <w:rFonts w:asciiTheme="majorBidi" w:hAnsiTheme="majorBidi" w:cstheme="majorBidi"/>
          <w:sz w:val="30"/>
          <w:szCs w:val="30"/>
        </w:rPr>
        <w:t>2566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 w:rsidRPr="007B4F71">
        <w:rPr>
          <w:rFonts w:asciiTheme="majorBidi" w:hAnsiTheme="majorBidi"/>
          <w:sz w:val="30"/>
          <w:szCs w:val="30"/>
        </w:rPr>
        <w:t>KMF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  <w:cs/>
        </w:rPr>
        <w:t>มีเงินกู้ยืมระยะสั้นจากกิจการที่เกี่ยวข้องกันตามสัดส่วนการถือหุ้นในรูปแบบของ</w:t>
      </w:r>
      <w:r w:rsidR="00D3247E" w:rsidRPr="007B4F71">
        <w:rPr>
          <w:rFonts w:asciiTheme="majorBidi" w:hAnsiTheme="majorBidi" w:cstheme="majorBidi"/>
          <w:sz w:val="30"/>
          <w:szCs w:val="30"/>
        </w:rPr>
        <w:br/>
      </w:r>
      <w:r w:rsidRPr="007B4F71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 จำนวนทั้งสิ้น </w:t>
      </w:r>
      <w:r w:rsidR="007B4F71" w:rsidRPr="007B4F71">
        <w:rPr>
          <w:rFonts w:asciiTheme="majorBidi" w:hAnsiTheme="majorBidi" w:cstheme="majorBidi"/>
          <w:sz w:val="30"/>
          <w:szCs w:val="30"/>
        </w:rPr>
        <w:t>30</w:t>
      </w:r>
      <w:r w:rsidR="0023404B" w:rsidRPr="007B4F71">
        <w:rPr>
          <w:rFonts w:asciiTheme="majorBidi" w:hAnsiTheme="majorBidi" w:cstheme="majorBidi"/>
          <w:sz w:val="30"/>
          <w:szCs w:val="30"/>
        </w:rPr>
        <w:t xml:space="preserve">.0 </w:t>
      </w:r>
      <w:r w:rsidRPr="007B4F71">
        <w:rPr>
          <w:rFonts w:asciiTheme="majorBidi" w:hAnsiTheme="majorBidi" w:cstheme="majorBidi"/>
          <w:sz w:val="30"/>
          <w:szCs w:val="30"/>
          <w:cs/>
        </w:rPr>
        <w:t>ล้านบาท มีอัตราดอกเบี้ยร้อยล</w:t>
      </w:r>
      <w:r w:rsidR="007500FB" w:rsidRPr="007B4F7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7500FB" w:rsidRPr="007B4F71">
        <w:rPr>
          <w:rFonts w:asciiTheme="majorBidi" w:hAnsiTheme="majorBidi" w:cstheme="majorBidi"/>
          <w:sz w:val="30"/>
          <w:szCs w:val="30"/>
        </w:rPr>
        <w:t>1.</w:t>
      </w:r>
      <w:r w:rsidR="007B4F71" w:rsidRPr="007B4F71">
        <w:rPr>
          <w:rFonts w:asciiTheme="majorBidi" w:hAnsiTheme="majorBidi" w:cstheme="majorBidi"/>
          <w:sz w:val="30"/>
          <w:szCs w:val="30"/>
        </w:rPr>
        <w:t>3</w:t>
      </w:r>
      <w:r w:rsidR="001E6B1B" w:rsidRPr="007B4F71">
        <w:rPr>
          <w:rFonts w:asciiTheme="majorBidi" w:hAnsiTheme="majorBidi" w:cstheme="majorBidi"/>
          <w:sz w:val="30"/>
          <w:szCs w:val="30"/>
        </w:rPr>
        <w:t>0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  <w:cs/>
        </w:rPr>
        <w:t>ต่อปี โดยมีกำห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>นด</w:t>
      </w:r>
      <w:r w:rsidRPr="007B4F71">
        <w:rPr>
          <w:rFonts w:asciiTheme="majorBidi" w:hAnsiTheme="majorBidi" w:cstheme="majorBidi"/>
          <w:sz w:val="30"/>
          <w:szCs w:val="30"/>
          <w:cs/>
        </w:rPr>
        <w:t>ชำระคืนภายใน</w:t>
      </w:r>
      <w:r w:rsidR="007B4F71" w:rsidRPr="007B4F71">
        <w:rPr>
          <w:rFonts w:asciiTheme="majorBidi" w:hAnsiTheme="majorBidi" w:cstheme="majorBidi" w:hint="cs"/>
          <w:sz w:val="30"/>
          <w:szCs w:val="30"/>
          <w:cs/>
        </w:rPr>
        <w:t xml:space="preserve">เดือนธันวาคม </w:t>
      </w:r>
      <w:r w:rsidR="007B4F71" w:rsidRPr="007B4F71">
        <w:rPr>
          <w:rFonts w:asciiTheme="majorBidi" w:hAnsiTheme="majorBidi" w:cstheme="majorBidi"/>
          <w:sz w:val="30"/>
          <w:szCs w:val="30"/>
        </w:rPr>
        <w:t xml:space="preserve">2566 </w:t>
      </w:r>
      <w:r w:rsidRPr="007B4F71">
        <w:rPr>
          <w:rFonts w:asciiTheme="majorBidi" w:hAnsiTheme="majorBidi" w:cstheme="majorBidi"/>
          <w:sz w:val="30"/>
          <w:szCs w:val="30"/>
          <w:cs/>
        </w:rPr>
        <w:t>เพื่อใช้ขยายธุรกิจให้เป็นไปตามแผนที่บริษัทกำหนดไว้</w:t>
      </w:r>
    </w:p>
    <w:p w14:paraId="44D979E1" w14:textId="77777777" w:rsidR="00D5630D" w:rsidRDefault="00D5630D" w:rsidP="00F77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78AD9" w14:textId="77777777" w:rsid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78A095E" w14:textId="69068A61" w:rsidR="00835A05" w:rsidRDefault="00835A05" w:rsidP="00B642C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5D4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เงินลงทุนในบริษัทย่อยและบริษัทร่วม</w:t>
      </w:r>
    </w:p>
    <w:p w14:paraId="1306AFD1" w14:textId="59E98DF5" w:rsidR="00295C9C" w:rsidRPr="00295C9C" w:rsidRDefault="00295C9C" w:rsidP="0029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295C9C">
        <w:rPr>
          <w:rFonts w:ascii="Angsana New" w:hAnsi="Angsana New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EAE8978" wp14:editId="6B6128B5">
            <wp:simplePos x="0" y="0"/>
            <wp:positionH relativeFrom="column">
              <wp:posOffset>176530</wp:posOffset>
            </wp:positionH>
            <wp:positionV relativeFrom="paragraph">
              <wp:posOffset>217170</wp:posOffset>
            </wp:positionV>
            <wp:extent cx="6099175" cy="299656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46384" w14:textId="367ACEED" w:rsidR="00746430" w:rsidRPr="00D3247E" w:rsidRDefault="00746430" w:rsidP="0029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009060" w14:textId="4D0A6F1C" w:rsidR="006B21CD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7B0">
        <w:rPr>
          <w:rFonts w:ascii="Angsana New" w:hAnsi="Angsana New"/>
          <w:i/>
          <w:iCs/>
          <w:sz w:val="30"/>
          <w:szCs w:val="30"/>
          <w:cs/>
        </w:rPr>
        <w:t>การเลิกกิจการ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ของบริษัทร่วม</w:t>
      </w:r>
    </w:p>
    <w:p w14:paraId="26AFABD0" w14:textId="77777777" w:rsidR="006B21CD" w:rsidRPr="000405AA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5F04A2" w14:textId="4D72991C" w:rsidR="006B21CD" w:rsidRPr="008D01D2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A0FB1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A0FB1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A0F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77B0">
        <w:rPr>
          <w:rFonts w:ascii="Angsana New" w:hAnsi="Angsana New"/>
          <w:sz w:val="30"/>
          <w:szCs w:val="30"/>
          <w:cs/>
        </w:rPr>
        <w:t>มีมติอนุมัติการเลิกกิจการ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 xml:space="preserve">กินดีอยู่ดี </w:t>
      </w:r>
      <w:r w:rsidRPr="00B377B0">
        <w:rPr>
          <w:rFonts w:ascii="Angsana New" w:hAnsi="Angsana New"/>
          <w:sz w:val="30"/>
          <w:szCs w:val="30"/>
        </w:rPr>
        <w:t xml:space="preserve">2020 </w:t>
      </w:r>
      <w:r w:rsidRPr="00B377B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ซึ่งเป็นบริษัท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B377B0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ถือหุ้นโดย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เซ็น แอนด์ สไปซี่ จำกัด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B377B0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B377B0">
        <w:rPr>
          <w:rFonts w:ascii="Angsana New" w:hAnsi="Angsana New"/>
          <w:sz w:val="30"/>
          <w:szCs w:val="30"/>
          <w:cs/>
        </w:rPr>
        <w:t xml:space="preserve">ร้อยละ </w:t>
      </w:r>
      <w:r w:rsidRPr="00B377B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)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ทั้งนี้การเลิกกิจการของบริษัทร่วมดังกล่าวไม่มีผลกระทบต่อการดำเนินงานหรือฐานะการเงินของ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 w:rsidR="00F5323D">
        <w:rPr>
          <w:rFonts w:ascii="Angsana New" w:hAnsi="Angsana New"/>
          <w:sz w:val="30"/>
          <w:szCs w:val="30"/>
        </w:rPr>
        <w:t xml:space="preserve"> </w:t>
      </w:r>
      <w:r w:rsidR="00D3247E">
        <w:rPr>
          <w:rFonts w:ascii="Angsana New" w:hAnsi="Angsana New" w:hint="cs"/>
          <w:sz w:val="30"/>
          <w:szCs w:val="30"/>
          <w:cs/>
        </w:rPr>
        <w:t>จาก</w:t>
      </w:r>
      <w:r w:rsidR="006B3368">
        <w:rPr>
          <w:rFonts w:ascii="Angsana New" w:hAnsi="Angsana New" w:hint="cs"/>
          <w:sz w:val="30"/>
          <w:szCs w:val="30"/>
          <w:cs/>
        </w:rPr>
        <w:t>ผล</w:t>
      </w:r>
      <w:r w:rsidR="00D3247E">
        <w:rPr>
          <w:rFonts w:ascii="Angsana New" w:hAnsi="Angsana New" w:hint="cs"/>
          <w:sz w:val="30"/>
          <w:szCs w:val="30"/>
          <w:cs/>
        </w:rPr>
        <w:t xml:space="preserve">การดำเนินงานและแผนการเลิกกิจการดังกล่าวส่งผลให้กลุ่มบริษัทพิจารณาตั้งด้อยค่าเงินลงทุนในบริษัทร่วมแล้วทั้งจำนวนในปี </w:t>
      </w:r>
      <w:r w:rsidR="00D3247E">
        <w:rPr>
          <w:rFonts w:ascii="Angsana New" w:hAnsi="Angsana New"/>
          <w:sz w:val="30"/>
          <w:szCs w:val="30"/>
        </w:rPr>
        <w:t>2565</w:t>
      </w:r>
      <w:r w:rsidRPr="00B377B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อย่างไรก็ตามบริษัทร่วมอยู่ในระหว่างดำเนินการเลิกกิจการ</w:t>
      </w:r>
    </w:p>
    <w:p w14:paraId="72E82901" w14:textId="77777777" w:rsidR="00124ED6" w:rsidRPr="00C5206A" w:rsidRDefault="00124ED6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662423" w14:textId="6899E4B7" w:rsidR="00C72697" w:rsidRPr="000477C3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การเข้าลงทุนและ</w:t>
      </w:r>
      <w:r w:rsidRPr="000477C3">
        <w:rPr>
          <w:rFonts w:ascii="Angsana New" w:hAnsi="Angsana New" w:hint="cs"/>
          <w:i/>
          <w:iCs/>
          <w:sz w:val="30"/>
          <w:szCs w:val="30"/>
          <w:cs/>
        </w:rPr>
        <w:t>ชำระค่าหุ้น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ของ </w:t>
      </w:r>
      <w:r>
        <w:rPr>
          <w:rFonts w:ascii="Angsana New" w:hAnsi="Angsana New"/>
          <w:i/>
          <w:iCs/>
          <w:sz w:val="30"/>
          <w:szCs w:val="30"/>
        </w:rPr>
        <w:t>KMF</w:t>
      </w:r>
    </w:p>
    <w:p w14:paraId="0084F795" w14:textId="77777777" w:rsidR="00C72697" w:rsidRPr="00124ED6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1AD0B2" w14:textId="230B9E25" w:rsidR="00C72697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 สไปซ์ ซินเนอร์จี้ จำกัด </w:t>
      </w:r>
      <w:r>
        <w:rPr>
          <w:rFonts w:ascii="Angsana New" w:hAnsi="Angsana New"/>
          <w:sz w:val="30"/>
          <w:szCs w:val="30"/>
        </w:rPr>
        <w:t xml:space="preserve">(“SYN”) 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เข้าลงทุนในบริษัท คิง มารีน ฟู้ดส์ จำกัด </w:t>
      </w:r>
      <w:r>
        <w:rPr>
          <w:rFonts w:ascii="Angsana New" w:hAnsi="Angsana New"/>
          <w:sz w:val="30"/>
          <w:szCs w:val="30"/>
        </w:rPr>
        <w:t xml:space="preserve">(“KMF”) </w:t>
      </w:r>
      <w:r w:rsidRPr="008E7E22">
        <w:rPr>
          <w:rFonts w:ascii="Angsana New" w:hAnsi="Angsana New"/>
          <w:sz w:val="30"/>
          <w:szCs w:val="30"/>
          <w:cs/>
        </w:rPr>
        <w:t>โดยแบ่งชำระเป็น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8E7E22">
        <w:rPr>
          <w:rFonts w:ascii="Angsana New" w:hAnsi="Angsana New"/>
          <w:sz w:val="30"/>
          <w:szCs w:val="30"/>
          <w:cs/>
        </w:rPr>
        <w:t xml:space="preserve"> งวด คืองวดที่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 xml:space="preserve">1 </w:t>
      </w:r>
      <w:r w:rsidRPr="008E7E22">
        <w:rPr>
          <w:rFonts w:ascii="Angsana New" w:hAnsi="Angsana New"/>
          <w:sz w:val="30"/>
          <w:szCs w:val="30"/>
          <w:cs/>
        </w:rPr>
        <w:t xml:space="preserve">จำนวน </w:t>
      </w:r>
      <w:r w:rsidRPr="008E7E22">
        <w:rPr>
          <w:rFonts w:ascii="Angsana New" w:hAnsi="Angsana New"/>
          <w:sz w:val="30"/>
          <w:szCs w:val="30"/>
        </w:rPr>
        <w:t>60.</w:t>
      </w:r>
      <w:r>
        <w:rPr>
          <w:rFonts w:ascii="Angsana New" w:hAnsi="Angsana New"/>
          <w:sz w:val="30"/>
          <w:szCs w:val="30"/>
        </w:rPr>
        <w:t>1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ชำระ ณ วันที่โอนกิจการเสร็จสมบูรณ์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2565)</w:t>
      </w:r>
      <w:r w:rsidRPr="008E7E22">
        <w:rPr>
          <w:rFonts w:ascii="Angsana New" w:hAnsi="Angsana New"/>
          <w:sz w:val="30"/>
          <w:szCs w:val="30"/>
          <w:cs/>
        </w:rPr>
        <w:t xml:space="preserve"> และงวดที่</w:t>
      </w:r>
      <w:r w:rsidRPr="008E7E22">
        <w:rPr>
          <w:rFonts w:ascii="Angsana New" w:hAnsi="Angsana New"/>
          <w:sz w:val="30"/>
          <w:szCs w:val="30"/>
        </w:rPr>
        <w:t> 2</w:t>
      </w:r>
      <w:r w:rsidRPr="008E7E22">
        <w:rPr>
          <w:rFonts w:ascii="Angsana New" w:hAnsi="Angsana New"/>
          <w:sz w:val="30"/>
          <w:szCs w:val="30"/>
          <w:cs/>
        </w:rPr>
        <w:t xml:space="preserve"> จำนวน</w:t>
      </w:r>
      <w:r w:rsidRPr="008E7E22">
        <w:rPr>
          <w:rFonts w:ascii="Angsana New" w:hAnsi="Angsana New"/>
          <w:sz w:val="30"/>
          <w:szCs w:val="30"/>
        </w:rPr>
        <w:t> 12.0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เมื่อ</w:t>
      </w:r>
      <w:r w:rsidRPr="008E7E22">
        <w:rPr>
          <w:rFonts w:ascii="Angsana New" w:hAnsi="Angsana New"/>
          <w:sz w:val="30"/>
          <w:szCs w:val="30"/>
        </w:rPr>
        <w:t xml:space="preserve"> KMF </w:t>
      </w:r>
      <w:r w:rsidRPr="008E7E22">
        <w:rPr>
          <w:rFonts w:ascii="Angsana New" w:hAnsi="Angsana New"/>
          <w:sz w:val="30"/>
          <w:szCs w:val="30"/>
          <w:cs/>
        </w:rPr>
        <w:t xml:space="preserve">สามารถทำตามเงื่อนไขที่ระบุในสัญญา </w:t>
      </w:r>
      <w:r w:rsidRPr="00D01C17">
        <w:rPr>
          <w:rFonts w:ascii="Angsana New" w:hAnsi="Angsana New"/>
          <w:sz w:val="30"/>
          <w:szCs w:val="30"/>
          <w:cs/>
        </w:rPr>
        <w:t>ในที่ประชุมคณะกรรมการของบริษัท เมื่อวันที่</w:t>
      </w:r>
      <w:r>
        <w:rPr>
          <w:rFonts w:ascii="Angsana New" w:hAnsi="Angsana New"/>
          <w:sz w:val="30"/>
          <w:szCs w:val="30"/>
        </w:rPr>
        <w:t xml:space="preserve"> 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2566</w:t>
      </w:r>
      <w:r w:rsidRPr="00D01C1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01C17">
        <w:rPr>
          <w:rFonts w:ascii="Angsana New" w:hAnsi="Angsana New"/>
          <w:sz w:val="30"/>
          <w:szCs w:val="30"/>
          <w:cs/>
        </w:rPr>
        <w:t xml:space="preserve">จ่ายชำระค่าหุ้นงวดที่ </w:t>
      </w:r>
      <w:r>
        <w:rPr>
          <w:rFonts w:ascii="Angsana New" w:hAnsi="Angsana New"/>
          <w:sz w:val="30"/>
          <w:szCs w:val="30"/>
        </w:rPr>
        <w:t>2</w:t>
      </w:r>
      <w:r w:rsidRPr="00D01C17">
        <w:rPr>
          <w:rFonts w:ascii="Angsana New" w:hAnsi="Angsana New"/>
          <w:sz w:val="30"/>
          <w:szCs w:val="30"/>
          <w:cs/>
        </w:rPr>
        <w:t xml:space="preserve"> จำนวน</w:t>
      </w:r>
      <w:r>
        <w:rPr>
          <w:rFonts w:ascii="Angsana New" w:hAnsi="Angsana New"/>
          <w:sz w:val="30"/>
          <w:szCs w:val="30"/>
        </w:rPr>
        <w:t xml:space="preserve"> 12</w:t>
      </w:r>
      <w:r w:rsidRPr="00D01C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D01C17">
        <w:rPr>
          <w:rFonts w:ascii="Angsana New" w:hAnsi="Angsana New"/>
          <w:sz w:val="30"/>
          <w:szCs w:val="30"/>
          <w:cs/>
        </w:rPr>
        <w:t xml:space="preserve"> ล้านบาท เนื่องจาก</w:t>
      </w:r>
      <w:r>
        <w:rPr>
          <w:rFonts w:ascii="Angsana New" w:hAnsi="Angsana New"/>
          <w:sz w:val="30"/>
          <w:szCs w:val="30"/>
        </w:rPr>
        <w:t xml:space="preserve"> </w:t>
      </w:r>
      <w:r w:rsidRPr="00D01C17">
        <w:rPr>
          <w:rFonts w:ascii="Angsana New" w:hAnsi="Angsana New"/>
          <w:sz w:val="30"/>
          <w:szCs w:val="30"/>
        </w:rPr>
        <w:t xml:space="preserve">KMF </w:t>
      </w:r>
      <w:r w:rsidRPr="00D01C17">
        <w:rPr>
          <w:rFonts w:ascii="Angsana New" w:hAnsi="Angsana New"/>
          <w:sz w:val="30"/>
          <w:szCs w:val="30"/>
          <w:cs/>
        </w:rPr>
        <w:t>สามารถทำตามเงื่อนไขที่ระบุในสัญญาได้ โดย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SYN </w:t>
      </w:r>
      <w:r w:rsidRPr="00D01C17">
        <w:rPr>
          <w:rFonts w:ascii="Angsana New" w:hAnsi="Angsana New"/>
          <w:sz w:val="30"/>
          <w:szCs w:val="30"/>
          <w:cs/>
        </w:rPr>
        <w:t xml:space="preserve">ชำระค่าหุ้นดังกล่าวแล้วในเดือนมีนาคม </w:t>
      </w:r>
      <w:r>
        <w:rPr>
          <w:rFonts w:ascii="Angsana New" w:hAnsi="Angsana New"/>
          <w:sz w:val="30"/>
          <w:szCs w:val="30"/>
        </w:rPr>
        <w:t>2566</w:t>
      </w:r>
    </w:p>
    <w:p w14:paraId="52DF65AB" w14:textId="77777777" w:rsidR="00F77FB3" w:rsidRDefault="00F77FB3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496D3FB" w14:textId="77777777" w:rsid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07EAC06" w14:textId="4F79F41D" w:rsidR="00445F3C" w:rsidRDefault="00445F3C" w:rsidP="0044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D4096">
        <w:rPr>
          <w:rFonts w:ascii="Angsana New" w:hAnsi="Angsana New" w:hint="cs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3FDEFB36" w14:textId="685827DF" w:rsidR="00F77FB3" w:rsidRDefault="00F77FB3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AC344D" w14:textId="0A469FEB" w:rsidR="001B4F0E" w:rsidRDefault="002F67FC" w:rsidP="002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2F67FC">
        <w:rPr>
          <w:rFonts w:ascii="Angsana New" w:hAnsi="Angsana New"/>
          <w:spacing w:val="-4"/>
          <w:sz w:val="30"/>
          <w:szCs w:val="30"/>
          <w:cs/>
        </w:rPr>
        <w:t xml:space="preserve">ในเดือนกันยายน </w:t>
      </w:r>
      <w:r w:rsidRPr="002F67FC">
        <w:rPr>
          <w:rFonts w:ascii="Angsana New" w:hAnsi="Angsana New"/>
          <w:spacing w:val="-4"/>
          <w:sz w:val="30"/>
          <w:szCs w:val="30"/>
        </w:rPr>
        <w:t xml:space="preserve">2566 </w:t>
      </w:r>
      <w:r w:rsidRPr="002F67FC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</w:t>
      </w:r>
      <w:r w:rsidR="00800D77">
        <w:rPr>
          <w:rFonts w:ascii="Angsana New" w:hAnsi="Angsana New" w:hint="cs"/>
          <w:spacing w:val="-4"/>
          <w:sz w:val="30"/>
          <w:szCs w:val="30"/>
          <w:cs/>
        </w:rPr>
        <w:t>ทำสัญญา</w:t>
      </w:r>
      <w:r w:rsidRPr="002F67FC">
        <w:rPr>
          <w:rFonts w:ascii="Angsana New" w:hAnsi="Angsana New"/>
          <w:spacing w:val="-4"/>
          <w:sz w:val="30"/>
          <w:szCs w:val="30"/>
          <w:cs/>
        </w:rPr>
        <w:t xml:space="preserve">วงเงินกู้ยืมใหม่กับสถาบันการเงินในประเทศแห่งหนึ่ง จำนวน </w:t>
      </w:r>
      <w:r w:rsidRPr="002F67FC">
        <w:rPr>
          <w:rFonts w:ascii="Angsana New" w:hAnsi="Angsana New"/>
          <w:spacing w:val="-4"/>
          <w:sz w:val="30"/>
          <w:szCs w:val="30"/>
        </w:rPr>
        <w:t xml:space="preserve">55.0 </w:t>
      </w:r>
      <w:r w:rsidRPr="002F67FC">
        <w:rPr>
          <w:rFonts w:ascii="Angsana New" w:hAnsi="Angsana New"/>
          <w:spacing w:val="-4"/>
          <w:sz w:val="30"/>
          <w:szCs w:val="30"/>
          <w:cs/>
        </w:rPr>
        <w:t xml:space="preserve">ล้านบาท และ </w:t>
      </w:r>
      <w:r w:rsidRPr="002F67FC">
        <w:rPr>
          <w:rFonts w:ascii="Angsana New" w:hAnsi="Angsana New"/>
          <w:spacing w:val="-4"/>
          <w:sz w:val="30"/>
          <w:szCs w:val="30"/>
        </w:rPr>
        <w:t xml:space="preserve">1.4 </w:t>
      </w:r>
      <w:r w:rsidRPr="002F67FC">
        <w:rPr>
          <w:rFonts w:ascii="Angsana New" w:hAnsi="Angsana New"/>
          <w:spacing w:val="-4"/>
          <w:sz w:val="30"/>
          <w:szCs w:val="30"/>
          <w:cs/>
        </w:rPr>
        <w:t xml:space="preserve">ล้านดอลลาร์สหรัฐ ระยะเวลาเบิกใช้ </w:t>
      </w:r>
      <w:r w:rsidRPr="002F67FC">
        <w:rPr>
          <w:rFonts w:ascii="Angsana New" w:hAnsi="Angsana New"/>
          <w:spacing w:val="-4"/>
          <w:sz w:val="30"/>
          <w:szCs w:val="30"/>
        </w:rPr>
        <w:t xml:space="preserve">20 </w:t>
      </w:r>
      <w:r w:rsidRPr="002F67FC">
        <w:rPr>
          <w:rFonts w:ascii="Angsana New" w:hAnsi="Angsana New"/>
          <w:spacing w:val="-4"/>
          <w:sz w:val="30"/>
          <w:szCs w:val="30"/>
          <w:cs/>
        </w:rPr>
        <w:t>ปี โดยบริษัทเข้าค้ำประกันวงเงินดังกล่าวตามสัดส่วนการถือหุ้น</w:t>
      </w:r>
    </w:p>
    <w:p w14:paraId="18FE8D60" w14:textId="1CA541FE" w:rsidR="00F77FB3" w:rsidRPr="00F77FB3" w:rsidRDefault="00F77FB3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4BD7CD" w14:textId="637E666D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CA2A2D3" w14:textId="226DD565" w:rsidR="008E3B7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529"/>
        <w:gridCol w:w="272"/>
        <w:gridCol w:w="2159"/>
      </w:tblGrid>
      <w:tr w:rsidR="00124ED6" w:rsidRPr="00CD4D1B" w14:paraId="0E08B74E" w14:textId="77777777" w:rsidTr="00B279B2">
        <w:trPr>
          <w:trHeight w:val="461"/>
          <w:tblHeader/>
        </w:trPr>
        <w:tc>
          <w:tcPr>
            <w:tcW w:w="2302" w:type="pct"/>
          </w:tcPr>
          <w:p w14:paraId="1BC72ED1" w14:textId="77777777" w:rsidR="00124ED6" w:rsidRPr="008A7132" w:rsidRDefault="00124ED6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50E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50E3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41" w:type="pct"/>
          </w:tcPr>
          <w:p w14:paraId="435BC7B1" w14:textId="4771B49A" w:rsidR="00124ED6" w:rsidRPr="00CD4D1B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hideMark/>
          </w:tcPr>
          <w:p w14:paraId="33089AE2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2A91D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28BDDE" w14:textId="77777777" w:rsidR="00124ED6" w:rsidRPr="00CD4D1B" w:rsidRDefault="00124ED6" w:rsidP="00B279B2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8A7132" w14:paraId="6C2F9EEA" w14:textId="77777777" w:rsidTr="00B279B2">
        <w:trPr>
          <w:tblHeader/>
        </w:trPr>
        <w:tc>
          <w:tcPr>
            <w:tcW w:w="2302" w:type="pct"/>
          </w:tcPr>
          <w:p w14:paraId="7F6CF40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1DA1EA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  <w:hideMark/>
          </w:tcPr>
          <w:p w14:paraId="77D61D51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8A7132" w14:paraId="027A7F47" w14:textId="77777777" w:rsidTr="00B279B2">
        <w:trPr>
          <w:tblHeader/>
        </w:trPr>
        <w:tc>
          <w:tcPr>
            <w:tcW w:w="2302" w:type="pct"/>
            <w:hideMark/>
          </w:tcPr>
          <w:p w14:paraId="79F065D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541" w:type="pct"/>
          </w:tcPr>
          <w:p w14:paraId="167F425F" w14:textId="77777777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2B21ED96" w14:textId="57360472" w:rsidR="00124ED6" w:rsidRPr="008A7132" w:rsidRDefault="00B17673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</w:t>
            </w:r>
            <w:r w:rsidR="00847CFA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8" w:type="pct"/>
          </w:tcPr>
          <w:p w14:paraId="4FA45A6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F2BE845" w14:textId="7468A819" w:rsidR="00124ED6" w:rsidRPr="008A7132" w:rsidRDefault="00B17673" w:rsidP="00B17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</w:tr>
      <w:tr w:rsidR="00124ED6" w:rsidRPr="008A7132" w14:paraId="6EF5526D" w14:textId="77777777" w:rsidTr="00B279B2">
        <w:trPr>
          <w:tblHeader/>
        </w:trPr>
        <w:tc>
          <w:tcPr>
            <w:tcW w:w="2302" w:type="pct"/>
          </w:tcPr>
          <w:p w14:paraId="307182F6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1" w:type="pct"/>
          </w:tcPr>
          <w:p w14:paraId="0DB9EBBE" w14:textId="77777777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3095905F" w14:textId="7F3CC485" w:rsidR="00124ED6" w:rsidRPr="008A7132" w:rsidRDefault="00B17673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(6,368)</w:t>
            </w:r>
          </w:p>
        </w:tc>
        <w:tc>
          <w:tcPr>
            <w:tcW w:w="148" w:type="pct"/>
          </w:tcPr>
          <w:p w14:paraId="74D056C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79D7744" w14:textId="315D355F" w:rsidR="00124ED6" w:rsidRPr="008A7132" w:rsidRDefault="00B17673" w:rsidP="00B17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(54)</w:t>
            </w:r>
          </w:p>
        </w:tc>
      </w:tr>
      <w:tr w:rsidR="00124ED6" w14:paraId="72E3840A" w14:textId="77777777" w:rsidTr="00B279B2">
        <w:trPr>
          <w:tblHeader/>
        </w:trPr>
        <w:tc>
          <w:tcPr>
            <w:tcW w:w="2302" w:type="pct"/>
          </w:tcPr>
          <w:p w14:paraId="5F07F8B7" w14:textId="77777777" w:rsid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1" w:type="pct"/>
          </w:tcPr>
          <w:p w14:paraId="4FDD7B04" w14:textId="77777777" w:rsidR="00124ED6" w:rsidRPr="00CD4D1B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7EC52FED" w14:textId="7B0B723B" w:rsidR="00124ED6" w:rsidRDefault="00037B98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1,652</w:t>
            </w:r>
          </w:p>
        </w:tc>
        <w:tc>
          <w:tcPr>
            <w:tcW w:w="148" w:type="pct"/>
          </w:tcPr>
          <w:p w14:paraId="6DCC9161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5BF220DC" w14:textId="012A4AEE" w:rsidR="00124ED6" w:rsidRDefault="00037B98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A0518A" w14:textId="236510C6" w:rsidR="00124ED6" w:rsidRDefault="00124ED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515F8B" w14:textId="32D06D13" w:rsidR="00835A05" w:rsidRDefault="00835A05" w:rsidP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0014987" w14:textId="17BB097F" w:rsidR="00762410" w:rsidRDefault="00762410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529"/>
        <w:gridCol w:w="272"/>
        <w:gridCol w:w="2159"/>
      </w:tblGrid>
      <w:tr w:rsidR="00124ED6" w:rsidRPr="008A7132" w14:paraId="07918237" w14:textId="77777777" w:rsidTr="00B279B2">
        <w:trPr>
          <w:trHeight w:val="461"/>
          <w:tblHeader/>
        </w:trPr>
        <w:tc>
          <w:tcPr>
            <w:tcW w:w="2843" w:type="pct"/>
          </w:tcPr>
          <w:p w14:paraId="17C42924" w14:textId="77777777" w:rsidR="00124ED6" w:rsidRPr="008A7132" w:rsidRDefault="00124ED6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33" w:type="pct"/>
            <w:hideMark/>
          </w:tcPr>
          <w:p w14:paraId="5B6AFE9A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2B6407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14D341D7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8A7132" w14:paraId="2531AD47" w14:textId="77777777" w:rsidTr="00B279B2">
        <w:trPr>
          <w:tblHeader/>
        </w:trPr>
        <w:tc>
          <w:tcPr>
            <w:tcW w:w="2843" w:type="pct"/>
          </w:tcPr>
          <w:p w14:paraId="743D38CA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7" w:type="pct"/>
            <w:gridSpan w:val="3"/>
            <w:hideMark/>
          </w:tcPr>
          <w:p w14:paraId="6BB8A227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8A7132" w14:paraId="4EF1C077" w14:textId="77777777" w:rsidTr="00B279B2">
        <w:trPr>
          <w:tblHeader/>
        </w:trPr>
        <w:tc>
          <w:tcPr>
            <w:tcW w:w="2843" w:type="pct"/>
          </w:tcPr>
          <w:p w14:paraId="7DD1410D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14:paraId="5FB97BC5" w14:textId="1E535799" w:rsidR="00124ED6" w:rsidRPr="008A7132" w:rsidRDefault="00511172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234,783</w:t>
            </w:r>
          </w:p>
        </w:tc>
        <w:tc>
          <w:tcPr>
            <w:tcW w:w="148" w:type="pct"/>
          </w:tcPr>
          <w:p w14:paraId="69CE0BB5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0A4021C" w14:textId="507E1BB9" w:rsidR="00124ED6" w:rsidRPr="008A7132" w:rsidRDefault="008628DA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ED6" w:rsidRPr="008A7132" w14:paraId="6C1522B4" w14:textId="77777777" w:rsidTr="00B279B2">
        <w:trPr>
          <w:tblHeader/>
        </w:trPr>
        <w:tc>
          <w:tcPr>
            <w:tcW w:w="2843" w:type="pct"/>
          </w:tcPr>
          <w:p w14:paraId="2B717C55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3" w:type="pct"/>
          </w:tcPr>
          <w:p w14:paraId="3BBBA052" w14:textId="1007A442" w:rsidR="00124ED6" w:rsidRPr="008A7132" w:rsidRDefault="00511172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25,919</w:t>
            </w:r>
          </w:p>
        </w:tc>
        <w:tc>
          <w:tcPr>
            <w:tcW w:w="148" w:type="pct"/>
          </w:tcPr>
          <w:p w14:paraId="280242A8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9C3EAD7" w14:textId="10FA7861" w:rsidR="00124ED6" w:rsidRPr="008A7132" w:rsidRDefault="008628DA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680D59" w14:textId="1BD502B9" w:rsidR="00124ED6" w:rsidRDefault="00124ED6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81B6DCB" w14:textId="718FEC8E" w:rsidR="00835A05" w:rsidRPr="00C81EE0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EE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C81EE0">
        <w:rPr>
          <w:rFonts w:asciiTheme="majorBidi" w:hAnsiTheme="majorBidi" w:cstheme="majorBidi"/>
          <w:sz w:val="30"/>
          <w:szCs w:val="30"/>
        </w:rPr>
        <w:t xml:space="preserve">3 </w:t>
      </w:r>
      <w:r w:rsidRPr="00C81EE0"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00633203" w14:textId="77777777" w:rsid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4E20F4B" w14:textId="27298F17" w:rsidR="005534D1" w:rsidRPr="00C81EE0" w:rsidRDefault="00316966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EE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C81EE0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C81EE0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1EE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41F2BBB7" w14:textId="41AEA2D3" w:rsidR="007D51A9" w:rsidRDefault="007D51A9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354DDD" w14:textId="15F3B851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1A3E677" w14:textId="1835FF02" w:rsidR="007D51A9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6A849CC2" w14:textId="77777777" w:rsidR="001B4F0E" w:rsidRDefault="001B4F0E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19481C" w14:textId="417C9343" w:rsidR="00EB7C96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32A49FA" w14:textId="6254467B" w:rsidR="007D51A9" w:rsidRDefault="007D51A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B029E" w:rsidRPr="0076015C" w14:paraId="1FC72827" w14:textId="77777777" w:rsidTr="00B279B2">
        <w:tc>
          <w:tcPr>
            <w:tcW w:w="2199" w:type="pct"/>
          </w:tcPr>
          <w:p w14:paraId="1944E0F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027714D0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D662211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4235A9FD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29E" w:rsidRPr="0076015C" w14:paraId="6A897707" w14:textId="77777777" w:rsidTr="00B279B2">
        <w:tc>
          <w:tcPr>
            <w:tcW w:w="2199" w:type="pct"/>
          </w:tcPr>
          <w:p w14:paraId="365C2075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ายน </w:t>
            </w:r>
          </w:p>
        </w:tc>
        <w:tc>
          <w:tcPr>
            <w:tcW w:w="591" w:type="pct"/>
            <w:shd w:val="clear" w:color="auto" w:fill="auto"/>
          </w:tcPr>
          <w:p w14:paraId="0755FC81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8C485BB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64B187E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9F79781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A7C01E8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32621D83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130A92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29E" w:rsidRPr="0076015C" w14:paraId="53E82AC2" w14:textId="77777777" w:rsidTr="00B279B2">
        <w:tc>
          <w:tcPr>
            <w:tcW w:w="2199" w:type="pct"/>
          </w:tcPr>
          <w:p w14:paraId="36A8284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C1DF260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29E" w:rsidRPr="0076015C" w14:paraId="258E9A3E" w14:textId="77777777" w:rsidTr="00B279B2">
        <w:tc>
          <w:tcPr>
            <w:tcW w:w="2199" w:type="pct"/>
          </w:tcPr>
          <w:p w14:paraId="0CBD453F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54164386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5294A03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09493A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4B24E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CD30B1B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5DE13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7954BED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13C" w:rsidRPr="0076015C" w14:paraId="0956B4C1" w14:textId="77777777" w:rsidTr="00B87897">
        <w:tc>
          <w:tcPr>
            <w:tcW w:w="2199" w:type="pct"/>
          </w:tcPr>
          <w:p w14:paraId="6ABFF983" w14:textId="3F0EAEC9" w:rsidR="00E8513C" w:rsidRPr="00796ACB" w:rsidRDefault="00E8513C" w:rsidP="00E8513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1F03D8DA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797,050</w:t>
            </w:r>
          </w:p>
        </w:tc>
        <w:tc>
          <w:tcPr>
            <w:tcW w:w="129" w:type="pct"/>
            <w:shd w:val="clear" w:color="auto" w:fill="auto"/>
          </w:tcPr>
          <w:p w14:paraId="1FA684FE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4238C0C6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745,6</w:t>
            </w:r>
            <w:r w:rsidR="00FF408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4A62168F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085620" w14:textId="19D4EE2A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DCCBDC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385A6A5" w14:textId="77777777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513C" w:rsidRPr="0076015C" w14:paraId="5E497682" w14:textId="77777777" w:rsidTr="00B87897">
        <w:tc>
          <w:tcPr>
            <w:tcW w:w="2199" w:type="pct"/>
          </w:tcPr>
          <w:p w14:paraId="77664D88" w14:textId="2A8D9013" w:rsidR="00E8513C" w:rsidRPr="00796ACB" w:rsidRDefault="00E8513C" w:rsidP="00E8513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549E" w14:textId="317CE011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182,523</w:t>
            </w:r>
          </w:p>
        </w:tc>
        <w:tc>
          <w:tcPr>
            <w:tcW w:w="129" w:type="pct"/>
            <w:shd w:val="clear" w:color="auto" w:fill="auto"/>
          </w:tcPr>
          <w:p w14:paraId="22EFEEC4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7A5F9" w14:textId="5A6C6C45" w:rsidR="00E8513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135,444</w:t>
            </w:r>
          </w:p>
        </w:tc>
        <w:tc>
          <w:tcPr>
            <w:tcW w:w="147" w:type="pct"/>
            <w:shd w:val="clear" w:color="auto" w:fill="auto"/>
          </w:tcPr>
          <w:p w14:paraId="5F973A51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A50EBD" w14:textId="2F8E7ADD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335648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81D808" w14:textId="080C2D5B" w:rsidR="00E8513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ACB" w:rsidRPr="0076015C" w14:paraId="749F460B" w14:textId="77777777" w:rsidTr="00B87897">
        <w:tc>
          <w:tcPr>
            <w:tcW w:w="2199" w:type="pct"/>
          </w:tcPr>
          <w:p w14:paraId="5E60F50D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48A5E29E" w14:textId="771E3428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19,809</w:t>
            </w:r>
          </w:p>
        </w:tc>
        <w:tc>
          <w:tcPr>
            <w:tcW w:w="129" w:type="pct"/>
            <w:shd w:val="clear" w:color="auto" w:fill="auto"/>
          </w:tcPr>
          <w:p w14:paraId="1EF39AA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2807E37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18,994</w:t>
            </w:r>
          </w:p>
        </w:tc>
        <w:tc>
          <w:tcPr>
            <w:tcW w:w="147" w:type="pct"/>
            <w:shd w:val="clear" w:color="auto" w:fill="auto"/>
          </w:tcPr>
          <w:p w14:paraId="1676C86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277F3" w14:textId="18C170FD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F08B08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127F02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ACB" w:rsidRPr="0076015C" w14:paraId="191000DF" w14:textId="77777777" w:rsidTr="00B279B2">
        <w:tc>
          <w:tcPr>
            <w:tcW w:w="2199" w:type="pct"/>
          </w:tcPr>
          <w:p w14:paraId="1D4EF76E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7976EBEF" w14:textId="3204B1C8" w:rsidR="00796ACB" w:rsidRPr="0076015C" w:rsidRDefault="00796ACB" w:rsidP="0091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19C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65794C6" w14:textId="77777777" w:rsidR="00796ACB" w:rsidRPr="0076015C" w:rsidRDefault="00796ACB" w:rsidP="0091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3539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9DA6B4D" w14:textId="4F66FE52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6ACB">
              <w:rPr>
                <w:rFonts w:asciiTheme="majorBidi" w:hAnsiTheme="majorBidi" w:cstheme="majorBidi"/>
                <w:sz w:val="30"/>
                <w:szCs w:val="30"/>
              </w:rPr>
              <w:t>94,137</w:t>
            </w:r>
          </w:p>
        </w:tc>
        <w:tc>
          <w:tcPr>
            <w:tcW w:w="130" w:type="pct"/>
          </w:tcPr>
          <w:p w14:paraId="1B53193B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FB9F02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87,243</w:t>
            </w:r>
          </w:p>
        </w:tc>
      </w:tr>
      <w:tr w:rsidR="00796ACB" w:rsidRPr="0076015C" w14:paraId="6C94C033" w14:textId="77777777" w:rsidTr="00B279B2">
        <w:tc>
          <w:tcPr>
            <w:tcW w:w="2199" w:type="pct"/>
          </w:tcPr>
          <w:p w14:paraId="15FE2921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2AA21CBE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999,382</w:t>
            </w:r>
          </w:p>
        </w:tc>
        <w:tc>
          <w:tcPr>
            <w:tcW w:w="129" w:type="pct"/>
          </w:tcPr>
          <w:p w14:paraId="122E827F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900,068</w:t>
            </w:r>
          </w:p>
        </w:tc>
        <w:tc>
          <w:tcPr>
            <w:tcW w:w="147" w:type="pct"/>
          </w:tcPr>
          <w:p w14:paraId="4666F42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2C290A9F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94,137</w:t>
            </w:r>
          </w:p>
        </w:tc>
        <w:tc>
          <w:tcPr>
            <w:tcW w:w="130" w:type="pct"/>
          </w:tcPr>
          <w:p w14:paraId="02DD2864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87,243</w:t>
            </w:r>
          </w:p>
        </w:tc>
      </w:tr>
      <w:tr w:rsidR="00796ACB" w:rsidRPr="0076015C" w14:paraId="59F2DE7B" w14:textId="77777777" w:rsidTr="00B279B2">
        <w:tc>
          <w:tcPr>
            <w:tcW w:w="2199" w:type="pct"/>
          </w:tcPr>
          <w:p w14:paraId="219E5C31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53437A6C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EBC6B08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D62FE06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9B83080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299650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783F8B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2AB873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ACB" w:rsidRPr="0076015C" w14:paraId="25ACD2CB" w14:textId="77777777" w:rsidTr="00B279B2">
        <w:tc>
          <w:tcPr>
            <w:tcW w:w="2199" w:type="pct"/>
          </w:tcPr>
          <w:p w14:paraId="554DF231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A513604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89206BB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18EE27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8752D2E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52FD7A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4D2FAE7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F031A0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9A1" w:rsidRPr="0076015C" w14:paraId="51F83DBD" w14:textId="77777777" w:rsidTr="00EC16C1">
        <w:tc>
          <w:tcPr>
            <w:tcW w:w="2199" w:type="pct"/>
          </w:tcPr>
          <w:p w14:paraId="721F7F66" w14:textId="77777777" w:rsidR="003639A1" w:rsidRPr="0076015C" w:rsidRDefault="003639A1" w:rsidP="003639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4A0621EE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="00ED64D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ED64D2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129" w:type="pct"/>
            <w:shd w:val="clear" w:color="auto" w:fill="auto"/>
          </w:tcPr>
          <w:p w14:paraId="411EAF6A" w14:textId="77777777" w:rsidR="003639A1" w:rsidRPr="0076015C" w:rsidRDefault="003639A1" w:rsidP="003639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4D79" w14:textId="77777777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898,365</w:t>
            </w:r>
          </w:p>
        </w:tc>
        <w:tc>
          <w:tcPr>
            <w:tcW w:w="147" w:type="pct"/>
            <w:shd w:val="clear" w:color="auto" w:fill="auto"/>
          </w:tcPr>
          <w:p w14:paraId="1174FE3D" w14:textId="77777777" w:rsidR="003639A1" w:rsidRPr="0076015C" w:rsidRDefault="003639A1" w:rsidP="003639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6C2F306A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3F7B45" w14:textId="77777777" w:rsidR="003639A1" w:rsidRPr="0076015C" w:rsidRDefault="003639A1" w:rsidP="003639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68DD23" w14:textId="77777777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39A1" w:rsidRPr="0076015C" w14:paraId="7F4BECBD" w14:textId="77777777" w:rsidTr="00EC16C1">
        <w:trPr>
          <w:trHeight w:val="290"/>
        </w:trPr>
        <w:tc>
          <w:tcPr>
            <w:tcW w:w="2199" w:type="pct"/>
          </w:tcPr>
          <w:p w14:paraId="3B655414" w14:textId="77777777" w:rsidR="003639A1" w:rsidRPr="0076015C" w:rsidRDefault="003639A1" w:rsidP="003639A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7EE54840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2,</w:t>
            </w:r>
            <w:r w:rsidR="00ED64D2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129" w:type="pct"/>
            <w:shd w:val="clear" w:color="auto" w:fill="auto"/>
          </w:tcPr>
          <w:p w14:paraId="65F2399E" w14:textId="77777777" w:rsidR="003639A1" w:rsidRPr="0076015C" w:rsidRDefault="003639A1" w:rsidP="003639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8995E42" w14:textId="77777777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1,703</w:t>
            </w:r>
          </w:p>
        </w:tc>
        <w:tc>
          <w:tcPr>
            <w:tcW w:w="147" w:type="pct"/>
            <w:shd w:val="clear" w:color="auto" w:fill="auto"/>
          </w:tcPr>
          <w:p w14:paraId="4EC1C71E" w14:textId="77777777" w:rsidR="003639A1" w:rsidRPr="0076015C" w:rsidRDefault="003639A1" w:rsidP="003639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696153D5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94,137</w:t>
            </w:r>
          </w:p>
        </w:tc>
        <w:tc>
          <w:tcPr>
            <w:tcW w:w="130" w:type="pct"/>
          </w:tcPr>
          <w:p w14:paraId="63D84CD8" w14:textId="77777777" w:rsidR="003639A1" w:rsidRPr="0076015C" w:rsidRDefault="003639A1" w:rsidP="003639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08F92B" w14:textId="77777777" w:rsidR="003639A1" w:rsidRPr="0076015C" w:rsidRDefault="003639A1" w:rsidP="0036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87,243</w:t>
            </w:r>
          </w:p>
        </w:tc>
      </w:tr>
      <w:tr w:rsidR="00796ACB" w:rsidRPr="0076015C" w14:paraId="7829E3C7" w14:textId="77777777" w:rsidTr="00B279B2">
        <w:tc>
          <w:tcPr>
            <w:tcW w:w="2199" w:type="pct"/>
          </w:tcPr>
          <w:p w14:paraId="1EC61442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35B81041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999,382</w:t>
            </w:r>
          </w:p>
        </w:tc>
        <w:tc>
          <w:tcPr>
            <w:tcW w:w="129" w:type="pct"/>
          </w:tcPr>
          <w:p w14:paraId="2403096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900,068</w:t>
            </w:r>
          </w:p>
        </w:tc>
        <w:tc>
          <w:tcPr>
            <w:tcW w:w="147" w:type="pct"/>
          </w:tcPr>
          <w:p w14:paraId="52AA3EE5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4860107E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94,137</w:t>
            </w:r>
          </w:p>
        </w:tc>
        <w:tc>
          <w:tcPr>
            <w:tcW w:w="130" w:type="pct"/>
          </w:tcPr>
          <w:p w14:paraId="544B59DB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87,243</w:t>
            </w:r>
          </w:p>
        </w:tc>
      </w:tr>
    </w:tbl>
    <w:p w14:paraId="5620C103" w14:textId="16E9AF97" w:rsidR="003B029E" w:rsidRDefault="003B029E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E01E4A3" w14:textId="50A457AD" w:rsidR="003B029E" w:rsidRDefault="003B0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B029E" w:rsidRPr="0076015C" w14:paraId="115D5B69" w14:textId="77777777" w:rsidTr="00B279B2">
        <w:tc>
          <w:tcPr>
            <w:tcW w:w="2199" w:type="pct"/>
          </w:tcPr>
          <w:p w14:paraId="4B51272A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035858B8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F5031E1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729676ED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29E" w:rsidRPr="0076015C" w14:paraId="5D07A495" w14:textId="77777777" w:rsidTr="00B279B2">
        <w:tc>
          <w:tcPr>
            <w:tcW w:w="2199" w:type="pct"/>
          </w:tcPr>
          <w:p w14:paraId="4588819E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591" w:type="pct"/>
            <w:shd w:val="clear" w:color="auto" w:fill="auto"/>
          </w:tcPr>
          <w:p w14:paraId="20E16643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21CE658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9BD74D1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64374E44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8C27D77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8541440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C99A2CE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29E" w:rsidRPr="0076015C" w14:paraId="034CF53A" w14:textId="77777777" w:rsidTr="00B279B2">
        <w:tc>
          <w:tcPr>
            <w:tcW w:w="2199" w:type="pct"/>
          </w:tcPr>
          <w:p w14:paraId="0941C9C4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3BE60B51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29E" w:rsidRPr="0076015C" w14:paraId="1D973C9C" w14:textId="77777777" w:rsidTr="00B279B2">
        <w:tc>
          <w:tcPr>
            <w:tcW w:w="2199" w:type="pct"/>
          </w:tcPr>
          <w:p w14:paraId="3A685A88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5065F08B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1C9ECDE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A9101D3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FFDB2F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D888A9F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3AA27E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78A679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13C" w:rsidRPr="0076015C" w14:paraId="3E75E9B0" w14:textId="77777777" w:rsidTr="00354E69">
        <w:tc>
          <w:tcPr>
            <w:tcW w:w="2199" w:type="pct"/>
          </w:tcPr>
          <w:p w14:paraId="4DFCFF8B" w14:textId="7D5BFBF4" w:rsidR="00E8513C" w:rsidRPr="00911E13" w:rsidRDefault="00E8513C" w:rsidP="00E8513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911E1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44D49" w14:textId="40D9CCC8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2,329,990</w:t>
            </w:r>
          </w:p>
        </w:tc>
        <w:tc>
          <w:tcPr>
            <w:tcW w:w="129" w:type="pct"/>
            <w:shd w:val="clear" w:color="auto" w:fill="auto"/>
          </w:tcPr>
          <w:p w14:paraId="3A75E8E6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4914D" w14:textId="6AFD4704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1,979,78</w:t>
            </w:r>
            <w:r w:rsidR="00FF408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AF71756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446E1FC" w14:textId="76FFCF78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E584CAC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C82514E" w14:textId="77777777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513C" w:rsidRPr="0076015C" w14:paraId="5EA7B504" w14:textId="77777777" w:rsidTr="00354E69">
        <w:tc>
          <w:tcPr>
            <w:tcW w:w="2199" w:type="pct"/>
          </w:tcPr>
          <w:p w14:paraId="2640CBCE" w14:textId="4CDDBF9E" w:rsidR="00E8513C" w:rsidRPr="00911E13" w:rsidRDefault="00E8513C" w:rsidP="00E8513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911E1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54E9" w14:textId="7E91F0BD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474,888</w:t>
            </w:r>
          </w:p>
        </w:tc>
        <w:tc>
          <w:tcPr>
            <w:tcW w:w="129" w:type="pct"/>
            <w:shd w:val="clear" w:color="auto" w:fill="auto"/>
          </w:tcPr>
          <w:p w14:paraId="45E13587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4F70" w14:textId="4B7DFA4F" w:rsidR="00E8513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411,458</w:t>
            </w:r>
          </w:p>
        </w:tc>
        <w:tc>
          <w:tcPr>
            <w:tcW w:w="147" w:type="pct"/>
            <w:shd w:val="clear" w:color="auto" w:fill="auto"/>
          </w:tcPr>
          <w:p w14:paraId="0B275BE6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FD42B8" w14:textId="2862846E" w:rsidR="00E8513C" w:rsidRPr="0076015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F58794" w14:textId="77777777" w:rsidR="00E8513C" w:rsidRPr="0076015C" w:rsidRDefault="00E8513C" w:rsidP="00E85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35F009F" w14:textId="5D110A0F" w:rsidR="00E8513C" w:rsidRDefault="00E8513C" w:rsidP="00E8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ACB" w:rsidRPr="0076015C" w14:paraId="079DF814" w14:textId="77777777" w:rsidTr="00B279B2">
        <w:tc>
          <w:tcPr>
            <w:tcW w:w="2199" w:type="pct"/>
          </w:tcPr>
          <w:p w14:paraId="4C92E24C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3A0063E3" w14:textId="3F7B48F8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ACB">
              <w:rPr>
                <w:rFonts w:asciiTheme="majorBidi" w:hAnsiTheme="majorBidi" w:cstheme="majorBidi"/>
                <w:sz w:val="30"/>
                <w:szCs w:val="30"/>
              </w:rPr>
              <w:t>62,150</w:t>
            </w:r>
          </w:p>
        </w:tc>
        <w:tc>
          <w:tcPr>
            <w:tcW w:w="129" w:type="pct"/>
            <w:shd w:val="clear" w:color="auto" w:fill="auto"/>
          </w:tcPr>
          <w:p w14:paraId="3C04D2FB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1EC705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54,060</w:t>
            </w:r>
          </w:p>
        </w:tc>
        <w:tc>
          <w:tcPr>
            <w:tcW w:w="147" w:type="pct"/>
            <w:shd w:val="clear" w:color="auto" w:fill="auto"/>
          </w:tcPr>
          <w:p w14:paraId="57C5CA81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F69FD6" w14:textId="66EC7FA9" w:rsidR="00796ACB" w:rsidRPr="0076015C" w:rsidRDefault="00796ACB" w:rsidP="0091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5EC0F0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F1C9C1D" w14:textId="77777777" w:rsidR="00796ACB" w:rsidRPr="0076015C" w:rsidRDefault="00796ACB" w:rsidP="0091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ACB" w:rsidRPr="0076015C" w14:paraId="71227FFE" w14:textId="77777777" w:rsidTr="00B279B2">
        <w:tc>
          <w:tcPr>
            <w:tcW w:w="2199" w:type="pct"/>
          </w:tcPr>
          <w:p w14:paraId="5242CE56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67F2A67C" w14:textId="57AD7DC0" w:rsidR="00796ACB" w:rsidRPr="0076015C" w:rsidRDefault="00796ACB" w:rsidP="0091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E9DCCE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C8AB0B" w14:textId="77777777" w:rsidR="00796ACB" w:rsidRPr="0076015C" w:rsidRDefault="00796ACB" w:rsidP="0091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D56A786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65BA6A" w14:textId="235AACB6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6ACB">
              <w:rPr>
                <w:rFonts w:asciiTheme="majorBidi" w:hAnsiTheme="majorBidi" w:cstheme="majorBidi"/>
                <w:sz w:val="30"/>
                <w:szCs w:val="30"/>
              </w:rPr>
              <w:t>285,601</w:t>
            </w:r>
          </w:p>
        </w:tc>
        <w:tc>
          <w:tcPr>
            <w:tcW w:w="130" w:type="pct"/>
          </w:tcPr>
          <w:p w14:paraId="49AD3C5D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5F19D0C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247,489</w:t>
            </w:r>
          </w:p>
        </w:tc>
      </w:tr>
      <w:tr w:rsidR="00796ACB" w:rsidRPr="0076015C" w14:paraId="7BE25EF5" w14:textId="77777777" w:rsidTr="00B279B2">
        <w:tc>
          <w:tcPr>
            <w:tcW w:w="2199" w:type="pct"/>
          </w:tcPr>
          <w:p w14:paraId="53951AAC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A2D2BCD" w14:textId="15EC86E3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2,867,028</w:t>
            </w:r>
          </w:p>
        </w:tc>
        <w:tc>
          <w:tcPr>
            <w:tcW w:w="129" w:type="pct"/>
          </w:tcPr>
          <w:p w14:paraId="51F61FDA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A30D9DD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2,445,300</w:t>
            </w:r>
          </w:p>
        </w:tc>
        <w:tc>
          <w:tcPr>
            <w:tcW w:w="147" w:type="pct"/>
          </w:tcPr>
          <w:p w14:paraId="6F22F429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AFDB2EB" w14:textId="167E08D2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285,601</w:t>
            </w:r>
          </w:p>
        </w:tc>
        <w:tc>
          <w:tcPr>
            <w:tcW w:w="130" w:type="pct"/>
          </w:tcPr>
          <w:p w14:paraId="61C5BC1C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CE56BC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247,489</w:t>
            </w:r>
          </w:p>
        </w:tc>
      </w:tr>
      <w:tr w:rsidR="00796ACB" w:rsidRPr="0076015C" w14:paraId="5F9BE6AF" w14:textId="77777777" w:rsidTr="00B279B2">
        <w:tc>
          <w:tcPr>
            <w:tcW w:w="2199" w:type="pct"/>
          </w:tcPr>
          <w:p w14:paraId="3661D62A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6261D828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EAE5AA2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D7EC77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397757C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482F13C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6D66CF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60DEF24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ACB" w:rsidRPr="0076015C" w14:paraId="4B2C4CB8" w14:textId="77777777" w:rsidTr="00B279B2">
        <w:tc>
          <w:tcPr>
            <w:tcW w:w="2199" w:type="pct"/>
          </w:tcPr>
          <w:p w14:paraId="7AEDA0A9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0939727A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BE96831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44F10A5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83E52B3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9F75ED0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1FD3DD6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B3A005B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AAD" w:rsidRPr="0076015C" w14:paraId="595B2483" w14:textId="77777777" w:rsidTr="00870D55">
        <w:tc>
          <w:tcPr>
            <w:tcW w:w="2199" w:type="pct"/>
          </w:tcPr>
          <w:p w14:paraId="7D880861" w14:textId="77777777" w:rsidR="00646AAD" w:rsidRPr="0076015C" w:rsidRDefault="00646AAD" w:rsidP="00646A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673C3" w14:textId="3A745D21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2,859,</w:t>
            </w:r>
            <w:r w:rsidR="00ED64D2">
              <w:rPr>
                <w:rFonts w:ascii="Angsana New" w:hAnsi="Angsana New"/>
                <w:color w:val="000000"/>
                <w:sz w:val="30"/>
                <w:szCs w:val="30"/>
              </w:rPr>
              <w:t>803</w:t>
            </w:r>
          </w:p>
        </w:tc>
        <w:tc>
          <w:tcPr>
            <w:tcW w:w="129" w:type="pct"/>
            <w:shd w:val="clear" w:color="auto" w:fill="auto"/>
          </w:tcPr>
          <w:p w14:paraId="0083E9DE" w14:textId="77777777" w:rsidR="00646AAD" w:rsidRPr="0076015C" w:rsidRDefault="00646AAD" w:rsidP="00646A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FAF9DF2" w14:textId="77777777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2,438,820</w:t>
            </w:r>
          </w:p>
        </w:tc>
        <w:tc>
          <w:tcPr>
            <w:tcW w:w="147" w:type="pct"/>
            <w:shd w:val="clear" w:color="auto" w:fill="auto"/>
          </w:tcPr>
          <w:p w14:paraId="6F4B44DF" w14:textId="77777777" w:rsidR="00646AAD" w:rsidRPr="0076015C" w:rsidRDefault="00646AAD" w:rsidP="00646A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E2343" w14:textId="2945FC29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EBB8BBF" w14:textId="77777777" w:rsidR="00646AAD" w:rsidRPr="0076015C" w:rsidRDefault="00646AAD" w:rsidP="00646A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ECE006" w14:textId="77777777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6AAD" w:rsidRPr="0076015C" w14:paraId="568D53F0" w14:textId="77777777" w:rsidTr="00870D55">
        <w:tc>
          <w:tcPr>
            <w:tcW w:w="2199" w:type="pct"/>
          </w:tcPr>
          <w:p w14:paraId="1894A9BB" w14:textId="77777777" w:rsidR="00646AAD" w:rsidRPr="0076015C" w:rsidRDefault="00646AAD" w:rsidP="00646A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0333E" w14:textId="12837E98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7,</w:t>
            </w:r>
            <w:r w:rsidR="00ED64D2">
              <w:rPr>
                <w:rFonts w:ascii="Angsana New" w:hAnsi="Angsana New"/>
                <w:color w:val="000000"/>
                <w:sz w:val="30"/>
                <w:szCs w:val="30"/>
              </w:rPr>
              <w:t>225</w:t>
            </w:r>
          </w:p>
        </w:tc>
        <w:tc>
          <w:tcPr>
            <w:tcW w:w="129" w:type="pct"/>
            <w:shd w:val="clear" w:color="auto" w:fill="auto"/>
          </w:tcPr>
          <w:p w14:paraId="2BFA8FDE" w14:textId="77777777" w:rsidR="00646AAD" w:rsidRPr="0076015C" w:rsidRDefault="00646AAD" w:rsidP="00646A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6DEFEB" w14:textId="77777777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6,480</w:t>
            </w:r>
          </w:p>
        </w:tc>
        <w:tc>
          <w:tcPr>
            <w:tcW w:w="147" w:type="pct"/>
            <w:shd w:val="clear" w:color="auto" w:fill="auto"/>
          </w:tcPr>
          <w:p w14:paraId="0299F406" w14:textId="77777777" w:rsidR="00646AAD" w:rsidRPr="0076015C" w:rsidRDefault="00646AAD" w:rsidP="00646A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34200" w14:textId="642A80CF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285,601</w:t>
            </w:r>
          </w:p>
        </w:tc>
        <w:tc>
          <w:tcPr>
            <w:tcW w:w="130" w:type="pct"/>
          </w:tcPr>
          <w:p w14:paraId="3477E035" w14:textId="77777777" w:rsidR="00646AAD" w:rsidRPr="0076015C" w:rsidRDefault="00646AAD" w:rsidP="00646A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E11270" w14:textId="77777777" w:rsidR="00646AAD" w:rsidRPr="0076015C" w:rsidRDefault="00646AAD" w:rsidP="0064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247,489</w:t>
            </w:r>
          </w:p>
        </w:tc>
      </w:tr>
      <w:tr w:rsidR="00796ACB" w:rsidRPr="0076015C" w14:paraId="1E31EF42" w14:textId="77777777" w:rsidTr="00870D55">
        <w:tc>
          <w:tcPr>
            <w:tcW w:w="2199" w:type="pct"/>
          </w:tcPr>
          <w:p w14:paraId="06DA04C5" w14:textId="77777777" w:rsidR="00796ACB" w:rsidRPr="0076015C" w:rsidRDefault="00796ACB" w:rsidP="00796A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F5A03A" w14:textId="4A3AB223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2,867,028</w:t>
            </w:r>
          </w:p>
        </w:tc>
        <w:tc>
          <w:tcPr>
            <w:tcW w:w="129" w:type="pct"/>
          </w:tcPr>
          <w:p w14:paraId="0E10C6C9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4A6CE48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2,445,300</w:t>
            </w:r>
          </w:p>
        </w:tc>
        <w:tc>
          <w:tcPr>
            <w:tcW w:w="147" w:type="pct"/>
          </w:tcPr>
          <w:p w14:paraId="7E448202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3C8F79" w14:textId="4E645E2C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285,601</w:t>
            </w:r>
          </w:p>
        </w:tc>
        <w:tc>
          <w:tcPr>
            <w:tcW w:w="130" w:type="pct"/>
          </w:tcPr>
          <w:p w14:paraId="1F58DB78" w14:textId="77777777" w:rsidR="00796ACB" w:rsidRPr="0076015C" w:rsidRDefault="00796ACB" w:rsidP="00796A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EE83B26" w14:textId="77777777" w:rsidR="00796ACB" w:rsidRPr="0076015C" w:rsidRDefault="00796ACB" w:rsidP="0079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247,489</w:t>
            </w:r>
          </w:p>
        </w:tc>
      </w:tr>
    </w:tbl>
    <w:p w14:paraId="4BC4788A" w14:textId="77777777" w:rsidR="003B029E" w:rsidRDefault="003B029E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7AEF3F6" w14:textId="45BE2109" w:rsidR="00172359" w:rsidRPr="0084152A" w:rsidRDefault="00172359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5AA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DD20135" w14:textId="77777777" w:rsidR="00172359" w:rsidRPr="0084152A" w:rsidRDefault="00172359" w:rsidP="0017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172359" w:rsidRPr="0076015C" w14:paraId="7AD593DE" w14:textId="77777777" w:rsidTr="002A3C76">
        <w:trPr>
          <w:tblHeader/>
        </w:trPr>
        <w:tc>
          <w:tcPr>
            <w:tcW w:w="2520" w:type="dxa"/>
            <w:vAlign w:val="bottom"/>
          </w:tcPr>
          <w:p w14:paraId="1C8503C1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5EDD11D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F7C22BE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84DD1BA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C73AC67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3CA9D179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9D5D191" w14:textId="77777777" w:rsidR="00172359" w:rsidRPr="0076015C" w:rsidDel="00D43E7A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72359" w:rsidRPr="0076015C" w14:paraId="5B7321AB" w14:textId="77777777" w:rsidTr="002A3C76">
        <w:trPr>
          <w:tblHeader/>
        </w:trPr>
        <w:tc>
          <w:tcPr>
            <w:tcW w:w="2520" w:type="dxa"/>
          </w:tcPr>
          <w:p w14:paraId="6E96B6F0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F508CE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5F84CE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768EA0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74A8E62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244FB8C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72359" w:rsidRPr="0076015C" w14:paraId="2FFFB587" w14:textId="77777777" w:rsidTr="002A3C76">
        <w:tc>
          <w:tcPr>
            <w:tcW w:w="2520" w:type="dxa"/>
          </w:tcPr>
          <w:p w14:paraId="6ADF880B" w14:textId="032C0036" w:rsidR="00172359" w:rsidRPr="0084152A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1C72EF8E" w14:textId="77777777" w:rsidR="00172359" w:rsidRPr="00755AA3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05CE13F" w14:textId="77777777" w:rsidR="00172359" w:rsidRPr="00755AA3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39EC61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E0B72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7A0432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359" w:rsidRPr="0076015C" w14:paraId="73A26AEC" w14:textId="77777777" w:rsidTr="002A3C76">
        <w:tc>
          <w:tcPr>
            <w:tcW w:w="2520" w:type="dxa"/>
          </w:tcPr>
          <w:p w14:paraId="7FE3BAD4" w14:textId="129BE92E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84152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5E835F75" w14:textId="7FE75AB8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C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0F202DD" w14:textId="65627DB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CB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F64BFB1" w14:textId="7D996C25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71A8FE4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0EE636" w14:textId="07CD570F" w:rsidR="00172359" w:rsidRPr="0076015C" w:rsidRDefault="008F5A73" w:rsidP="0007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67A09D5D" w14:textId="77777777" w:rsidR="0054170E" w:rsidRPr="0084152A" w:rsidRDefault="0054170E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14AF1E" w14:textId="263C0536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84152A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84152A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A71297" w14:textId="77CC1BC6" w:rsidR="0054170E" w:rsidRDefault="00E43404" w:rsidP="0054170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6C52749C" w14:textId="36189643" w:rsidR="00D5630D" w:rsidRDefault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16FD60A5" w:rsidR="004775ED" w:rsidRPr="0084152A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C74157" w:rsidRPr="00106313" w14:paraId="1755EFC9" w14:textId="77777777" w:rsidTr="00AE0227">
        <w:trPr>
          <w:tblHeader/>
        </w:trPr>
        <w:tc>
          <w:tcPr>
            <w:tcW w:w="2892" w:type="pct"/>
            <w:shd w:val="clear" w:color="auto" w:fill="auto"/>
          </w:tcPr>
          <w:p w14:paraId="14D562A3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5C089" w14:textId="0BC20F00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02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0" w:type="pct"/>
            <w:shd w:val="clear" w:color="auto" w:fill="auto"/>
          </w:tcPr>
          <w:p w14:paraId="7E281FE2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C1251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B3798F3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F36ED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BF0937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157" w:rsidRPr="00106313" w14:paraId="7F9BA256" w14:textId="77777777" w:rsidTr="00AE0227">
        <w:trPr>
          <w:tblHeader/>
        </w:trPr>
        <w:tc>
          <w:tcPr>
            <w:tcW w:w="2892" w:type="pct"/>
          </w:tcPr>
          <w:p w14:paraId="56DCA44C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6997CCE0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4157" w:rsidRPr="00106313" w14:paraId="76A1230D" w14:textId="77777777" w:rsidTr="00AE0227">
        <w:tc>
          <w:tcPr>
            <w:tcW w:w="2892" w:type="pct"/>
          </w:tcPr>
          <w:p w14:paraId="10AFABD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3E600E7A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18411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6B855F2D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605721D2" w14:textId="77777777" w:rsidTr="00AE0227">
        <w:tc>
          <w:tcPr>
            <w:tcW w:w="2892" w:type="pct"/>
          </w:tcPr>
          <w:p w14:paraId="1ECAA488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7B06263E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56,357</w:t>
            </w:r>
          </w:p>
        </w:tc>
        <w:tc>
          <w:tcPr>
            <w:tcW w:w="149" w:type="pct"/>
          </w:tcPr>
          <w:p w14:paraId="077008B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307B8EFE" w:rsidR="00C74157" w:rsidRPr="000505F0" w:rsidRDefault="00037B98" w:rsidP="001C1D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6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157" w:rsidRPr="000505F0" w14:paraId="127268F8" w14:textId="77777777" w:rsidTr="00AE0227">
        <w:tc>
          <w:tcPr>
            <w:tcW w:w="2892" w:type="pct"/>
          </w:tcPr>
          <w:p w14:paraId="09B9578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7AA973E5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6,059</w:t>
            </w:r>
          </w:p>
        </w:tc>
        <w:tc>
          <w:tcPr>
            <w:tcW w:w="149" w:type="pct"/>
          </w:tcPr>
          <w:p w14:paraId="352C5E8A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456412DF" w:rsidR="00C74157" w:rsidRPr="000505F0" w:rsidRDefault="00037B98" w:rsidP="000332C7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2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C74157" w:rsidRPr="000505F0" w14:paraId="31711328" w14:textId="77777777" w:rsidTr="0054170E">
        <w:tc>
          <w:tcPr>
            <w:tcW w:w="2892" w:type="pct"/>
          </w:tcPr>
          <w:p w14:paraId="4A31B81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367E9088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149" w:type="pct"/>
          </w:tcPr>
          <w:p w14:paraId="095CF9CD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539AD0BA" w:rsidR="00C74157" w:rsidRPr="000505F0" w:rsidRDefault="00037B98" w:rsidP="000332C7">
            <w:pPr>
              <w:pStyle w:val="acctfourfigures"/>
              <w:tabs>
                <w:tab w:val="clear" w:pos="765"/>
                <w:tab w:val="decimal" w:pos="1323"/>
                <w:tab w:val="decimal" w:pos="151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C74157" w:rsidRPr="000505F0" w14:paraId="7AFF7AA0" w14:textId="77777777" w:rsidTr="005E3893">
        <w:tc>
          <w:tcPr>
            <w:tcW w:w="2892" w:type="pct"/>
          </w:tcPr>
          <w:p w14:paraId="59F8B33B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7D29B0E3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66,799</w:t>
            </w:r>
          </w:p>
        </w:tc>
        <w:tc>
          <w:tcPr>
            <w:tcW w:w="149" w:type="pct"/>
          </w:tcPr>
          <w:p w14:paraId="79BDEF2C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0127A64A" w:rsidR="00C74157" w:rsidRPr="000505F0" w:rsidRDefault="00037B98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3,142</w:t>
            </w:r>
          </w:p>
        </w:tc>
      </w:tr>
      <w:tr w:rsidR="00D5630D" w:rsidRPr="000505F0" w14:paraId="4A84AF83" w14:textId="77777777" w:rsidTr="005E3893">
        <w:tc>
          <w:tcPr>
            <w:tcW w:w="2892" w:type="pct"/>
          </w:tcPr>
          <w:p w14:paraId="1F312AF4" w14:textId="77777777" w:rsidR="00D5630D" w:rsidRPr="00106313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E9EFC8E" w14:textId="77777777" w:rsidR="00D5630D" w:rsidRPr="00106313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Default="00D5630D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4157" w:rsidRPr="00106313" w14:paraId="76C4F6E3" w14:textId="77777777" w:rsidTr="00AE0227">
        <w:tc>
          <w:tcPr>
            <w:tcW w:w="2892" w:type="pct"/>
          </w:tcPr>
          <w:p w14:paraId="1FA8B1CD" w14:textId="77777777" w:rsidR="00C74157" w:rsidRPr="009154DB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25B9CD1B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3FE5129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2E7C6F42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1D43FEC2" w14:textId="77777777" w:rsidTr="00AE0227">
        <w:tc>
          <w:tcPr>
            <w:tcW w:w="2892" w:type="pct"/>
          </w:tcPr>
          <w:p w14:paraId="7D40605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4636C66F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13,126</w:t>
            </w:r>
          </w:p>
        </w:tc>
        <w:tc>
          <w:tcPr>
            <w:tcW w:w="149" w:type="pct"/>
          </w:tcPr>
          <w:p w14:paraId="5048719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0D0C3293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C74157" w:rsidRPr="000505F0" w14:paraId="552EF45B" w14:textId="77777777" w:rsidTr="00AE0227">
        <w:tc>
          <w:tcPr>
            <w:tcW w:w="2892" w:type="pct"/>
          </w:tcPr>
          <w:p w14:paraId="5491176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5EC1F23E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43,126</w:t>
            </w:r>
          </w:p>
        </w:tc>
        <w:tc>
          <w:tcPr>
            <w:tcW w:w="149" w:type="pct"/>
          </w:tcPr>
          <w:p w14:paraId="68AB5CB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6ABA1716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</w:tr>
      <w:tr w:rsidR="00C74157" w:rsidRPr="000505F0" w14:paraId="54E61F80" w14:textId="77777777" w:rsidTr="00AE0227">
        <w:tc>
          <w:tcPr>
            <w:tcW w:w="2892" w:type="pct"/>
          </w:tcPr>
          <w:p w14:paraId="0561329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620512BA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9" w:type="pct"/>
          </w:tcPr>
          <w:p w14:paraId="76E4CDA7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0014A999" w:rsidR="00C74157" w:rsidRPr="000505F0" w:rsidRDefault="00037B98" w:rsidP="001C1DD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1891783E" w14:textId="77777777" w:rsidTr="00AE0227">
        <w:tc>
          <w:tcPr>
            <w:tcW w:w="2892" w:type="pct"/>
          </w:tcPr>
          <w:p w14:paraId="1B53499E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16D99A30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277,997</w:t>
            </w:r>
          </w:p>
        </w:tc>
        <w:tc>
          <w:tcPr>
            <w:tcW w:w="149" w:type="pct"/>
          </w:tcPr>
          <w:p w14:paraId="496F6BB2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33BAF6B3" w:rsidR="00C74157" w:rsidRPr="000505F0" w:rsidRDefault="00037B98" w:rsidP="001C1DD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5EC64717" w14:textId="77777777" w:rsidTr="0054170E">
        <w:tc>
          <w:tcPr>
            <w:tcW w:w="2892" w:type="pct"/>
          </w:tcPr>
          <w:p w14:paraId="1FBE95B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3B668AA1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4,158</w:t>
            </w:r>
          </w:p>
        </w:tc>
        <w:tc>
          <w:tcPr>
            <w:tcW w:w="149" w:type="pct"/>
          </w:tcPr>
          <w:p w14:paraId="281CAB50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1ACC6560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2,776</w:t>
            </w:r>
          </w:p>
        </w:tc>
      </w:tr>
      <w:tr w:rsidR="00C74157" w:rsidRPr="000505F0" w14:paraId="116FF4B7" w14:textId="77777777" w:rsidTr="005E3893">
        <w:tc>
          <w:tcPr>
            <w:tcW w:w="2892" w:type="pct"/>
          </w:tcPr>
          <w:p w14:paraId="77A2314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2515268D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338,707</w:t>
            </w:r>
          </w:p>
        </w:tc>
        <w:tc>
          <w:tcPr>
            <w:tcW w:w="149" w:type="pct"/>
            <w:vAlign w:val="bottom"/>
          </w:tcPr>
          <w:p w14:paraId="1F3E9F3C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5995A1F9" w:rsidR="00C74157" w:rsidRPr="000505F0" w:rsidRDefault="00037B98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4,662</w:t>
            </w:r>
          </w:p>
        </w:tc>
      </w:tr>
    </w:tbl>
    <w:p w14:paraId="117168FE" w14:textId="10352490" w:rsidR="00C74157" w:rsidRDefault="00C74157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4A496" w14:textId="6484866C" w:rsidR="002F67FC" w:rsidRPr="00106313" w:rsidRDefault="002F67FC" w:rsidP="002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9 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58E236" w14:textId="492D83FA" w:rsidR="002F67FC" w:rsidRDefault="002F67FC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ED1AE" w14:textId="3695B12B" w:rsidR="00587244" w:rsidRDefault="00587244" w:rsidP="0058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D4096">
        <w:rPr>
          <w:rFonts w:ascii="Angsana New" w:hAnsi="Angsana New" w:hint="cs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621C6EF1" w14:textId="77777777" w:rsidR="000C5B26" w:rsidRDefault="000C5B26" w:rsidP="00C30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5711F22" w14:textId="79913724" w:rsidR="002F67FC" w:rsidRPr="00C3041C" w:rsidRDefault="00587244" w:rsidP="00C30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ตุลาคม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>คณะกรรม</w:t>
      </w:r>
      <w:r w:rsidR="00C3041C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>มีมติอนุมัติให้บริษัทเข้าค้ำประกันวงเงินกู้ยืมใหม่ของบริษัทย่อยแห่งหนึ่ง</w:t>
      </w:r>
      <w:r w:rsidR="004878E6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F42493">
        <w:rPr>
          <w:rFonts w:ascii="Angsana New" w:hAnsi="Angsana New"/>
          <w:spacing w:val="-4"/>
          <w:sz w:val="30"/>
          <w:szCs w:val="30"/>
        </w:rPr>
        <w:t>115.0</w:t>
      </w:r>
      <w:r w:rsidR="004878E6">
        <w:rPr>
          <w:rFonts w:ascii="Angsana New" w:hAnsi="Angsana New"/>
          <w:spacing w:val="-4"/>
          <w:sz w:val="30"/>
          <w:szCs w:val="30"/>
        </w:rPr>
        <w:t xml:space="preserve"> </w:t>
      </w:r>
      <w:r w:rsidR="004878E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 ทำให้บริษัทมีภาระผูกพันในการค้ำประกันวงเงินแก่บริษัทย่อย</w:t>
      </w:r>
      <w:r w:rsidR="004878E6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F42493">
        <w:rPr>
          <w:rFonts w:ascii="Angsana New" w:hAnsi="Angsana New"/>
          <w:spacing w:val="-4"/>
          <w:sz w:val="30"/>
          <w:szCs w:val="30"/>
        </w:rPr>
        <w:t>51</w:t>
      </w:r>
      <w:r w:rsidR="00C3041C">
        <w:rPr>
          <w:rFonts w:ascii="Angsana New" w:hAnsi="Angsana New"/>
          <w:spacing w:val="-4"/>
          <w:sz w:val="30"/>
          <w:szCs w:val="30"/>
        </w:rPr>
        <w:t xml:space="preserve"> </w:t>
      </w:r>
      <w:r w:rsidR="004878E6">
        <w:rPr>
          <w:rFonts w:ascii="Angsana New" w:hAnsi="Angsana New" w:hint="cs"/>
          <w:spacing w:val="-4"/>
          <w:sz w:val="30"/>
          <w:szCs w:val="30"/>
          <w:cs/>
        </w:rPr>
        <w:t>ของจำนวนเงินดังกล่าว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ตามสัดส่วนการถือหุ้น </w:t>
      </w:r>
      <w:r w:rsidR="008913E0" w:rsidRPr="008913E0">
        <w:rPr>
          <w:rFonts w:ascii="Angsana New" w:hAnsi="Angsana New"/>
          <w:spacing w:val="-4"/>
          <w:sz w:val="30"/>
          <w:szCs w:val="30"/>
          <w:cs/>
        </w:rPr>
        <w:t xml:space="preserve">ในเดือนตุลาคม </w:t>
      </w:r>
      <w:r w:rsidR="00F42493">
        <w:rPr>
          <w:rFonts w:ascii="Angsana New" w:hAnsi="Angsana New"/>
          <w:spacing w:val="-4"/>
          <w:sz w:val="30"/>
          <w:szCs w:val="30"/>
        </w:rPr>
        <w:t>2566</w:t>
      </w:r>
      <w:r w:rsidR="008913E0" w:rsidRPr="008913E0">
        <w:rPr>
          <w:rFonts w:ascii="Angsana New" w:hAnsi="Angsana New"/>
          <w:spacing w:val="-4"/>
          <w:sz w:val="30"/>
          <w:szCs w:val="30"/>
          <w:cs/>
        </w:rPr>
        <w:t xml:space="preserve"> บริษัทย่อยได้เข้าทำสัญญาวงเงินกู้ยืมดังกล่าวกับสถาบันการเงินเรียบร้อยแล้ว</w:t>
      </w:r>
    </w:p>
    <w:sectPr w:rsidR="002F67FC" w:rsidRPr="00C3041C" w:rsidSect="007D51A9">
      <w:headerReference w:type="default" r:id="rId11"/>
      <w:footerReference w:type="default" r:id="rId12"/>
      <w:pgSz w:w="11909" w:h="16834" w:code="9"/>
      <w:pgMar w:top="576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E3E6" w14:textId="77777777" w:rsidR="00E73928" w:rsidRDefault="00E73928" w:rsidP="004956B4">
      <w:r>
        <w:separator/>
      </w:r>
    </w:p>
  </w:endnote>
  <w:endnote w:type="continuationSeparator" w:id="0">
    <w:p w14:paraId="5176DEB1" w14:textId="77777777" w:rsidR="00E73928" w:rsidRDefault="00E7392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C515" w14:textId="77777777" w:rsidR="00E73928" w:rsidRDefault="00E73928" w:rsidP="004956B4">
      <w:r>
        <w:separator/>
      </w:r>
    </w:p>
  </w:footnote>
  <w:footnote w:type="continuationSeparator" w:id="0">
    <w:p w14:paraId="618CD0A5" w14:textId="77777777" w:rsidR="00E73928" w:rsidRDefault="00E7392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1E0B04FB" w:rsidR="00533095" w:rsidRPr="00FE5A92" w:rsidRDefault="00227456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 w:rsidR="00C06B02">
      <w:rPr>
        <w:rFonts w:ascii="Angsana New" w:hAnsi="Angsana New" w:hint="cs"/>
        <w:bCs/>
        <w:i/>
        <w:sz w:val="32"/>
        <w:szCs w:val="32"/>
        <w:cs/>
        <w:lang w:val="en-US" w:bidi="th-TH"/>
      </w:rPr>
      <w:t>และ</w:t>
    </w:r>
    <w:r w:rsidR="00124ED6">
      <w:rPr>
        <w:rFonts w:ascii="Angsana New" w:hAnsi="Angsana New" w:hint="cs"/>
        <w:bCs/>
        <w:i/>
        <w:sz w:val="32"/>
        <w:szCs w:val="32"/>
        <w:cs/>
        <w:lang w:val="en-US" w:bidi="th-TH"/>
      </w:rPr>
      <w:t>เก้า</w:t>
    </w:r>
    <w:r w:rsidR="00C06B02">
      <w:rPr>
        <w:rFonts w:ascii="Angsana New" w:hAnsi="Angsana New" w:hint="cs"/>
        <w:bCs/>
        <w:i/>
        <w:sz w:val="32"/>
        <w:szCs w:val="32"/>
        <w:cs/>
        <w:lang w:val="en-US" w:bidi="th-TH"/>
      </w:rPr>
      <w:t>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="00843F80" w:rsidRPr="00843F80">
      <w:rPr>
        <w:rFonts w:ascii="Angsana New" w:hAnsi="Angsana New"/>
        <w:bCs/>
        <w:iCs/>
        <w:sz w:val="32"/>
        <w:szCs w:val="32"/>
        <w:lang w:bidi="th-TH"/>
      </w:rPr>
      <w:t>3</w:t>
    </w:r>
    <w:r w:rsidR="00C06B02">
      <w:rPr>
        <w:rFonts w:ascii="Angsana New" w:hAnsi="Angsana New"/>
        <w:bCs/>
        <w:iCs/>
        <w:sz w:val="32"/>
        <w:szCs w:val="32"/>
        <w:lang w:bidi="th-TH"/>
      </w:rPr>
      <w:t xml:space="preserve">0 </w:t>
    </w:r>
    <w:r w:rsidR="00124ED6" w:rsidRPr="00124ED6">
      <w:rPr>
        <w:rFonts w:ascii="Angsana New" w:hAnsi="Angsana New" w:hint="cs"/>
        <w:bCs/>
        <w:i/>
        <w:sz w:val="32"/>
        <w:szCs w:val="32"/>
        <w:cs/>
        <w:lang w:bidi="th-TH"/>
      </w:rPr>
      <w:t xml:space="preserve">กันยายน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2566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4CE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7A096-2B01-49A9-BC36-752E9A36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126</TotalTime>
  <Pages>10</Pages>
  <Words>1822</Words>
  <Characters>7712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16</cp:revision>
  <cp:lastPrinted>2023-11-13T06:22:00Z</cp:lastPrinted>
  <dcterms:created xsi:type="dcterms:W3CDTF">2023-11-03T06:42:00Z</dcterms:created>
  <dcterms:modified xsi:type="dcterms:W3CDTF">2023-11-13T08:23:00Z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