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123E6" w:rsidRPr="00C52C41" w14:paraId="25047DD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8364B6" w14:textId="385D7C79" w:rsidR="003123E6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EBB7BC0" w14:textId="77777777" w:rsidR="003123E6" w:rsidRPr="00C52C41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87423B" w14:textId="604DCB22" w:rsidR="003123E6" w:rsidRPr="00C52C41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1DFF3960" w:rsidR="0033736D" w:rsidRPr="006B116C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7F62772D" w:rsidR="0033736D" w:rsidRPr="006B116C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495D8CAF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BF1295">
        <w:rPr>
          <w:rFonts w:ascii="Angsana New" w:hAnsi="Angsana New"/>
          <w:sz w:val="30"/>
          <w:szCs w:val="30"/>
        </w:rPr>
        <w:t xml:space="preserve"> </w:t>
      </w:r>
      <w:r w:rsidR="008B233B">
        <w:rPr>
          <w:rFonts w:ascii="Angsana New" w:hAnsi="Angsana New" w:hint="cs"/>
          <w:sz w:val="30"/>
          <w:szCs w:val="30"/>
          <w:cs/>
        </w:rPr>
        <w:t>9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3123E6">
        <w:rPr>
          <w:rFonts w:ascii="Angsana New" w:hAnsi="Angsana New" w:hint="cs"/>
          <w:sz w:val="30"/>
          <w:szCs w:val="30"/>
          <w:cs/>
        </w:rPr>
        <w:t>พฤศจิกายน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E87B09">
        <w:rPr>
          <w:rFonts w:ascii="Angsana New" w:hAnsi="Angsana New"/>
          <w:sz w:val="30"/>
          <w:szCs w:val="30"/>
        </w:rPr>
        <w:t>6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Pr="009B4EB3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87DC29B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37A9CED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300B7A6" w14:textId="18FC94AE" w:rsidR="008B233B" w:rsidRDefault="008B233B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="008227EA">
        <w:rPr>
          <w:rFonts w:ascii="Angsana New" w:hAnsi="Angsana New" w:hint="cs"/>
          <w:sz w:val="30"/>
          <w:szCs w:val="30"/>
          <w:cs/>
        </w:rPr>
        <w:t>หก</w:t>
      </w:r>
      <w:r w:rsidRPr="002922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92299">
        <w:rPr>
          <w:rFonts w:ascii="Angsana New" w:hAnsi="Angsana New" w:hint="cs"/>
          <w:sz w:val="30"/>
          <w:szCs w:val="30"/>
        </w:rPr>
        <w:t>30</w:t>
      </w:r>
      <w:r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="003123E6">
        <w:rPr>
          <w:rFonts w:ascii="Angsana New" w:hAnsi="Angsana New" w:hint="cs"/>
          <w:sz w:val="30"/>
          <w:szCs w:val="30"/>
          <w:cs/>
        </w:rPr>
        <w:t>กันยายน</w:t>
      </w:r>
      <w:r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730191F5" w14:textId="77777777" w:rsidR="008B233B" w:rsidRDefault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70"/>
        <w:gridCol w:w="1170"/>
        <w:gridCol w:w="270"/>
        <w:gridCol w:w="1350"/>
      </w:tblGrid>
      <w:tr w:rsidR="003123E6" w:rsidRPr="00292299" w14:paraId="0FDDDEB8" w14:textId="77777777" w:rsidTr="001B7004">
        <w:trPr>
          <w:tblHeader/>
        </w:trPr>
        <w:tc>
          <w:tcPr>
            <w:tcW w:w="3510" w:type="dxa"/>
          </w:tcPr>
          <w:p w14:paraId="3FAFF04F" w14:textId="0092E157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880" w:type="dxa"/>
            <w:gridSpan w:val="3"/>
          </w:tcPr>
          <w:p w14:paraId="1A6FB0FE" w14:textId="5AAA88ED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3968BC1" w14:textId="5D261E92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BA2CEA1" w14:textId="23ABA3C7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23E6" w:rsidRPr="00292299" w14:paraId="0EBC142D" w14:textId="77777777" w:rsidTr="007A22EF">
        <w:trPr>
          <w:tblHeader/>
        </w:trPr>
        <w:tc>
          <w:tcPr>
            <w:tcW w:w="3510" w:type="dxa"/>
          </w:tcPr>
          <w:p w14:paraId="4DB5DF5B" w14:textId="0D36DA59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880" w:type="dxa"/>
            <w:gridSpan w:val="3"/>
          </w:tcPr>
          <w:p w14:paraId="0B41E908" w14:textId="17FFCA30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151DF0F5" w14:textId="49E5AD9B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5468DD5" w14:textId="4AFC6376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3E6" w:rsidRPr="00292299" w14:paraId="6F32026F" w14:textId="77777777" w:rsidTr="003123E6">
        <w:trPr>
          <w:tblHeader/>
        </w:trPr>
        <w:tc>
          <w:tcPr>
            <w:tcW w:w="3510" w:type="dxa"/>
          </w:tcPr>
          <w:p w14:paraId="605EB61F" w14:textId="22F43235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4C50503D" w14:textId="282094FE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D74595D" w14:textId="3C600FF0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60DB9" w14:textId="05009B3C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12CB61A" w14:textId="7A958396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DB0CF" w14:textId="38B19EFA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CF4BE1A" w14:textId="77777777" w:rsidR="003123E6" w:rsidRPr="00292299" w:rsidRDefault="003123E6" w:rsidP="003123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2DE189" w14:textId="042ABEDD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123E6" w:rsidRPr="00292299" w14:paraId="5C95A839" w14:textId="77777777" w:rsidTr="00EB003C">
        <w:trPr>
          <w:tblHeader/>
        </w:trPr>
        <w:tc>
          <w:tcPr>
            <w:tcW w:w="3510" w:type="dxa"/>
          </w:tcPr>
          <w:p w14:paraId="6C9448F8" w14:textId="77777777" w:rsidR="003123E6" w:rsidRPr="00292299" w:rsidRDefault="003123E6" w:rsidP="003123E6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940" w:type="dxa"/>
            <w:gridSpan w:val="7"/>
          </w:tcPr>
          <w:p w14:paraId="0FC03A9F" w14:textId="7B52B3FF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3E6" w:rsidRPr="00292299" w14:paraId="13044DA9" w14:textId="77777777" w:rsidTr="003123E6">
        <w:tc>
          <w:tcPr>
            <w:tcW w:w="3510" w:type="dxa"/>
          </w:tcPr>
          <w:p w14:paraId="746370F7" w14:textId="77777777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1E03CA90" w14:textId="77777777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A4A53" w14:textId="084018CB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368DD" w14:textId="41C74B8D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9D62C" w14:textId="57F4DD1C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1A0E7" w14:textId="042C4684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8A6C" w14:textId="77777777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9162C" w14:textId="77777777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749" w:rsidRPr="00292299" w14:paraId="58D94202" w14:textId="77777777" w:rsidTr="003123E6">
        <w:tc>
          <w:tcPr>
            <w:tcW w:w="3510" w:type="dxa"/>
          </w:tcPr>
          <w:p w14:paraId="2723FE4C" w14:textId="77777777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0C8B61C" w14:textId="1AD931EA" w:rsidR="00483749" w:rsidRPr="00654AFC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37,216</w:t>
            </w:r>
          </w:p>
        </w:tc>
        <w:tc>
          <w:tcPr>
            <w:tcW w:w="270" w:type="dxa"/>
          </w:tcPr>
          <w:p w14:paraId="20F9B5B6" w14:textId="127EAD3D" w:rsidR="00483749" w:rsidRPr="00654AFC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A62042" w14:textId="2BB68E7B" w:rsidR="00483749" w:rsidRPr="00654AFC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0C83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8C0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0C83">
              <w:rPr>
                <w:rFonts w:asciiTheme="majorBidi" w:hAnsiTheme="majorBidi"/>
                <w:sz w:val="30"/>
                <w:szCs w:val="30"/>
                <w:cs/>
              </w:rPr>
              <w:t>297</w:t>
            </w:r>
          </w:p>
        </w:tc>
        <w:tc>
          <w:tcPr>
            <w:tcW w:w="270" w:type="dxa"/>
          </w:tcPr>
          <w:p w14:paraId="0364BC58" w14:textId="346AE37E" w:rsidR="00483749" w:rsidRPr="00654AFC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F8267" w14:textId="56DBCC43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37,216</w:t>
            </w:r>
          </w:p>
        </w:tc>
        <w:tc>
          <w:tcPr>
            <w:tcW w:w="270" w:type="dxa"/>
          </w:tcPr>
          <w:p w14:paraId="5B9A6642" w14:textId="77777777" w:rsidR="00483749" w:rsidRP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51DEB2" w14:textId="2E9D7ADE" w:rsidR="00483749" w:rsidRPr="002964A5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25,297</w:t>
            </w:r>
          </w:p>
        </w:tc>
      </w:tr>
      <w:tr w:rsidR="00483749" w:rsidRPr="00292299" w14:paraId="466BE694" w14:textId="77777777" w:rsidTr="003123E6">
        <w:tc>
          <w:tcPr>
            <w:tcW w:w="3510" w:type="dxa"/>
          </w:tcPr>
          <w:p w14:paraId="21C61D6C" w14:textId="77777777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50" w:type="dxa"/>
          </w:tcPr>
          <w:p w14:paraId="2880C5E0" w14:textId="6713F2DC" w:rsidR="00483749" w:rsidRPr="00654AFC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3,709</w:t>
            </w:r>
          </w:p>
        </w:tc>
        <w:tc>
          <w:tcPr>
            <w:tcW w:w="270" w:type="dxa"/>
          </w:tcPr>
          <w:p w14:paraId="3600B4D5" w14:textId="4EFF0572" w:rsidR="00483749" w:rsidRPr="00654AFC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6FDBEF" w14:textId="1584DDED" w:rsidR="00483749" w:rsidRPr="00654AFC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0C83">
              <w:rPr>
                <w:rFonts w:asciiTheme="majorBidi" w:hAnsiTheme="majorBidi"/>
                <w:sz w:val="30"/>
                <w:szCs w:val="30"/>
              </w:rPr>
              <w:t>3,6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97</w:t>
            </w:r>
          </w:p>
        </w:tc>
        <w:tc>
          <w:tcPr>
            <w:tcW w:w="270" w:type="dxa"/>
          </w:tcPr>
          <w:p w14:paraId="192EEDAC" w14:textId="17304265" w:rsidR="00483749" w:rsidRPr="00654AFC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371C7" w14:textId="4937FF94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3,709</w:t>
            </w:r>
          </w:p>
        </w:tc>
        <w:tc>
          <w:tcPr>
            <w:tcW w:w="270" w:type="dxa"/>
          </w:tcPr>
          <w:p w14:paraId="2A10CC51" w14:textId="77777777" w:rsidR="00483749" w:rsidRP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7AFDEA" w14:textId="6A7F6459" w:rsidR="00483749" w:rsidRPr="002964A5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3,697</w:t>
            </w:r>
          </w:p>
        </w:tc>
      </w:tr>
      <w:tr w:rsidR="00483749" w:rsidRPr="00D54225" w14:paraId="091DC797" w14:textId="77777777" w:rsidTr="003123E6">
        <w:tc>
          <w:tcPr>
            <w:tcW w:w="3510" w:type="dxa"/>
          </w:tcPr>
          <w:p w14:paraId="34799D2C" w14:textId="77777777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4FB82B6" w14:textId="43994003" w:rsid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11,565</w:t>
            </w:r>
          </w:p>
        </w:tc>
        <w:tc>
          <w:tcPr>
            <w:tcW w:w="270" w:type="dxa"/>
          </w:tcPr>
          <w:p w14:paraId="57869553" w14:textId="6F33E595" w:rsid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2AE77" w14:textId="25428D63" w:rsid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0C83">
              <w:rPr>
                <w:rFonts w:asciiTheme="majorBidi" w:hAnsiTheme="majorBidi"/>
                <w:sz w:val="30"/>
                <w:szCs w:val="30"/>
              </w:rPr>
              <w:t>21,991</w:t>
            </w:r>
          </w:p>
        </w:tc>
        <w:tc>
          <w:tcPr>
            <w:tcW w:w="270" w:type="dxa"/>
          </w:tcPr>
          <w:p w14:paraId="6FD54C4A" w14:textId="2B551EFE" w:rsid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F7FEB" w14:textId="0454B76C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11,565</w:t>
            </w:r>
          </w:p>
        </w:tc>
        <w:tc>
          <w:tcPr>
            <w:tcW w:w="270" w:type="dxa"/>
          </w:tcPr>
          <w:p w14:paraId="742B3987" w14:textId="77777777" w:rsidR="00483749" w:rsidRP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4AE41C" w14:textId="34399209" w:rsidR="00483749" w:rsidRPr="002964A5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21,991</w:t>
            </w:r>
          </w:p>
        </w:tc>
      </w:tr>
      <w:tr w:rsidR="00483749" w:rsidRPr="00292299" w14:paraId="1157585C" w14:textId="77777777" w:rsidTr="003123E6">
        <w:tc>
          <w:tcPr>
            <w:tcW w:w="3510" w:type="dxa"/>
          </w:tcPr>
          <w:p w14:paraId="567E8EEC" w14:textId="77777777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308A8371" w14:textId="63071920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23,710</w:t>
            </w:r>
          </w:p>
        </w:tc>
        <w:tc>
          <w:tcPr>
            <w:tcW w:w="270" w:type="dxa"/>
          </w:tcPr>
          <w:p w14:paraId="7565929D" w14:textId="2FD24414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E2A3D0" w14:textId="0536E2F7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0C83">
              <w:rPr>
                <w:rFonts w:asciiTheme="majorBidi" w:hAnsiTheme="majorBidi"/>
                <w:sz w:val="30"/>
                <w:szCs w:val="30"/>
              </w:rPr>
              <w:t>28,915</w:t>
            </w:r>
          </w:p>
        </w:tc>
        <w:tc>
          <w:tcPr>
            <w:tcW w:w="270" w:type="dxa"/>
          </w:tcPr>
          <w:p w14:paraId="00C6B0A4" w14:textId="453C1446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DCDDF" w14:textId="410D57DE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23,710</w:t>
            </w:r>
          </w:p>
        </w:tc>
        <w:tc>
          <w:tcPr>
            <w:tcW w:w="270" w:type="dxa"/>
          </w:tcPr>
          <w:p w14:paraId="6E0FD18E" w14:textId="77777777" w:rsidR="00483749" w:rsidRP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E723DA" w14:textId="1FA425BC" w:rsidR="00483749" w:rsidRPr="002964A5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28,915</w:t>
            </w:r>
          </w:p>
        </w:tc>
      </w:tr>
      <w:tr w:rsidR="00483749" w:rsidRPr="00292299" w14:paraId="78C012A4" w14:textId="77777777" w:rsidTr="003123E6">
        <w:tc>
          <w:tcPr>
            <w:tcW w:w="3510" w:type="dxa"/>
          </w:tcPr>
          <w:p w14:paraId="624AD39E" w14:textId="2C56B935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F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50" w:type="dxa"/>
          </w:tcPr>
          <w:p w14:paraId="7973EA2D" w14:textId="39FEEC86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18,294</w:t>
            </w:r>
          </w:p>
        </w:tc>
        <w:tc>
          <w:tcPr>
            <w:tcW w:w="270" w:type="dxa"/>
          </w:tcPr>
          <w:p w14:paraId="7898BDCE" w14:textId="4CE1472A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88E96" w14:textId="56F86E6A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618245" w14:textId="0DB32900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5313B" w14:textId="37F0AAE1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18,294</w:t>
            </w:r>
          </w:p>
        </w:tc>
        <w:tc>
          <w:tcPr>
            <w:tcW w:w="270" w:type="dxa"/>
          </w:tcPr>
          <w:p w14:paraId="3B5EA6A9" w14:textId="77777777" w:rsidR="00483749" w:rsidRP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2C6F8C" w14:textId="77485531" w:rsidR="00483749" w:rsidRPr="002964A5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83749" w:rsidRPr="00292299" w14:paraId="1FD6326B" w14:textId="77777777" w:rsidTr="003123E6">
        <w:trPr>
          <w:trHeight w:val="272"/>
        </w:trPr>
        <w:tc>
          <w:tcPr>
            <w:tcW w:w="3510" w:type="dxa"/>
          </w:tcPr>
          <w:p w14:paraId="5EE58621" w14:textId="77777777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620AD837" w14:textId="415DFD71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17,723</w:t>
            </w:r>
          </w:p>
        </w:tc>
        <w:tc>
          <w:tcPr>
            <w:tcW w:w="270" w:type="dxa"/>
          </w:tcPr>
          <w:p w14:paraId="70C1F9A7" w14:textId="6EEBAAF8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DBD18" w14:textId="08A8260A" w:rsidR="00483749" w:rsidRPr="00154EA8" w:rsidRDefault="00C162CF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CF">
              <w:rPr>
                <w:rFonts w:asciiTheme="majorBidi" w:hAnsiTheme="majorBidi"/>
                <w:sz w:val="30"/>
                <w:szCs w:val="30"/>
              </w:rPr>
              <w:t>11,278</w:t>
            </w:r>
          </w:p>
        </w:tc>
        <w:tc>
          <w:tcPr>
            <w:tcW w:w="270" w:type="dxa"/>
          </w:tcPr>
          <w:p w14:paraId="23BE8090" w14:textId="6DC2E310" w:rsidR="00483749" w:rsidRPr="00154EA8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78F7C" w14:textId="26D83B4D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17,723</w:t>
            </w:r>
          </w:p>
        </w:tc>
        <w:tc>
          <w:tcPr>
            <w:tcW w:w="270" w:type="dxa"/>
          </w:tcPr>
          <w:p w14:paraId="08284651" w14:textId="77777777" w:rsidR="00483749" w:rsidRPr="0048374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F2C756" w14:textId="58C6BA97" w:rsidR="00483749" w:rsidRPr="002964A5" w:rsidRDefault="00C162CF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CF">
              <w:rPr>
                <w:rFonts w:asciiTheme="majorBidi" w:hAnsiTheme="majorBidi" w:cstheme="majorBidi"/>
                <w:sz w:val="30"/>
                <w:szCs w:val="30"/>
              </w:rPr>
              <w:t>11,278</w:t>
            </w:r>
          </w:p>
        </w:tc>
      </w:tr>
      <w:tr w:rsidR="00483749" w:rsidRPr="00292299" w14:paraId="33C93470" w14:textId="77777777" w:rsidTr="003123E6">
        <w:trPr>
          <w:trHeight w:val="272"/>
        </w:trPr>
        <w:tc>
          <w:tcPr>
            <w:tcW w:w="3510" w:type="dxa"/>
          </w:tcPr>
          <w:p w14:paraId="668D8770" w14:textId="77777777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DC35B8" w14:textId="77777777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6853D" w14:textId="55159404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35B377" w14:textId="5C937FB1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D3276" w14:textId="209C2B4C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1B851" w14:textId="5E56E35C" w:rsidR="00483749" w:rsidRPr="006B70EE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8D318" w14:textId="77777777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A70720" w14:textId="77777777" w:rsidR="00483749" w:rsidRPr="002964A5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749" w:rsidRPr="00292299" w14:paraId="7DF55A5D" w14:textId="77777777" w:rsidTr="003123E6">
        <w:tc>
          <w:tcPr>
            <w:tcW w:w="3510" w:type="dxa"/>
          </w:tcPr>
          <w:p w14:paraId="7758F63B" w14:textId="77777777" w:rsidR="00483749" w:rsidRPr="00292299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2BCA60E" w14:textId="77777777" w:rsidR="00483749" w:rsidRPr="006B70EE" w:rsidRDefault="00483749" w:rsidP="00483749">
            <w:pPr>
              <w:tabs>
                <w:tab w:val="decimal" w:pos="114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2AD13" w14:textId="1605ACA3" w:rsidR="00483749" w:rsidRPr="006B70EE" w:rsidRDefault="00483749" w:rsidP="00483749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3847FA" w14:textId="26824A21" w:rsidR="00483749" w:rsidRPr="006B70EE" w:rsidRDefault="00483749" w:rsidP="00483749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63D2A" w14:textId="0132A032" w:rsidR="00483749" w:rsidRPr="006B70EE" w:rsidRDefault="00483749" w:rsidP="00483749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B1A97" w14:textId="0065C43E" w:rsidR="00483749" w:rsidRPr="006B70EE" w:rsidRDefault="00483749" w:rsidP="00483749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7CEBA" w14:textId="77777777" w:rsidR="00483749" w:rsidRPr="00292299" w:rsidRDefault="00483749" w:rsidP="00483749">
            <w:pPr>
              <w:tabs>
                <w:tab w:val="left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726E11" w14:textId="77777777" w:rsidR="00483749" w:rsidRPr="002964A5" w:rsidRDefault="00483749" w:rsidP="0048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DAD" w:rsidRPr="00292299" w14:paraId="7F0354C3" w14:textId="77777777" w:rsidTr="003123E6">
        <w:tc>
          <w:tcPr>
            <w:tcW w:w="3510" w:type="dxa"/>
          </w:tcPr>
          <w:p w14:paraId="489899F8" w14:textId="77777777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10AF541" w14:textId="49197E61" w:rsid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10696C" w14:textId="4A3B53CE" w:rsid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36A3F" w14:textId="096AD639" w:rsidR="00A02DAD" w:rsidRPr="002964A5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6B77EF9" w14:textId="202E02F0" w:rsid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7A66C" w14:textId="4EFCDBBE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D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984338" w14:textId="77777777" w:rsidR="00A02DAD" w:rsidRP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5787D8" w14:textId="6D328DF5" w:rsidR="00A02DAD" w:rsidRPr="002964A5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A02DAD" w:rsidRPr="00292299" w14:paraId="680DC685" w14:textId="77777777" w:rsidTr="003123E6">
        <w:tc>
          <w:tcPr>
            <w:tcW w:w="3510" w:type="dxa"/>
          </w:tcPr>
          <w:p w14:paraId="48373742" w14:textId="28C9763F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094FB79F" w14:textId="72122D92" w:rsid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3FDAB" w14:textId="77777777" w:rsid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757B9" w14:textId="62A8EFD1" w:rsidR="00A02DAD" w:rsidRPr="002964A5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D1C70" w14:textId="77777777" w:rsid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58D26B" w14:textId="32968CD4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DAD">
              <w:rPr>
                <w:rFonts w:asciiTheme="majorBidi" w:hAnsiTheme="majorBidi" w:cstheme="majorBidi"/>
                <w:sz w:val="30"/>
                <w:szCs w:val="30"/>
              </w:rPr>
              <w:t>64,072</w:t>
            </w:r>
          </w:p>
        </w:tc>
        <w:tc>
          <w:tcPr>
            <w:tcW w:w="270" w:type="dxa"/>
          </w:tcPr>
          <w:p w14:paraId="308D5BFE" w14:textId="77777777" w:rsidR="00A02DAD" w:rsidRP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0EE256" w14:textId="477CDB4D" w:rsidR="00A02DAD" w:rsidRPr="002964A5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59,085</w:t>
            </w:r>
          </w:p>
        </w:tc>
      </w:tr>
      <w:tr w:rsidR="00A02DAD" w:rsidRPr="00292299" w14:paraId="0FE07E8C" w14:textId="77777777" w:rsidTr="003123E6">
        <w:tc>
          <w:tcPr>
            <w:tcW w:w="3510" w:type="dxa"/>
          </w:tcPr>
          <w:p w14:paraId="3DD7C13D" w14:textId="77777777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0CB0537" w14:textId="3E6B2E2E" w:rsidR="00A02DAD" w:rsidRPr="00154EA8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14:paraId="060C1B17" w14:textId="7C6F9C45" w:rsidR="00A02DAD" w:rsidRPr="00154EA8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D3E935" w14:textId="06051E17" w:rsidR="00A02DAD" w:rsidRPr="002964A5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14:paraId="390DE5B0" w14:textId="6F7FC5CB" w:rsidR="00A02DAD" w:rsidRPr="00154EA8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D1981" w14:textId="54A57648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DAD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14:paraId="0C682343" w14:textId="77777777" w:rsidR="00A02DAD" w:rsidRP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1D7A10" w14:textId="1BF5F703" w:rsidR="00A02DAD" w:rsidRPr="002964A5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</w:tr>
      <w:tr w:rsidR="00A02DAD" w:rsidRPr="003123E6" w14:paraId="55308A2B" w14:textId="77777777" w:rsidTr="003123E6">
        <w:tc>
          <w:tcPr>
            <w:tcW w:w="3510" w:type="dxa"/>
          </w:tcPr>
          <w:p w14:paraId="32638652" w14:textId="77777777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348B014" w14:textId="30D7632B" w:rsidR="00A02DAD" w:rsidRPr="00154EA8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1,165,033</w:t>
            </w:r>
          </w:p>
        </w:tc>
        <w:tc>
          <w:tcPr>
            <w:tcW w:w="270" w:type="dxa"/>
          </w:tcPr>
          <w:p w14:paraId="2A06C068" w14:textId="6793FC73" w:rsidR="00A02DAD" w:rsidRPr="00154EA8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A0069" w14:textId="0D6000D2" w:rsidR="00A02DAD" w:rsidRPr="002964A5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1,044,327</w:t>
            </w:r>
          </w:p>
        </w:tc>
        <w:tc>
          <w:tcPr>
            <w:tcW w:w="270" w:type="dxa"/>
          </w:tcPr>
          <w:p w14:paraId="30E3481C" w14:textId="43A65A10" w:rsidR="00A02DAD" w:rsidRPr="00154EA8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24B9E1" w14:textId="6AB79D1E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DAD">
              <w:rPr>
                <w:rFonts w:asciiTheme="majorBidi" w:hAnsiTheme="majorBidi" w:cstheme="majorBidi"/>
                <w:sz w:val="30"/>
                <w:szCs w:val="30"/>
              </w:rPr>
              <w:t>1,165,033</w:t>
            </w:r>
          </w:p>
        </w:tc>
        <w:tc>
          <w:tcPr>
            <w:tcW w:w="270" w:type="dxa"/>
          </w:tcPr>
          <w:p w14:paraId="2EFBA828" w14:textId="77777777" w:rsidR="00A02DAD" w:rsidRPr="00A02DAD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DECB78" w14:textId="4611DFFE" w:rsidR="00A02DAD" w:rsidRPr="002964A5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1,044,327</w:t>
            </w:r>
          </w:p>
        </w:tc>
      </w:tr>
      <w:tr w:rsidR="00A02DAD" w:rsidRPr="00292299" w14:paraId="5388D035" w14:textId="77777777" w:rsidTr="003123E6">
        <w:tc>
          <w:tcPr>
            <w:tcW w:w="3510" w:type="dxa"/>
          </w:tcPr>
          <w:p w14:paraId="4AC4C5F2" w14:textId="77777777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24ECD5" w14:textId="77777777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7FCC6" w14:textId="0697C31D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41074" w14:textId="60101A90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213F5" w14:textId="494EABDD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AAFCD" w14:textId="1A521AFD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731FA" w14:textId="77777777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F509E2" w14:textId="77777777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DAD" w:rsidRPr="00292299" w14:paraId="3C11F575" w14:textId="77777777" w:rsidTr="003123E6">
        <w:tc>
          <w:tcPr>
            <w:tcW w:w="3510" w:type="dxa"/>
          </w:tcPr>
          <w:p w14:paraId="423169B7" w14:textId="3ED5854F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09A930E9" w14:textId="77777777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B58BA" w14:textId="2E9E4AD2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A284BA" w14:textId="4D091870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2F3EF" w14:textId="049823D0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16000" w14:textId="2E2472C0" w:rsidR="00A02DAD" w:rsidRPr="006B70EE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CEDFD" w14:textId="77777777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02E4D7" w14:textId="77777777" w:rsidR="00A02DAD" w:rsidRPr="00292299" w:rsidRDefault="00A02DAD" w:rsidP="00A0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2E7" w:rsidRPr="00292299" w14:paraId="65F7A7AD" w14:textId="77777777" w:rsidTr="003123E6">
        <w:trPr>
          <w:trHeight w:val="299"/>
        </w:trPr>
        <w:tc>
          <w:tcPr>
            <w:tcW w:w="3510" w:type="dxa"/>
          </w:tcPr>
          <w:p w14:paraId="18024BD1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5AF60E7C" w14:textId="01CE5F52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1,283,857</w:t>
            </w:r>
          </w:p>
        </w:tc>
        <w:tc>
          <w:tcPr>
            <w:tcW w:w="270" w:type="dxa"/>
          </w:tcPr>
          <w:p w14:paraId="74235EA4" w14:textId="3AC60D39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2E2FFB" w14:textId="23B2A46F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1,413,912</w:t>
            </w:r>
          </w:p>
        </w:tc>
        <w:tc>
          <w:tcPr>
            <w:tcW w:w="270" w:type="dxa"/>
          </w:tcPr>
          <w:p w14:paraId="41470508" w14:textId="04CACD2F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36140" w14:textId="71B0634F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1,283,857</w:t>
            </w:r>
          </w:p>
        </w:tc>
        <w:tc>
          <w:tcPr>
            <w:tcW w:w="270" w:type="dxa"/>
          </w:tcPr>
          <w:p w14:paraId="0756A34E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C38CA7" w14:textId="52BE60C9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1,413,912</w:t>
            </w:r>
          </w:p>
        </w:tc>
      </w:tr>
      <w:tr w:rsidR="006E72E7" w:rsidRPr="00292299" w14:paraId="3574495E" w14:textId="77777777" w:rsidTr="003123E6">
        <w:trPr>
          <w:trHeight w:val="299"/>
        </w:trPr>
        <w:tc>
          <w:tcPr>
            <w:tcW w:w="3510" w:type="dxa"/>
          </w:tcPr>
          <w:p w14:paraId="68E87CD9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350" w:type="dxa"/>
          </w:tcPr>
          <w:p w14:paraId="270CF7C6" w14:textId="05C9A60B" w:rsidR="006E72E7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</w:t>
            </w:r>
            <w:r w:rsidR="009B4E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D10AC8" w14:textId="2C968F87" w:rsidR="006E72E7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C7CB4" w14:textId="175B0D2B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22,331</w:t>
            </w:r>
          </w:p>
        </w:tc>
        <w:tc>
          <w:tcPr>
            <w:tcW w:w="270" w:type="dxa"/>
          </w:tcPr>
          <w:p w14:paraId="6EC7C255" w14:textId="4DF39AF5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0A8B57" w14:textId="546CCA23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</w:t>
            </w:r>
            <w:r w:rsidR="009B4E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9061C5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03A240" w14:textId="6C93E2BF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22,331</w:t>
            </w:r>
          </w:p>
        </w:tc>
      </w:tr>
      <w:tr w:rsidR="006E72E7" w:rsidRPr="00292299" w14:paraId="209C5A74" w14:textId="77777777" w:rsidTr="003123E6">
        <w:tc>
          <w:tcPr>
            <w:tcW w:w="3510" w:type="dxa"/>
          </w:tcPr>
          <w:p w14:paraId="492F6600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4C5CA8D3" w14:textId="70D7C4E3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4,713</w:t>
            </w:r>
          </w:p>
        </w:tc>
        <w:tc>
          <w:tcPr>
            <w:tcW w:w="270" w:type="dxa"/>
          </w:tcPr>
          <w:p w14:paraId="7EF1F4B3" w14:textId="378A3694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AD570" w14:textId="1B14F21B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4,322</w:t>
            </w:r>
          </w:p>
        </w:tc>
        <w:tc>
          <w:tcPr>
            <w:tcW w:w="270" w:type="dxa"/>
          </w:tcPr>
          <w:p w14:paraId="77BFBB6D" w14:textId="4998B4BF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8F973" w14:textId="7C124E26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4,713</w:t>
            </w:r>
          </w:p>
        </w:tc>
        <w:tc>
          <w:tcPr>
            <w:tcW w:w="270" w:type="dxa"/>
          </w:tcPr>
          <w:p w14:paraId="68367662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883FE" w14:textId="006EB08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4,322</w:t>
            </w:r>
          </w:p>
        </w:tc>
      </w:tr>
      <w:tr w:rsidR="006E72E7" w:rsidRPr="00292299" w14:paraId="2DA7ED21" w14:textId="77777777" w:rsidTr="003123E6">
        <w:tc>
          <w:tcPr>
            <w:tcW w:w="3510" w:type="dxa"/>
          </w:tcPr>
          <w:p w14:paraId="2946C9F1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C4ECBDF" w14:textId="5BB1F226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1,068,265</w:t>
            </w:r>
          </w:p>
        </w:tc>
        <w:tc>
          <w:tcPr>
            <w:tcW w:w="270" w:type="dxa"/>
          </w:tcPr>
          <w:p w14:paraId="3B777EB2" w14:textId="19C5976C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2B0CCA" w14:textId="0D98B43A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1,365,998</w:t>
            </w:r>
          </w:p>
        </w:tc>
        <w:tc>
          <w:tcPr>
            <w:tcW w:w="270" w:type="dxa"/>
          </w:tcPr>
          <w:p w14:paraId="65413E3F" w14:textId="71BAD930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DE610" w14:textId="654CF8F2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1,068,265</w:t>
            </w:r>
          </w:p>
        </w:tc>
        <w:tc>
          <w:tcPr>
            <w:tcW w:w="270" w:type="dxa"/>
          </w:tcPr>
          <w:p w14:paraId="5F2FC08A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FA47F9" w14:textId="3176D754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1,365,998</w:t>
            </w:r>
          </w:p>
        </w:tc>
      </w:tr>
      <w:tr w:rsidR="006E72E7" w:rsidRPr="00292299" w14:paraId="4CA1256A" w14:textId="77777777" w:rsidTr="003123E6">
        <w:tc>
          <w:tcPr>
            <w:tcW w:w="3510" w:type="dxa"/>
          </w:tcPr>
          <w:p w14:paraId="312DEBD5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647D0C1B" w14:textId="14A28475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13,056</w:t>
            </w:r>
          </w:p>
        </w:tc>
        <w:tc>
          <w:tcPr>
            <w:tcW w:w="270" w:type="dxa"/>
          </w:tcPr>
          <w:p w14:paraId="3FADF441" w14:textId="05F0085A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03AF9" w14:textId="3646D450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13,635</w:t>
            </w:r>
          </w:p>
        </w:tc>
        <w:tc>
          <w:tcPr>
            <w:tcW w:w="270" w:type="dxa"/>
          </w:tcPr>
          <w:p w14:paraId="2E799E87" w14:textId="16965FA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D2006" w14:textId="54F7408B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13,056</w:t>
            </w:r>
          </w:p>
        </w:tc>
        <w:tc>
          <w:tcPr>
            <w:tcW w:w="270" w:type="dxa"/>
          </w:tcPr>
          <w:p w14:paraId="77825141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742AF7" w14:textId="372F7268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13,635</w:t>
            </w:r>
          </w:p>
        </w:tc>
      </w:tr>
      <w:tr w:rsidR="006E72E7" w:rsidRPr="00292299" w14:paraId="381F899D" w14:textId="77777777" w:rsidTr="003123E6">
        <w:tc>
          <w:tcPr>
            <w:tcW w:w="3510" w:type="dxa"/>
          </w:tcPr>
          <w:p w14:paraId="5D252B9F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21706B07" w14:textId="39C03E4B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13,630</w:t>
            </w:r>
          </w:p>
        </w:tc>
        <w:tc>
          <w:tcPr>
            <w:tcW w:w="270" w:type="dxa"/>
          </w:tcPr>
          <w:p w14:paraId="43C67636" w14:textId="2C46567B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9E118" w14:textId="564BC03A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14,599</w:t>
            </w:r>
          </w:p>
        </w:tc>
        <w:tc>
          <w:tcPr>
            <w:tcW w:w="270" w:type="dxa"/>
          </w:tcPr>
          <w:p w14:paraId="06C4337F" w14:textId="324329DD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763FA" w14:textId="2C73EC2A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13,630</w:t>
            </w:r>
          </w:p>
        </w:tc>
        <w:tc>
          <w:tcPr>
            <w:tcW w:w="270" w:type="dxa"/>
          </w:tcPr>
          <w:p w14:paraId="14935945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D471D2" w14:textId="3244CA4C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14,599</w:t>
            </w:r>
          </w:p>
        </w:tc>
      </w:tr>
      <w:tr w:rsidR="006E72E7" w:rsidRPr="00292299" w14:paraId="765BA9BF" w14:textId="77777777" w:rsidTr="003123E6">
        <w:trPr>
          <w:trHeight w:val="80"/>
        </w:trPr>
        <w:tc>
          <w:tcPr>
            <w:tcW w:w="3510" w:type="dxa"/>
          </w:tcPr>
          <w:p w14:paraId="2CEF1D7C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0F874C37" w14:textId="2A147B14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16,170</w:t>
            </w:r>
          </w:p>
        </w:tc>
        <w:tc>
          <w:tcPr>
            <w:tcW w:w="270" w:type="dxa"/>
          </w:tcPr>
          <w:p w14:paraId="54060673" w14:textId="70C6A3D0" w:rsidR="006E72E7" w:rsidRPr="00154EA8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E7B734" w14:textId="331A4FA2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13,516</w:t>
            </w:r>
          </w:p>
        </w:tc>
        <w:tc>
          <w:tcPr>
            <w:tcW w:w="270" w:type="dxa"/>
          </w:tcPr>
          <w:p w14:paraId="606E463C" w14:textId="712D3F71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4AE287" w14:textId="7637CEA9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16,170</w:t>
            </w:r>
          </w:p>
        </w:tc>
        <w:tc>
          <w:tcPr>
            <w:tcW w:w="270" w:type="dxa"/>
          </w:tcPr>
          <w:p w14:paraId="0FE155FF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74011E" w14:textId="1411A4EC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13,516</w:t>
            </w:r>
          </w:p>
        </w:tc>
      </w:tr>
      <w:tr w:rsidR="006E72E7" w:rsidRPr="00292299" w14:paraId="47166FC4" w14:textId="77777777" w:rsidTr="003123E6">
        <w:trPr>
          <w:trHeight w:val="146"/>
        </w:trPr>
        <w:tc>
          <w:tcPr>
            <w:tcW w:w="3510" w:type="dxa"/>
          </w:tcPr>
          <w:p w14:paraId="0BDF0400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830B6A" w14:textId="77777777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8FB6E" w14:textId="548391F3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C0C31" w14:textId="0632530E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4E20D" w14:textId="276C2820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92708" w14:textId="01894DA8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B05C5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292251" w14:textId="77777777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2E7" w:rsidRPr="00292299" w14:paraId="168414DC" w14:textId="77777777" w:rsidTr="003123E6">
        <w:trPr>
          <w:trHeight w:val="236"/>
        </w:trPr>
        <w:tc>
          <w:tcPr>
            <w:tcW w:w="3510" w:type="dxa"/>
          </w:tcPr>
          <w:p w14:paraId="270BDB07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1C94330E" w14:textId="77777777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E8776" w14:textId="7C59D02C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DE7300" w14:textId="14C27F68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180FC" w14:textId="2F7CB953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E68F3" w14:textId="1E10D329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6CD7BE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9D66F9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2E7" w:rsidRPr="00292299" w14:paraId="19D244C5" w14:textId="77777777" w:rsidTr="003123E6">
        <w:trPr>
          <w:trHeight w:val="191"/>
        </w:trPr>
        <w:tc>
          <w:tcPr>
            <w:tcW w:w="3510" w:type="dxa"/>
          </w:tcPr>
          <w:p w14:paraId="6420EA73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098584B6" w14:textId="77777777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6D01" w14:textId="7C77585B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799CC" w14:textId="50BF62B4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5961D" w14:textId="16EEBCA4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CF3643" w14:textId="313DFE67" w:rsidR="006E72E7" w:rsidRPr="006B70EE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61852C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3EEB36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2E7" w:rsidRPr="00292299" w14:paraId="7E5B97FD" w14:textId="77777777" w:rsidTr="00E54F34">
        <w:trPr>
          <w:trHeight w:val="407"/>
        </w:trPr>
        <w:tc>
          <w:tcPr>
            <w:tcW w:w="3510" w:type="dxa"/>
          </w:tcPr>
          <w:p w14:paraId="32A4FE5A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70942A21" w14:textId="21C519EC" w:rsidR="006E72E7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30,517</w:t>
            </w:r>
          </w:p>
        </w:tc>
        <w:tc>
          <w:tcPr>
            <w:tcW w:w="270" w:type="dxa"/>
            <w:shd w:val="clear" w:color="auto" w:fill="auto"/>
          </w:tcPr>
          <w:p w14:paraId="628AA186" w14:textId="6240F216" w:rsidR="006E72E7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4B9307" w14:textId="5153B841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27,452</w:t>
            </w:r>
          </w:p>
        </w:tc>
        <w:tc>
          <w:tcPr>
            <w:tcW w:w="270" w:type="dxa"/>
            <w:shd w:val="clear" w:color="auto" w:fill="auto"/>
          </w:tcPr>
          <w:p w14:paraId="1C2E9AB1" w14:textId="0764061F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BE92CA" w14:textId="2AFCD706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30,517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25640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83D3A8" w14:textId="19314024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27,452</w:t>
            </w:r>
          </w:p>
        </w:tc>
      </w:tr>
      <w:tr w:rsidR="006E72E7" w:rsidRPr="00292299" w14:paraId="6A720040" w14:textId="77777777" w:rsidTr="00E54F34">
        <w:tc>
          <w:tcPr>
            <w:tcW w:w="3510" w:type="dxa"/>
            <w:shd w:val="clear" w:color="auto" w:fill="auto"/>
          </w:tcPr>
          <w:p w14:paraId="1AE2BB73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3B6BD0" w14:textId="39BD78E8" w:rsidR="006E72E7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33F7B2C3" w14:textId="7F2122A7" w:rsidR="006E72E7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B9B657" w14:textId="354992EC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3C8ECBD8" w14:textId="25543D20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3DEC0B" w14:textId="52ADE538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951D7D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9926CB" w14:textId="52F9430E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6E72E7" w:rsidRPr="00292299" w14:paraId="1E3ED103" w14:textId="77777777" w:rsidTr="00E54F34">
        <w:tc>
          <w:tcPr>
            <w:tcW w:w="3510" w:type="dxa"/>
            <w:shd w:val="clear" w:color="auto" w:fill="auto"/>
          </w:tcPr>
          <w:p w14:paraId="32809488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482DE" w14:textId="17871D4B" w:rsidR="006E72E7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30,988</w:t>
            </w:r>
          </w:p>
        </w:tc>
        <w:tc>
          <w:tcPr>
            <w:tcW w:w="270" w:type="dxa"/>
            <w:shd w:val="clear" w:color="auto" w:fill="auto"/>
          </w:tcPr>
          <w:p w14:paraId="2DB0628C" w14:textId="43A3C9E1" w:rsidR="006E72E7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D5285" w14:textId="43873726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27,934</w:t>
            </w:r>
          </w:p>
        </w:tc>
        <w:tc>
          <w:tcPr>
            <w:tcW w:w="270" w:type="dxa"/>
            <w:shd w:val="clear" w:color="auto" w:fill="auto"/>
          </w:tcPr>
          <w:p w14:paraId="1DC9C3C3" w14:textId="0E94E68C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EF3DC" w14:textId="6CC5E93B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30,988</w:t>
            </w:r>
          </w:p>
        </w:tc>
        <w:tc>
          <w:tcPr>
            <w:tcW w:w="270" w:type="dxa"/>
            <w:shd w:val="clear" w:color="auto" w:fill="auto"/>
          </w:tcPr>
          <w:p w14:paraId="636DF937" w14:textId="77777777" w:rsidR="006E72E7" w:rsidRPr="002964A5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E98F6" w14:textId="797E8D26" w:rsidR="006E72E7" w:rsidRPr="002964A5" w:rsidRDefault="00E54F34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27,934</w:t>
            </w:r>
          </w:p>
        </w:tc>
      </w:tr>
    </w:tbl>
    <w:p w14:paraId="3D78D4EC" w14:textId="1EE1B64F" w:rsidR="00DC02D0" w:rsidRDefault="00DC02D0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541BC1B9" w14:textId="77777777" w:rsidR="00DC02D0" w:rsidRDefault="00DC0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58F0FA8C" w14:textId="646B7B92" w:rsidR="00CF0607" w:rsidRPr="00E808C1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Pr="0021653C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123E6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1653C">
        <w:rPr>
          <w:rFonts w:ascii="Angsana New" w:hAnsi="Angsana New" w:hint="cs"/>
          <w:sz w:val="30"/>
          <w:szCs w:val="30"/>
        </w:rPr>
        <w:t>256</w:t>
      </w:r>
      <w:r w:rsidR="00F00E85" w:rsidRPr="0021653C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>
        <w:rPr>
          <w:rFonts w:ascii="Angsana New" w:hAnsi="Angsana New" w:hint="cs"/>
          <w:sz w:val="30"/>
          <w:szCs w:val="30"/>
          <w:cs/>
        </w:rPr>
        <w:t xml:space="preserve">ละ </w:t>
      </w:r>
      <w:r w:rsidRPr="00A42740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A42740">
        <w:rPr>
          <w:rFonts w:ascii="Angsana New" w:hAnsi="Angsana New" w:hint="cs"/>
          <w:sz w:val="30"/>
          <w:szCs w:val="30"/>
        </w:rPr>
        <w:t>256</w:t>
      </w:r>
      <w:r w:rsidR="004B1933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AC0588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AC0588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AC0588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0DF069F0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964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AC0588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76F63D8D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3B32BBA8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CF0607" w:rsidRPr="00DF743F" w14:paraId="310530F3" w14:textId="77777777" w:rsidTr="00AC0588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AC0588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B1933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12EC0FFE" w14:textId="35840EB8" w:rsidR="004B1933" w:rsidRPr="006B70EE" w:rsidRDefault="00506BB2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16,658</w:t>
            </w:r>
          </w:p>
        </w:tc>
        <w:tc>
          <w:tcPr>
            <w:tcW w:w="270" w:type="dxa"/>
          </w:tcPr>
          <w:p w14:paraId="052E4F7B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11423556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12,132</w:t>
            </w:r>
          </w:p>
        </w:tc>
      </w:tr>
      <w:tr w:rsidR="004B1933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7F0C0FD6" w:rsidR="004B1933" w:rsidRPr="006B70EE" w:rsidRDefault="00506BB2" w:rsidP="000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E2663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3404E1FC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B1933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20EB5441" w:rsidR="004B1933" w:rsidRPr="006B70EE" w:rsidRDefault="00506BB2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595,559</w:t>
            </w:r>
          </w:p>
        </w:tc>
        <w:tc>
          <w:tcPr>
            <w:tcW w:w="270" w:type="dxa"/>
          </w:tcPr>
          <w:p w14:paraId="63ABE3F4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3A5E4DCC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521,350</w:t>
            </w:r>
          </w:p>
        </w:tc>
      </w:tr>
      <w:tr w:rsidR="004B1933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50EDA7F2" w:rsidR="004B1933" w:rsidRPr="000A2A95" w:rsidRDefault="00506BB2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612,217</w:t>
            </w:r>
          </w:p>
        </w:tc>
        <w:tc>
          <w:tcPr>
            <w:tcW w:w="270" w:type="dxa"/>
          </w:tcPr>
          <w:p w14:paraId="6D26FE84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4EDB6F5D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533,485</w:t>
            </w:r>
          </w:p>
        </w:tc>
      </w:tr>
      <w:tr w:rsidR="004B1933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0B2CD672" w:rsidR="004B1933" w:rsidRPr="006B70EE" w:rsidRDefault="00C45019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A1766A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534C1DF9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933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4B1933" w:rsidRPr="00DF743F" w:rsidRDefault="004B1933" w:rsidP="004B1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0F6F5BAC" w:rsidR="004B1933" w:rsidRPr="006B70EE" w:rsidRDefault="00506BB2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612,217</w:t>
            </w:r>
          </w:p>
        </w:tc>
        <w:tc>
          <w:tcPr>
            <w:tcW w:w="270" w:type="dxa"/>
          </w:tcPr>
          <w:p w14:paraId="10C00F6B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2A26B578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533,485</w:t>
            </w:r>
          </w:p>
        </w:tc>
      </w:tr>
      <w:tr w:rsidR="00CF0607" w:rsidRPr="00D02092" w14:paraId="6956455F" w14:textId="77777777" w:rsidTr="00AC0588">
        <w:trPr>
          <w:trHeight w:val="260"/>
        </w:trPr>
        <w:tc>
          <w:tcPr>
            <w:tcW w:w="5773" w:type="dxa"/>
            <w:gridSpan w:val="2"/>
          </w:tcPr>
          <w:p w14:paraId="503F6B3D" w14:textId="77777777" w:rsidR="00CF0607" w:rsidRPr="00D02092" w:rsidRDefault="00CF0607" w:rsidP="00AC0588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CF0607" w:rsidRPr="006B70EE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CF0607" w:rsidRPr="00D02092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CF0607" w:rsidRPr="00D02092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F0607" w:rsidRPr="00DF743F" w14:paraId="284A18D1" w14:textId="77777777" w:rsidTr="00AC0588">
        <w:tc>
          <w:tcPr>
            <w:tcW w:w="5773" w:type="dxa"/>
            <w:gridSpan w:val="2"/>
            <w:hideMark/>
          </w:tcPr>
          <w:p w14:paraId="2DB04B05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CF0607" w:rsidRPr="006B70EE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1933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4657498E" w14:textId="548F239D" w:rsidR="004B1933" w:rsidRPr="006B70EE" w:rsidRDefault="00506BB2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  <w:tc>
          <w:tcPr>
            <w:tcW w:w="270" w:type="dxa"/>
          </w:tcPr>
          <w:p w14:paraId="1DADB530" w14:textId="77777777" w:rsidR="004B1933" w:rsidRPr="00DF743F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042F5B5A" w:rsidR="004B1933" w:rsidRPr="004B1933" w:rsidRDefault="004B1933" w:rsidP="004B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1,975</w:t>
            </w:r>
          </w:p>
        </w:tc>
      </w:tr>
      <w:tr w:rsidR="00506BB2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50A4AEE3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4,758</w:t>
            </w:r>
          </w:p>
        </w:tc>
        <w:tc>
          <w:tcPr>
            <w:tcW w:w="270" w:type="dxa"/>
          </w:tcPr>
          <w:p w14:paraId="5F21705A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27D0367B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6,463</w:t>
            </w:r>
          </w:p>
        </w:tc>
      </w:tr>
      <w:tr w:rsidR="00506BB2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4EB76DA2" w:rsidR="00506BB2" w:rsidRPr="006B70EE" w:rsidRDefault="0056769D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5,145</w:t>
            </w:r>
          </w:p>
        </w:tc>
        <w:tc>
          <w:tcPr>
            <w:tcW w:w="270" w:type="dxa"/>
          </w:tcPr>
          <w:p w14:paraId="3F2642E9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A888" w14:textId="572F1FCB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</w:tr>
      <w:tr w:rsidR="00506BB2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11865290" w:rsidR="00506BB2" w:rsidRPr="006B70EE" w:rsidRDefault="0056769D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14,856</w:t>
            </w:r>
          </w:p>
        </w:tc>
        <w:tc>
          <w:tcPr>
            <w:tcW w:w="270" w:type="dxa"/>
          </w:tcPr>
          <w:p w14:paraId="4CAE36D1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9CA37" w14:textId="6D8529D8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11,263</w:t>
            </w:r>
          </w:p>
        </w:tc>
      </w:tr>
      <w:tr w:rsidR="00506BB2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506BB2" w:rsidRPr="00D02092" w:rsidRDefault="00506BB2" w:rsidP="00506BB2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506BB2" w:rsidRPr="00D02092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shd w:val="clear" w:color="auto" w:fill="auto"/>
          </w:tcPr>
          <w:p w14:paraId="41EB00A3" w14:textId="77777777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6BB2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14D9AE93" w14:textId="77777777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BB2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60EBD753" w14:textId="38AC1BC1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7,856</w:t>
            </w:r>
          </w:p>
        </w:tc>
        <w:tc>
          <w:tcPr>
            <w:tcW w:w="270" w:type="dxa"/>
            <w:vAlign w:val="bottom"/>
          </w:tcPr>
          <w:p w14:paraId="52B06D02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5552C81B" w14:textId="212A50DC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506BB2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0D1121AE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232,21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35F324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2BD9593" w14:textId="6F6CD4DF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248,624</w:t>
            </w:r>
          </w:p>
        </w:tc>
      </w:tr>
      <w:tr w:rsidR="00506BB2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5FCED045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310,469</w:t>
            </w:r>
          </w:p>
        </w:tc>
        <w:tc>
          <w:tcPr>
            <w:tcW w:w="270" w:type="dxa"/>
          </w:tcPr>
          <w:p w14:paraId="222004AD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41602302" w14:textId="3D2F5DC2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291,200</w:t>
            </w:r>
          </w:p>
        </w:tc>
      </w:tr>
      <w:tr w:rsidR="00506BB2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5007C15B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550,540</w:t>
            </w:r>
          </w:p>
        </w:tc>
        <w:tc>
          <w:tcPr>
            <w:tcW w:w="270" w:type="dxa"/>
          </w:tcPr>
          <w:p w14:paraId="36F72FC9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F0F382" w14:textId="5D2CA0EF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540,192</w:t>
            </w:r>
          </w:p>
        </w:tc>
      </w:tr>
      <w:tr w:rsidR="00506BB2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506BB2" w:rsidRPr="00D02092" w:rsidRDefault="00506BB2" w:rsidP="00506BB2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506BB2" w:rsidRPr="00D02092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E8F15" w14:textId="77777777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BB2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1332FD14" w14:textId="77777777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06BB2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29A1D9DF" w14:textId="43D6565F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53,977</w:t>
            </w:r>
          </w:p>
        </w:tc>
        <w:tc>
          <w:tcPr>
            <w:tcW w:w="270" w:type="dxa"/>
          </w:tcPr>
          <w:p w14:paraId="41300758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A9691CF" w14:textId="357C45CD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43,550</w:t>
            </w:r>
          </w:p>
        </w:tc>
      </w:tr>
      <w:tr w:rsidR="00506BB2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10BC5ED8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12,258</w:t>
            </w:r>
          </w:p>
        </w:tc>
        <w:tc>
          <w:tcPr>
            <w:tcW w:w="270" w:type="dxa"/>
          </w:tcPr>
          <w:p w14:paraId="1B616DF0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34863" w14:textId="2FB78C6B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12,226</w:t>
            </w:r>
          </w:p>
        </w:tc>
      </w:tr>
      <w:tr w:rsidR="00506BB2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691224B0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66,235</w:t>
            </w:r>
          </w:p>
        </w:tc>
        <w:tc>
          <w:tcPr>
            <w:tcW w:w="270" w:type="dxa"/>
          </w:tcPr>
          <w:p w14:paraId="1ECCF2BC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8E87F" w14:textId="41833C54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55,776</w:t>
            </w:r>
          </w:p>
        </w:tc>
      </w:tr>
      <w:tr w:rsidR="00506BB2" w:rsidRPr="00DF743F" w14:paraId="38220214" w14:textId="77777777" w:rsidTr="00AC0588">
        <w:trPr>
          <w:gridBefore w:val="1"/>
          <w:wBefore w:w="9" w:type="dxa"/>
          <w:trHeight w:val="224"/>
        </w:trPr>
        <w:tc>
          <w:tcPr>
            <w:tcW w:w="5764" w:type="dxa"/>
          </w:tcPr>
          <w:p w14:paraId="762436CD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66574C08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0CCEF6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C6C771B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6BB2" w:rsidRPr="00DF743F" w14:paraId="76DAD96F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DE37EEC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078BBC1E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BB2" w:rsidRPr="00DF743F" w14:paraId="5917E3E5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26B51F4F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BB2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506BB2" w:rsidRPr="00DF743F" w:rsidRDefault="00506BB2" w:rsidP="00506BB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294F9117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01BB8C7C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66B88E65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506BB2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506BB2" w:rsidRPr="00DF743F" w:rsidRDefault="00506BB2" w:rsidP="00506BB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6C7DE111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6BB2">
              <w:rPr>
                <w:rFonts w:asciiTheme="majorBidi" w:hAnsiTheme="majorBidi" w:cstheme="majorBidi"/>
                <w:sz w:val="30"/>
                <w:szCs w:val="30"/>
              </w:rPr>
              <w:t>14,690</w:t>
            </w:r>
          </w:p>
        </w:tc>
        <w:tc>
          <w:tcPr>
            <w:tcW w:w="270" w:type="dxa"/>
          </w:tcPr>
          <w:p w14:paraId="617D0B42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513BB4EC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17,157</w:t>
            </w:r>
          </w:p>
        </w:tc>
      </w:tr>
      <w:tr w:rsidR="00506BB2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491FE125" w:rsidR="00506BB2" w:rsidRPr="006B70EE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19,624</w:t>
            </w:r>
          </w:p>
        </w:tc>
        <w:tc>
          <w:tcPr>
            <w:tcW w:w="270" w:type="dxa"/>
          </w:tcPr>
          <w:p w14:paraId="0748E252" w14:textId="77777777" w:rsidR="00506BB2" w:rsidRPr="00DF743F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7A98A1B7" w:rsidR="00506BB2" w:rsidRPr="004B1933" w:rsidRDefault="00506BB2" w:rsidP="0050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22,091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66B4B9A9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</w:t>
      </w:r>
      <w:r w:rsidR="00F152C8">
        <w:rPr>
          <w:rFonts w:ascii="Angsana New" w:hAnsi="Angsana New" w:hint="cs"/>
          <w:spacing w:val="-2"/>
          <w:sz w:val="30"/>
          <w:szCs w:val="30"/>
          <w:cs/>
        </w:rPr>
        <w:t>ที่มีสาระสำคัญ</w:t>
      </w:r>
      <w:r w:rsidRPr="00B31F2A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F152C8"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/>
          <w:spacing w:val="-2"/>
          <w:sz w:val="30"/>
          <w:szCs w:val="30"/>
        </w:rPr>
        <w:t>30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 </w:t>
      </w:r>
      <w:r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826AC1">
        <w:rPr>
          <w:rFonts w:ascii="Angsana New" w:hAnsi="Angsana New"/>
          <w:spacing w:val="-2"/>
          <w:sz w:val="30"/>
          <w:szCs w:val="30"/>
        </w:rPr>
        <w:t>6</w:t>
      </w:r>
    </w:p>
    <w:p w14:paraId="2D866A88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3864DBFD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03D39">
        <w:rPr>
          <w:rFonts w:ascii="Angsana New" w:hAnsi="Angsana New"/>
          <w:sz w:val="30"/>
          <w:szCs w:val="30"/>
        </w:rPr>
        <w:t xml:space="preserve">30 </w:t>
      </w:r>
      <w:r w:rsidR="002964A5">
        <w:rPr>
          <w:rFonts w:ascii="Angsana New" w:hAnsi="Angsana New" w:hint="cs"/>
          <w:sz w:val="30"/>
          <w:szCs w:val="30"/>
          <w:cs/>
        </w:rPr>
        <w:t>กันยายน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="00303D39">
        <w:rPr>
          <w:rFonts w:ascii="Angsana New" w:hAnsi="Angsana New"/>
          <w:sz w:val="30"/>
          <w:szCs w:val="30"/>
        </w:rPr>
        <w:t xml:space="preserve">2566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303D39">
        <w:rPr>
          <w:rFonts w:ascii="Angsana New" w:hAnsi="Angsana New"/>
          <w:sz w:val="30"/>
          <w:szCs w:val="30"/>
        </w:rPr>
        <w:t>256</w:t>
      </w:r>
      <w:r w:rsidR="004B1F25">
        <w:rPr>
          <w:rFonts w:ascii="Angsana New" w:hAnsi="Angsana New" w:hint="cs"/>
          <w:sz w:val="30"/>
          <w:szCs w:val="30"/>
          <w:cs/>
        </w:rPr>
        <w:t>6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580"/>
        <w:gridCol w:w="1710"/>
        <w:gridCol w:w="270"/>
        <w:gridCol w:w="1710"/>
      </w:tblGrid>
      <w:tr w:rsidR="00065DD4" w:rsidRPr="00B0181B" w14:paraId="4EA4E4F3" w14:textId="77777777" w:rsidTr="005B0C8B">
        <w:tc>
          <w:tcPr>
            <w:tcW w:w="558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5B0C8B">
        <w:tc>
          <w:tcPr>
            <w:tcW w:w="558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303D39" w:rsidRPr="00B0181B" w14:paraId="33B992D2" w14:textId="77777777" w:rsidTr="005B0C8B">
        <w:tc>
          <w:tcPr>
            <w:tcW w:w="5589" w:type="dxa"/>
            <w:gridSpan w:val="2"/>
          </w:tcPr>
          <w:p w14:paraId="25A1CBF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65DEF17A" w:rsidR="00303D39" w:rsidRPr="003E5BB7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964A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965B4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30159728" w:rsidR="00303D39" w:rsidRPr="003E5BB7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65DD4" w:rsidRPr="00B0181B" w14:paraId="7D829D32" w14:textId="77777777" w:rsidTr="005B0C8B">
        <w:tc>
          <w:tcPr>
            <w:tcW w:w="558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37970310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25064B2C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4B1F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A40ED" w:rsidRPr="00B0181B" w14:paraId="6329660B" w14:textId="77777777" w:rsidTr="005B0C8B">
        <w:tc>
          <w:tcPr>
            <w:tcW w:w="558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D39" w:rsidRPr="003D047D" w14:paraId="4E96C02A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218AC9A5" w14:textId="09B5F1D4" w:rsidR="00303D39" w:rsidRDefault="00303D39" w:rsidP="00303D39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6466896B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3D39" w:rsidRPr="003D047D" w14:paraId="4E9351C4" w14:textId="3D7B82B2" w:rsidTr="005B0C8B">
        <w:trPr>
          <w:gridBefore w:val="1"/>
          <w:wBefore w:w="9" w:type="dxa"/>
        </w:trPr>
        <w:tc>
          <w:tcPr>
            <w:tcW w:w="5580" w:type="dxa"/>
          </w:tcPr>
          <w:p w14:paraId="589D5CA3" w14:textId="32619F94" w:rsidR="00303D39" w:rsidRPr="000568D6" w:rsidRDefault="00303D39" w:rsidP="00303D39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13EFBA86" w:rsidR="00303D39" w:rsidRPr="003B3227" w:rsidRDefault="0056087B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87B">
              <w:rPr>
                <w:rFonts w:ascii="Angsana New" w:hAnsi="Angsana New"/>
                <w:b/>
                <w:bCs/>
                <w:sz w:val="30"/>
                <w:szCs w:val="30"/>
              </w:rPr>
              <w:t>42,445</w:t>
            </w:r>
          </w:p>
        </w:tc>
        <w:tc>
          <w:tcPr>
            <w:tcW w:w="270" w:type="dxa"/>
          </w:tcPr>
          <w:p w14:paraId="64FEAD5C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0BDC4EC7" w:rsidR="00303D39" w:rsidRPr="00897CC5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958</w:t>
            </w:r>
          </w:p>
        </w:tc>
      </w:tr>
    </w:tbl>
    <w:p w14:paraId="461B1C23" w14:textId="1C65EDC6" w:rsidR="00335541" w:rsidRPr="006E1A17" w:rsidRDefault="00335541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BF5BE15" w14:textId="46652BDE" w:rsidR="00A976FC" w:rsidRPr="00B94452" w:rsidRDefault="00A976F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10B5DEE" w14:textId="77777777" w:rsidR="004B1F25" w:rsidRDefault="004B1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A3CA7B0" w14:textId="7A96C4D6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B0181B" w14:paraId="419E5315" w14:textId="77777777" w:rsidTr="00B75ADB">
        <w:tc>
          <w:tcPr>
            <w:tcW w:w="2997" w:type="dxa"/>
          </w:tcPr>
          <w:p w14:paraId="226C1F64" w14:textId="652011AD" w:rsidR="00C63705" w:rsidRPr="00B0181B" w:rsidRDefault="000217AD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964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C63705" w:rsidRPr="00284595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1F25" w:rsidRPr="00B0181B" w14:paraId="0ED9B01D" w14:textId="77777777" w:rsidTr="00270674">
        <w:tc>
          <w:tcPr>
            <w:tcW w:w="2997" w:type="dxa"/>
          </w:tcPr>
          <w:p w14:paraId="78DC33A3" w14:textId="14AB2CDA" w:rsidR="004B1F25" w:rsidRPr="00B0181B" w:rsidRDefault="000217AD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964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</w:tcPr>
          <w:p w14:paraId="32B5F6BE" w14:textId="4ACE2371" w:rsidR="004B1F2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  <w:gridSpan w:val="2"/>
          </w:tcPr>
          <w:p w14:paraId="09C79AB0" w14:textId="77777777" w:rsidR="004B1F25" w:rsidRPr="00B0181B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78BF49D9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736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AA23C2" w14:textId="77777777" w:rsidR="004B1F25" w:rsidRPr="0028459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32D24706" w:rsidR="004B1F2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0CAB98E8" w14:textId="77777777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37E12A3F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736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4A5" w:rsidRPr="007553D7" w14:paraId="44ADDA33" w14:textId="0CEED597" w:rsidTr="00270674">
        <w:tc>
          <w:tcPr>
            <w:tcW w:w="2997" w:type="dxa"/>
          </w:tcPr>
          <w:p w14:paraId="2B4DA030" w14:textId="02B5857A" w:rsidR="002964A5" w:rsidRPr="00156A78" w:rsidRDefault="002964A5" w:rsidP="002964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6674AE91" w:rsidR="002964A5" w:rsidRPr="00422A5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A51CA">
              <w:rPr>
                <w:rFonts w:ascii="Angsana New" w:hAnsi="Angsana New"/>
                <w:sz w:val="30"/>
                <w:szCs w:val="30"/>
              </w:rPr>
              <w:t>1,610,99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9793B30" w14:textId="77777777" w:rsidR="002964A5" w:rsidRPr="007553D7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399E87BD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1,579,852</w:t>
            </w:r>
          </w:p>
        </w:tc>
        <w:tc>
          <w:tcPr>
            <w:tcW w:w="270" w:type="dxa"/>
          </w:tcPr>
          <w:p w14:paraId="7C9132F0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79C34336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7A9E4BB3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2964A5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2964A5" w:rsidRPr="00156A78" w:rsidRDefault="002964A5" w:rsidP="002964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13D5D04E" w:rsidR="002964A5" w:rsidRPr="00422A55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F4720">
              <w:rPr>
                <w:rFonts w:ascii="Angsana New" w:hAnsi="Angsana New"/>
                <w:sz w:val="30"/>
                <w:szCs w:val="30"/>
              </w:rPr>
              <w:t>52,707</w:t>
            </w:r>
          </w:p>
        </w:tc>
        <w:tc>
          <w:tcPr>
            <w:tcW w:w="236" w:type="dxa"/>
          </w:tcPr>
          <w:p w14:paraId="7A611084" w14:textId="77777777" w:rsidR="002964A5" w:rsidRPr="007553D7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13B7B295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53,514</w:t>
            </w:r>
          </w:p>
        </w:tc>
        <w:tc>
          <w:tcPr>
            <w:tcW w:w="270" w:type="dxa"/>
          </w:tcPr>
          <w:p w14:paraId="0C0FC6CF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52F67350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78736B2D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4A5" w:rsidRPr="007553D7" w14:paraId="6C9EBC45" w14:textId="77777777" w:rsidTr="00270674">
        <w:trPr>
          <w:trHeight w:val="281"/>
        </w:trPr>
        <w:tc>
          <w:tcPr>
            <w:tcW w:w="2997" w:type="dxa"/>
          </w:tcPr>
          <w:p w14:paraId="2CDD8823" w14:textId="5A197858" w:rsidR="002964A5" w:rsidRPr="00156A78" w:rsidRDefault="002964A5" w:rsidP="002964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9BC602F" w14:textId="24384790" w:rsidR="002964A5" w:rsidRPr="0017581E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</w:t>
            </w:r>
            <w:r w:rsidR="0079713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072)</w:t>
            </w:r>
          </w:p>
        </w:tc>
        <w:tc>
          <w:tcPr>
            <w:tcW w:w="236" w:type="dxa"/>
          </w:tcPr>
          <w:p w14:paraId="5AC2D120" w14:textId="77777777" w:rsidR="002964A5" w:rsidRPr="007553D7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EDDA199" w14:textId="094AC22B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(59,085)</w:t>
            </w:r>
          </w:p>
        </w:tc>
        <w:tc>
          <w:tcPr>
            <w:tcW w:w="270" w:type="dxa"/>
          </w:tcPr>
          <w:p w14:paraId="178D56C8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46F539" w14:textId="663349D9" w:rsidR="002964A5" w:rsidRPr="005F4BBC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A58E2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670B363" w14:textId="58A4F0C8" w:rsidR="002964A5" w:rsidRPr="005F4BBC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4A5" w:rsidRPr="007553D7" w14:paraId="3CD25C4A" w14:textId="7CA17444" w:rsidTr="00270674">
        <w:tc>
          <w:tcPr>
            <w:tcW w:w="2997" w:type="dxa"/>
          </w:tcPr>
          <w:p w14:paraId="3337C867" w14:textId="3B5A11C0" w:rsidR="002964A5" w:rsidRPr="00156A78" w:rsidRDefault="002964A5" w:rsidP="002964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AE6FAA0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634419F2" w:rsidR="003F4720" w:rsidRPr="00422A55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F472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6" w:type="dxa"/>
            <w:vAlign w:val="bottom"/>
          </w:tcPr>
          <w:p w14:paraId="0054BC0F" w14:textId="77777777" w:rsidR="002964A5" w:rsidRPr="007553D7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0307D86A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BF3EA0" w14:textId="5F060870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70" w:type="dxa"/>
            <w:vAlign w:val="bottom"/>
          </w:tcPr>
          <w:p w14:paraId="4F64A6F5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065A107D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1B62B9FB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4A5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2964A5" w:rsidRPr="00C131AE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34C43508" w:rsidR="002964A5" w:rsidRPr="00422A55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720">
              <w:rPr>
                <w:rFonts w:ascii="Angsana New" w:hAnsi="Angsana New"/>
                <w:b/>
                <w:bCs/>
                <w:sz w:val="30"/>
                <w:szCs w:val="30"/>
              </w:rPr>
              <w:t>1,599,666</w:t>
            </w:r>
          </w:p>
        </w:tc>
        <w:tc>
          <w:tcPr>
            <w:tcW w:w="236" w:type="dxa"/>
          </w:tcPr>
          <w:p w14:paraId="12240989" w14:textId="77777777" w:rsidR="002964A5" w:rsidRPr="007553D7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64920ED3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b/>
                <w:sz w:val="30"/>
                <w:szCs w:val="30"/>
              </w:rPr>
              <w:t>1,574,513</w:t>
            </w:r>
          </w:p>
        </w:tc>
        <w:tc>
          <w:tcPr>
            <w:tcW w:w="270" w:type="dxa"/>
          </w:tcPr>
          <w:p w14:paraId="58421DB2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48374B2D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6159740D" w:rsid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4C4C276F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F51F64">
        <w:rPr>
          <w:rFonts w:ascii="Angsana New" w:hAnsi="Angsana New" w:hint="cs"/>
          <w:sz w:val="30"/>
          <w:szCs w:val="30"/>
          <w:cs/>
        </w:rPr>
        <w:t>งวด</w:t>
      </w:r>
      <w:r w:rsidR="008166D3">
        <w:rPr>
          <w:rFonts w:ascii="Angsana New" w:hAnsi="Angsana New" w:hint="cs"/>
          <w:sz w:val="30"/>
          <w:szCs w:val="30"/>
          <w:cs/>
        </w:rPr>
        <w:t>หกเดือน</w:t>
      </w:r>
      <w:r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4B1F25">
        <w:rPr>
          <w:rFonts w:ascii="Angsana New" w:hAnsi="Angsana New"/>
          <w:sz w:val="30"/>
          <w:szCs w:val="30"/>
        </w:rPr>
        <w:t>3</w:t>
      </w:r>
      <w:r w:rsidR="00F16F3D" w:rsidRPr="004B1F25">
        <w:rPr>
          <w:rFonts w:ascii="Angsana New" w:hAnsi="Angsana New"/>
          <w:sz w:val="30"/>
          <w:szCs w:val="30"/>
        </w:rPr>
        <w:t>0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</w:t>
      </w:r>
      <w:r w:rsidR="002964A5">
        <w:rPr>
          <w:rFonts w:ascii="Angsana New" w:hAnsi="Angsana New" w:hint="cs"/>
          <w:sz w:val="30"/>
          <w:szCs w:val="30"/>
          <w:cs/>
        </w:rPr>
        <w:t>กันยายน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962D7F" w:rsidRPr="004B1F25">
        <w:rPr>
          <w:rFonts w:ascii="Angsana New" w:hAnsi="Angsana New"/>
          <w:sz w:val="30"/>
          <w:szCs w:val="30"/>
        </w:rPr>
        <w:t>6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962D7F" w:rsidRPr="004B1F25">
        <w:rPr>
          <w:rFonts w:ascii="Angsana New" w:hAnsi="Angsana New"/>
          <w:sz w:val="30"/>
          <w:szCs w:val="30"/>
        </w:rPr>
        <w:t>5</w:t>
      </w:r>
      <w:r w:rsidR="00934A5C" w:rsidRPr="004B1F2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A0BE9" w14:textId="44A96F4C" w:rsidR="006E1A17" w:rsidRPr="004B1F25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5C6689E2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16F3D" w:rsidRPr="004B1F25">
        <w:rPr>
          <w:rFonts w:ascii="Angsana New" w:hAnsi="Angsana New"/>
          <w:sz w:val="30"/>
          <w:szCs w:val="30"/>
        </w:rPr>
        <w:t xml:space="preserve">30 </w:t>
      </w:r>
      <w:r w:rsidR="002964A5">
        <w:rPr>
          <w:rFonts w:ascii="Angsana New" w:hAnsi="Angsana New" w:hint="cs"/>
          <w:sz w:val="30"/>
          <w:szCs w:val="30"/>
          <w:cs/>
        </w:rPr>
        <w:t>กันยายน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A71C74" w:rsidRPr="004B1F25">
        <w:rPr>
          <w:rFonts w:ascii="Angsana New" w:hAnsi="Angsana New"/>
          <w:sz w:val="30"/>
          <w:szCs w:val="30"/>
        </w:rPr>
        <w:t>6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2B7CCD" w:rsidRPr="002B7CCD">
        <w:rPr>
          <w:rFonts w:ascii="Angsana New" w:hAnsi="Angsana New"/>
          <w:sz w:val="30"/>
          <w:szCs w:val="30"/>
        </w:rPr>
        <w:t xml:space="preserve">2566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A51CA" w:rsidRPr="00343FE6" w14:paraId="5E257EA6" w14:textId="19F02E57" w:rsidTr="001E24D6">
        <w:tc>
          <w:tcPr>
            <w:tcW w:w="1890" w:type="dxa"/>
          </w:tcPr>
          <w:p w14:paraId="78A5E1C7" w14:textId="228BC7B0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964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080" w:type="dxa"/>
          </w:tcPr>
          <w:p w14:paraId="0ED388FB" w14:textId="77777777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16982431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65B13395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5A14B56B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2A9AC889" w:rsidR="00AA51CA" w:rsidRPr="00D27E71" w:rsidRDefault="003F4720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F47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1,599,666</w:t>
            </w:r>
          </w:p>
        </w:tc>
      </w:tr>
      <w:tr w:rsidR="00F16F3D" w:rsidRPr="00343FE6" w14:paraId="7FDD2F19" w14:textId="48D92917" w:rsidTr="001E24D6">
        <w:tc>
          <w:tcPr>
            <w:tcW w:w="1890" w:type="dxa"/>
          </w:tcPr>
          <w:p w14:paraId="5F78999E" w14:textId="34BC46D9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3073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30AA3125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5CCF6D0C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71A835F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5BFE24D0" w:rsidR="00F16F3D" w:rsidRPr="00D20AF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F16F3D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5EE3F8DA" w:rsidR="00F16F3D" w:rsidRDefault="00F7325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257">
              <w:rPr>
                <w:rFonts w:ascii="Angsana New" w:hAnsi="Angsana New"/>
                <w:b/>
                <w:bCs/>
                <w:sz w:val="30"/>
                <w:szCs w:val="30"/>
              </w:rPr>
              <w:t>1,610,99</w:t>
            </w:r>
            <w:r w:rsidR="00F51F6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37143" w14:textId="124EBD37" w:rsidR="00A430C6" w:rsidRDefault="00B40015" w:rsidP="0029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  <w:r w:rsidR="00A430C6"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16F3D" w:rsidRPr="008F7775" w14:paraId="710CBE2E" w14:textId="77777777" w:rsidTr="00F20DA6">
        <w:tc>
          <w:tcPr>
            <w:tcW w:w="3600" w:type="dxa"/>
          </w:tcPr>
          <w:p w14:paraId="02B53161" w14:textId="4A848332" w:rsidR="00F16F3D" w:rsidRPr="001419FC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964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33" w:type="dxa"/>
            <w:gridSpan w:val="7"/>
          </w:tcPr>
          <w:p w14:paraId="7C33FA0D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6F3D" w:rsidRPr="008F7775" w14:paraId="6F1D6151" w14:textId="77777777" w:rsidTr="00F20DA6">
        <w:tc>
          <w:tcPr>
            <w:tcW w:w="3600" w:type="dxa"/>
          </w:tcPr>
          <w:p w14:paraId="10E8EC6A" w14:textId="4F9CF189" w:rsidR="00F16F3D" w:rsidRPr="001419FC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2964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3"/>
          </w:tcPr>
          <w:p w14:paraId="52C2622B" w14:textId="627E8630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16F3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63CE64A" w14:textId="77777777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695B501D" w14:textId="23B3E58D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16F3D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</w:tr>
      <w:tr w:rsidR="00F16F3D" w:rsidRPr="008F7775" w14:paraId="0665D0B6" w14:textId="77777777" w:rsidTr="00F20DA6">
        <w:tc>
          <w:tcPr>
            <w:tcW w:w="3600" w:type="dxa"/>
          </w:tcPr>
          <w:p w14:paraId="552B592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75F2A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CB1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ADFC8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05BCE8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42E9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907AC3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16F3D" w:rsidRPr="008F7775" w14:paraId="5E01B623" w14:textId="77777777" w:rsidTr="00F20DA6">
        <w:tc>
          <w:tcPr>
            <w:tcW w:w="3600" w:type="dxa"/>
          </w:tcPr>
          <w:p w14:paraId="0B0481B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18B78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B805EB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6BDC64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796C760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858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25A51D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16F3D" w:rsidRPr="008F7775" w14:paraId="7C4C6C4C" w14:textId="77777777" w:rsidTr="00F20DA6">
        <w:tc>
          <w:tcPr>
            <w:tcW w:w="3600" w:type="dxa"/>
          </w:tcPr>
          <w:p w14:paraId="02B536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C6EE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15679F3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53BEC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ECB6C5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7B2A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1CAE0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16F3D" w:rsidRPr="008F7775" w14:paraId="50AC1B0E" w14:textId="77777777" w:rsidTr="00F20DA6">
        <w:tc>
          <w:tcPr>
            <w:tcW w:w="3600" w:type="dxa"/>
          </w:tcPr>
          <w:p w14:paraId="1AE39D3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1224C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38191D04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7AE39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790599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882D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C8D54F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16F3D" w:rsidRPr="008F7775" w14:paraId="66D72D0B" w14:textId="77777777" w:rsidTr="00F20DA6">
        <w:tc>
          <w:tcPr>
            <w:tcW w:w="3600" w:type="dxa"/>
          </w:tcPr>
          <w:p w14:paraId="7596BC6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32C5BC5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4A5" w:rsidRPr="008F7775" w14:paraId="35E9777F" w14:textId="77777777" w:rsidTr="00F20DA6">
        <w:tc>
          <w:tcPr>
            <w:tcW w:w="3600" w:type="dxa"/>
          </w:tcPr>
          <w:p w14:paraId="67E7FE39" w14:textId="77777777" w:rsidR="002964A5" w:rsidRPr="008F777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4A10BAE1" w14:textId="2475B31E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52" w:type="dxa"/>
          </w:tcPr>
          <w:p w14:paraId="7EDE3256" w14:textId="77777777" w:rsidR="002964A5" w:rsidRPr="006B70EE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D3DFCF6" w14:textId="79C2B91D" w:rsidR="002964A5" w:rsidRPr="006B70EE" w:rsidRDefault="003F4720" w:rsidP="00DB5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1E3C9D" w14:textId="77777777" w:rsidR="002964A5" w:rsidRPr="009E29D1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8254F" w14:textId="51C49F7C" w:rsidR="002964A5" w:rsidRPr="002964A5" w:rsidRDefault="002964A5" w:rsidP="00DB5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8C0C1C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FB961CA" w14:textId="1EA31847" w:rsidR="002964A5" w:rsidRPr="002964A5" w:rsidRDefault="002964A5" w:rsidP="00DB5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4A5" w:rsidRPr="008F7775" w14:paraId="761D66C8" w14:textId="77777777" w:rsidTr="00F20DA6">
        <w:tc>
          <w:tcPr>
            <w:tcW w:w="3600" w:type="dxa"/>
          </w:tcPr>
          <w:p w14:paraId="589A1961" w14:textId="77777777" w:rsidR="002964A5" w:rsidRPr="008F777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2ACC7AB4" w14:textId="7338B85C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41,817</w:t>
            </w:r>
          </w:p>
        </w:tc>
        <w:tc>
          <w:tcPr>
            <w:tcW w:w="252" w:type="dxa"/>
          </w:tcPr>
          <w:p w14:paraId="018C046A" w14:textId="77777777" w:rsidR="002964A5" w:rsidRPr="006B70EE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9212BF" w14:textId="095B4DB2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45E62B17" w14:textId="77777777" w:rsidR="002964A5" w:rsidRPr="009E29D1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FE08E" w14:textId="48139DCF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18,335</w:t>
            </w:r>
          </w:p>
        </w:tc>
        <w:tc>
          <w:tcPr>
            <w:tcW w:w="270" w:type="dxa"/>
          </w:tcPr>
          <w:p w14:paraId="3E268133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63764A8" w14:textId="30BE2C72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4,261</w:t>
            </w:r>
          </w:p>
        </w:tc>
      </w:tr>
      <w:tr w:rsidR="002964A5" w:rsidRPr="008F7775" w14:paraId="15747F52" w14:textId="77777777" w:rsidTr="00F20DA6">
        <w:tc>
          <w:tcPr>
            <w:tcW w:w="3600" w:type="dxa"/>
          </w:tcPr>
          <w:p w14:paraId="60FCFA1E" w14:textId="77777777" w:rsidR="002964A5" w:rsidRPr="008F777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64144DA7" w14:textId="72CC759C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7,915</w:t>
            </w:r>
          </w:p>
        </w:tc>
        <w:tc>
          <w:tcPr>
            <w:tcW w:w="252" w:type="dxa"/>
          </w:tcPr>
          <w:p w14:paraId="79F3EA10" w14:textId="77777777" w:rsidR="002964A5" w:rsidRPr="006B70EE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D676552" w14:textId="28D7CC3B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6B7DC" w14:textId="77777777" w:rsidR="002964A5" w:rsidRPr="009E29D1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827D2" w14:textId="4E9A4240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5,398</w:t>
            </w:r>
          </w:p>
        </w:tc>
        <w:tc>
          <w:tcPr>
            <w:tcW w:w="270" w:type="dxa"/>
          </w:tcPr>
          <w:p w14:paraId="154C8646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C7DCF5" w14:textId="4E1B539B" w:rsidR="002964A5" w:rsidRPr="002964A5" w:rsidRDefault="002964A5" w:rsidP="0017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4A5" w:rsidRPr="008F7775" w14:paraId="08BCE5D6" w14:textId="77777777" w:rsidTr="00F20DA6">
        <w:tc>
          <w:tcPr>
            <w:tcW w:w="3600" w:type="dxa"/>
          </w:tcPr>
          <w:p w14:paraId="314517E0" w14:textId="77777777" w:rsidR="002964A5" w:rsidRPr="008F777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42B1B0DC" w14:textId="0E35E3D5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13,118</w:t>
            </w:r>
          </w:p>
        </w:tc>
        <w:tc>
          <w:tcPr>
            <w:tcW w:w="252" w:type="dxa"/>
          </w:tcPr>
          <w:p w14:paraId="35DAC283" w14:textId="77777777" w:rsidR="002964A5" w:rsidRPr="006B70EE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464E638" w14:textId="2FE403F6" w:rsidR="002964A5" w:rsidRPr="006B70EE" w:rsidRDefault="003F4720" w:rsidP="008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33,785</w:t>
            </w:r>
          </w:p>
        </w:tc>
        <w:tc>
          <w:tcPr>
            <w:tcW w:w="270" w:type="dxa"/>
          </w:tcPr>
          <w:p w14:paraId="4DE0C8E3" w14:textId="77777777" w:rsidR="002964A5" w:rsidRPr="009E29D1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77E70" w14:textId="6045800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22,296</w:t>
            </w:r>
          </w:p>
        </w:tc>
        <w:tc>
          <w:tcPr>
            <w:tcW w:w="270" w:type="dxa"/>
          </w:tcPr>
          <w:p w14:paraId="400A5D96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8B52798" w14:textId="2F64AA58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13,751</w:t>
            </w:r>
          </w:p>
        </w:tc>
      </w:tr>
      <w:tr w:rsidR="002964A5" w:rsidRPr="008F7775" w14:paraId="61B6A38A" w14:textId="77777777" w:rsidTr="00F20DA6">
        <w:tc>
          <w:tcPr>
            <w:tcW w:w="3600" w:type="dxa"/>
          </w:tcPr>
          <w:p w14:paraId="51CA00A2" w14:textId="77777777" w:rsidR="002964A5" w:rsidRPr="008F777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4D87220A" w14:textId="75F10FC7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5431B5A5" w14:textId="77777777" w:rsidR="002964A5" w:rsidRPr="006B70EE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1256E2" w14:textId="18CD0208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270" w:type="dxa"/>
          </w:tcPr>
          <w:p w14:paraId="649BCAB4" w14:textId="77777777" w:rsidR="002964A5" w:rsidRPr="009E29D1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C5AD8" w14:textId="2E5A57AF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1FF5E930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FF8C50" w14:textId="425E8BCE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2964A5" w:rsidRPr="008F7775" w14:paraId="73B71A02" w14:textId="77777777" w:rsidTr="00F20DA6">
        <w:tc>
          <w:tcPr>
            <w:tcW w:w="3600" w:type="dxa"/>
          </w:tcPr>
          <w:p w14:paraId="36ACD41A" w14:textId="77777777" w:rsidR="002964A5" w:rsidRPr="008F777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51C3A9" w14:textId="67DE13F4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F47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63,460</w:t>
            </w:r>
          </w:p>
        </w:tc>
        <w:tc>
          <w:tcPr>
            <w:tcW w:w="252" w:type="dxa"/>
          </w:tcPr>
          <w:p w14:paraId="1ECBF88C" w14:textId="77777777" w:rsidR="002964A5" w:rsidRPr="006B70EE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6227B857" w:rsidR="002964A5" w:rsidRPr="006B70EE" w:rsidRDefault="003F4720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47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36,929</w:t>
            </w:r>
          </w:p>
        </w:tc>
        <w:tc>
          <w:tcPr>
            <w:tcW w:w="270" w:type="dxa"/>
          </w:tcPr>
          <w:p w14:paraId="44FFA50A" w14:textId="77777777" w:rsidR="002964A5" w:rsidRPr="009E29D1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B5125" w14:textId="14B9FEF4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46,719</w:t>
            </w:r>
          </w:p>
        </w:tc>
        <w:tc>
          <w:tcPr>
            <w:tcW w:w="270" w:type="dxa"/>
          </w:tcPr>
          <w:p w14:paraId="1614AA1F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1CF2B26" w14:textId="677D5176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4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18,702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4"/>
      </w:tblGrid>
      <w:tr w:rsidR="00D326F2" w:rsidRPr="00D47FE8" w14:paraId="6023342B" w14:textId="77777777" w:rsidTr="005640C9">
        <w:trPr>
          <w:tblHeader/>
        </w:trPr>
        <w:tc>
          <w:tcPr>
            <w:tcW w:w="2430" w:type="dxa"/>
          </w:tcPr>
          <w:p w14:paraId="233BD30D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491C5CDC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D326F2" w:rsidRPr="00D47FE8" w14:paraId="318CF53F" w14:textId="77777777" w:rsidTr="005640C9">
        <w:trPr>
          <w:tblHeader/>
        </w:trPr>
        <w:tc>
          <w:tcPr>
            <w:tcW w:w="2430" w:type="dxa"/>
          </w:tcPr>
          <w:p w14:paraId="41954411" w14:textId="6C06F2C4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2964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160" w:type="dxa"/>
            <w:gridSpan w:val="3"/>
          </w:tcPr>
          <w:p w14:paraId="16610FFA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4AEAE75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C6780AA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BFE283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</w:tcPr>
          <w:p w14:paraId="21616C85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326F2" w:rsidRPr="006C7560" w14:paraId="24B177F4" w14:textId="77777777" w:rsidTr="005640C9">
        <w:trPr>
          <w:tblHeader/>
        </w:trPr>
        <w:tc>
          <w:tcPr>
            <w:tcW w:w="2430" w:type="dxa"/>
          </w:tcPr>
          <w:p w14:paraId="07A93DF1" w14:textId="276F170B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964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</w:p>
        </w:tc>
        <w:tc>
          <w:tcPr>
            <w:tcW w:w="900" w:type="dxa"/>
          </w:tcPr>
          <w:p w14:paraId="02BA080B" w14:textId="5D6951C9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35D33808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1960EE" w14:textId="65283749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7FA842A7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1209B6" w14:textId="378E6EA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500B846D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4266F" w14:textId="70078111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1FA34C30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6AE9B70" w14:textId="78F82B1F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38DF4E7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7F8F3E4" w14:textId="5764B1FA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D326F2" w:rsidRPr="00D47FE8" w14:paraId="6C6C498E" w14:textId="77777777" w:rsidTr="005640C9">
        <w:trPr>
          <w:tblHeader/>
        </w:trPr>
        <w:tc>
          <w:tcPr>
            <w:tcW w:w="2430" w:type="dxa"/>
          </w:tcPr>
          <w:p w14:paraId="47538483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6A0F6A42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D326F2" w:rsidRPr="00D47FE8" w14:paraId="13A0BAC3" w14:textId="77777777" w:rsidTr="005640C9">
        <w:tc>
          <w:tcPr>
            <w:tcW w:w="9837" w:type="dxa"/>
            <w:gridSpan w:val="12"/>
          </w:tcPr>
          <w:p w14:paraId="114EB5CA" w14:textId="77777777" w:rsidR="00D326F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2964A5" w:rsidRPr="00C96298" w14:paraId="7B5C7737" w14:textId="77777777" w:rsidTr="005640C9">
        <w:tc>
          <w:tcPr>
            <w:tcW w:w="2430" w:type="dxa"/>
          </w:tcPr>
          <w:p w14:paraId="18297D0B" w14:textId="77777777" w:rsidR="002964A5" w:rsidRPr="00D47FE8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0AAEDD4D" w14:textId="36FBEA83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2,108,818</w:t>
            </w:r>
          </w:p>
        </w:tc>
        <w:tc>
          <w:tcPr>
            <w:tcW w:w="270" w:type="dxa"/>
          </w:tcPr>
          <w:p w14:paraId="716C7F54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DA7BC" w14:textId="31ADA65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2,608,510</w:t>
            </w:r>
          </w:p>
        </w:tc>
        <w:tc>
          <w:tcPr>
            <w:tcW w:w="270" w:type="dxa"/>
          </w:tcPr>
          <w:p w14:paraId="25F8B8A1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CFD074" w14:textId="7EC4B266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2,475,243</w:t>
            </w:r>
          </w:p>
        </w:tc>
        <w:tc>
          <w:tcPr>
            <w:tcW w:w="270" w:type="dxa"/>
          </w:tcPr>
          <w:p w14:paraId="2C7CD56C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145D8F" w14:textId="63A53C14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2,262,862</w:t>
            </w:r>
          </w:p>
        </w:tc>
        <w:tc>
          <w:tcPr>
            <w:tcW w:w="270" w:type="dxa"/>
          </w:tcPr>
          <w:p w14:paraId="4456222C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769C90D" w14:textId="7ED4D023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4,584,061</w:t>
            </w:r>
          </w:p>
        </w:tc>
        <w:tc>
          <w:tcPr>
            <w:tcW w:w="270" w:type="dxa"/>
          </w:tcPr>
          <w:p w14:paraId="7052D41B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A00E97" w14:textId="68678C38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4,871,372</w:t>
            </w:r>
          </w:p>
        </w:tc>
      </w:tr>
      <w:tr w:rsidR="002964A5" w:rsidRPr="00C96298" w14:paraId="71525FD4" w14:textId="77777777" w:rsidTr="005640C9">
        <w:tc>
          <w:tcPr>
            <w:tcW w:w="2430" w:type="dxa"/>
          </w:tcPr>
          <w:p w14:paraId="25567A4F" w14:textId="77777777" w:rsidR="002964A5" w:rsidRPr="00D47FE8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9EEFF6" w14:textId="59B863CB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(2,024,307)</w:t>
            </w:r>
          </w:p>
        </w:tc>
        <w:tc>
          <w:tcPr>
            <w:tcW w:w="270" w:type="dxa"/>
          </w:tcPr>
          <w:p w14:paraId="496859E1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4CD858" w14:textId="6DD32CA6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(2,402,619)</w:t>
            </w:r>
          </w:p>
        </w:tc>
        <w:tc>
          <w:tcPr>
            <w:tcW w:w="270" w:type="dxa"/>
          </w:tcPr>
          <w:p w14:paraId="76147178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21011" w14:textId="2A348E80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(2,317,967)</w:t>
            </w:r>
          </w:p>
        </w:tc>
        <w:tc>
          <w:tcPr>
            <w:tcW w:w="270" w:type="dxa"/>
          </w:tcPr>
          <w:p w14:paraId="2C3F1F3D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3072" w14:textId="54FEB058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(2,143,111)</w:t>
            </w:r>
          </w:p>
        </w:tc>
        <w:tc>
          <w:tcPr>
            <w:tcW w:w="270" w:type="dxa"/>
          </w:tcPr>
          <w:p w14:paraId="2BB52B41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0492C09" w14:textId="31285999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(4,342,274)</w:t>
            </w:r>
          </w:p>
        </w:tc>
        <w:tc>
          <w:tcPr>
            <w:tcW w:w="270" w:type="dxa"/>
          </w:tcPr>
          <w:p w14:paraId="722B43C9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0D47327" w14:textId="677B40FE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(4,545,730)</w:t>
            </w:r>
          </w:p>
        </w:tc>
      </w:tr>
      <w:tr w:rsidR="002964A5" w:rsidRPr="00812335" w14:paraId="629409E9" w14:textId="77777777" w:rsidTr="005640C9">
        <w:tc>
          <w:tcPr>
            <w:tcW w:w="2430" w:type="dxa"/>
          </w:tcPr>
          <w:p w14:paraId="00333EDB" w14:textId="77777777" w:rsidR="002964A5" w:rsidRPr="0081233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F19B8" w14:textId="51C779A9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84,511</w:t>
            </w:r>
          </w:p>
        </w:tc>
        <w:tc>
          <w:tcPr>
            <w:tcW w:w="270" w:type="dxa"/>
          </w:tcPr>
          <w:p w14:paraId="7D8A9097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D9FCE5" w14:textId="5964BC5D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205,891</w:t>
            </w:r>
          </w:p>
        </w:tc>
        <w:tc>
          <w:tcPr>
            <w:tcW w:w="270" w:type="dxa"/>
          </w:tcPr>
          <w:p w14:paraId="10C7C9C4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1F3F" w14:textId="0225104F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157,276</w:t>
            </w:r>
          </w:p>
        </w:tc>
        <w:tc>
          <w:tcPr>
            <w:tcW w:w="270" w:type="dxa"/>
          </w:tcPr>
          <w:p w14:paraId="5C7F92D2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306173" w14:textId="49BFFB15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119,751</w:t>
            </w:r>
          </w:p>
        </w:tc>
        <w:tc>
          <w:tcPr>
            <w:tcW w:w="270" w:type="dxa"/>
          </w:tcPr>
          <w:p w14:paraId="4C17467A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33F79E06" w14:textId="36BCCDAF" w:rsidR="002964A5" w:rsidRPr="002964A5" w:rsidRDefault="00626B49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241,787</w:t>
            </w:r>
          </w:p>
        </w:tc>
        <w:tc>
          <w:tcPr>
            <w:tcW w:w="270" w:type="dxa"/>
          </w:tcPr>
          <w:p w14:paraId="3D760EA4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51C87D6" w14:textId="7E794BC0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325,642</w:t>
            </w:r>
          </w:p>
        </w:tc>
      </w:tr>
      <w:tr w:rsidR="002964A5" w:rsidRPr="00D47FE8" w14:paraId="7B0D6334" w14:textId="77777777" w:rsidTr="005640C9">
        <w:trPr>
          <w:trHeight w:hRule="exact" w:val="370"/>
        </w:trPr>
        <w:tc>
          <w:tcPr>
            <w:tcW w:w="2430" w:type="dxa"/>
          </w:tcPr>
          <w:p w14:paraId="644D2282" w14:textId="77777777" w:rsidR="002964A5" w:rsidRPr="00D47FE8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31C085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3B2B7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DBEED2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5CE0C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E8172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8B925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3AC43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46ECA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4A8B1D2A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AAFAB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62240A" w14:textId="77777777" w:rsidR="002964A5" w:rsidRPr="002964A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26B49" w:rsidRPr="00D47FE8" w14:paraId="131C061F" w14:textId="77777777" w:rsidTr="005640C9">
        <w:tc>
          <w:tcPr>
            <w:tcW w:w="2430" w:type="dxa"/>
          </w:tcPr>
          <w:p w14:paraId="4BA3BE59" w14:textId="77777777" w:rsidR="00626B49" w:rsidRPr="00D47FE8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63CA2AEE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DDB0E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2985D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FAC0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780B46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5537C6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497B6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EE08D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0C9506C" w14:textId="31A07BBC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(147,80</w:t>
            </w:r>
            <w:r w:rsidR="00BB5BD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26B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61F18D9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2091FF6" w14:textId="35FA7FB5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(194,132)</w:t>
            </w:r>
          </w:p>
        </w:tc>
      </w:tr>
      <w:tr w:rsidR="00626B49" w:rsidRPr="00D47FE8" w14:paraId="2A52767D" w14:textId="77777777" w:rsidTr="005640C9">
        <w:tc>
          <w:tcPr>
            <w:tcW w:w="2430" w:type="dxa"/>
          </w:tcPr>
          <w:p w14:paraId="3523A05D" w14:textId="77777777" w:rsidR="00626B49" w:rsidRPr="00D47FE8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2CBE61B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756E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CAAA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B123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45E00D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15566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25FB81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E485A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39A58EC" w14:textId="2B86861E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(111,642)</w:t>
            </w:r>
          </w:p>
        </w:tc>
        <w:tc>
          <w:tcPr>
            <w:tcW w:w="270" w:type="dxa"/>
          </w:tcPr>
          <w:p w14:paraId="2352205D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0B06654" w14:textId="66021626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(101,478)</w:t>
            </w:r>
          </w:p>
        </w:tc>
      </w:tr>
      <w:tr w:rsidR="00626B49" w:rsidRPr="00D47FE8" w14:paraId="529CE80B" w14:textId="77777777" w:rsidTr="005640C9">
        <w:tc>
          <w:tcPr>
            <w:tcW w:w="2430" w:type="dxa"/>
          </w:tcPr>
          <w:p w14:paraId="3898684F" w14:textId="77777777" w:rsidR="00626B49" w:rsidRPr="00D47FE8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49E682CE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4E617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6BBE4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5212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4F7EEB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C4B2F2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11C2E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E483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D475D1" w14:textId="62D3F92C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41,509</w:t>
            </w:r>
          </w:p>
        </w:tc>
        <w:tc>
          <w:tcPr>
            <w:tcW w:w="270" w:type="dxa"/>
          </w:tcPr>
          <w:p w14:paraId="59B8899F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108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848988" w14:textId="79189002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46,677</w:t>
            </w:r>
          </w:p>
        </w:tc>
      </w:tr>
      <w:tr w:rsidR="00626B49" w:rsidRPr="00A942E3" w14:paraId="7CA2FAA9" w14:textId="77777777" w:rsidTr="005640C9">
        <w:trPr>
          <w:trHeight w:val="352"/>
        </w:trPr>
        <w:tc>
          <w:tcPr>
            <w:tcW w:w="2430" w:type="dxa"/>
          </w:tcPr>
          <w:p w14:paraId="687ECC54" w14:textId="0C2CA5C1" w:rsidR="00626B49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</w:tcPr>
          <w:p w14:paraId="6371A6A7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134357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0B1EF1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F088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7CC95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0555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F76D1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2197FA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0735A41" w14:textId="469B922A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23,84</w:t>
            </w:r>
            <w:r w:rsidR="00BB5B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45A496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C38730F" w14:textId="3E59A59F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76,709</w:t>
            </w:r>
          </w:p>
        </w:tc>
      </w:tr>
      <w:tr w:rsidR="00626B49" w:rsidRPr="00D47FE8" w14:paraId="66E4654E" w14:textId="77777777" w:rsidTr="005640C9">
        <w:tc>
          <w:tcPr>
            <w:tcW w:w="2430" w:type="dxa"/>
          </w:tcPr>
          <w:p w14:paraId="13771B09" w14:textId="268E6283" w:rsidR="00626B49" w:rsidRPr="00D47FE8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B54E2A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77429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8026C9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5C90FD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2F494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DBFBA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0F84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123827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1010104" w14:textId="59EFB1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(8,873)</w:t>
            </w:r>
          </w:p>
        </w:tc>
        <w:tc>
          <w:tcPr>
            <w:tcW w:w="270" w:type="dxa"/>
          </w:tcPr>
          <w:p w14:paraId="0E90CFE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4853F90" w14:textId="07439496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(9,192)</w:t>
            </w:r>
          </w:p>
        </w:tc>
      </w:tr>
      <w:tr w:rsidR="00626B49" w:rsidRPr="00D47FE8" w14:paraId="5629051F" w14:textId="77777777" w:rsidTr="005640C9">
        <w:tc>
          <w:tcPr>
            <w:tcW w:w="2430" w:type="dxa"/>
          </w:tcPr>
          <w:p w14:paraId="630F540D" w14:textId="77777777" w:rsidR="00626B49" w:rsidRPr="00D47FE8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5E185415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E8FE7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C38EC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A07F1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C1F8E9A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E9311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4CED4F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8CC8A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10B7FA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2C37DB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8678369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6B49" w:rsidRPr="00D47FE8" w14:paraId="449E7735" w14:textId="77777777" w:rsidTr="005640C9">
        <w:tc>
          <w:tcPr>
            <w:tcW w:w="2430" w:type="dxa"/>
          </w:tcPr>
          <w:p w14:paraId="7EB66185" w14:textId="77777777" w:rsidR="00626B49" w:rsidRPr="00D47FE8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35C8190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45EEE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ABE4F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39B1E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28D2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D5D3F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CEF215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9F25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6041A301" w14:textId="2E5DF591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52,707</w:t>
            </w:r>
          </w:p>
        </w:tc>
        <w:tc>
          <w:tcPr>
            <w:tcW w:w="270" w:type="dxa"/>
          </w:tcPr>
          <w:p w14:paraId="51174331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47982E0" w14:textId="4E8F8D39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Cs/>
                <w:sz w:val="26"/>
                <w:szCs w:val="26"/>
              </w:rPr>
              <w:t>53,514</w:t>
            </w:r>
          </w:p>
        </w:tc>
      </w:tr>
      <w:tr w:rsidR="00626B49" w:rsidRPr="00D47FE8" w14:paraId="50B35329" w14:textId="77777777" w:rsidTr="005640C9">
        <w:tc>
          <w:tcPr>
            <w:tcW w:w="2430" w:type="dxa"/>
            <w:vAlign w:val="bottom"/>
          </w:tcPr>
          <w:p w14:paraId="0E501010" w14:textId="3AD7D5AE" w:rsidR="00626B49" w:rsidRPr="00183EE9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3084E731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A6112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EDC509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ACD472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EDBBA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203EE5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19BD3F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DDC8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A80E056" w14:textId="7F563C10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67,68</w:t>
            </w:r>
            <w:r w:rsidR="00BB5B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0D2B01D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5F12F60" w14:textId="7429A6D6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121,031</w:t>
            </w:r>
          </w:p>
        </w:tc>
      </w:tr>
      <w:tr w:rsidR="00626B49" w:rsidRPr="00D47FE8" w14:paraId="02BBDE51" w14:textId="77777777" w:rsidTr="005640C9">
        <w:tc>
          <w:tcPr>
            <w:tcW w:w="2430" w:type="dxa"/>
          </w:tcPr>
          <w:p w14:paraId="0A8A2B35" w14:textId="5D167E7A" w:rsidR="00626B49" w:rsidRPr="00D47FE8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71A84586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02B8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1B739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EEADC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74DC0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8E348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447F4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92CCB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1E8105B" w14:textId="09053B1B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(2,730)</w:t>
            </w:r>
          </w:p>
        </w:tc>
        <w:tc>
          <w:tcPr>
            <w:tcW w:w="270" w:type="dxa"/>
          </w:tcPr>
          <w:p w14:paraId="4EC85E21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7D0077A" w14:textId="7CF2457E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sz w:val="26"/>
                <w:szCs w:val="26"/>
              </w:rPr>
              <w:t>(13,806)</w:t>
            </w:r>
          </w:p>
        </w:tc>
      </w:tr>
      <w:tr w:rsidR="00626B49" w:rsidRPr="006A40DC" w14:paraId="29D4E017" w14:textId="77777777" w:rsidTr="005640C9">
        <w:tc>
          <w:tcPr>
            <w:tcW w:w="2430" w:type="dxa"/>
          </w:tcPr>
          <w:p w14:paraId="7C4C7ACD" w14:textId="052D54F3" w:rsidR="00626B49" w:rsidRPr="00E14EE1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0FFF37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EAB63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1B699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71049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86802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0AE400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D9B495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19736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D42DFCA" w14:textId="22D8C90C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64,95</w:t>
            </w:r>
            <w:r w:rsidR="00BB5B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99014E2" w14:textId="77777777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77E0D67" w14:textId="7560E663" w:rsidR="00626B49" w:rsidRPr="002964A5" w:rsidRDefault="00626B49" w:rsidP="0062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64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107,225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1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012"/>
        <w:gridCol w:w="11"/>
        <w:gridCol w:w="226"/>
        <w:gridCol w:w="15"/>
        <w:gridCol w:w="18"/>
        <w:gridCol w:w="991"/>
        <w:gridCol w:w="11"/>
        <w:gridCol w:w="259"/>
        <w:gridCol w:w="11"/>
        <w:gridCol w:w="1176"/>
        <w:gridCol w:w="272"/>
        <w:gridCol w:w="1170"/>
      </w:tblGrid>
      <w:tr w:rsidR="007213E2" w:rsidRPr="007213E2" w14:paraId="28A9B27B" w14:textId="77777777" w:rsidTr="00F35046">
        <w:tc>
          <w:tcPr>
            <w:tcW w:w="2421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58" w:type="dxa"/>
            <w:gridSpan w:val="21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F35046">
        <w:tc>
          <w:tcPr>
            <w:tcW w:w="2421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7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3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8" w:type="dxa"/>
            <w:gridSpan w:val="3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326F2" w:rsidRPr="007213E2" w14:paraId="0E7B7DF2" w14:textId="77777777" w:rsidTr="00F35046">
        <w:tc>
          <w:tcPr>
            <w:tcW w:w="2421" w:type="dxa"/>
          </w:tcPr>
          <w:p w14:paraId="4E2F1052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2B92BE99" w:rsidR="00D326F2" w:rsidRPr="007213E2" w:rsidRDefault="00D326F2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640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42AC1419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5F7C972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A898D3D" w14:textId="43ACD65C" w:rsidR="00D326F2" w:rsidRPr="007213E2" w:rsidRDefault="00D326F2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640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gridSpan w:val="4"/>
          </w:tcPr>
          <w:p w14:paraId="09FC5A72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1266F80" w14:textId="731C6114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3"/>
            <w:vAlign w:val="bottom"/>
          </w:tcPr>
          <w:p w14:paraId="2A906229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0127E83" w14:textId="45F47F8D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640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2" w:type="dxa"/>
          </w:tcPr>
          <w:p w14:paraId="608C233B" w14:textId="77777777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307EC0" w14:textId="0419B642" w:rsidR="00D326F2" w:rsidRPr="007213E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702C19" w:rsidRPr="007213E2" w14:paraId="3962BA66" w14:textId="77777777" w:rsidTr="00F35046">
        <w:tc>
          <w:tcPr>
            <w:tcW w:w="2421" w:type="dxa"/>
          </w:tcPr>
          <w:p w14:paraId="4BBE9F58" w14:textId="440A827B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7437E60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43" w:type="dxa"/>
            <w:gridSpan w:val="2"/>
          </w:tcPr>
          <w:p w14:paraId="28B6D3D6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2E0467D1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57C890A" w14:textId="5D27E2CC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gridSpan w:val="4"/>
          </w:tcPr>
          <w:p w14:paraId="15A1EEAC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4DEC25" w14:textId="21B5996C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1" w:type="dxa"/>
            <w:gridSpan w:val="3"/>
            <w:vAlign w:val="bottom"/>
          </w:tcPr>
          <w:p w14:paraId="4868E8A2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B17A99" w14:textId="50E0FA82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2" w:type="dxa"/>
          </w:tcPr>
          <w:p w14:paraId="62B92F73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5E2FF5" w14:textId="63E44EDA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02C19" w:rsidRPr="007213E2" w14:paraId="10DD7BDB" w14:textId="77777777" w:rsidTr="00F35046">
        <w:trPr>
          <w:trHeight w:val="297"/>
        </w:trPr>
        <w:tc>
          <w:tcPr>
            <w:tcW w:w="2421" w:type="dxa"/>
          </w:tcPr>
          <w:p w14:paraId="1B95A037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21"/>
          </w:tcPr>
          <w:p w14:paraId="56302A8E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702C19" w:rsidRPr="007213E2" w14:paraId="6A548BE8" w14:textId="77777777" w:rsidTr="00F35046">
        <w:tc>
          <w:tcPr>
            <w:tcW w:w="7291" w:type="dxa"/>
            <w:gridSpan w:val="17"/>
            <w:shd w:val="clear" w:color="auto" w:fill="auto"/>
          </w:tcPr>
          <w:p w14:paraId="18CA5A80" w14:textId="77777777" w:rsidR="00702C19" w:rsidRPr="007213E2" w:rsidRDefault="00702C19" w:rsidP="0070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FEA237" w14:textId="77777777" w:rsidR="00702C19" w:rsidRPr="007213E2" w:rsidRDefault="00702C19" w:rsidP="0070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A1D6EC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2F603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2C19" w:rsidRPr="007213E2" w14:paraId="476E4EC7" w14:textId="77777777" w:rsidTr="00F35046">
        <w:tc>
          <w:tcPr>
            <w:tcW w:w="2428" w:type="dxa"/>
            <w:gridSpan w:val="2"/>
            <w:shd w:val="clear" w:color="auto" w:fill="auto"/>
          </w:tcPr>
          <w:p w14:paraId="488833AC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26071EEC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499,784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31598AB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146">
              <w:rPr>
                <w:rFonts w:asciiTheme="majorBidi" w:hAnsiTheme="majorBidi" w:cstheme="majorBidi"/>
                <w:bCs/>
                <w:sz w:val="26"/>
                <w:szCs w:val="26"/>
              </w:rPr>
              <w:t>545,109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310598B" w14:textId="068A94BF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1,367,325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547FEC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16057F45" w14:textId="5C81114F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146">
              <w:rPr>
                <w:rFonts w:asciiTheme="majorBidi" w:hAnsiTheme="majorBidi" w:cstheme="majorBidi"/>
                <w:bCs/>
                <w:sz w:val="26"/>
                <w:szCs w:val="26"/>
              </w:rPr>
              <w:t>1,269,078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F03A4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9F8A92E" w14:textId="2733C6B5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1,867,109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B0F9DC" w14:textId="12D1060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1,814,187</w:t>
            </w:r>
          </w:p>
        </w:tc>
      </w:tr>
      <w:tr w:rsidR="00702C19" w:rsidRPr="007213E2" w14:paraId="4838FF9E" w14:textId="77777777" w:rsidTr="00F35046">
        <w:tc>
          <w:tcPr>
            <w:tcW w:w="2428" w:type="dxa"/>
            <w:gridSpan w:val="2"/>
            <w:shd w:val="clear" w:color="auto" w:fill="auto"/>
          </w:tcPr>
          <w:p w14:paraId="6DD10AAC" w14:textId="6D7AAD3C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5811B1D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9DF6F2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4BB8D96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7A20C3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1479D7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053E6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02C19" w:rsidRPr="007213E2" w14:paraId="6F7A8CEC" w14:textId="77777777" w:rsidTr="006626D8">
        <w:tc>
          <w:tcPr>
            <w:tcW w:w="2428" w:type="dxa"/>
            <w:gridSpan w:val="2"/>
            <w:shd w:val="clear" w:color="auto" w:fill="auto"/>
          </w:tcPr>
          <w:p w14:paraId="4DB31B54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43334A73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969,184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9766F8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4203525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1,039,012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CB6AAD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6C3AD07" w14:textId="394B286C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425,188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BD1B99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7CA8E3A" w14:textId="3B417916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473,132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F513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69C68E7" w14:textId="31699D90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1,394,372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EFFAEF" w14:textId="017B7632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1,512,144</w:t>
            </w:r>
          </w:p>
        </w:tc>
      </w:tr>
      <w:tr w:rsidR="00702C19" w:rsidRPr="007213E2" w14:paraId="7C774CE2" w14:textId="77777777" w:rsidTr="006626D8">
        <w:tc>
          <w:tcPr>
            <w:tcW w:w="2428" w:type="dxa"/>
            <w:gridSpan w:val="2"/>
            <w:shd w:val="clear" w:color="auto" w:fill="auto"/>
          </w:tcPr>
          <w:p w14:paraId="4B7D1B5E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3BD6B4A9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37D44DE2" w:rsidR="00702C19" w:rsidRPr="00464FD6" w:rsidRDefault="00702C19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B9D0DBC" w14:textId="36DD91D5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324B49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230259E" w14:textId="7587FA1D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023C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1D75200D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193,320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4A7E5BDF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184,339</w:t>
            </w:r>
          </w:p>
        </w:tc>
      </w:tr>
      <w:tr w:rsidR="00702C19" w:rsidRPr="007213E2" w14:paraId="5CFBE09D" w14:textId="77777777" w:rsidTr="00F35046">
        <w:tc>
          <w:tcPr>
            <w:tcW w:w="2428" w:type="dxa"/>
            <w:gridSpan w:val="2"/>
            <w:shd w:val="clear" w:color="auto" w:fill="auto"/>
          </w:tcPr>
          <w:p w14:paraId="07CD6A20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850AE93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A461BD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EA5CF4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0ECDE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47151EBC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1,587,692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062D903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1,696,483</w:t>
            </w:r>
          </w:p>
        </w:tc>
      </w:tr>
      <w:tr w:rsidR="00702C19" w:rsidRPr="007213E2" w14:paraId="62646619" w14:textId="77777777" w:rsidTr="00F35046">
        <w:trPr>
          <w:trHeight w:val="77"/>
        </w:trPr>
        <w:tc>
          <w:tcPr>
            <w:tcW w:w="2428" w:type="dxa"/>
            <w:gridSpan w:val="2"/>
            <w:shd w:val="clear" w:color="auto" w:fill="auto"/>
          </w:tcPr>
          <w:p w14:paraId="45E4BC01" w14:textId="729480A9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610077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FFB141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E3E37C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EB87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02C19" w:rsidRPr="007213E2" w14:paraId="7CDCB6E6" w14:textId="77777777" w:rsidTr="00F35046">
        <w:tc>
          <w:tcPr>
            <w:tcW w:w="2428" w:type="dxa"/>
            <w:gridSpan w:val="2"/>
            <w:shd w:val="clear" w:color="auto" w:fill="auto"/>
          </w:tcPr>
          <w:p w14:paraId="40ADB59B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543FE522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1,307,623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70F3B2AD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1,447,346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1368073B" w14:textId="0CD7B8F5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362,70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8EA137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66F88195" w14:textId="3379D63D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409,257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6901F6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2125A76" w14:textId="0ADF9777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1,670,326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58B9CD" w14:textId="78A78D6B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1,856,603</w:t>
            </w:r>
          </w:p>
        </w:tc>
      </w:tr>
      <w:tr w:rsidR="00702C19" w:rsidRPr="007213E2" w14:paraId="3B20AE29" w14:textId="77777777" w:rsidTr="00F35046">
        <w:tc>
          <w:tcPr>
            <w:tcW w:w="2428" w:type="dxa"/>
            <w:gridSpan w:val="2"/>
            <w:shd w:val="clear" w:color="auto" w:fill="auto"/>
          </w:tcPr>
          <w:p w14:paraId="3A61960F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6D5D400A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24A65C21" w:rsidR="00702C19" w:rsidRPr="00464FD6" w:rsidRDefault="00702C19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7C6D479" w14:textId="2D6EACF4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1D1F59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EC8185E" w14:textId="3E901039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5BBEE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28ECAF90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192,06</w:t>
            </w:r>
            <w:r w:rsidR="00662FDF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6285081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206,072</w:t>
            </w:r>
          </w:p>
        </w:tc>
      </w:tr>
      <w:tr w:rsidR="00702C19" w:rsidRPr="007213E2" w14:paraId="2B3244CE" w14:textId="77777777" w:rsidTr="00F35046">
        <w:tc>
          <w:tcPr>
            <w:tcW w:w="2428" w:type="dxa"/>
            <w:gridSpan w:val="2"/>
            <w:shd w:val="clear" w:color="auto" w:fill="auto"/>
          </w:tcPr>
          <w:p w14:paraId="6FBC9D49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416827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E97337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99D62B2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E02F0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7EC3B6F2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1,862,39</w:t>
            </w:r>
            <w:r w:rsidR="00662FDF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5C9BF04D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2,062,675</w:t>
            </w:r>
          </w:p>
        </w:tc>
      </w:tr>
      <w:tr w:rsidR="00702C19" w:rsidRPr="00D87B1A" w14:paraId="78B3494B" w14:textId="77777777" w:rsidTr="00F35046">
        <w:tc>
          <w:tcPr>
            <w:tcW w:w="2421" w:type="dxa"/>
            <w:shd w:val="clear" w:color="auto" w:fill="auto"/>
          </w:tcPr>
          <w:p w14:paraId="722177A8" w14:textId="77777777" w:rsidR="00702C19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EB0B6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32287C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560C07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</w:tcPr>
          <w:p w14:paraId="3BC5157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62BB2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C19" w:rsidRPr="00D87B1A" w14:paraId="364E73D2" w14:textId="77777777" w:rsidTr="006626D8">
        <w:tc>
          <w:tcPr>
            <w:tcW w:w="2421" w:type="dxa"/>
            <w:shd w:val="clear" w:color="auto" w:fill="auto"/>
          </w:tcPr>
          <w:p w14:paraId="110FB8F0" w14:textId="77777777" w:rsidR="00702C19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</w:tcPr>
          <w:p w14:paraId="233677E0" w14:textId="0D20D4E5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240,229</w:t>
            </w:r>
          </w:p>
        </w:tc>
        <w:tc>
          <w:tcPr>
            <w:tcW w:w="243" w:type="dxa"/>
            <w:gridSpan w:val="2"/>
          </w:tcPr>
          <w:p w14:paraId="7BA1980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4C16EDD3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251,943</w:t>
            </w:r>
          </w:p>
        </w:tc>
        <w:tc>
          <w:tcPr>
            <w:tcW w:w="238" w:type="dxa"/>
            <w:gridSpan w:val="2"/>
          </w:tcPr>
          <w:p w14:paraId="6B837BC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E311C3A" w14:textId="3A754535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3,338</w:t>
            </w:r>
          </w:p>
        </w:tc>
        <w:tc>
          <w:tcPr>
            <w:tcW w:w="237" w:type="dxa"/>
            <w:gridSpan w:val="2"/>
          </w:tcPr>
          <w:p w14:paraId="2D14974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089D7CB1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2,031</w:t>
            </w:r>
          </w:p>
        </w:tc>
        <w:tc>
          <w:tcPr>
            <w:tcW w:w="270" w:type="dxa"/>
            <w:gridSpan w:val="2"/>
          </w:tcPr>
          <w:p w14:paraId="42E6A0F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4B9A096" w14:textId="5F5BA6F4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243,567</w:t>
            </w:r>
          </w:p>
        </w:tc>
        <w:tc>
          <w:tcPr>
            <w:tcW w:w="272" w:type="dxa"/>
          </w:tcPr>
          <w:p w14:paraId="00525C3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A81C31" w14:textId="7CEB4F98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253,974</w:t>
            </w:r>
          </w:p>
        </w:tc>
      </w:tr>
      <w:tr w:rsidR="00702C19" w:rsidRPr="00D87B1A" w14:paraId="116F3C16" w14:textId="77777777" w:rsidTr="006626D8">
        <w:tc>
          <w:tcPr>
            <w:tcW w:w="2421" w:type="dxa"/>
            <w:shd w:val="clear" w:color="auto" w:fill="auto"/>
          </w:tcPr>
          <w:p w14:paraId="7ABE166D" w14:textId="77777777" w:rsidR="00702C19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09EDE715" w:rsidR="00702C19" w:rsidRPr="00464FD6" w:rsidRDefault="00FD27D3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11B74475" w:rsidR="00702C19" w:rsidRPr="00464FD6" w:rsidRDefault="00702C19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786C11" w14:textId="06C6CD53" w:rsidR="00702C19" w:rsidRPr="00464FD6" w:rsidRDefault="00FD27D3" w:rsidP="00D5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11D6C96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57912F46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6A0488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7C7C4D06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33,438</w:t>
            </w:r>
          </w:p>
        </w:tc>
        <w:tc>
          <w:tcPr>
            <w:tcW w:w="272" w:type="dxa"/>
          </w:tcPr>
          <w:p w14:paraId="4CBB93ED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326C563" w14:textId="07442131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14,714</w:t>
            </w:r>
          </w:p>
        </w:tc>
      </w:tr>
      <w:tr w:rsidR="00702C19" w:rsidRPr="00D87B1A" w14:paraId="5BC283EF" w14:textId="77777777" w:rsidTr="006626D8">
        <w:tc>
          <w:tcPr>
            <w:tcW w:w="2421" w:type="dxa"/>
            <w:shd w:val="clear" w:color="auto" w:fill="auto"/>
          </w:tcPr>
          <w:p w14:paraId="7360D8A7" w14:textId="77777777" w:rsidR="00702C19" w:rsidRPr="00D47FE8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DB1309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7630E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57779F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0AA2EED4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277,005</w:t>
            </w:r>
          </w:p>
        </w:tc>
        <w:tc>
          <w:tcPr>
            <w:tcW w:w="272" w:type="dxa"/>
          </w:tcPr>
          <w:p w14:paraId="4BC0A3B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0C6BEB7E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268,688</w:t>
            </w:r>
          </w:p>
        </w:tc>
      </w:tr>
      <w:tr w:rsidR="00702C19" w:rsidRPr="007213E2" w14:paraId="78E153EA" w14:textId="77777777" w:rsidTr="006626D8">
        <w:tc>
          <w:tcPr>
            <w:tcW w:w="2428" w:type="dxa"/>
            <w:gridSpan w:val="2"/>
            <w:shd w:val="clear" w:color="auto" w:fill="auto"/>
          </w:tcPr>
          <w:p w14:paraId="5A8CA62D" w14:textId="65F667EE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337BA6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BF758E9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B1ACBC5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08186A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D99D" w14:textId="77777777" w:rsidR="00626B49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1ACC2E03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Cs/>
                <w:sz w:val="26"/>
                <w:szCs w:val="26"/>
              </w:rPr>
              <w:t>3,029,5</w:t>
            </w:r>
            <w:r w:rsidR="00D56830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  <w:r w:rsidR="00662FDF">
              <w:rPr>
                <w:rFonts w:asciiTheme="majorBidi" w:hAnsiTheme="majorBidi" w:cstheme="majorBidi"/>
                <w:bCs/>
                <w:sz w:val="26"/>
                <w:szCs w:val="26"/>
              </w:rPr>
              <w:t>0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B692B" w14:textId="77777777" w:rsidR="00702C19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F92D8" w14:textId="4A3E91F4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2,787,168</w:t>
            </w:r>
          </w:p>
        </w:tc>
      </w:tr>
      <w:tr w:rsidR="00702C19" w:rsidRPr="007213E2" w14:paraId="38AF5CE3" w14:textId="77777777" w:rsidTr="00F35046">
        <w:trPr>
          <w:trHeight w:val="379"/>
        </w:trPr>
        <w:tc>
          <w:tcPr>
            <w:tcW w:w="2428" w:type="dxa"/>
            <w:gridSpan w:val="2"/>
          </w:tcPr>
          <w:p w14:paraId="775D23FA" w14:textId="77777777" w:rsidR="00702C19" w:rsidRPr="007213E2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CB73DD4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CCBD617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2E115BC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0B9DEB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3DDED41D" w:rsidR="00702C19" w:rsidRPr="00464FD6" w:rsidRDefault="00626B4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8,623,74</w:t>
            </w:r>
            <w:r w:rsidR="005565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2" w:type="dxa"/>
            <w:vAlign w:val="center"/>
          </w:tcPr>
          <w:p w14:paraId="2FA7BDCE" w14:textId="77777777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7CDEDCA5" w:rsidR="00702C19" w:rsidRPr="00464FD6" w:rsidRDefault="00702C19" w:rsidP="0070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8,629,201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D326F2" w:rsidRPr="006A40DC" w14:paraId="33420ADE" w14:textId="77777777" w:rsidTr="00F20DA6">
        <w:tc>
          <w:tcPr>
            <w:tcW w:w="2250" w:type="dxa"/>
          </w:tcPr>
          <w:p w14:paraId="386B859A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FF13319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326F2" w:rsidRPr="006A40DC" w14:paraId="5401D05F" w14:textId="77777777" w:rsidTr="00F20DA6">
        <w:tc>
          <w:tcPr>
            <w:tcW w:w="2250" w:type="dxa"/>
          </w:tcPr>
          <w:p w14:paraId="07A7B6C0" w14:textId="6B702463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5640C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หก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40" w:type="dxa"/>
            <w:gridSpan w:val="3"/>
          </w:tcPr>
          <w:p w14:paraId="481A9DE5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028323C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611BEBAE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72D61C8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730CFAE3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30112B" w:rsidRPr="006A40DC" w14:paraId="4397BC12" w14:textId="77777777" w:rsidTr="00F20DA6">
        <w:tc>
          <w:tcPr>
            <w:tcW w:w="2250" w:type="dxa"/>
          </w:tcPr>
          <w:p w14:paraId="64A3BABB" w14:textId="633A3FC8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30 </w:t>
            </w:r>
            <w:r w:rsidR="005640C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14:paraId="783F7930" w14:textId="5059C854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52" w:type="dxa"/>
          </w:tcPr>
          <w:p w14:paraId="36191DC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C990295" w14:textId="50FBAE48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247" w:type="dxa"/>
          </w:tcPr>
          <w:p w14:paraId="1505086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D208EC4" w14:textId="7B0CE8CC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37" w:type="dxa"/>
          </w:tcPr>
          <w:p w14:paraId="6511E13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9FB2B63" w14:textId="2A3A4C78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33BC7EA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54D404" w14:textId="7FB02384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62" w:type="dxa"/>
          </w:tcPr>
          <w:p w14:paraId="0E56927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A3EBAF9" w14:textId="3CC8081A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30112B" w:rsidRPr="006A40DC" w14:paraId="6BFE5879" w14:textId="77777777" w:rsidTr="00F20DA6">
        <w:tc>
          <w:tcPr>
            <w:tcW w:w="2250" w:type="dxa"/>
          </w:tcPr>
          <w:p w14:paraId="2F16E1AC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1BDC42E0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30112B" w:rsidRPr="006A40DC" w14:paraId="00DFEB35" w14:textId="77777777" w:rsidTr="00F20DA6">
        <w:tc>
          <w:tcPr>
            <w:tcW w:w="2250" w:type="dxa"/>
          </w:tcPr>
          <w:p w14:paraId="179516A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D924EA5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14E5F1D9" w14:textId="77777777" w:rsidTr="00F20DA6">
        <w:tc>
          <w:tcPr>
            <w:tcW w:w="2250" w:type="dxa"/>
          </w:tcPr>
          <w:p w14:paraId="294F0CD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58AD9ED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7B30BD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ADADB2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917288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7AEBC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B4339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22C233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EC18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6330C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2525EB6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D085D0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3E6192" w:rsidRPr="003E6192" w14:paraId="3254F110" w14:textId="77777777" w:rsidTr="009B1F5A">
        <w:tc>
          <w:tcPr>
            <w:tcW w:w="2250" w:type="dxa"/>
          </w:tcPr>
          <w:p w14:paraId="547BC18F" w14:textId="77777777" w:rsidR="003E6192" w:rsidRPr="006A40DC" w:rsidRDefault="003E6192" w:rsidP="003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center"/>
          </w:tcPr>
          <w:p w14:paraId="2ABD7FD7" w14:textId="6844AFA6" w:rsidR="003E6192" w:rsidRPr="000D1A6A" w:rsidRDefault="003E6192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1,973,719</w:t>
            </w:r>
          </w:p>
        </w:tc>
        <w:tc>
          <w:tcPr>
            <w:tcW w:w="252" w:type="dxa"/>
            <w:vAlign w:val="bottom"/>
          </w:tcPr>
          <w:p w14:paraId="42DE1C5E" w14:textId="77777777" w:rsidR="003E6192" w:rsidRPr="000D1A6A" w:rsidRDefault="003E6192" w:rsidP="003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F32401" w14:textId="540C6F1C" w:rsidR="003E6192" w:rsidRPr="003E6192" w:rsidRDefault="003E6192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E6192">
              <w:rPr>
                <w:rFonts w:asciiTheme="majorBidi" w:hAnsiTheme="majorBidi" w:cstheme="majorBidi"/>
                <w:sz w:val="26"/>
                <w:szCs w:val="26"/>
              </w:rPr>
              <w:t>2,465,271</w:t>
            </w:r>
          </w:p>
        </w:tc>
        <w:tc>
          <w:tcPr>
            <w:tcW w:w="247" w:type="dxa"/>
            <w:vAlign w:val="bottom"/>
          </w:tcPr>
          <w:p w14:paraId="53B91CBE" w14:textId="77777777" w:rsidR="003E6192" w:rsidRPr="003E6192" w:rsidRDefault="003E6192" w:rsidP="003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7F9091D1" w14:textId="5D4567A3" w:rsidR="003E6192" w:rsidRPr="005640C9" w:rsidRDefault="003E6192" w:rsidP="003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2,438,212</w:t>
            </w:r>
          </w:p>
        </w:tc>
        <w:tc>
          <w:tcPr>
            <w:tcW w:w="237" w:type="dxa"/>
            <w:vAlign w:val="bottom"/>
          </w:tcPr>
          <w:p w14:paraId="6836F53C" w14:textId="77777777" w:rsidR="003E6192" w:rsidRPr="005640C9" w:rsidRDefault="003E6192" w:rsidP="003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F6AF7CF" w14:textId="392C63EC" w:rsidR="003E6192" w:rsidRPr="005640C9" w:rsidRDefault="003E6192" w:rsidP="003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2,261,382</w:t>
            </w:r>
          </w:p>
        </w:tc>
        <w:tc>
          <w:tcPr>
            <w:tcW w:w="270" w:type="dxa"/>
          </w:tcPr>
          <w:p w14:paraId="65B18116" w14:textId="77777777" w:rsidR="003E6192" w:rsidRPr="005640C9" w:rsidRDefault="003E6192" w:rsidP="003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5B20E5E" w14:textId="68BDC946" w:rsidR="003E6192" w:rsidRPr="005640C9" w:rsidRDefault="003E6192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4,411,931</w:t>
            </w:r>
          </w:p>
        </w:tc>
        <w:tc>
          <w:tcPr>
            <w:tcW w:w="262" w:type="dxa"/>
          </w:tcPr>
          <w:p w14:paraId="7ADE2322" w14:textId="77777777" w:rsidR="003E6192" w:rsidRPr="005640C9" w:rsidRDefault="003E6192" w:rsidP="003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6F6BA46" w14:textId="7D3EEB1E" w:rsidR="003E6192" w:rsidRPr="003E6192" w:rsidRDefault="003E6192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6192">
              <w:rPr>
                <w:rFonts w:asciiTheme="majorBidi" w:hAnsiTheme="majorBidi" w:cstheme="majorBidi"/>
                <w:sz w:val="26"/>
                <w:szCs w:val="26"/>
              </w:rPr>
              <w:t>4,726,65</w:t>
            </w:r>
            <w:r w:rsidR="00190E1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90E18" w:rsidRPr="003E6192" w14:paraId="30A97017" w14:textId="77777777" w:rsidTr="00BB6957">
        <w:tc>
          <w:tcPr>
            <w:tcW w:w="2250" w:type="dxa"/>
          </w:tcPr>
          <w:p w14:paraId="27181DE4" w14:textId="7D0CB224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center"/>
          </w:tcPr>
          <w:p w14:paraId="633F7191" w14:textId="6B1B17AC" w:rsidR="00190E18" w:rsidRPr="00D56830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54,774</w:t>
            </w:r>
          </w:p>
        </w:tc>
        <w:tc>
          <w:tcPr>
            <w:tcW w:w="252" w:type="dxa"/>
            <w:vAlign w:val="bottom"/>
          </w:tcPr>
          <w:p w14:paraId="13F4BB4B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EC1EA23" w14:textId="0968006C" w:rsidR="00190E18" w:rsidRPr="003E6192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E6192">
              <w:rPr>
                <w:rFonts w:asciiTheme="majorBidi" w:hAnsiTheme="majorBidi" w:cstheme="majorBidi"/>
                <w:sz w:val="26"/>
                <w:szCs w:val="26"/>
              </w:rPr>
              <w:t>49,188</w:t>
            </w:r>
          </w:p>
        </w:tc>
        <w:tc>
          <w:tcPr>
            <w:tcW w:w="247" w:type="dxa"/>
            <w:vAlign w:val="bottom"/>
          </w:tcPr>
          <w:p w14:paraId="60401BE7" w14:textId="77777777" w:rsidR="00190E18" w:rsidRPr="003E6192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67B48EF" w14:textId="75E4E81A" w:rsidR="00190E18" w:rsidRPr="00D56830" w:rsidRDefault="00190E18" w:rsidP="0017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A9AE67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945407" w14:textId="69A9287A" w:rsidR="00190E18" w:rsidRPr="005640C9" w:rsidRDefault="00190E18" w:rsidP="0017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684345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DE986C8" w14:textId="1982B40D" w:rsidR="00190E18" w:rsidRPr="00D56830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54,774</w:t>
            </w:r>
          </w:p>
        </w:tc>
        <w:tc>
          <w:tcPr>
            <w:tcW w:w="262" w:type="dxa"/>
          </w:tcPr>
          <w:p w14:paraId="42E482E5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37E55AB" w14:textId="4642277F" w:rsidR="00190E18" w:rsidRPr="003E6192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E6192">
              <w:rPr>
                <w:rFonts w:asciiTheme="majorBidi" w:hAnsiTheme="majorBidi" w:cstheme="majorBidi"/>
                <w:sz w:val="26"/>
                <w:szCs w:val="26"/>
              </w:rPr>
              <w:t>49,188</w:t>
            </w:r>
          </w:p>
        </w:tc>
      </w:tr>
      <w:tr w:rsidR="00190E18" w:rsidRPr="003E6192" w14:paraId="0CC18646" w14:textId="77777777" w:rsidTr="009B1F5A">
        <w:trPr>
          <w:trHeight w:hRule="exact" w:val="360"/>
        </w:trPr>
        <w:tc>
          <w:tcPr>
            <w:tcW w:w="2250" w:type="dxa"/>
          </w:tcPr>
          <w:p w14:paraId="7FB0C049" w14:textId="77777777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center"/>
          </w:tcPr>
          <w:p w14:paraId="3ACDA9AE" w14:textId="2E1365B9" w:rsidR="00190E18" w:rsidRPr="000D1A6A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50,861</w:t>
            </w:r>
          </w:p>
        </w:tc>
        <w:tc>
          <w:tcPr>
            <w:tcW w:w="252" w:type="dxa"/>
            <w:vAlign w:val="bottom"/>
          </w:tcPr>
          <w:p w14:paraId="7EF3471B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5FBE146" w14:textId="75F339CB" w:rsidR="00190E18" w:rsidRPr="003E6192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E6192">
              <w:rPr>
                <w:rFonts w:asciiTheme="majorBidi" w:hAnsiTheme="majorBidi" w:cstheme="majorBidi"/>
                <w:sz w:val="26"/>
                <w:szCs w:val="26"/>
              </w:rPr>
              <w:t>74,773</w:t>
            </w:r>
          </w:p>
        </w:tc>
        <w:tc>
          <w:tcPr>
            <w:tcW w:w="247" w:type="dxa"/>
            <w:vAlign w:val="bottom"/>
          </w:tcPr>
          <w:p w14:paraId="3AFE2E0B" w14:textId="77777777" w:rsidR="00190E18" w:rsidRPr="003E6192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44394040" w14:textId="4AA5C2EA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37,031</w:t>
            </w:r>
          </w:p>
        </w:tc>
        <w:tc>
          <w:tcPr>
            <w:tcW w:w="237" w:type="dxa"/>
            <w:vAlign w:val="bottom"/>
          </w:tcPr>
          <w:p w14:paraId="6362B270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C644EB3" w14:textId="291516D6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  <w:tc>
          <w:tcPr>
            <w:tcW w:w="270" w:type="dxa"/>
          </w:tcPr>
          <w:p w14:paraId="0F2C04F8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6C74CB3" w14:textId="53DF7D9C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87,892</w:t>
            </w:r>
          </w:p>
        </w:tc>
        <w:tc>
          <w:tcPr>
            <w:tcW w:w="262" w:type="dxa"/>
          </w:tcPr>
          <w:p w14:paraId="46D6481E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5997F9E" w14:textId="25991AE2" w:rsidR="00190E18" w:rsidRPr="003E6192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6192">
              <w:rPr>
                <w:rFonts w:asciiTheme="majorBidi" w:hAnsiTheme="majorBidi" w:cstheme="majorBidi"/>
                <w:sz w:val="26"/>
                <w:szCs w:val="26"/>
              </w:rPr>
              <w:t>75,45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90E18" w:rsidRPr="003E6192" w14:paraId="17489C4F" w14:textId="77777777" w:rsidTr="009B1F5A">
        <w:tc>
          <w:tcPr>
            <w:tcW w:w="2250" w:type="dxa"/>
          </w:tcPr>
          <w:p w14:paraId="7748F5E8" w14:textId="2557B10C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center"/>
          </w:tcPr>
          <w:p w14:paraId="450EB440" w14:textId="302FDA19" w:rsidR="00190E18" w:rsidRPr="000D1A6A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25,539</w:t>
            </w:r>
          </w:p>
        </w:tc>
        <w:tc>
          <w:tcPr>
            <w:tcW w:w="252" w:type="dxa"/>
            <w:vAlign w:val="bottom"/>
          </w:tcPr>
          <w:p w14:paraId="6025D589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67DE441" w14:textId="36CEC886" w:rsidR="00190E18" w:rsidRPr="003E6192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14,957</w:t>
            </w:r>
          </w:p>
        </w:tc>
        <w:tc>
          <w:tcPr>
            <w:tcW w:w="247" w:type="dxa"/>
            <w:vAlign w:val="bottom"/>
          </w:tcPr>
          <w:p w14:paraId="46AA5247" w14:textId="77777777" w:rsidR="00190E18" w:rsidRPr="003E6192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F233E45" w14:textId="35EF958C" w:rsidR="00190E18" w:rsidRPr="005640C9" w:rsidRDefault="00190E18" w:rsidP="0017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61893B0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7E6B0BD" w14:textId="4348DFAB" w:rsidR="00190E18" w:rsidRPr="005640C9" w:rsidRDefault="00190E18" w:rsidP="0067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270" w:type="dxa"/>
          </w:tcPr>
          <w:p w14:paraId="3817086B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6AACED4" w14:textId="5DB98BB8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25,539</w:t>
            </w:r>
          </w:p>
        </w:tc>
        <w:tc>
          <w:tcPr>
            <w:tcW w:w="262" w:type="dxa"/>
          </w:tcPr>
          <w:p w14:paraId="41CD92AD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680D3C3" w14:textId="32320190" w:rsidR="00190E18" w:rsidRPr="003E6192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15,759</w:t>
            </w:r>
          </w:p>
        </w:tc>
      </w:tr>
      <w:tr w:rsidR="00190E18" w:rsidRPr="006A40DC" w14:paraId="629982FC" w14:textId="77777777" w:rsidTr="009B1F5A">
        <w:tc>
          <w:tcPr>
            <w:tcW w:w="2250" w:type="dxa"/>
          </w:tcPr>
          <w:p w14:paraId="57A14C94" w14:textId="24E8945A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center"/>
          </w:tcPr>
          <w:p w14:paraId="6203A759" w14:textId="75BEC950" w:rsidR="00190E18" w:rsidRPr="000D1A6A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3,925</w:t>
            </w:r>
          </w:p>
        </w:tc>
        <w:tc>
          <w:tcPr>
            <w:tcW w:w="252" w:type="dxa"/>
            <w:vAlign w:val="bottom"/>
          </w:tcPr>
          <w:p w14:paraId="4137FC84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DF1F1C" w14:textId="6BC76996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4,321</w:t>
            </w:r>
          </w:p>
        </w:tc>
        <w:tc>
          <w:tcPr>
            <w:tcW w:w="247" w:type="dxa"/>
            <w:vAlign w:val="bottom"/>
          </w:tcPr>
          <w:p w14:paraId="59B92FC4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06A4DB1" w14:textId="65A59661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3350D2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0B07A1B" w14:textId="7F1C1AEC" w:rsidR="00190E18" w:rsidRPr="005640C9" w:rsidRDefault="00190E18" w:rsidP="0017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49345A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C6A32AC" w14:textId="1CF54ECD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3,925</w:t>
            </w:r>
          </w:p>
        </w:tc>
        <w:tc>
          <w:tcPr>
            <w:tcW w:w="262" w:type="dxa"/>
          </w:tcPr>
          <w:p w14:paraId="61269905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C938EC" w14:textId="75D84FA2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4,321</w:t>
            </w:r>
          </w:p>
        </w:tc>
      </w:tr>
      <w:tr w:rsidR="00190E18" w:rsidRPr="006A40DC" w14:paraId="3A9971A0" w14:textId="77777777" w:rsidTr="00CC3EF6">
        <w:tc>
          <w:tcPr>
            <w:tcW w:w="2250" w:type="dxa"/>
          </w:tcPr>
          <w:p w14:paraId="3642E1CD" w14:textId="2BC26C06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DD50A9" w14:textId="6E5D321F" w:rsidR="00190E18" w:rsidRPr="000D1A6A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2,108,818</w:t>
            </w:r>
          </w:p>
        </w:tc>
        <w:tc>
          <w:tcPr>
            <w:tcW w:w="252" w:type="dxa"/>
            <w:vAlign w:val="bottom"/>
          </w:tcPr>
          <w:p w14:paraId="4B6C3F68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C954B9" w14:textId="506F8D52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2,608,510</w:t>
            </w:r>
          </w:p>
        </w:tc>
        <w:tc>
          <w:tcPr>
            <w:tcW w:w="247" w:type="dxa"/>
            <w:vAlign w:val="bottom"/>
          </w:tcPr>
          <w:p w14:paraId="50C3EBD0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73A63A8" w14:textId="6635667E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2,475,243</w:t>
            </w:r>
          </w:p>
        </w:tc>
        <w:tc>
          <w:tcPr>
            <w:tcW w:w="237" w:type="dxa"/>
            <w:vAlign w:val="bottom"/>
          </w:tcPr>
          <w:p w14:paraId="660DD662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BE649D7" w14:textId="738E27D9" w:rsidR="00190E18" w:rsidRPr="005640C9" w:rsidRDefault="00190E18" w:rsidP="002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2,262,862</w:t>
            </w:r>
          </w:p>
        </w:tc>
        <w:tc>
          <w:tcPr>
            <w:tcW w:w="270" w:type="dxa"/>
          </w:tcPr>
          <w:p w14:paraId="0CAB8796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D4E19" w14:textId="01C8C617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4,584,061</w:t>
            </w:r>
          </w:p>
        </w:tc>
        <w:tc>
          <w:tcPr>
            <w:tcW w:w="262" w:type="dxa"/>
          </w:tcPr>
          <w:p w14:paraId="0129EF4D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CE04C3" w14:textId="2D5FE653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4,871,372</w:t>
            </w:r>
          </w:p>
        </w:tc>
      </w:tr>
      <w:tr w:rsidR="00190E18" w:rsidRPr="006A40DC" w14:paraId="2018EC10" w14:textId="77777777" w:rsidTr="00CC3EF6">
        <w:tc>
          <w:tcPr>
            <w:tcW w:w="2250" w:type="dxa"/>
          </w:tcPr>
          <w:p w14:paraId="2BA8E2B0" w14:textId="5313DA17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0D526E" w14:textId="3BA27953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F200D4B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BAACD16" w14:textId="63153E3E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28AB2D7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DFBA0AB" w14:textId="4101A93D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4FB3A9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31AC37D5" w14:textId="77C66565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6AD43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91B6BC" w14:textId="112CC489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31C2A81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7A977964" w14:textId="7D7C8485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90E18" w:rsidRPr="006A40DC" w14:paraId="15BD563D" w14:textId="77777777" w:rsidTr="00CC3EF6">
        <w:tc>
          <w:tcPr>
            <w:tcW w:w="2250" w:type="dxa"/>
          </w:tcPr>
          <w:p w14:paraId="7724E9AA" w14:textId="2CF4F0D5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5E252660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23E2863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A02CF1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CE8DE42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6CA37978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77D539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E3BC373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C5E126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5B6EDB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5B8B1A9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9845BA9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190E18" w:rsidRPr="006A40DC" w14:paraId="56BE6DB7" w14:textId="77777777" w:rsidTr="00CC3EF6">
        <w:tc>
          <w:tcPr>
            <w:tcW w:w="2250" w:type="dxa"/>
            <w:shd w:val="clear" w:color="auto" w:fill="auto"/>
          </w:tcPr>
          <w:p w14:paraId="1BA20E98" w14:textId="4E205928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3316AC0B" w14:textId="4A093AB5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2,027,912</w:t>
            </w:r>
          </w:p>
        </w:tc>
        <w:tc>
          <w:tcPr>
            <w:tcW w:w="252" w:type="dxa"/>
            <w:vAlign w:val="bottom"/>
          </w:tcPr>
          <w:p w14:paraId="07D2FF23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928CB9" w14:textId="5F1E1029" w:rsidR="00190E18" w:rsidRPr="005640C9" w:rsidRDefault="00190E18" w:rsidP="008F7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2,415,220</w:t>
            </w:r>
          </w:p>
        </w:tc>
        <w:tc>
          <w:tcPr>
            <w:tcW w:w="247" w:type="dxa"/>
          </w:tcPr>
          <w:p w14:paraId="452D7916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8B1FB3" w14:textId="1F5EF001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04C06A6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FA7C214" w14:textId="182A1A8D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D66CF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E10DB" w14:textId="224951F1" w:rsidR="00190E18" w:rsidRPr="005640C9" w:rsidRDefault="00190E18" w:rsidP="004A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2,027,912</w:t>
            </w:r>
          </w:p>
        </w:tc>
        <w:tc>
          <w:tcPr>
            <w:tcW w:w="262" w:type="dxa"/>
          </w:tcPr>
          <w:p w14:paraId="0B096C7E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393C377" w14:textId="251A6186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2,415,220</w:t>
            </w:r>
          </w:p>
        </w:tc>
      </w:tr>
      <w:tr w:rsidR="00190E18" w:rsidRPr="006A40DC" w14:paraId="20374117" w14:textId="77777777" w:rsidTr="00CC3EF6">
        <w:tc>
          <w:tcPr>
            <w:tcW w:w="2250" w:type="dxa"/>
          </w:tcPr>
          <w:p w14:paraId="6283FC3D" w14:textId="59177396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7C70AC8A" w14:textId="45F97A94" w:rsidR="00190E18" w:rsidRPr="000D1A6A" w:rsidRDefault="00190E18" w:rsidP="0017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998180E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ADF968C" w14:textId="4D1740CB" w:rsidR="00190E18" w:rsidRPr="005640C9" w:rsidRDefault="00190E18" w:rsidP="0017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E9F3AF2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DA537B3" w14:textId="59FC01BF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2,329,815</w:t>
            </w:r>
          </w:p>
        </w:tc>
        <w:tc>
          <w:tcPr>
            <w:tcW w:w="237" w:type="dxa"/>
          </w:tcPr>
          <w:p w14:paraId="66568313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FEF60D2" w14:textId="14F27285" w:rsidR="00190E18" w:rsidRPr="005640C9" w:rsidRDefault="00190E18" w:rsidP="0098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2,090,034</w:t>
            </w:r>
          </w:p>
        </w:tc>
        <w:tc>
          <w:tcPr>
            <w:tcW w:w="270" w:type="dxa"/>
          </w:tcPr>
          <w:p w14:paraId="3D6227DD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A01F60" w14:textId="4D6E3109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2,329,815</w:t>
            </w:r>
          </w:p>
        </w:tc>
        <w:tc>
          <w:tcPr>
            <w:tcW w:w="262" w:type="dxa"/>
          </w:tcPr>
          <w:p w14:paraId="0EE09AC4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99E1277" w14:textId="4290A069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2,090,034</w:t>
            </w:r>
          </w:p>
        </w:tc>
      </w:tr>
      <w:tr w:rsidR="00190E18" w:rsidRPr="006A40DC" w14:paraId="2AE28AA8" w14:textId="77777777" w:rsidTr="00CC3EF6">
        <w:tc>
          <w:tcPr>
            <w:tcW w:w="2250" w:type="dxa"/>
          </w:tcPr>
          <w:p w14:paraId="02C8CB61" w14:textId="19D0F3B5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2EE84E" w14:textId="3A183B4B" w:rsidR="00190E18" w:rsidRPr="000D1A6A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80,906</w:t>
            </w:r>
          </w:p>
        </w:tc>
        <w:tc>
          <w:tcPr>
            <w:tcW w:w="252" w:type="dxa"/>
            <w:vAlign w:val="bottom"/>
          </w:tcPr>
          <w:p w14:paraId="5E92EEA6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DA3FE1" w14:textId="094BF706" w:rsidR="00190E18" w:rsidRPr="005640C9" w:rsidRDefault="00190E18" w:rsidP="0017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193,290</w:t>
            </w:r>
          </w:p>
        </w:tc>
        <w:tc>
          <w:tcPr>
            <w:tcW w:w="247" w:type="dxa"/>
          </w:tcPr>
          <w:p w14:paraId="60D171F4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5E0D87F6" w14:textId="1E5F479F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145,428</w:t>
            </w:r>
          </w:p>
        </w:tc>
        <w:tc>
          <w:tcPr>
            <w:tcW w:w="237" w:type="dxa"/>
          </w:tcPr>
          <w:p w14:paraId="4825DEE7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FE52B64" w14:textId="0D063B2E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172,828</w:t>
            </w:r>
          </w:p>
        </w:tc>
        <w:tc>
          <w:tcPr>
            <w:tcW w:w="270" w:type="dxa"/>
          </w:tcPr>
          <w:p w14:paraId="45BE959C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7E6C4C" w14:textId="32E7C618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226,334</w:t>
            </w:r>
          </w:p>
        </w:tc>
        <w:tc>
          <w:tcPr>
            <w:tcW w:w="262" w:type="dxa"/>
          </w:tcPr>
          <w:p w14:paraId="7C0D654A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8F3C53D" w14:textId="2C534C1C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366,118</w:t>
            </w:r>
          </w:p>
        </w:tc>
      </w:tr>
      <w:tr w:rsidR="00190E18" w:rsidRPr="006A40DC" w14:paraId="34F18218" w14:textId="77777777" w:rsidTr="00CC3EF6">
        <w:tc>
          <w:tcPr>
            <w:tcW w:w="2250" w:type="dxa"/>
          </w:tcPr>
          <w:p w14:paraId="4FEE0C2C" w14:textId="78331C24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55D636" w14:textId="2939F3E8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2,108,818</w:t>
            </w:r>
          </w:p>
        </w:tc>
        <w:tc>
          <w:tcPr>
            <w:tcW w:w="252" w:type="dxa"/>
            <w:vAlign w:val="bottom"/>
          </w:tcPr>
          <w:p w14:paraId="4A07DAD7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634273" w14:textId="7EC19E90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2,608,510</w:t>
            </w:r>
          </w:p>
        </w:tc>
        <w:tc>
          <w:tcPr>
            <w:tcW w:w="247" w:type="dxa"/>
          </w:tcPr>
          <w:p w14:paraId="3CF8EF2C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4FC4A12" w14:textId="711A19DE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2,475,243</w:t>
            </w:r>
          </w:p>
        </w:tc>
        <w:tc>
          <w:tcPr>
            <w:tcW w:w="237" w:type="dxa"/>
          </w:tcPr>
          <w:p w14:paraId="4DB25B45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E6451E3" w14:textId="125FEE03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2,262,862</w:t>
            </w:r>
          </w:p>
        </w:tc>
        <w:tc>
          <w:tcPr>
            <w:tcW w:w="270" w:type="dxa"/>
          </w:tcPr>
          <w:p w14:paraId="79A659E9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447C9" w14:textId="34B4D6ED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4,584,061</w:t>
            </w:r>
          </w:p>
        </w:tc>
        <w:tc>
          <w:tcPr>
            <w:tcW w:w="262" w:type="dxa"/>
          </w:tcPr>
          <w:p w14:paraId="53D2EBDF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DAF9B9B" w14:textId="366E04AA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4,871,372</w:t>
            </w:r>
          </w:p>
        </w:tc>
      </w:tr>
      <w:tr w:rsidR="00190E18" w:rsidRPr="006A40DC" w14:paraId="5B5A2ABF" w14:textId="77777777" w:rsidTr="00CC3EF6">
        <w:tc>
          <w:tcPr>
            <w:tcW w:w="2250" w:type="dxa"/>
          </w:tcPr>
          <w:p w14:paraId="3018A511" w14:textId="35B5B923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81488E" w14:textId="178C433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46C93F16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185FE1E" w14:textId="7AFB641A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2978A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32C96BF" w14:textId="193C3275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0A002E9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459CA991" w14:textId="35687378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220282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C6FF1C" w14:textId="03228895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A358C65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357D384" w14:textId="5EDE6244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90E18" w:rsidRPr="006A40DC" w14:paraId="151215DB" w14:textId="77777777" w:rsidTr="00CC3EF6">
        <w:trPr>
          <w:trHeight w:val="34"/>
        </w:trPr>
        <w:tc>
          <w:tcPr>
            <w:tcW w:w="2250" w:type="dxa"/>
          </w:tcPr>
          <w:p w14:paraId="2D26B947" w14:textId="146CB601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419EB51B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00969E43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D420E76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319F75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CBF21A2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7A2902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883ED71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8FF57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A866AD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77CBEC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ED6E4BD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190E18" w:rsidRPr="006A40DC" w14:paraId="5423E747" w14:textId="77777777" w:rsidTr="00CC3EF6">
        <w:trPr>
          <w:trHeight w:val="34"/>
        </w:trPr>
        <w:tc>
          <w:tcPr>
            <w:tcW w:w="2250" w:type="dxa"/>
          </w:tcPr>
          <w:p w14:paraId="71DD3B50" w14:textId="70DA35D4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95436" w14:textId="7E5005FD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2,108,818</w:t>
            </w:r>
          </w:p>
        </w:tc>
        <w:tc>
          <w:tcPr>
            <w:tcW w:w="252" w:type="dxa"/>
          </w:tcPr>
          <w:p w14:paraId="65608809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4FBB1A" w14:textId="5F02C467" w:rsidR="00190E18" w:rsidRPr="005640C9" w:rsidRDefault="00190E18" w:rsidP="0098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2,608,</w:t>
            </w:r>
            <w:r w:rsidRPr="009867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510</w:t>
            </w:r>
          </w:p>
        </w:tc>
        <w:tc>
          <w:tcPr>
            <w:tcW w:w="247" w:type="dxa"/>
          </w:tcPr>
          <w:p w14:paraId="64C9BB9F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A2FA12C" w14:textId="08358940" w:rsidR="00190E18" w:rsidRPr="005640C9" w:rsidRDefault="00190E18" w:rsidP="0098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</w:t>
            </w:r>
            <w:r w:rsidRPr="009867D4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,243</w:t>
            </w:r>
          </w:p>
        </w:tc>
        <w:tc>
          <w:tcPr>
            <w:tcW w:w="237" w:type="dxa"/>
          </w:tcPr>
          <w:p w14:paraId="0046E9BC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816F1E" w14:textId="08DF09F6" w:rsidR="00190E18" w:rsidRPr="005640C9" w:rsidRDefault="00190E18" w:rsidP="0098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2,262,862</w:t>
            </w:r>
          </w:p>
        </w:tc>
        <w:tc>
          <w:tcPr>
            <w:tcW w:w="270" w:type="dxa"/>
          </w:tcPr>
          <w:p w14:paraId="6F90B6FA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DC87E52" w14:textId="6F8DCE33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4,584,061</w:t>
            </w:r>
          </w:p>
        </w:tc>
        <w:tc>
          <w:tcPr>
            <w:tcW w:w="262" w:type="dxa"/>
          </w:tcPr>
          <w:p w14:paraId="2FA2E00A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79A7B7" w14:textId="2E2C5E55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40C9">
              <w:rPr>
                <w:rFonts w:asciiTheme="majorBidi" w:hAnsiTheme="majorBidi" w:cstheme="majorBidi"/>
                <w:sz w:val="26"/>
                <w:szCs w:val="26"/>
              </w:rPr>
              <w:t>4,871,372</w:t>
            </w:r>
          </w:p>
        </w:tc>
      </w:tr>
      <w:tr w:rsidR="00190E18" w:rsidRPr="006A40DC" w14:paraId="482CC162" w14:textId="77777777" w:rsidTr="00CC3EF6">
        <w:tc>
          <w:tcPr>
            <w:tcW w:w="2250" w:type="dxa"/>
          </w:tcPr>
          <w:p w14:paraId="006C79CB" w14:textId="63A33423" w:rsidR="00190E18" w:rsidRPr="006A40DC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922E8" w14:textId="24CCA542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2,108,818</w:t>
            </w:r>
          </w:p>
        </w:tc>
        <w:tc>
          <w:tcPr>
            <w:tcW w:w="252" w:type="dxa"/>
          </w:tcPr>
          <w:p w14:paraId="140D0709" w14:textId="77777777" w:rsidR="00190E18" w:rsidRPr="000D1A6A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D3A0A9" w14:textId="67EA1A5F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2,608,510</w:t>
            </w:r>
          </w:p>
        </w:tc>
        <w:tc>
          <w:tcPr>
            <w:tcW w:w="247" w:type="dxa"/>
          </w:tcPr>
          <w:p w14:paraId="1BC75CAC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A3AEDD4" w14:textId="4ED90C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2,475,243</w:t>
            </w:r>
          </w:p>
        </w:tc>
        <w:tc>
          <w:tcPr>
            <w:tcW w:w="237" w:type="dxa"/>
          </w:tcPr>
          <w:p w14:paraId="51C2B276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545278B" w14:textId="1E83B70E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2,262,862</w:t>
            </w:r>
          </w:p>
        </w:tc>
        <w:tc>
          <w:tcPr>
            <w:tcW w:w="270" w:type="dxa"/>
          </w:tcPr>
          <w:p w14:paraId="390ACEB2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85C47" w14:textId="636EF603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4,584,061</w:t>
            </w:r>
          </w:p>
        </w:tc>
        <w:tc>
          <w:tcPr>
            <w:tcW w:w="262" w:type="dxa"/>
          </w:tcPr>
          <w:p w14:paraId="4BE8F2EC" w14:textId="77777777" w:rsidR="00190E18" w:rsidRPr="005640C9" w:rsidRDefault="00190E18" w:rsidP="0019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2BC2D90" w14:textId="700FFDDF" w:rsidR="00190E18" w:rsidRPr="005640C9" w:rsidRDefault="00190E18" w:rsidP="0038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4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4,871,372</w:t>
            </w:r>
          </w:p>
        </w:tc>
      </w:tr>
    </w:tbl>
    <w:p w14:paraId="49989B0F" w14:textId="77777777" w:rsidR="005640C9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A29E64" w14:textId="67FACBAC" w:rsidR="005640C9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Pr="00F0452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8A325FD" w14:textId="77777777" w:rsidR="005640C9" w:rsidRPr="00F70FA8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5F53593" w14:textId="77777777" w:rsidR="005640C9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1B151A00" w14:textId="77777777" w:rsidR="005640C9" w:rsidRPr="00F70FA8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51" w:type="dxa"/>
        <w:tblInd w:w="450" w:type="dxa"/>
        <w:tblLook w:val="04A0" w:firstRow="1" w:lastRow="0" w:firstColumn="1" w:lastColumn="0" w:noHBand="0" w:noVBand="1"/>
      </w:tblPr>
      <w:tblGrid>
        <w:gridCol w:w="2338"/>
        <w:gridCol w:w="1529"/>
        <w:gridCol w:w="1439"/>
        <w:gridCol w:w="1376"/>
        <w:gridCol w:w="1377"/>
        <w:gridCol w:w="236"/>
        <w:gridCol w:w="1356"/>
      </w:tblGrid>
      <w:tr w:rsidR="005640C9" w14:paraId="16A6E082" w14:textId="77777777" w:rsidTr="006355A3">
        <w:trPr>
          <w:tblHeader/>
        </w:trPr>
        <w:tc>
          <w:tcPr>
            <w:tcW w:w="2340" w:type="dxa"/>
          </w:tcPr>
          <w:p w14:paraId="1393446D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1" w:type="dxa"/>
            <w:gridSpan w:val="6"/>
            <w:vAlign w:val="bottom"/>
          </w:tcPr>
          <w:p w14:paraId="13B4B595" w14:textId="77777777" w:rsidR="005640C9" w:rsidRDefault="005640C9" w:rsidP="006355A3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5640C9" w14:paraId="0977277C" w14:textId="77777777" w:rsidTr="006355A3">
        <w:trPr>
          <w:tblHeader/>
        </w:trPr>
        <w:tc>
          <w:tcPr>
            <w:tcW w:w="2340" w:type="dxa"/>
          </w:tcPr>
          <w:p w14:paraId="1AFFAABA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  <w:hideMark/>
          </w:tcPr>
          <w:p w14:paraId="5D4570B1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vAlign w:val="bottom"/>
            <w:hideMark/>
          </w:tcPr>
          <w:p w14:paraId="4C012F4F" w14:textId="77777777" w:rsidR="005640C9" w:rsidRDefault="005640C9" w:rsidP="006355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480D0F3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3CDCDFA8" w14:textId="77777777" w:rsidR="005640C9" w:rsidRDefault="005640C9" w:rsidP="006355A3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007D00A9" w14:textId="77777777" w:rsidR="005640C9" w:rsidRDefault="005640C9" w:rsidP="006355A3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4" w:type="dxa"/>
            <w:vAlign w:val="bottom"/>
          </w:tcPr>
          <w:p w14:paraId="568EF197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44D70F6A" w14:textId="77777777" w:rsidR="005640C9" w:rsidRDefault="005640C9" w:rsidP="006355A3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5640C9" w14:paraId="3762031B" w14:textId="77777777" w:rsidTr="006355A3">
        <w:trPr>
          <w:tblHeader/>
        </w:trPr>
        <w:tc>
          <w:tcPr>
            <w:tcW w:w="2340" w:type="dxa"/>
          </w:tcPr>
          <w:p w14:paraId="3B326895" w14:textId="77777777" w:rsidR="005640C9" w:rsidRDefault="005640C9" w:rsidP="006355A3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17E3003C" w14:textId="77777777" w:rsidR="005640C9" w:rsidRDefault="005640C9" w:rsidP="006355A3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A8CCB0B" w14:textId="77777777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06566F9E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3D04B560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78AEE775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hideMark/>
          </w:tcPr>
          <w:p w14:paraId="68F26D8F" w14:textId="77777777" w:rsidR="005640C9" w:rsidRDefault="005640C9" w:rsidP="006355A3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640C9" w14:paraId="0F17E2B8" w14:textId="77777777" w:rsidTr="006355A3">
        <w:tc>
          <w:tcPr>
            <w:tcW w:w="5308" w:type="dxa"/>
            <w:gridSpan w:val="3"/>
            <w:vAlign w:val="bottom"/>
            <w:hideMark/>
          </w:tcPr>
          <w:p w14:paraId="461DFBD3" w14:textId="30F5571D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76" w:type="dxa"/>
          </w:tcPr>
          <w:p w14:paraId="07529F67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7B9EC6B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2AF689E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E4D1B2A" w14:textId="77777777" w:rsidR="005640C9" w:rsidRDefault="005640C9" w:rsidP="006355A3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0C9" w14:paraId="6A3C88BD" w14:textId="77777777" w:rsidTr="006355A3">
        <w:tc>
          <w:tcPr>
            <w:tcW w:w="2340" w:type="dxa"/>
            <w:vAlign w:val="bottom"/>
            <w:hideMark/>
          </w:tcPr>
          <w:p w14:paraId="226169C3" w14:textId="3888946E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29" w:type="dxa"/>
            <w:vAlign w:val="bottom"/>
            <w:hideMark/>
          </w:tcPr>
          <w:p w14:paraId="0E232B2B" w14:textId="457A1A50" w:rsidR="005640C9" w:rsidRDefault="005640C9" w:rsidP="006355A3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39" w:type="dxa"/>
            <w:vAlign w:val="bottom"/>
            <w:hideMark/>
          </w:tcPr>
          <w:p w14:paraId="763BD57A" w14:textId="766C6705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76" w:type="dxa"/>
            <w:hideMark/>
          </w:tcPr>
          <w:p w14:paraId="7079A6BF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05FEF04A" w14:textId="5B731F00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4" w:type="dxa"/>
            <w:vAlign w:val="bottom"/>
          </w:tcPr>
          <w:p w14:paraId="205506F3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78F8575D" w14:textId="45C7D3F3" w:rsidR="005640C9" w:rsidRDefault="005640C9" w:rsidP="006355A3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43.38</w:t>
            </w:r>
          </w:p>
        </w:tc>
      </w:tr>
      <w:tr w:rsidR="005640C9" w14:paraId="728A239E" w14:textId="77777777" w:rsidTr="006355A3">
        <w:tc>
          <w:tcPr>
            <w:tcW w:w="3869" w:type="dxa"/>
            <w:gridSpan w:val="2"/>
            <w:hideMark/>
          </w:tcPr>
          <w:p w14:paraId="2F56A18A" w14:textId="77777777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297FEDAC" w14:textId="77777777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2BCD9E5A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40A563" w14:textId="55B54E81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4" w:type="dxa"/>
            <w:vAlign w:val="bottom"/>
          </w:tcPr>
          <w:p w14:paraId="6D156D67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12E939" w14:textId="32193993" w:rsidR="005640C9" w:rsidRDefault="005640C9" w:rsidP="006355A3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43.38</w:t>
            </w:r>
          </w:p>
        </w:tc>
      </w:tr>
      <w:tr w:rsidR="005640C9" w14:paraId="2AE9615A" w14:textId="77777777" w:rsidTr="006355A3">
        <w:tc>
          <w:tcPr>
            <w:tcW w:w="3869" w:type="dxa"/>
            <w:gridSpan w:val="2"/>
          </w:tcPr>
          <w:p w14:paraId="38856487" w14:textId="77777777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706E59E5" w14:textId="77777777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547B91A3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F0657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0F2EF34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F6F30" w14:textId="77777777" w:rsidR="005640C9" w:rsidRDefault="005640C9" w:rsidP="006355A3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40C9" w14:paraId="3E6CB383" w14:textId="77777777" w:rsidTr="006355A3">
        <w:tc>
          <w:tcPr>
            <w:tcW w:w="5308" w:type="dxa"/>
            <w:gridSpan w:val="3"/>
            <w:vAlign w:val="bottom"/>
            <w:hideMark/>
          </w:tcPr>
          <w:p w14:paraId="56487629" w14:textId="762533C0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6" w:type="dxa"/>
          </w:tcPr>
          <w:p w14:paraId="34E9F323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21634E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31EB55CB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C4717E7" w14:textId="77777777" w:rsidR="005640C9" w:rsidRDefault="005640C9" w:rsidP="006355A3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0C9" w14:paraId="5B10CBCA" w14:textId="77777777" w:rsidTr="006355A3">
        <w:tc>
          <w:tcPr>
            <w:tcW w:w="2340" w:type="dxa"/>
            <w:vAlign w:val="bottom"/>
            <w:hideMark/>
          </w:tcPr>
          <w:p w14:paraId="6B2F8413" w14:textId="725E4B0F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ลประจำปี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29" w:type="dxa"/>
            <w:vAlign w:val="bottom"/>
            <w:hideMark/>
          </w:tcPr>
          <w:p w14:paraId="18EAC4CA" w14:textId="56918687" w:rsidR="005640C9" w:rsidRDefault="005640C9" w:rsidP="006355A3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39" w:type="dxa"/>
            <w:vAlign w:val="bottom"/>
            <w:hideMark/>
          </w:tcPr>
          <w:p w14:paraId="018C44D7" w14:textId="41CC9D6F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6" w:type="dxa"/>
            <w:hideMark/>
          </w:tcPr>
          <w:p w14:paraId="7D399C35" w14:textId="6CCF6924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262A8EA0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49AE4865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  <w:hideMark/>
          </w:tcPr>
          <w:p w14:paraId="3E1C3457" w14:textId="77777777" w:rsidR="005640C9" w:rsidRDefault="005640C9" w:rsidP="006355A3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28.92</w:t>
            </w:r>
          </w:p>
        </w:tc>
      </w:tr>
      <w:tr w:rsidR="005640C9" w14:paraId="7C69E54B" w14:textId="77777777" w:rsidTr="006355A3">
        <w:tc>
          <w:tcPr>
            <w:tcW w:w="3869" w:type="dxa"/>
            <w:gridSpan w:val="2"/>
            <w:hideMark/>
          </w:tcPr>
          <w:p w14:paraId="2E66EA96" w14:textId="77777777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3D424D0A" w14:textId="77777777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33925C97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F6CC2C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67037A1D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70AB57" w14:textId="77777777" w:rsidR="005640C9" w:rsidRDefault="005640C9" w:rsidP="006355A3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28.92</w:t>
            </w:r>
          </w:p>
        </w:tc>
      </w:tr>
    </w:tbl>
    <w:p w14:paraId="7E22E470" w14:textId="77777777" w:rsidR="005640C9" w:rsidRPr="00702C19" w:rsidRDefault="005640C9" w:rsidP="00D32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71E104" w14:textId="64899BD9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15EA58" w14:textId="1F4CE2BC" w:rsidR="006B4DD5" w:rsidRDefault="005640C9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3FA3B90" w14:textId="77777777" w:rsidR="00167561" w:rsidRPr="00C52C41" w:rsidRDefault="00167561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F36B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1338F" w:rsidRPr="00F0616C" w14:paraId="74D2849E" w14:textId="77777777" w:rsidTr="003F4B07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3F4B07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4CD1C73" w14:textId="152971A6" w:rsidR="001D3D16" w:rsidRPr="001D3D16" w:rsidRDefault="00F36BAC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640C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D3D16"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E35B0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280" w:type="dxa"/>
            <w:gridSpan w:val="13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A2A0A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5B87F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12F8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3F4B07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B9F96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B38A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A52F8" w:rsidRPr="00F0616C" w14:paraId="6EC95545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8D252B7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2BC3376" w14:textId="77777777" w:rsidR="00D56830" w:rsidRDefault="00D56830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090B54AD" w:rsidR="00CF7F0C" w:rsidRPr="00B81D5F" w:rsidRDefault="00D56830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BCD82" w14:textId="77777777" w:rsidR="00D56830" w:rsidRDefault="00D56830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3CBBDD80" w:rsidR="00D56830" w:rsidRPr="00B81D5F" w:rsidRDefault="00D56830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61,1</w:t>
            </w:r>
            <w:r w:rsidR="0082419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</w:tcPr>
          <w:p w14:paraId="12017B1A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9B90F3" w14:textId="77777777" w:rsidR="00CF7F0C" w:rsidRDefault="00CF7F0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182B69E1" w:rsidR="00D56830" w:rsidRPr="00B81D5F" w:rsidRDefault="00D56830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75,2</w:t>
            </w:r>
            <w:r w:rsidR="0082419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0" w:type="dxa"/>
            <w:vAlign w:val="bottom"/>
          </w:tcPr>
          <w:p w14:paraId="4A709D33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5D984BF9" w:rsidR="00CF7F0C" w:rsidRPr="00B81D5F" w:rsidRDefault="00D56830" w:rsidP="0076493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75,2</w:t>
            </w:r>
            <w:r w:rsidR="0082419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299BB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07A78" w14:textId="5838357E" w:rsidR="00CF7F0C" w:rsidRPr="00B81D5F" w:rsidRDefault="00D56830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7F6901C7" w:rsidR="00CF7F0C" w:rsidRPr="00B81D5F" w:rsidRDefault="00D56830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F3E64" w14:textId="356E4C26" w:rsidR="00CF7F0C" w:rsidRPr="00B81D5F" w:rsidRDefault="00D56830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75,2</w:t>
            </w:r>
            <w:r w:rsidR="0082419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2A52F8" w:rsidRPr="00F0616C" w14:paraId="1427B93D" w14:textId="77777777" w:rsidTr="003F4B07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3CD93B31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2EDAE6F5" w14:textId="77777777" w:rsidR="00CF7F0C" w:rsidRDefault="00CF7F0C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1EDB122F" w:rsidR="00D56830" w:rsidRPr="00B81D5F" w:rsidRDefault="00D56830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2BD6E4" w14:textId="77777777" w:rsidR="00CF7F0C" w:rsidRDefault="00CF7F0C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333BF7F9" w:rsidR="00D56830" w:rsidRPr="00B81D5F" w:rsidRDefault="00D56830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3D4469" w14:textId="77777777" w:rsidR="00CF7F0C" w:rsidRDefault="00CF7F0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667D7F6B" w:rsidR="00D56830" w:rsidRPr="00B81D5F" w:rsidRDefault="00D56830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33321C6A" w:rsidR="00CF7F0C" w:rsidRPr="00B81D5F" w:rsidRDefault="00D56830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6772E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D6DDAE" w14:textId="2478D4F1" w:rsidR="00CF7F0C" w:rsidRPr="00B81D5F" w:rsidRDefault="00D56830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613DE844" w:rsidR="00CF7F0C" w:rsidRPr="00B81D5F" w:rsidRDefault="00D56830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A7B06B" w14:textId="57C171A8" w:rsidR="00CF7F0C" w:rsidRPr="00B81D5F" w:rsidRDefault="00D56830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A52F8" w:rsidRPr="00F0616C" w14:paraId="18F79E67" w14:textId="77777777" w:rsidTr="003F4B07">
        <w:trPr>
          <w:cantSplit/>
          <w:trHeight w:hRule="exact" w:val="317"/>
        </w:trPr>
        <w:tc>
          <w:tcPr>
            <w:tcW w:w="2340" w:type="dxa"/>
            <w:shd w:val="clear" w:color="auto" w:fill="auto"/>
            <w:vAlign w:val="bottom"/>
          </w:tcPr>
          <w:p w14:paraId="52FA0DC2" w14:textId="77777777" w:rsidR="00CF7F0C" w:rsidRPr="00F0616C" w:rsidRDefault="00CF7F0C" w:rsidP="00764939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EB8F2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3A0437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C085D4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AD34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C4A5A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12B5E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D94366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FB69CA" w14:textId="77777777" w:rsidR="00CF7F0C" w:rsidRPr="00764939" w:rsidRDefault="00CF7F0C" w:rsidP="00764939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1613AC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D642F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9297B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91552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3C91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344FD42D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E849DDF" w14:textId="77777777" w:rsidR="00CF7F0C" w:rsidRPr="00920567" w:rsidRDefault="00CF7F0C" w:rsidP="00764939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0A966A6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D3EB36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348AA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3777A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2092D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AE2F1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2C37B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220C0B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34CAF9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BAF84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69148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443929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19862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289B92C7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6AF0BD34" w:rsidR="00CF7F0C" w:rsidRPr="00764939" w:rsidRDefault="00D56830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(13,847)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1EA4DCC2" w:rsidR="00CF7F0C" w:rsidRPr="00764939" w:rsidRDefault="00D56830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782ED84E" w:rsidR="00CF7F0C" w:rsidRPr="00764939" w:rsidRDefault="00D56830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(13,847)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04D82DA4" w:rsidR="00CF7F0C" w:rsidRPr="00764939" w:rsidRDefault="00D56830" w:rsidP="000A78D1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F353A5" w14:textId="01AC05C1" w:rsidR="00CF7F0C" w:rsidRPr="00764939" w:rsidRDefault="00D56830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(13,847)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2EE0E5AF" w:rsidR="00CF7F0C" w:rsidRPr="00764939" w:rsidRDefault="00D56830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B215C" w14:textId="300E47B0" w:rsidR="00CF7F0C" w:rsidRPr="00764939" w:rsidRDefault="00D56830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(13,847)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153AA0BB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17360C3F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7C79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79C8F0CA" w14:textId="77777777" w:rsidR="00C714C3" w:rsidRPr="00F0616C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BD51E6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861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9908D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59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9DEA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E3A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DB971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FDF05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BDDCDEF" w14:textId="77777777" w:rsidR="00C714C3" w:rsidRPr="00F0616C" w:rsidRDefault="00C714C3" w:rsidP="00BD51E6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B41C3A0" w14:textId="723D6DD0" w:rsidR="00C714C3" w:rsidRPr="001D3D16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256DBFB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A78A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3810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A962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F4C7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5DD4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45E6E5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B7C8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3E242F4E" w14:textId="4999BC49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21041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6BD20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B2352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D689E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93344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48D764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BE42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714C3" w:rsidRPr="00F0616C" w14:paraId="047BAA80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16AADAA" w14:textId="77777777" w:rsidR="00C714C3" w:rsidRPr="00B95942" w:rsidRDefault="00C714C3" w:rsidP="00BD51E6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4950629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728D1DE3" w:rsidR="00C714C3" w:rsidRPr="00B81D5F" w:rsidRDefault="003A1292" w:rsidP="005538D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A129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14,610</w:t>
            </w:r>
          </w:p>
        </w:tc>
        <w:tc>
          <w:tcPr>
            <w:tcW w:w="180" w:type="dxa"/>
          </w:tcPr>
          <w:p w14:paraId="68EE5417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1CEA92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222362FE" w:rsidR="00C714C3" w:rsidRPr="00B81D5F" w:rsidRDefault="003A1292" w:rsidP="005538D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A129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59,799</w:t>
            </w:r>
          </w:p>
        </w:tc>
        <w:tc>
          <w:tcPr>
            <w:tcW w:w="180" w:type="dxa"/>
          </w:tcPr>
          <w:p w14:paraId="0C4887A6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88A3F3" w14:textId="77777777" w:rsidR="00C714C3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3AC1EC16" w:rsidR="00C714C3" w:rsidRPr="00B81D5F" w:rsidRDefault="005538DC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  <w:tc>
          <w:tcPr>
            <w:tcW w:w="180" w:type="dxa"/>
            <w:vAlign w:val="bottom"/>
          </w:tcPr>
          <w:p w14:paraId="73856A5C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E33A5" w14:textId="15450292" w:rsidR="00C714C3" w:rsidRPr="00B81D5F" w:rsidRDefault="0087374C" w:rsidP="00BD51E6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37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03442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1905B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BDEBC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C8686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F18D50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6E63E" w14:textId="2FC33021" w:rsidR="00C714C3" w:rsidRPr="00B81D5F" w:rsidRDefault="0087374C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37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</w:tr>
      <w:tr w:rsidR="00C714C3" w:rsidRPr="00F0616C" w14:paraId="463E6ECB" w14:textId="77777777" w:rsidTr="002D3A96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1748990A" w14:textId="77777777" w:rsidR="00C714C3" w:rsidRPr="00B95942" w:rsidRDefault="00C714C3" w:rsidP="00BD51E6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5723D25F" w14:textId="77777777" w:rsidR="00C714C3" w:rsidRDefault="00C714C3" w:rsidP="00BD51E6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20EFEE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77777777" w:rsidR="00C714C3" w:rsidRPr="00B81D5F" w:rsidRDefault="00C714C3" w:rsidP="005538D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8F339A" w14:textId="77777777" w:rsidR="00C714C3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80681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E4B9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7D48C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1EB2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763CE3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A998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06C7A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C714C3" w:rsidRPr="00F0616C" w14:paraId="2A8475B0" w14:textId="77777777" w:rsidTr="002D3A96">
        <w:trPr>
          <w:cantSplit/>
          <w:trHeight w:hRule="exact" w:val="317"/>
        </w:trPr>
        <w:tc>
          <w:tcPr>
            <w:tcW w:w="2340" w:type="dxa"/>
            <w:shd w:val="clear" w:color="auto" w:fill="auto"/>
            <w:vAlign w:val="bottom"/>
          </w:tcPr>
          <w:p w14:paraId="642D3FEE" w14:textId="77777777" w:rsidR="00C714C3" w:rsidRPr="00F0616C" w:rsidRDefault="00C714C3" w:rsidP="00BD51E6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FA73AA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4114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88C14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C198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D6F7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4942D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968840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F5DE08" w14:textId="77777777" w:rsidR="00C714C3" w:rsidRPr="00764939" w:rsidRDefault="00C714C3" w:rsidP="00BD51E6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3D07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7247B7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361E6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A51D4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621320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3" w:rsidRPr="00F0616C" w14:paraId="2A189F9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6A3AA38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3FC5FE0C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AFF079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90AD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113BA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B8C27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AC9D5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1DF9E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085207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3FCB36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63830D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A7588D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CCFFF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43B0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3" w:rsidRPr="00F0616C" w14:paraId="639F152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E987612" w14:textId="37B54657" w:rsidR="00C714C3" w:rsidRPr="00F0616C" w:rsidRDefault="00C714C3" w:rsidP="00BD51E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66DB7186" w:rsidR="00C714C3" w:rsidRPr="00764939" w:rsidRDefault="005538DC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(2,673)</w:t>
            </w:r>
          </w:p>
        </w:tc>
        <w:tc>
          <w:tcPr>
            <w:tcW w:w="180" w:type="dxa"/>
            <w:vAlign w:val="bottom"/>
          </w:tcPr>
          <w:p w14:paraId="6D647C8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1385CB98" w:rsidR="00C714C3" w:rsidRPr="00764939" w:rsidRDefault="005538DC" w:rsidP="00BD51E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vAlign w:val="bottom"/>
          </w:tcPr>
          <w:p w14:paraId="74BC75AC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FB3BE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6B110" w14:textId="77777777" w:rsidR="00C714C3" w:rsidRPr="00764939" w:rsidRDefault="00C714C3" w:rsidP="00BD51E6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3950B" w14:textId="7767183E" w:rsidR="00C714C3" w:rsidRPr="00764939" w:rsidRDefault="005538DC" w:rsidP="00BD51E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A5DB" w14:textId="77777777" w:rsidR="00C714C3" w:rsidRPr="00764939" w:rsidRDefault="00C714C3" w:rsidP="00BD51E6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C9AB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98993" w14:textId="77777777" w:rsidR="00C714C3" w:rsidRPr="00764939" w:rsidRDefault="00C714C3" w:rsidP="00BD51E6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F8D5E" w14:textId="34F47554" w:rsidR="00C714C3" w:rsidRPr="00764939" w:rsidRDefault="005538DC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50DADB4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C02579" w:rsidRDefault="00CE08B1" w:rsidP="00C02579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 w:rsidP="00C0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1C98DA15" w:rsidR="00686A2E" w:rsidRPr="003F4FEE" w:rsidRDefault="005640C9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C02579">
      <w:pPr>
        <w:spacing w:line="240" w:lineRule="auto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5640C9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5640C9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5640C9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3A61EDA1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640C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5640C9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365D88E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29D85EE3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22457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71C73" w:rsidRPr="005640C9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5640C9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C73" w:rsidRPr="005640C9" w14:paraId="0ACBF5B1" w14:textId="77777777" w:rsidTr="0015313C">
        <w:trPr>
          <w:trHeight w:val="299"/>
        </w:trPr>
        <w:tc>
          <w:tcPr>
            <w:tcW w:w="5850" w:type="dxa"/>
          </w:tcPr>
          <w:p w14:paraId="60828481" w14:textId="223904BF" w:rsidR="00971C73" w:rsidRPr="0015313C" w:rsidRDefault="001B056D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A22275A" w14:textId="25CF7AC8" w:rsidR="00971C73" w:rsidRDefault="001255E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14,521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B9A556D" w14:textId="01B87060" w:rsidR="00971C73" w:rsidRPr="00104637" w:rsidRDefault="0015313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17,577</w:t>
            </w:r>
          </w:p>
        </w:tc>
      </w:tr>
      <w:tr w:rsidR="00971C73" w:rsidRPr="005640C9" w14:paraId="1F696BF6" w14:textId="77777777" w:rsidTr="005640C9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32C28D8A" w14:textId="2F0CC5CA" w:rsidR="00971C73" w:rsidRPr="005640C9" w:rsidRDefault="00971C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971C73" w:rsidRPr="005640C9" w:rsidRDefault="00971C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971C73" w:rsidRPr="005640C9" w:rsidRDefault="00971C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971C73" w:rsidRPr="005640C9" w:rsidRDefault="00971C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373" w14:paraId="74633F24" w14:textId="77777777" w:rsidTr="00965F44">
        <w:tc>
          <w:tcPr>
            <w:tcW w:w="5850" w:type="dxa"/>
          </w:tcPr>
          <w:p w14:paraId="7F5AF48C" w14:textId="0293C9C5" w:rsidR="00D41373" w:rsidRDefault="00D41373" w:rsidP="0096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710" w:type="dxa"/>
          </w:tcPr>
          <w:p w14:paraId="5F64929F" w14:textId="77777777" w:rsidR="00D41373" w:rsidRPr="00AC4BC9" w:rsidRDefault="00D41373" w:rsidP="0096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59D007" w14:textId="77777777" w:rsidR="00D41373" w:rsidRPr="00C52C41" w:rsidRDefault="00D41373" w:rsidP="0096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8E7676" w14:textId="77777777" w:rsidR="00D41373" w:rsidRDefault="00D41373" w:rsidP="0096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36B8" w:rsidRPr="00FC6042" w14:paraId="09D33733" w14:textId="77777777" w:rsidTr="00965F44">
        <w:tc>
          <w:tcPr>
            <w:tcW w:w="5850" w:type="dxa"/>
          </w:tcPr>
          <w:p w14:paraId="1E7A43B7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710" w:type="dxa"/>
          </w:tcPr>
          <w:p w14:paraId="53847741" w14:textId="234ABA8B" w:rsidR="00D436B8" w:rsidRPr="00FC6042" w:rsidRDefault="003142D2" w:rsidP="0031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BDFE629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8D7BCC" w14:textId="6D9106C6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,071</w:t>
            </w:r>
          </w:p>
        </w:tc>
      </w:tr>
      <w:tr w:rsidR="00D436B8" w:rsidRPr="00FC6042" w14:paraId="2058E3B3" w14:textId="77777777" w:rsidTr="00965F44">
        <w:tc>
          <w:tcPr>
            <w:tcW w:w="5850" w:type="dxa"/>
          </w:tcPr>
          <w:p w14:paraId="06F95D32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710" w:type="dxa"/>
          </w:tcPr>
          <w:p w14:paraId="27790D73" w14:textId="04E31FAC" w:rsidR="00D436B8" w:rsidRPr="00FC6042" w:rsidRDefault="003142D2" w:rsidP="0031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05B6C9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23E31" w14:textId="5E835D69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21,715</w:t>
            </w:r>
          </w:p>
        </w:tc>
      </w:tr>
      <w:tr w:rsidR="00D436B8" w14:paraId="3D54EC30" w14:textId="77777777" w:rsidTr="00965F44">
        <w:tc>
          <w:tcPr>
            <w:tcW w:w="5850" w:type="dxa"/>
          </w:tcPr>
          <w:p w14:paraId="0D241449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607">
              <w:rPr>
                <w:rFonts w:ascii="Angsana New" w:hAnsi="Angsana New"/>
                <w:sz w:val="30"/>
                <w:szCs w:val="30"/>
                <w:cs/>
              </w:rPr>
              <w:t>ภายหลังจาก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2AE838" w14:textId="3D434974" w:rsidR="00D436B8" w:rsidRPr="00FC6042" w:rsidRDefault="00426521" w:rsidP="00426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51B92EB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E034C3" w14:textId="46463DCE" w:rsidR="00D436B8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D436B8" w:rsidRPr="00132196" w14:paraId="38C9EF15" w14:textId="77777777" w:rsidTr="00965F44">
        <w:tc>
          <w:tcPr>
            <w:tcW w:w="5850" w:type="dxa"/>
          </w:tcPr>
          <w:p w14:paraId="7DF5D4FC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60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F8C8CC" w14:textId="1842AD4E" w:rsidR="00D436B8" w:rsidRPr="00132196" w:rsidRDefault="003142D2" w:rsidP="0031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3C20B0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BECCF7" w14:textId="03567236" w:rsidR="00D436B8" w:rsidRPr="00132196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196">
              <w:rPr>
                <w:rFonts w:ascii="Angsana New" w:hAnsi="Angsana New"/>
                <w:b/>
                <w:bCs/>
                <w:sz w:val="30"/>
                <w:szCs w:val="30"/>
              </w:rPr>
              <w:t>27,143</w:t>
            </w:r>
          </w:p>
        </w:tc>
      </w:tr>
      <w:tr w:rsidR="00D41373" w:rsidRPr="005640C9" w14:paraId="0B297680" w14:textId="77777777" w:rsidTr="00D41373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5C1D40B0" w14:textId="77777777" w:rsidR="00D41373" w:rsidRPr="005640C9" w:rsidRDefault="00D413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47749B" w14:textId="77777777" w:rsidR="00D41373" w:rsidRPr="005640C9" w:rsidRDefault="00D413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55141E3" w14:textId="77777777" w:rsidR="00D41373" w:rsidRPr="005640C9" w:rsidRDefault="00D413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9598AAA" w14:textId="77777777" w:rsidR="00D41373" w:rsidRPr="005640C9" w:rsidRDefault="00D413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1C73" w:rsidRPr="005640C9" w14:paraId="5827D9F7" w14:textId="77777777" w:rsidTr="005A70FA">
        <w:tc>
          <w:tcPr>
            <w:tcW w:w="5850" w:type="dxa"/>
          </w:tcPr>
          <w:p w14:paraId="0083CA52" w14:textId="6E38A970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971C73" w:rsidRPr="00AC4BC9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1C73" w:rsidRPr="005640C9" w14:paraId="3FF2048C" w14:textId="77777777" w:rsidTr="005A70FA">
        <w:tc>
          <w:tcPr>
            <w:tcW w:w="5850" w:type="dxa"/>
          </w:tcPr>
          <w:p w14:paraId="5ACF2E58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3EF8BD3F" w14:textId="094CAEA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5664BBDD" w:rsidR="00971C73" w:rsidRPr="005F4A02" w:rsidRDefault="00821EF0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1EF0">
              <w:rPr>
                <w:rFonts w:asciiTheme="majorBidi" w:hAnsiTheme="majorBidi" w:cstheme="majorBidi"/>
                <w:sz w:val="30"/>
                <w:szCs w:val="30"/>
              </w:rPr>
              <w:t>5,553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5BD13615" w:rsidR="00971C73" w:rsidRPr="005F4A02" w:rsidRDefault="006917E8" w:rsidP="00691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</w:tr>
      <w:tr w:rsidR="00971C73" w:rsidRPr="005640C9" w14:paraId="577A7CD0" w14:textId="77777777" w:rsidTr="005A70FA">
        <w:tc>
          <w:tcPr>
            <w:tcW w:w="5850" w:type="dxa"/>
          </w:tcPr>
          <w:p w14:paraId="121D01A1" w14:textId="45C81313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1C73" w:rsidRPr="005640C9" w14:paraId="0FC7FA91" w14:textId="77777777" w:rsidTr="005A70FA">
        <w:tc>
          <w:tcPr>
            <w:tcW w:w="5850" w:type="dxa"/>
          </w:tcPr>
          <w:p w14:paraId="141D0873" w14:textId="3D727373" w:rsidR="00971C73" w:rsidRPr="002C53E6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7C060ADD" w:rsidR="00971C73" w:rsidRPr="005F4A02" w:rsidRDefault="001255E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255EC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0B53694F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971C73" w:rsidRPr="005640C9" w14:paraId="1A0DD032" w14:textId="77777777" w:rsidTr="00A31244">
        <w:tc>
          <w:tcPr>
            <w:tcW w:w="5850" w:type="dxa"/>
          </w:tcPr>
          <w:p w14:paraId="3B0FBF5D" w14:textId="516C7E0C" w:rsidR="00971C73" w:rsidRPr="00132529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748F7941" w:rsidR="00971C73" w:rsidRPr="005F4A02" w:rsidRDefault="001255E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255EC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CB78D5" w14:textId="52BE6D32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971C73" w:rsidRPr="005640C9" w14:paraId="08B25715" w14:textId="4EA2CA86" w:rsidTr="00A31244">
        <w:trPr>
          <w:trHeight w:val="289"/>
        </w:trPr>
        <w:tc>
          <w:tcPr>
            <w:tcW w:w="5850" w:type="dxa"/>
          </w:tcPr>
          <w:p w14:paraId="7E6DFF54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53E93E23" w:rsidR="00971C73" w:rsidRPr="005F4A02" w:rsidRDefault="00821EF0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99,051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FFA4E" w14:textId="2BEC64CF" w:rsidR="00971C73" w:rsidRPr="005F4A02" w:rsidRDefault="006917E8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96,100</w:t>
            </w:r>
          </w:p>
        </w:tc>
      </w:tr>
    </w:tbl>
    <w:p w14:paraId="2B480A13" w14:textId="596F0AE0" w:rsidR="00FD11AB" w:rsidRDefault="00FD11AB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FD11AB" w:rsidSect="002F28E5">
      <w:headerReference w:type="default" r:id="rId10"/>
      <w:footerReference w:type="default" r:id="rId11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9911A" w14:textId="77777777" w:rsidR="001C2477" w:rsidRDefault="001C2477">
      <w:r>
        <w:separator/>
      </w:r>
    </w:p>
  </w:endnote>
  <w:endnote w:type="continuationSeparator" w:id="0">
    <w:p w14:paraId="66E163CF" w14:textId="77777777" w:rsidR="001C2477" w:rsidRDefault="001C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51E7" w14:textId="77777777" w:rsidR="001C2477" w:rsidRDefault="001C2477">
      <w:r>
        <w:separator/>
      </w:r>
    </w:p>
  </w:footnote>
  <w:footnote w:type="continuationSeparator" w:id="0">
    <w:p w14:paraId="03F3D83A" w14:textId="77777777" w:rsidR="001C2477" w:rsidRDefault="001C2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401588E7" w:rsidR="00F16F3D" w:rsidRPr="00016CBC" w:rsidRDefault="00F16F3D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3123E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123E6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1653C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A95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2F23"/>
    <w:rsid w:val="000B3A17"/>
    <w:rsid w:val="000B3C67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A0A"/>
    <w:rsid w:val="000C3F4E"/>
    <w:rsid w:val="000C4106"/>
    <w:rsid w:val="000C45FC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CEE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5EC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999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0E18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56D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477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2C2"/>
    <w:rsid w:val="001F13EC"/>
    <w:rsid w:val="001F1723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5A07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3D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64A5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A96"/>
    <w:rsid w:val="002D3DE1"/>
    <w:rsid w:val="002D4A3F"/>
    <w:rsid w:val="002D4F2E"/>
    <w:rsid w:val="002D54A3"/>
    <w:rsid w:val="002D586A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8E5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112B"/>
    <w:rsid w:val="00301ECA"/>
    <w:rsid w:val="00302990"/>
    <w:rsid w:val="00302FB6"/>
    <w:rsid w:val="00303D0C"/>
    <w:rsid w:val="00303D39"/>
    <w:rsid w:val="0030421E"/>
    <w:rsid w:val="00304295"/>
    <w:rsid w:val="003042CE"/>
    <w:rsid w:val="00304AFC"/>
    <w:rsid w:val="00304D24"/>
    <w:rsid w:val="00305375"/>
    <w:rsid w:val="00306019"/>
    <w:rsid w:val="003062B0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3E6"/>
    <w:rsid w:val="00312BCE"/>
    <w:rsid w:val="00312BDC"/>
    <w:rsid w:val="00312D2C"/>
    <w:rsid w:val="00312E0E"/>
    <w:rsid w:val="003136C4"/>
    <w:rsid w:val="00313E43"/>
    <w:rsid w:val="00313FF4"/>
    <w:rsid w:val="003142D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5B9"/>
    <w:rsid w:val="003837D5"/>
    <w:rsid w:val="00384448"/>
    <w:rsid w:val="00385B14"/>
    <w:rsid w:val="00385E91"/>
    <w:rsid w:val="003860B0"/>
    <w:rsid w:val="0038618F"/>
    <w:rsid w:val="00386917"/>
    <w:rsid w:val="003869BC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9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192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20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9C5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6144"/>
    <w:rsid w:val="00426521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749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7C5"/>
    <w:rsid w:val="004A0C6D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BB2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92D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512A"/>
    <w:rsid w:val="005552B1"/>
    <w:rsid w:val="00555E8B"/>
    <w:rsid w:val="005565F2"/>
    <w:rsid w:val="00556F0F"/>
    <w:rsid w:val="005570D1"/>
    <w:rsid w:val="005577AF"/>
    <w:rsid w:val="00557A7D"/>
    <w:rsid w:val="00557F68"/>
    <w:rsid w:val="0056034F"/>
    <w:rsid w:val="005603FE"/>
    <w:rsid w:val="0056087B"/>
    <w:rsid w:val="00560C59"/>
    <w:rsid w:val="005610FC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0C9"/>
    <w:rsid w:val="0056422F"/>
    <w:rsid w:val="005644E4"/>
    <w:rsid w:val="0056456D"/>
    <w:rsid w:val="00564B3A"/>
    <w:rsid w:val="00564B6C"/>
    <w:rsid w:val="00564D72"/>
    <w:rsid w:val="00564FBE"/>
    <w:rsid w:val="0056506B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69D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450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210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E98"/>
    <w:rsid w:val="0060760A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23C2"/>
    <w:rsid w:val="00612455"/>
    <w:rsid w:val="006128DD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49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2FDF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D94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2E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5D4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3A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08E"/>
    <w:rsid w:val="008152F3"/>
    <w:rsid w:val="008154FB"/>
    <w:rsid w:val="00815EEF"/>
    <w:rsid w:val="008166D3"/>
    <w:rsid w:val="00816741"/>
    <w:rsid w:val="00816CB6"/>
    <w:rsid w:val="00816E6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14B3"/>
    <w:rsid w:val="00821EF0"/>
    <w:rsid w:val="0082217E"/>
    <w:rsid w:val="00822571"/>
    <w:rsid w:val="008226DE"/>
    <w:rsid w:val="008227EA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19C"/>
    <w:rsid w:val="0082426D"/>
    <w:rsid w:val="008242ED"/>
    <w:rsid w:val="00824AC1"/>
    <w:rsid w:val="00824C7F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74C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9C6"/>
    <w:rsid w:val="00880866"/>
    <w:rsid w:val="008811AB"/>
    <w:rsid w:val="0088140D"/>
    <w:rsid w:val="008814A3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75D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D97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58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2907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57A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CC5"/>
    <w:rsid w:val="00985738"/>
    <w:rsid w:val="00985A84"/>
    <w:rsid w:val="00985AD7"/>
    <w:rsid w:val="00985E86"/>
    <w:rsid w:val="0098657C"/>
    <w:rsid w:val="009867D4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EB3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DAD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15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734"/>
    <w:rsid w:val="00B60090"/>
    <w:rsid w:val="00B60ADB"/>
    <w:rsid w:val="00B60B2F"/>
    <w:rsid w:val="00B60FA6"/>
    <w:rsid w:val="00B611F9"/>
    <w:rsid w:val="00B6122D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294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BDF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A0"/>
    <w:rsid w:val="00BD306E"/>
    <w:rsid w:val="00BD37DD"/>
    <w:rsid w:val="00BD3832"/>
    <w:rsid w:val="00BD3ABC"/>
    <w:rsid w:val="00BD527D"/>
    <w:rsid w:val="00BD57BE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9B1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579"/>
    <w:rsid w:val="00C02779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8FE"/>
    <w:rsid w:val="00C15F01"/>
    <w:rsid w:val="00C162CF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019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1C0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1373"/>
    <w:rsid w:val="00D42388"/>
    <w:rsid w:val="00D4275B"/>
    <w:rsid w:val="00D42F3B"/>
    <w:rsid w:val="00D436B8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E81"/>
    <w:rsid w:val="00D532C3"/>
    <w:rsid w:val="00D5432A"/>
    <w:rsid w:val="00D567C1"/>
    <w:rsid w:val="00D56830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35F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2DA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5B26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70F"/>
    <w:rsid w:val="00E10D2D"/>
    <w:rsid w:val="00E10E68"/>
    <w:rsid w:val="00E110A4"/>
    <w:rsid w:val="00E11165"/>
    <w:rsid w:val="00E1172A"/>
    <w:rsid w:val="00E11D8B"/>
    <w:rsid w:val="00E12F0E"/>
    <w:rsid w:val="00E130BA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2AA1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34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2C9E"/>
    <w:rsid w:val="00E82CEB"/>
    <w:rsid w:val="00E8305B"/>
    <w:rsid w:val="00E83433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ED4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1E2"/>
    <w:rsid w:val="00EC74C9"/>
    <w:rsid w:val="00EC7CFA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0E85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2C8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47E27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2A05"/>
    <w:rsid w:val="00F73257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65CA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7AD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A4"/>
    <w:rsid w:val="00FB1A6A"/>
    <w:rsid w:val="00FB1F3C"/>
    <w:rsid w:val="00FB2456"/>
    <w:rsid w:val="00FB2C01"/>
    <w:rsid w:val="00FB2C3B"/>
    <w:rsid w:val="00FB330E"/>
    <w:rsid w:val="00FB3997"/>
    <w:rsid w:val="00FB3F53"/>
    <w:rsid w:val="00FB49D7"/>
    <w:rsid w:val="00FB4DC1"/>
    <w:rsid w:val="00FB5178"/>
    <w:rsid w:val="00FB5212"/>
    <w:rsid w:val="00FB52E3"/>
    <w:rsid w:val="00FB561D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2E0E"/>
    <w:rsid w:val="00FC3847"/>
    <w:rsid w:val="00FC3D41"/>
    <w:rsid w:val="00FC4588"/>
    <w:rsid w:val="00FC5273"/>
    <w:rsid w:val="00FC5751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0C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1E6859-4EF4-4AD1-ACE4-A84E93D25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13143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2</cp:revision>
  <cp:lastPrinted>2023-10-26T11:14:00Z</cp:lastPrinted>
  <dcterms:created xsi:type="dcterms:W3CDTF">2023-11-11T20:02:00Z</dcterms:created>
  <dcterms:modified xsi:type="dcterms:W3CDTF">2023-11-11T20:02:00Z</dcterms:modified>
</cp:coreProperties>
</file>