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77777777" w:rsidR="00FC534B" w:rsidRPr="005449AD" w:rsidRDefault="00FC534B" w:rsidP="00FC534B">
      <w:pPr>
        <w:pStyle w:val="acctmainheading"/>
        <w:tabs>
          <w:tab w:val="left" w:pos="7810"/>
        </w:tabs>
        <w:spacing w:after="0" w:line="240" w:lineRule="atLeast"/>
        <w:outlineLvl w:val="0"/>
      </w:pPr>
    </w:p>
    <w:p w14:paraId="30E7DE81" w14:textId="77777777" w:rsidR="00FC534B" w:rsidRPr="005449AD" w:rsidRDefault="00FC534B" w:rsidP="00FC534B">
      <w:pPr>
        <w:pStyle w:val="acctmainheading"/>
        <w:tabs>
          <w:tab w:val="left" w:pos="7810"/>
        </w:tabs>
        <w:spacing w:after="0" w:line="240" w:lineRule="atLeast"/>
        <w:outlineLvl w:val="0"/>
      </w:pPr>
    </w:p>
    <w:p w14:paraId="4A4FBE56" w14:textId="77777777" w:rsidR="00FC534B" w:rsidRPr="005449AD" w:rsidRDefault="00FC534B" w:rsidP="00FC534B">
      <w:pPr>
        <w:pStyle w:val="acctmainheading"/>
        <w:tabs>
          <w:tab w:val="left" w:pos="7810"/>
        </w:tabs>
        <w:spacing w:after="0" w:line="240" w:lineRule="atLeast"/>
        <w:outlineLvl w:val="0"/>
      </w:pPr>
    </w:p>
    <w:p w14:paraId="7045C5AA" w14:textId="77777777" w:rsidR="00FC534B" w:rsidRPr="005449AD" w:rsidRDefault="00FC534B" w:rsidP="00FC534B">
      <w:pPr>
        <w:pStyle w:val="acctmainheading"/>
        <w:tabs>
          <w:tab w:val="left" w:pos="7810"/>
        </w:tabs>
        <w:spacing w:after="0" w:line="240" w:lineRule="atLeast"/>
        <w:outlineLvl w:val="0"/>
      </w:pPr>
    </w:p>
    <w:p w14:paraId="3FBCF9CD" w14:textId="77777777" w:rsidR="00FC534B" w:rsidRPr="005449AD" w:rsidRDefault="00FC534B" w:rsidP="00FC534B">
      <w:pPr>
        <w:pStyle w:val="acctmainheading"/>
        <w:tabs>
          <w:tab w:val="left" w:pos="7810"/>
        </w:tabs>
        <w:spacing w:after="0" w:line="240" w:lineRule="atLeast"/>
        <w:outlineLvl w:val="0"/>
      </w:pPr>
    </w:p>
    <w:p w14:paraId="4FC80ECE" w14:textId="77777777" w:rsidR="00FC534B" w:rsidRPr="005449AD" w:rsidRDefault="00FC534B" w:rsidP="00FC534B">
      <w:pPr>
        <w:pStyle w:val="acctmainheading"/>
        <w:tabs>
          <w:tab w:val="left" w:pos="7810"/>
        </w:tabs>
        <w:spacing w:after="0" w:line="240" w:lineRule="atLeast"/>
        <w:outlineLvl w:val="0"/>
      </w:pPr>
    </w:p>
    <w:p w14:paraId="48ECCCCD" w14:textId="77777777" w:rsidR="00FC534B" w:rsidRPr="005449AD" w:rsidRDefault="00FC534B" w:rsidP="00FC534B">
      <w:pPr>
        <w:pStyle w:val="acctmainheading"/>
        <w:tabs>
          <w:tab w:val="left" w:pos="7810"/>
        </w:tabs>
        <w:spacing w:after="0" w:line="240" w:lineRule="atLeast"/>
        <w:outlineLvl w:val="0"/>
      </w:pPr>
    </w:p>
    <w:p w14:paraId="3F79B7C1" w14:textId="77777777" w:rsidR="00FC534B" w:rsidRPr="005449AD" w:rsidRDefault="00FC534B" w:rsidP="00FC534B">
      <w:pPr>
        <w:pStyle w:val="acctmainheading"/>
        <w:tabs>
          <w:tab w:val="left" w:pos="7810"/>
        </w:tabs>
        <w:spacing w:after="0" w:line="240" w:lineRule="atLeast"/>
        <w:outlineLvl w:val="0"/>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DADF4A4" w14:textId="3227A0BE" w:rsidR="00FD5586" w:rsidRPr="00A96EA6" w:rsidRDefault="00FD5586" w:rsidP="00FD55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7"/>
        <w:jc w:val="both"/>
      </w:pPr>
      <w:r w:rsidRPr="00A96EA6">
        <w:t>I have reviewed the accompanying consolidated and separate statements of financial position of Index Living Mall Public Company Limited and its subsidiaries, and of Index Living Mall Public Company Limited, respectively, as at 30 September 202</w:t>
      </w:r>
      <w:r>
        <w:t>3</w:t>
      </w:r>
      <w:r w:rsidRPr="00A96EA6">
        <w:t>; the consolidated and separate statements of comprehensive income</w:t>
      </w:r>
      <w:r w:rsidRPr="00A96EA6">
        <w:br/>
        <w:t>for the three-month and nine-month periods ended 30 September 202</w:t>
      </w:r>
      <w:r>
        <w:t>3</w:t>
      </w:r>
      <w:r w:rsidRPr="00A96EA6">
        <w:t>, changes in equity and cash flows</w:t>
      </w:r>
      <w:r w:rsidRPr="00A96EA6">
        <w:rPr>
          <w:rFonts w:cs="Cordia New" w:hint="cs"/>
          <w:cs/>
        </w:rPr>
        <w:t xml:space="preserve"> </w:t>
      </w:r>
      <w:r w:rsidRPr="00A96EA6">
        <w:rPr>
          <w:rFonts w:cs="Cordia New"/>
        </w:rPr>
        <w:t>for</w:t>
      </w:r>
      <w:r>
        <w:rPr>
          <w:rFonts w:cs="Cordia New"/>
        </w:rPr>
        <w:t xml:space="preserve"> </w:t>
      </w:r>
      <w:r w:rsidRPr="00A96EA6">
        <w:rPr>
          <w:rFonts w:cs="Cordia New"/>
        </w:rPr>
        <w:t>the</w:t>
      </w:r>
      <w:r>
        <w:rPr>
          <w:rFonts w:cs="Cordia New"/>
        </w:rPr>
        <w:t xml:space="preserve"> </w:t>
      </w:r>
      <w:r w:rsidRPr="00A96EA6">
        <w:rPr>
          <w:rFonts w:cs="Cordia New"/>
        </w:rPr>
        <w:t xml:space="preserve">nine-month period ended </w:t>
      </w:r>
      <w:r w:rsidRPr="00A96EA6">
        <w:t>30 September 202</w:t>
      </w:r>
      <w:r>
        <w:t>3</w:t>
      </w:r>
      <w:r w:rsidRPr="00A96EA6">
        <w:t>; and condensed notes (“interim financial information”). Management is responsible for the preparation and presentation of this interim financial information in accordance</w:t>
      </w:r>
      <w:r>
        <w:t xml:space="preserve"> </w:t>
      </w:r>
      <w:r w:rsidRPr="00A96EA6">
        <w:t>with Thai Accounting Standard 34, “Interim Financial Reporting”. My responsibility is to express a conclusion on this interim financial information based on my review.</w:t>
      </w:r>
    </w:p>
    <w:p w14:paraId="1961086B" w14:textId="77777777" w:rsidR="00744F74" w:rsidRPr="005449AD"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38136D9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proofErr w:type="spellStart"/>
      <w:r w:rsidR="00473C90" w:rsidRPr="00473C90">
        <w:rPr>
          <w:rFonts w:ascii="Times New Roman" w:hAnsi="Times New Roman"/>
          <w:sz w:val="22"/>
          <w:szCs w:val="22"/>
        </w:rPr>
        <w:t>Sasithorn</w:t>
      </w:r>
      <w:proofErr w:type="spellEnd"/>
      <w:r w:rsidR="00473C90">
        <w:rPr>
          <w:rFonts w:ascii="Times New Roman" w:hAnsi="Times New Roman"/>
          <w:sz w:val="22"/>
          <w:szCs w:val="22"/>
        </w:rPr>
        <w:t xml:space="preserve"> </w:t>
      </w:r>
      <w:proofErr w:type="spellStart"/>
      <w:r w:rsidR="00473C90" w:rsidRPr="00473C90">
        <w:rPr>
          <w:rFonts w:ascii="Times New Roman" w:hAnsi="Times New Roman"/>
          <w:sz w:val="22"/>
          <w:szCs w:val="22"/>
        </w:rPr>
        <w:t>Pongadisak</w:t>
      </w:r>
      <w:proofErr w:type="spellEnd"/>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594821B3"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473C90">
        <w:rPr>
          <w:rFonts w:ascii="Times New Roman" w:hAnsi="Times New Roman"/>
          <w:sz w:val="22"/>
          <w:szCs w:val="22"/>
        </w:rPr>
        <w:t>8802</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7C21D7D8" w14:textId="308E52AF" w:rsidR="00F12E73" w:rsidRPr="00F12E73" w:rsidRDefault="002A4827" w:rsidP="00F12E73">
      <w:pPr>
        <w:pStyle w:val="IndexHeading1"/>
        <w:spacing w:after="0" w:line="240" w:lineRule="atLeast"/>
        <w:outlineLvl w:val="0"/>
        <w:rPr>
          <w:b w:val="0"/>
          <w:bCs/>
          <w:szCs w:val="22"/>
        </w:rPr>
      </w:pPr>
      <w:r>
        <w:rPr>
          <w:rFonts w:cs="Angsana New"/>
          <w:b w:val="0"/>
          <w:bCs/>
          <w:szCs w:val="28"/>
          <w:lang w:val="en-US" w:bidi="th-TH"/>
        </w:rPr>
        <w:t>9</w:t>
      </w:r>
      <w:r w:rsidR="00FD5586">
        <w:rPr>
          <w:b w:val="0"/>
          <w:bCs/>
          <w:szCs w:val="22"/>
        </w:rPr>
        <w:t xml:space="preserve"> November 2023</w:t>
      </w:r>
    </w:p>
    <w:sectPr w:rsidR="00F12E73" w:rsidRPr="00F12E73" w:rsidSect="00F12E73">
      <w:headerReference w:type="default" r:id="rId8"/>
      <w:footerReference w:type="default" r:id="rId9"/>
      <w:pgSz w:w="11907" w:h="16840" w:code="9"/>
      <w:pgMar w:top="691" w:right="1152" w:bottom="57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0D818" w14:textId="77777777" w:rsidR="001254A7" w:rsidRDefault="001254A7" w:rsidP="00E52223">
      <w:pPr>
        <w:pStyle w:val="ASSETS"/>
        <w:rPr>
          <w:rFonts w:cs="Book Antiqua"/>
          <w:cs/>
        </w:rPr>
      </w:pPr>
      <w:r>
        <w:separator/>
      </w:r>
    </w:p>
  </w:endnote>
  <w:endnote w:type="continuationSeparator" w:id="0">
    <w:p w14:paraId="78F827C1" w14:textId="77777777" w:rsidR="001254A7" w:rsidRDefault="001254A7"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13FE2" w14:textId="77777777" w:rsidR="001254A7" w:rsidRDefault="001254A7" w:rsidP="00E52223">
      <w:pPr>
        <w:pStyle w:val="ASSETS"/>
        <w:rPr>
          <w:rFonts w:cs="Book Antiqua"/>
          <w:cs/>
        </w:rPr>
      </w:pPr>
      <w:r>
        <w:separator/>
      </w:r>
    </w:p>
  </w:footnote>
  <w:footnote w:type="continuationSeparator" w:id="0">
    <w:p w14:paraId="2A94586E" w14:textId="77777777" w:rsidR="001254A7" w:rsidRDefault="001254A7"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4DF" w14:textId="4434B530" w:rsidR="00F12E73" w:rsidRDefault="00F12E73" w:rsidP="00F12E73">
    <w:pPr>
      <w:pStyle w:val="Header"/>
    </w:pPr>
  </w:p>
  <w:p w14:paraId="74AEA691" w14:textId="77777777" w:rsidR="00F12E73" w:rsidRPr="00F12E73" w:rsidRDefault="00F12E73" w:rsidP="00F12E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 w:numId="31" w16cid:durableId="64986686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9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29C6"/>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271"/>
    <w:rsid w:val="00031ACA"/>
    <w:rsid w:val="00031B14"/>
    <w:rsid w:val="00031B49"/>
    <w:rsid w:val="00031B53"/>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364"/>
    <w:rsid w:val="000419E9"/>
    <w:rsid w:val="00041AF9"/>
    <w:rsid w:val="00043278"/>
    <w:rsid w:val="000436FF"/>
    <w:rsid w:val="00043D01"/>
    <w:rsid w:val="00043F7E"/>
    <w:rsid w:val="00044109"/>
    <w:rsid w:val="00044376"/>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4AB"/>
    <w:rsid w:val="00047F70"/>
    <w:rsid w:val="000501AC"/>
    <w:rsid w:val="0005090C"/>
    <w:rsid w:val="000517C5"/>
    <w:rsid w:val="00051834"/>
    <w:rsid w:val="00051E3F"/>
    <w:rsid w:val="00052092"/>
    <w:rsid w:val="00052BC6"/>
    <w:rsid w:val="000530B6"/>
    <w:rsid w:val="000534C6"/>
    <w:rsid w:val="00053B82"/>
    <w:rsid w:val="00053E9C"/>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0C2C"/>
    <w:rsid w:val="00061978"/>
    <w:rsid w:val="000623E3"/>
    <w:rsid w:val="0006256C"/>
    <w:rsid w:val="000628A3"/>
    <w:rsid w:val="00062971"/>
    <w:rsid w:val="00064048"/>
    <w:rsid w:val="00064308"/>
    <w:rsid w:val="0006435F"/>
    <w:rsid w:val="000648F2"/>
    <w:rsid w:val="00065753"/>
    <w:rsid w:val="00065DF1"/>
    <w:rsid w:val="00066008"/>
    <w:rsid w:val="000662C3"/>
    <w:rsid w:val="0006685C"/>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11B"/>
    <w:rsid w:val="00080B5A"/>
    <w:rsid w:val="00080B65"/>
    <w:rsid w:val="00080FB6"/>
    <w:rsid w:val="000812D7"/>
    <w:rsid w:val="00081A12"/>
    <w:rsid w:val="00082067"/>
    <w:rsid w:val="00082497"/>
    <w:rsid w:val="0008298A"/>
    <w:rsid w:val="00083257"/>
    <w:rsid w:val="000837E9"/>
    <w:rsid w:val="00083953"/>
    <w:rsid w:val="00083D0F"/>
    <w:rsid w:val="00084BBB"/>
    <w:rsid w:val="00084DFC"/>
    <w:rsid w:val="000851A5"/>
    <w:rsid w:val="000851A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31E"/>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727"/>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B60"/>
    <w:rsid w:val="000F6D51"/>
    <w:rsid w:val="000F7603"/>
    <w:rsid w:val="000F7632"/>
    <w:rsid w:val="000F773E"/>
    <w:rsid w:val="000F7796"/>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22"/>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54A7"/>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E"/>
    <w:rsid w:val="0014362B"/>
    <w:rsid w:val="00144049"/>
    <w:rsid w:val="00144953"/>
    <w:rsid w:val="001453E1"/>
    <w:rsid w:val="0014569F"/>
    <w:rsid w:val="001460CB"/>
    <w:rsid w:val="0014620E"/>
    <w:rsid w:val="00146B42"/>
    <w:rsid w:val="00146C80"/>
    <w:rsid w:val="00146D24"/>
    <w:rsid w:val="00146E9D"/>
    <w:rsid w:val="0014721F"/>
    <w:rsid w:val="001479FF"/>
    <w:rsid w:val="00147A9D"/>
    <w:rsid w:val="00147D67"/>
    <w:rsid w:val="00147DE9"/>
    <w:rsid w:val="00147F77"/>
    <w:rsid w:val="0015065D"/>
    <w:rsid w:val="00151045"/>
    <w:rsid w:val="00151375"/>
    <w:rsid w:val="00151420"/>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A7"/>
    <w:rsid w:val="00174CD0"/>
    <w:rsid w:val="001750F2"/>
    <w:rsid w:val="00175294"/>
    <w:rsid w:val="00175900"/>
    <w:rsid w:val="00175A1D"/>
    <w:rsid w:val="00176024"/>
    <w:rsid w:val="0017635F"/>
    <w:rsid w:val="001768C2"/>
    <w:rsid w:val="00176C36"/>
    <w:rsid w:val="00176ECA"/>
    <w:rsid w:val="0017750B"/>
    <w:rsid w:val="001776C4"/>
    <w:rsid w:val="00177B83"/>
    <w:rsid w:val="00177D21"/>
    <w:rsid w:val="0018067C"/>
    <w:rsid w:val="00180BD9"/>
    <w:rsid w:val="00180F29"/>
    <w:rsid w:val="001819DC"/>
    <w:rsid w:val="00181AC3"/>
    <w:rsid w:val="00181D9A"/>
    <w:rsid w:val="00181F7E"/>
    <w:rsid w:val="00182309"/>
    <w:rsid w:val="00182764"/>
    <w:rsid w:val="00182A6E"/>
    <w:rsid w:val="00182CE8"/>
    <w:rsid w:val="00183A96"/>
    <w:rsid w:val="00183C49"/>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2EA7"/>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7389"/>
    <w:rsid w:val="00197676"/>
    <w:rsid w:val="00197D62"/>
    <w:rsid w:val="00197E0D"/>
    <w:rsid w:val="001A0577"/>
    <w:rsid w:val="001A094E"/>
    <w:rsid w:val="001A1543"/>
    <w:rsid w:val="001A16E8"/>
    <w:rsid w:val="001A1F7D"/>
    <w:rsid w:val="001A20C5"/>
    <w:rsid w:val="001A287F"/>
    <w:rsid w:val="001A2F57"/>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5A9"/>
    <w:rsid w:val="001C1B5D"/>
    <w:rsid w:val="001C22E8"/>
    <w:rsid w:val="001C22F6"/>
    <w:rsid w:val="001C29CF"/>
    <w:rsid w:val="001C2AE6"/>
    <w:rsid w:val="001C360D"/>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78F"/>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69D"/>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978"/>
    <w:rsid w:val="00201C27"/>
    <w:rsid w:val="00201C6F"/>
    <w:rsid w:val="00201CD3"/>
    <w:rsid w:val="00201E45"/>
    <w:rsid w:val="0020226E"/>
    <w:rsid w:val="002024DE"/>
    <w:rsid w:val="00202767"/>
    <w:rsid w:val="00202F3A"/>
    <w:rsid w:val="002031A2"/>
    <w:rsid w:val="00203533"/>
    <w:rsid w:val="002035CC"/>
    <w:rsid w:val="00203638"/>
    <w:rsid w:val="0020418A"/>
    <w:rsid w:val="002042B8"/>
    <w:rsid w:val="002044B4"/>
    <w:rsid w:val="00204893"/>
    <w:rsid w:val="00204A5B"/>
    <w:rsid w:val="00204E1A"/>
    <w:rsid w:val="002052ED"/>
    <w:rsid w:val="002052F2"/>
    <w:rsid w:val="00206008"/>
    <w:rsid w:val="002060FD"/>
    <w:rsid w:val="00206576"/>
    <w:rsid w:val="002067BD"/>
    <w:rsid w:val="002069F7"/>
    <w:rsid w:val="00206C32"/>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659"/>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05"/>
    <w:rsid w:val="00223764"/>
    <w:rsid w:val="00223843"/>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D13"/>
    <w:rsid w:val="00231E88"/>
    <w:rsid w:val="00232420"/>
    <w:rsid w:val="002324AD"/>
    <w:rsid w:val="00232675"/>
    <w:rsid w:val="00232AD3"/>
    <w:rsid w:val="00232B33"/>
    <w:rsid w:val="00232E3B"/>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88"/>
    <w:rsid w:val="00250DBB"/>
    <w:rsid w:val="0025117C"/>
    <w:rsid w:val="0025167A"/>
    <w:rsid w:val="00251B88"/>
    <w:rsid w:val="00252111"/>
    <w:rsid w:val="002524F3"/>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AA4"/>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A18"/>
    <w:rsid w:val="00272E07"/>
    <w:rsid w:val="00273214"/>
    <w:rsid w:val="00273593"/>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873"/>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EC"/>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827"/>
    <w:rsid w:val="002A4964"/>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4F4C"/>
    <w:rsid w:val="002B5ABE"/>
    <w:rsid w:val="002B5E3C"/>
    <w:rsid w:val="002B6179"/>
    <w:rsid w:val="002B65A6"/>
    <w:rsid w:val="002B6612"/>
    <w:rsid w:val="002B66C6"/>
    <w:rsid w:val="002B6CB2"/>
    <w:rsid w:val="002B71AE"/>
    <w:rsid w:val="002B7201"/>
    <w:rsid w:val="002B72B9"/>
    <w:rsid w:val="002B744A"/>
    <w:rsid w:val="002B746D"/>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0F5"/>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69B"/>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5DE6"/>
    <w:rsid w:val="003363E6"/>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0C8"/>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0B93"/>
    <w:rsid w:val="00360FD6"/>
    <w:rsid w:val="00361283"/>
    <w:rsid w:val="00361758"/>
    <w:rsid w:val="00361B83"/>
    <w:rsid w:val="00361D70"/>
    <w:rsid w:val="00361F05"/>
    <w:rsid w:val="00362842"/>
    <w:rsid w:val="00362E54"/>
    <w:rsid w:val="00362FC7"/>
    <w:rsid w:val="003634EC"/>
    <w:rsid w:val="00363666"/>
    <w:rsid w:val="00363CDC"/>
    <w:rsid w:val="00364E42"/>
    <w:rsid w:val="00364E8C"/>
    <w:rsid w:val="0036529C"/>
    <w:rsid w:val="00365315"/>
    <w:rsid w:val="00365845"/>
    <w:rsid w:val="0036616F"/>
    <w:rsid w:val="00366191"/>
    <w:rsid w:val="00366CD3"/>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3D3"/>
    <w:rsid w:val="00375469"/>
    <w:rsid w:val="00375A29"/>
    <w:rsid w:val="00375A6E"/>
    <w:rsid w:val="00375D73"/>
    <w:rsid w:val="00376081"/>
    <w:rsid w:val="003762D1"/>
    <w:rsid w:val="003762E6"/>
    <w:rsid w:val="00376764"/>
    <w:rsid w:val="00376C17"/>
    <w:rsid w:val="00376C65"/>
    <w:rsid w:val="00376D4C"/>
    <w:rsid w:val="00376F15"/>
    <w:rsid w:val="003776D5"/>
    <w:rsid w:val="00377845"/>
    <w:rsid w:val="00377983"/>
    <w:rsid w:val="00377B34"/>
    <w:rsid w:val="00380103"/>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D7D"/>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6B21"/>
    <w:rsid w:val="003A7D3E"/>
    <w:rsid w:val="003B0265"/>
    <w:rsid w:val="003B0637"/>
    <w:rsid w:val="003B0BBD"/>
    <w:rsid w:val="003B0D17"/>
    <w:rsid w:val="003B1626"/>
    <w:rsid w:val="003B171A"/>
    <w:rsid w:val="003B1755"/>
    <w:rsid w:val="003B1B19"/>
    <w:rsid w:val="003B1CC0"/>
    <w:rsid w:val="003B1DD7"/>
    <w:rsid w:val="003B208F"/>
    <w:rsid w:val="003B35AA"/>
    <w:rsid w:val="003B37A6"/>
    <w:rsid w:val="003B38BA"/>
    <w:rsid w:val="003B3E72"/>
    <w:rsid w:val="003B3F59"/>
    <w:rsid w:val="003B3FD2"/>
    <w:rsid w:val="003B4106"/>
    <w:rsid w:val="003B440E"/>
    <w:rsid w:val="003B51B5"/>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847"/>
    <w:rsid w:val="003D3E22"/>
    <w:rsid w:val="003D483B"/>
    <w:rsid w:val="003D4EA7"/>
    <w:rsid w:val="003D52A0"/>
    <w:rsid w:val="003D5671"/>
    <w:rsid w:val="003D588F"/>
    <w:rsid w:val="003D5BD9"/>
    <w:rsid w:val="003D6182"/>
    <w:rsid w:val="003D64EF"/>
    <w:rsid w:val="003D659A"/>
    <w:rsid w:val="003D6E14"/>
    <w:rsid w:val="003D6E34"/>
    <w:rsid w:val="003D747D"/>
    <w:rsid w:val="003D7A0E"/>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792"/>
    <w:rsid w:val="003F38F6"/>
    <w:rsid w:val="003F414C"/>
    <w:rsid w:val="003F41C1"/>
    <w:rsid w:val="003F420C"/>
    <w:rsid w:val="003F4738"/>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A25"/>
    <w:rsid w:val="00403BF3"/>
    <w:rsid w:val="00404090"/>
    <w:rsid w:val="0040411C"/>
    <w:rsid w:val="00404335"/>
    <w:rsid w:val="004045EF"/>
    <w:rsid w:val="004054EF"/>
    <w:rsid w:val="00405BF6"/>
    <w:rsid w:val="00405CD5"/>
    <w:rsid w:val="00405E65"/>
    <w:rsid w:val="00405E7B"/>
    <w:rsid w:val="0040609A"/>
    <w:rsid w:val="00406115"/>
    <w:rsid w:val="00406BA0"/>
    <w:rsid w:val="00406CE0"/>
    <w:rsid w:val="004071B4"/>
    <w:rsid w:val="004074A5"/>
    <w:rsid w:val="0040765B"/>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795"/>
    <w:rsid w:val="00422D2D"/>
    <w:rsid w:val="0042341B"/>
    <w:rsid w:val="00423723"/>
    <w:rsid w:val="00423B81"/>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6EBE"/>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45CC"/>
    <w:rsid w:val="004961A8"/>
    <w:rsid w:val="00496C8D"/>
    <w:rsid w:val="00496F2C"/>
    <w:rsid w:val="00497175"/>
    <w:rsid w:val="004977DC"/>
    <w:rsid w:val="004A002A"/>
    <w:rsid w:val="004A0310"/>
    <w:rsid w:val="004A07F4"/>
    <w:rsid w:val="004A0D33"/>
    <w:rsid w:val="004A0DD7"/>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0F45"/>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0A4D"/>
    <w:rsid w:val="004C13D3"/>
    <w:rsid w:val="004C1A42"/>
    <w:rsid w:val="004C1B98"/>
    <w:rsid w:val="004C2693"/>
    <w:rsid w:val="004C27FE"/>
    <w:rsid w:val="004C354D"/>
    <w:rsid w:val="004C378E"/>
    <w:rsid w:val="004C37EA"/>
    <w:rsid w:val="004C3E98"/>
    <w:rsid w:val="004C4007"/>
    <w:rsid w:val="004C40C1"/>
    <w:rsid w:val="004C41F6"/>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11C"/>
    <w:rsid w:val="004E517F"/>
    <w:rsid w:val="004E540A"/>
    <w:rsid w:val="004E548C"/>
    <w:rsid w:val="004E6539"/>
    <w:rsid w:val="004E6B5F"/>
    <w:rsid w:val="004E793F"/>
    <w:rsid w:val="004E7BC0"/>
    <w:rsid w:val="004E7E62"/>
    <w:rsid w:val="004F0679"/>
    <w:rsid w:val="004F0FFE"/>
    <w:rsid w:val="004F1038"/>
    <w:rsid w:val="004F14F8"/>
    <w:rsid w:val="004F180D"/>
    <w:rsid w:val="004F1854"/>
    <w:rsid w:val="004F1E43"/>
    <w:rsid w:val="004F23FE"/>
    <w:rsid w:val="004F2649"/>
    <w:rsid w:val="004F27E8"/>
    <w:rsid w:val="004F2930"/>
    <w:rsid w:val="004F2FE1"/>
    <w:rsid w:val="004F3462"/>
    <w:rsid w:val="004F3937"/>
    <w:rsid w:val="004F3E6A"/>
    <w:rsid w:val="004F3F21"/>
    <w:rsid w:val="004F4530"/>
    <w:rsid w:val="004F47CE"/>
    <w:rsid w:val="004F4BD9"/>
    <w:rsid w:val="004F5252"/>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471"/>
    <w:rsid w:val="005216A2"/>
    <w:rsid w:val="00521A77"/>
    <w:rsid w:val="00521B1C"/>
    <w:rsid w:val="0052233A"/>
    <w:rsid w:val="00522931"/>
    <w:rsid w:val="00522D06"/>
    <w:rsid w:val="0052350D"/>
    <w:rsid w:val="00523AF0"/>
    <w:rsid w:val="0052417E"/>
    <w:rsid w:val="00524930"/>
    <w:rsid w:val="00524B18"/>
    <w:rsid w:val="00525138"/>
    <w:rsid w:val="00525557"/>
    <w:rsid w:val="00525DF2"/>
    <w:rsid w:val="0052639B"/>
    <w:rsid w:val="00527155"/>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EFE"/>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9B2"/>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3BB5"/>
    <w:rsid w:val="005A41B2"/>
    <w:rsid w:val="005A434C"/>
    <w:rsid w:val="005A46B9"/>
    <w:rsid w:val="005A48DB"/>
    <w:rsid w:val="005A62EA"/>
    <w:rsid w:val="005A65A3"/>
    <w:rsid w:val="005A6AC2"/>
    <w:rsid w:val="005A6C47"/>
    <w:rsid w:val="005A6E41"/>
    <w:rsid w:val="005A76C7"/>
    <w:rsid w:val="005A7915"/>
    <w:rsid w:val="005A7D30"/>
    <w:rsid w:val="005B02A8"/>
    <w:rsid w:val="005B16CC"/>
    <w:rsid w:val="005B171F"/>
    <w:rsid w:val="005B17BF"/>
    <w:rsid w:val="005B1880"/>
    <w:rsid w:val="005B18A4"/>
    <w:rsid w:val="005B1B70"/>
    <w:rsid w:val="005B1C36"/>
    <w:rsid w:val="005B201B"/>
    <w:rsid w:val="005B2055"/>
    <w:rsid w:val="005B264E"/>
    <w:rsid w:val="005B2CC7"/>
    <w:rsid w:val="005B2D82"/>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47C"/>
    <w:rsid w:val="005E4B98"/>
    <w:rsid w:val="005E5093"/>
    <w:rsid w:val="005E5138"/>
    <w:rsid w:val="005E513D"/>
    <w:rsid w:val="005E56AE"/>
    <w:rsid w:val="005E5728"/>
    <w:rsid w:val="005E5EFF"/>
    <w:rsid w:val="005E6235"/>
    <w:rsid w:val="005E623D"/>
    <w:rsid w:val="005E6774"/>
    <w:rsid w:val="005E704A"/>
    <w:rsid w:val="005E71F8"/>
    <w:rsid w:val="005E78D5"/>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DF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338"/>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B75"/>
    <w:rsid w:val="00624D13"/>
    <w:rsid w:val="0062575E"/>
    <w:rsid w:val="00625A06"/>
    <w:rsid w:val="006264AC"/>
    <w:rsid w:val="00626860"/>
    <w:rsid w:val="00627FE1"/>
    <w:rsid w:val="00630018"/>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5F8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478"/>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2C7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82"/>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6B54"/>
    <w:rsid w:val="006A704C"/>
    <w:rsid w:val="006A7360"/>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2872"/>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C72ED"/>
    <w:rsid w:val="006D01B5"/>
    <w:rsid w:val="006D0325"/>
    <w:rsid w:val="006D0562"/>
    <w:rsid w:val="006D05FD"/>
    <w:rsid w:val="006D0724"/>
    <w:rsid w:val="006D0A7E"/>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6F75EC"/>
    <w:rsid w:val="0070035C"/>
    <w:rsid w:val="0070056E"/>
    <w:rsid w:val="007005E7"/>
    <w:rsid w:val="00701855"/>
    <w:rsid w:val="00701B28"/>
    <w:rsid w:val="007020C5"/>
    <w:rsid w:val="0070249D"/>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320"/>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A20"/>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94A"/>
    <w:rsid w:val="00731A5D"/>
    <w:rsid w:val="00731A7B"/>
    <w:rsid w:val="00732449"/>
    <w:rsid w:val="00732EE4"/>
    <w:rsid w:val="007337A3"/>
    <w:rsid w:val="007338B6"/>
    <w:rsid w:val="00734306"/>
    <w:rsid w:val="0073435C"/>
    <w:rsid w:val="00734948"/>
    <w:rsid w:val="00734C5C"/>
    <w:rsid w:val="007350E9"/>
    <w:rsid w:val="007358D9"/>
    <w:rsid w:val="00735D8D"/>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1A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3D35"/>
    <w:rsid w:val="00764354"/>
    <w:rsid w:val="0076440D"/>
    <w:rsid w:val="00764551"/>
    <w:rsid w:val="00764A4F"/>
    <w:rsid w:val="00764B5C"/>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2E5"/>
    <w:rsid w:val="007803A3"/>
    <w:rsid w:val="0078083C"/>
    <w:rsid w:val="007808DE"/>
    <w:rsid w:val="00781D1D"/>
    <w:rsid w:val="00781EB5"/>
    <w:rsid w:val="007820CF"/>
    <w:rsid w:val="00782463"/>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6EB5"/>
    <w:rsid w:val="00787257"/>
    <w:rsid w:val="00787BE2"/>
    <w:rsid w:val="00787EB3"/>
    <w:rsid w:val="007900F2"/>
    <w:rsid w:val="00790289"/>
    <w:rsid w:val="0079080D"/>
    <w:rsid w:val="00790BF4"/>
    <w:rsid w:val="00790C72"/>
    <w:rsid w:val="00790EF1"/>
    <w:rsid w:val="00791873"/>
    <w:rsid w:val="00792000"/>
    <w:rsid w:val="00792726"/>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630"/>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215"/>
    <w:rsid w:val="007E5666"/>
    <w:rsid w:val="007E58EA"/>
    <w:rsid w:val="007E5C3B"/>
    <w:rsid w:val="007E63E1"/>
    <w:rsid w:val="007E64FE"/>
    <w:rsid w:val="007E6912"/>
    <w:rsid w:val="007E6FC9"/>
    <w:rsid w:val="007E7396"/>
    <w:rsid w:val="007E7398"/>
    <w:rsid w:val="007E74FB"/>
    <w:rsid w:val="007E785F"/>
    <w:rsid w:val="007E7A55"/>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112"/>
    <w:rsid w:val="007F7584"/>
    <w:rsid w:val="007F7A34"/>
    <w:rsid w:val="007F7D7E"/>
    <w:rsid w:val="008003FF"/>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6A54"/>
    <w:rsid w:val="0081733A"/>
    <w:rsid w:val="008178C5"/>
    <w:rsid w:val="008178E7"/>
    <w:rsid w:val="00817A72"/>
    <w:rsid w:val="00817C4D"/>
    <w:rsid w:val="00817D4F"/>
    <w:rsid w:val="00820B2C"/>
    <w:rsid w:val="008218AF"/>
    <w:rsid w:val="00821974"/>
    <w:rsid w:val="00822030"/>
    <w:rsid w:val="00822AE0"/>
    <w:rsid w:val="008231BB"/>
    <w:rsid w:val="0082366D"/>
    <w:rsid w:val="00823BF3"/>
    <w:rsid w:val="00824091"/>
    <w:rsid w:val="00824A8C"/>
    <w:rsid w:val="00824A92"/>
    <w:rsid w:val="0082527F"/>
    <w:rsid w:val="008253F9"/>
    <w:rsid w:val="008258B2"/>
    <w:rsid w:val="00825D4D"/>
    <w:rsid w:val="0082654A"/>
    <w:rsid w:val="0082669F"/>
    <w:rsid w:val="008266C8"/>
    <w:rsid w:val="008267C8"/>
    <w:rsid w:val="00826864"/>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12A"/>
    <w:rsid w:val="00867277"/>
    <w:rsid w:val="00867417"/>
    <w:rsid w:val="00867AF6"/>
    <w:rsid w:val="00867BED"/>
    <w:rsid w:val="00870288"/>
    <w:rsid w:val="0087031C"/>
    <w:rsid w:val="00870383"/>
    <w:rsid w:val="0087047E"/>
    <w:rsid w:val="00870975"/>
    <w:rsid w:val="00870B72"/>
    <w:rsid w:val="00871299"/>
    <w:rsid w:val="00871415"/>
    <w:rsid w:val="00871955"/>
    <w:rsid w:val="00871DFA"/>
    <w:rsid w:val="0087273A"/>
    <w:rsid w:val="00872BD2"/>
    <w:rsid w:val="00872D0B"/>
    <w:rsid w:val="00873015"/>
    <w:rsid w:val="00873B72"/>
    <w:rsid w:val="00873CCE"/>
    <w:rsid w:val="00874315"/>
    <w:rsid w:val="0087454C"/>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6A9"/>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7B6"/>
    <w:rsid w:val="00891939"/>
    <w:rsid w:val="00891BEF"/>
    <w:rsid w:val="00891BF3"/>
    <w:rsid w:val="00891F8B"/>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41D"/>
    <w:rsid w:val="0089683E"/>
    <w:rsid w:val="008973CA"/>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3D2D"/>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0990"/>
    <w:rsid w:val="008B1FFB"/>
    <w:rsid w:val="008B20B4"/>
    <w:rsid w:val="008B21DA"/>
    <w:rsid w:val="008B24EC"/>
    <w:rsid w:val="008B25CE"/>
    <w:rsid w:val="008B2F77"/>
    <w:rsid w:val="008B303F"/>
    <w:rsid w:val="008B34B2"/>
    <w:rsid w:val="008B43B9"/>
    <w:rsid w:val="008B4739"/>
    <w:rsid w:val="008B4AF7"/>
    <w:rsid w:val="008B5140"/>
    <w:rsid w:val="008B5823"/>
    <w:rsid w:val="008B5D12"/>
    <w:rsid w:val="008B640D"/>
    <w:rsid w:val="008B6FDB"/>
    <w:rsid w:val="008B7082"/>
    <w:rsid w:val="008B7D84"/>
    <w:rsid w:val="008C0218"/>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45"/>
    <w:rsid w:val="008C4976"/>
    <w:rsid w:val="008C4D2C"/>
    <w:rsid w:val="008C4F78"/>
    <w:rsid w:val="008C538C"/>
    <w:rsid w:val="008C53A2"/>
    <w:rsid w:val="008C55AA"/>
    <w:rsid w:val="008C58C4"/>
    <w:rsid w:val="008C5E3E"/>
    <w:rsid w:val="008C6440"/>
    <w:rsid w:val="008C6490"/>
    <w:rsid w:val="008C654C"/>
    <w:rsid w:val="008C69FF"/>
    <w:rsid w:val="008C6A5F"/>
    <w:rsid w:val="008C6AD2"/>
    <w:rsid w:val="008C6B7E"/>
    <w:rsid w:val="008C6CC8"/>
    <w:rsid w:val="008C6CF1"/>
    <w:rsid w:val="008C6FF6"/>
    <w:rsid w:val="008C7154"/>
    <w:rsid w:val="008C7A4F"/>
    <w:rsid w:val="008C7D66"/>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3AC"/>
    <w:rsid w:val="008E13B9"/>
    <w:rsid w:val="008E17D2"/>
    <w:rsid w:val="008E1D6B"/>
    <w:rsid w:val="008E239C"/>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32A3"/>
    <w:rsid w:val="008F3CDF"/>
    <w:rsid w:val="008F4079"/>
    <w:rsid w:val="008F40B5"/>
    <w:rsid w:val="008F41FA"/>
    <w:rsid w:val="008F42BE"/>
    <w:rsid w:val="008F4A10"/>
    <w:rsid w:val="008F4C8F"/>
    <w:rsid w:val="008F5AA0"/>
    <w:rsid w:val="008F5AB2"/>
    <w:rsid w:val="008F5CD3"/>
    <w:rsid w:val="008F6014"/>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9F5"/>
    <w:rsid w:val="00906A2A"/>
    <w:rsid w:val="00906A6A"/>
    <w:rsid w:val="00906CA6"/>
    <w:rsid w:val="00907313"/>
    <w:rsid w:val="009076BB"/>
    <w:rsid w:val="00907934"/>
    <w:rsid w:val="00907F38"/>
    <w:rsid w:val="0091087F"/>
    <w:rsid w:val="009108FD"/>
    <w:rsid w:val="00910BDC"/>
    <w:rsid w:val="00910F15"/>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170"/>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0F41"/>
    <w:rsid w:val="0092112A"/>
    <w:rsid w:val="0092137B"/>
    <w:rsid w:val="0092190E"/>
    <w:rsid w:val="009221D6"/>
    <w:rsid w:val="0092226D"/>
    <w:rsid w:val="0092229B"/>
    <w:rsid w:val="009223BC"/>
    <w:rsid w:val="00922F6C"/>
    <w:rsid w:val="009238FA"/>
    <w:rsid w:val="0092435D"/>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78A"/>
    <w:rsid w:val="00942AED"/>
    <w:rsid w:val="00942B39"/>
    <w:rsid w:val="0094340A"/>
    <w:rsid w:val="0094380C"/>
    <w:rsid w:val="00944137"/>
    <w:rsid w:val="00944333"/>
    <w:rsid w:val="0094530B"/>
    <w:rsid w:val="00945B6E"/>
    <w:rsid w:val="00945ED9"/>
    <w:rsid w:val="00946786"/>
    <w:rsid w:val="00946F1F"/>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74B"/>
    <w:rsid w:val="00964A58"/>
    <w:rsid w:val="00964C1F"/>
    <w:rsid w:val="00965071"/>
    <w:rsid w:val="009652B8"/>
    <w:rsid w:val="009654C8"/>
    <w:rsid w:val="00965A7A"/>
    <w:rsid w:val="00965FC4"/>
    <w:rsid w:val="009660F4"/>
    <w:rsid w:val="009664FF"/>
    <w:rsid w:val="00966515"/>
    <w:rsid w:val="009668FD"/>
    <w:rsid w:val="00967C8E"/>
    <w:rsid w:val="00967C9D"/>
    <w:rsid w:val="00967F27"/>
    <w:rsid w:val="0097035F"/>
    <w:rsid w:val="009711F7"/>
    <w:rsid w:val="0097162D"/>
    <w:rsid w:val="00971AFC"/>
    <w:rsid w:val="00971DB3"/>
    <w:rsid w:val="00971EFA"/>
    <w:rsid w:val="00972F55"/>
    <w:rsid w:val="00972FFE"/>
    <w:rsid w:val="00973047"/>
    <w:rsid w:val="00973159"/>
    <w:rsid w:val="00973720"/>
    <w:rsid w:val="0097374F"/>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3F7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CC9"/>
    <w:rsid w:val="00993EA0"/>
    <w:rsid w:val="009944ED"/>
    <w:rsid w:val="00994951"/>
    <w:rsid w:val="009951E8"/>
    <w:rsid w:val="00995836"/>
    <w:rsid w:val="00995879"/>
    <w:rsid w:val="00995F47"/>
    <w:rsid w:val="00996577"/>
    <w:rsid w:val="00996BF7"/>
    <w:rsid w:val="00996EEE"/>
    <w:rsid w:val="00997089"/>
    <w:rsid w:val="009976C3"/>
    <w:rsid w:val="0099792B"/>
    <w:rsid w:val="009A0B12"/>
    <w:rsid w:val="009A0D79"/>
    <w:rsid w:val="009A12AF"/>
    <w:rsid w:val="009A15B5"/>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194"/>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5DC"/>
    <w:rsid w:val="009C19AF"/>
    <w:rsid w:val="009C1CC4"/>
    <w:rsid w:val="009C1FBB"/>
    <w:rsid w:val="009C206F"/>
    <w:rsid w:val="009C2556"/>
    <w:rsid w:val="009C2664"/>
    <w:rsid w:val="009C297A"/>
    <w:rsid w:val="009C2CC9"/>
    <w:rsid w:val="009C2F03"/>
    <w:rsid w:val="009C3250"/>
    <w:rsid w:val="009C3A08"/>
    <w:rsid w:val="009C4BFA"/>
    <w:rsid w:val="009C5110"/>
    <w:rsid w:val="009C5155"/>
    <w:rsid w:val="009C5211"/>
    <w:rsid w:val="009C5627"/>
    <w:rsid w:val="009C588E"/>
    <w:rsid w:val="009C5A12"/>
    <w:rsid w:val="009C5C51"/>
    <w:rsid w:val="009C61E9"/>
    <w:rsid w:val="009C62FA"/>
    <w:rsid w:val="009C66BB"/>
    <w:rsid w:val="009C6D3C"/>
    <w:rsid w:val="009C7CE7"/>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363D"/>
    <w:rsid w:val="009D3F77"/>
    <w:rsid w:val="009D4026"/>
    <w:rsid w:val="009D45A7"/>
    <w:rsid w:val="009D4BE4"/>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6B3"/>
    <w:rsid w:val="009F6C1F"/>
    <w:rsid w:val="009F6E25"/>
    <w:rsid w:val="009F6E40"/>
    <w:rsid w:val="009F70AD"/>
    <w:rsid w:val="009F70C5"/>
    <w:rsid w:val="009F713E"/>
    <w:rsid w:val="009F7351"/>
    <w:rsid w:val="009F7DFF"/>
    <w:rsid w:val="009F7FB2"/>
    <w:rsid w:val="00A00139"/>
    <w:rsid w:val="00A00147"/>
    <w:rsid w:val="00A007CA"/>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5C0A"/>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9C9"/>
    <w:rsid w:val="00A12F57"/>
    <w:rsid w:val="00A1311C"/>
    <w:rsid w:val="00A131E1"/>
    <w:rsid w:val="00A13A6C"/>
    <w:rsid w:val="00A13B69"/>
    <w:rsid w:val="00A14472"/>
    <w:rsid w:val="00A14887"/>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2F"/>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11F"/>
    <w:rsid w:val="00A667A6"/>
    <w:rsid w:val="00A66949"/>
    <w:rsid w:val="00A66A94"/>
    <w:rsid w:val="00A6710C"/>
    <w:rsid w:val="00A671B7"/>
    <w:rsid w:val="00A6785E"/>
    <w:rsid w:val="00A67958"/>
    <w:rsid w:val="00A67BA6"/>
    <w:rsid w:val="00A70129"/>
    <w:rsid w:val="00A701D5"/>
    <w:rsid w:val="00A70453"/>
    <w:rsid w:val="00A711AF"/>
    <w:rsid w:val="00A71338"/>
    <w:rsid w:val="00A71C3D"/>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11"/>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5F6"/>
    <w:rsid w:val="00AF3898"/>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D1B"/>
    <w:rsid w:val="00B26FD5"/>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0FC3"/>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365"/>
    <w:rsid w:val="00B4543D"/>
    <w:rsid w:val="00B4571D"/>
    <w:rsid w:val="00B45D2B"/>
    <w:rsid w:val="00B45E0D"/>
    <w:rsid w:val="00B46AB4"/>
    <w:rsid w:val="00B46F9C"/>
    <w:rsid w:val="00B47316"/>
    <w:rsid w:val="00B4785A"/>
    <w:rsid w:val="00B47B61"/>
    <w:rsid w:val="00B5023F"/>
    <w:rsid w:val="00B50538"/>
    <w:rsid w:val="00B5136C"/>
    <w:rsid w:val="00B51422"/>
    <w:rsid w:val="00B517AF"/>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6F24"/>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20A"/>
    <w:rsid w:val="00B84578"/>
    <w:rsid w:val="00B84800"/>
    <w:rsid w:val="00B84827"/>
    <w:rsid w:val="00B849C7"/>
    <w:rsid w:val="00B84B75"/>
    <w:rsid w:val="00B84DE6"/>
    <w:rsid w:val="00B85AC2"/>
    <w:rsid w:val="00B85E5C"/>
    <w:rsid w:val="00B85EC8"/>
    <w:rsid w:val="00B85FB5"/>
    <w:rsid w:val="00B86796"/>
    <w:rsid w:val="00B867FE"/>
    <w:rsid w:val="00B8684C"/>
    <w:rsid w:val="00B868AB"/>
    <w:rsid w:val="00B86922"/>
    <w:rsid w:val="00B86C0F"/>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5794"/>
    <w:rsid w:val="00BD59AC"/>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4B5C"/>
    <w:rsid w:val="00BE67A6"/>
    <w:rsid w:val="00BE688E"/>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401"/>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749"/>
    <w:rsid w:val="00C009E4"/>
    <w:rsid w:val="00C012E7"/>
    <w:rsid w:val="00C013E9"/>
    <w:rsid w:val="00C015C0"/>
    <w:rsid w:val="00C0162D"/>
    <w:rsid w:val="00C0164C"/>
    <w:rsid w:val="00C01C74"/>
    <w:rsid w:val="00C01DEC"/>
    <w:rsid w:val="00C01DF9"/>
    <w:rsid w:val="00C02373"/>
    <w:rsid w:val="00C02F75"/>
    <w:rsid w:val="00C034CD"/>
    <w:rsid w:val="00C03542"/>
    <w:rsid w:val="00C03992"/>
    <w:rsid w:val="00C03C16"/>
    <w:rsid w:val="00C04279"/>
    <w:rsid w:val="00C04651"/>
    <w:rsid w:val="00C04E2C"/>
    <w:rsid w:val="00C04FE7"/>
    <w:rsid w:val="00C05F52"/>
    <w:rsid w:val="00C06004"/>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74F"/>
    <w:rsid w:val="00C12F7C"/>
    <w:rsid w:val="00C13291"/>
    <w:rsid w:val="00C13F3B"/>
    <w:rsid w:val="00C1408D"/>
    <w:rsid w:val="00C14234"/>
    <w:rsid w:val="00C14382"/>
    <w:rsid w:val="00C14943"/>
    <w:rsid w:val="00C149AD"/>
    <w:rsid w:val="00C14CF5"/>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00"/>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4EE9"/>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E59"/>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0D78"/>
    <w:rsid w:val="00C81039"/>
    <w:rsid w:val="00C8121A"/>
    <w:rsid w:val="00C8133E"/>
    <w:rsid w:val="00C814E3"/>
    <w:rsid w:val="00C81748"/>
    <w:rsid w:val="00C822AE"/>
    <w:rsid w:val="00C82442"/>
    <w:rsid w:val="00C82BCB"/>
    <w:rsid w:val="00C82E1E"/>
    <w:rsid w:val="00C837AF"/>
    <w:rsid w:val="00C83A87"/>
    <w:rsid w:val="00C83B94"/>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071F"/>
    <w:rsid w:val="00CA1470"/>
    <w:rsid w:val="00CA167C"/>
    <w:rsid w:val="00CA20FB"/>
    <w:rsid w:val="00CA2115"/>
    <w:rsid w:val="00CA282E"/>
    <w:rsid w:val="00CA2964"/>
    <w:rsid w:val="00CA2AB5"/>
    <w:rsid w:val="00CA3040"/>
    <w:rsid w:val="00CA3117"/>
    <w:rsid w:val="00CA32AB"/>
    <w:rsid w:val="00CA33FE"/>
    <w:rsid w:val="00CA4949"/>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1E"/>
    <w:rsid w:val="00CB1DAA"/>
    <w:rsid w:val="00CB21BD"/>
    <w:rsid w:val="00CB23E5"/>
    <w:rsid w:val="00CB2607"/>
    <w:rsid w:val="00CB2712"/>
    <w:rsid w:val="00CB276C"/>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304"/>
    <w:rsid w:val="00CD24E7"/>
    <w:rsid w:val="00CD2519"/>
    <w:rsid w:val="00CD2C3B"/>
    <w:rsid w:val="00CD2D39"/>
    <w:rsid w:val="00CD32C4"/>
    <w:rsid w:val="00CD33C0"/>
    <w:rsid w:val="00CD3464"/>
    <w:rsid w:val="00CD3801"/>
    <w:rsid w:val="00CD3953"/>
    <w:rsid w:val="00CD3A81"/>
    <w:rsid w:val="00CD3BF1"/>
    <w:rsid w:val="00CD3F1D"/>
    <w:rsid w:val="00CD4013"/>
    <w:rsid w:val="00CD401C"/>
    <w:rsid w:val="00CD4085"/>
    <w:rsid w:val="00CD4302"/>
    <w:rsid w:val="00CD49E4"/>
    <w:rsid w:val="00CD521A"/>
    <w:rsid w:val="00CD55D4"/>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135"/>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64C"/>
    <w:rsid w:val="00CF6740"/>
    <w:rsid w:val="00CF688F"/>
    <w:rsid w:val="00CF7232"/>
    <w:rsid w:val="00CF73D6"/>
    <w:rsid w:val="00CF760A"/>
    <w:rsid w:val="00CF7F48"/>
    <w:rsid w:val="00D008B5"/>
    <w:rsid w:val="00D00AB5"/>
    <w:rsid w:val="00D010E5"/>
    <w:rsid w:val="00D0173A"/>
    <w:rsid w:val="00D019B0"/>
    <w:rsid w:val="00D019FE"/>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48CE"/>
    <w:rsid w:val="00D15589"/>
    <w:rsid w:val="00D15BBC"/>
    <w:rsid w:val="00D161D0"/>
    <w:rsid w:val="00D165D4"/>
    <w:rsid w:val="00D1666B"/>
    <w:rsid w:val="00D16C0C"/>
    <w:rsid w:val="00D170AC"/>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D8E"/>
    <w:rsid w:val="00D25F90"/>
    <w:rsid w:val="00D2654B"/>
    <w:rsid w:val="00D27070"/>
    <w:rsid w:val="00D275C0"/>
    <w:rsid w:val="00D277EA"/>
    <w:rsid w:val="00D3021B"/>
    <w:rsid w:val="00D307DD"/>
    <w:rsid w:val="00D30AAA"/>
    <w:rsid w:val="00D30B86"/>
    <w:rsid w:val="00D30CE6"/>
    <w:rsid w:val="00D30F26"/>
    <w:rsid w:val="00D32094"/>
    <w:rsid w:val="00D325AD"/>
    <w:rsid w:val="00D32618"/>
    <w:rsid w:val="00D32E88"/>
    <w:rsid w:val="00D33292"/>
    <w:rsid w:val="00D33B68"/>
    <w:rsid w:val="00D33BBE"/>
    <w:rsid w:val="00D34058"/>
    <w:rsid w:val="00D340A0"/>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2EB"/>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7F0"/>
    <w:rsid w:val="00D70CBD"/>
    <w:rsid w:val="00D716AB"/>
    <w:rsid w:val="00D71A23"/>
    <w:rsid w:val="00D72B01"/>
    <w:rsid w:val="00D72F95"/>
    <w:rsid w:val="00D730F3"/>
    <w:rsid w:val="00D738B8"/>
    <w:rsid w:val="00D73CDF"/>
    <w:rsid w:val="00D7409A"/>
    <w:rsid w:val="00D74312"/>
    <w:rsid w:val="00D74B0B"/>
    <w:rsid w:val="00D750B2"/>
    <w:rsid w:val="00D75137"/>
    <w:rsid w:val="00D762EB"/>
    <w:rsid w:val="00D76857"/>
    <w:rsid w:val="00D76AB3"/>
    <w:rsid w:val="00D76B7C"/>
    <w:rsid w:val="00D772E3"/>
    <w:rsid w:val="00D77C76"/>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07F6"/>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3D9"/>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3E4"/>
    <w:rsid w:val="00DD55F0"/>
    <w:rsid w:val="00DD5744"/>
    <w:rsid w:val="00DD57C0"/>
    <w:rsid w:val="00DD59E5"/>
    <w:rsid w:val="00DD5A73"/>
    <w:rsid w:val="00DD5AA9"/>
    <w:rsid w:val="00DD5B06"/>
    <w:rsid w:val="00DD5C1D"/>
    <w:rsid w:val="00DD5F85"/>
    <w:rsid w:val="00DD699A"/>
    <w:rsid w:val="00DD6DB9"/>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EA6"/>
    <w:rsid w:val="00DE3F5F"/>
    <w:rsid w:val="00DE4AE8"/>
    <w:rsid w:val="00DE4B9F"/>
    <w:rsid w:val="00DE4BC9"/>
    <w:rsid w:val="00DE4C4A"/>
    <w:rsid w:val="00DE542C"/>
    <w:rsid w:val="00DE5DC4"/>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6AC"/>
    <w:rsid w:val="00E05754"/>
    <w:rsid w:val="00E05986"/>
    <w:rsid w:val="00E05B4C"/>
    <w:rsid w:val="00E06B1F"/>
    <w:rsid w:val="00E06B8F"/>
    <w:rsid w:val="00E072D8"/>
    <w:rsid w:val="00E0738E"/>
    <w:rsid w:val="00E0788D"/>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5FE"/>
    <w:rsid w:val="00E14E6E"/>
    <w:rsid w:val="00E1556B"/>
    <w:rsid w:val="00E157E6"/>
    <w:rsid w:val="00E16389"/>
    <w:rsid w:val="00E1643D"/>
    <w:rsid w:val="00E16561"/>
    <w:rsid w:val="00E16583"/>
    <w:rsid w:val="00E16942"/>
    <w:rsid w:val="00E17460"/>
    <w:rsid w:val="00E178CE"/>
    <w:rsid w:val="00E17AF2"/>
    <w:rsid w:val="00E17C7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326"/>
    <w:rsid w:val="00E24DCD"/>
    <w:rsid w:val="00E25153"/>
    <w:rsid w:val="00E25256"/>
    <w:rsid w:val="00E25C53"/>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2B3"/>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8BF"/>
    <w:rsid w:val="00E60909"/>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4C74"/>
    <w:rsid w:val="00E74E82"/>
    <w:rsid w:val="00E75225"/>
    <w:rsid w:val="00E753CA"/>
    <w:rsid w:val="00E7559A"/>
    <w:rsid w:val="00E7568D"/>
    <w:rsid w:val="00E75729"/>
    <w:rsid w:val="00E75BF1"/>
    <w:rsid w:val="00E75DF7"/>
    <w:rsid w:val="00E76200"/>
    <w:rsid w:val="00E7624B"/>
    <w:rsid w:val="00E76B08"/>
    <w:rsid w:val="00E76C99"/>
    <w:rsid w:val="00E76FF5"/>
    <w:rsid w:val="00E774F4"/>
    <w:rsid w:val="00E778E6"/>
    <w:rsid w:val="00E77AF0"/>
    <w:rsid w:val="00E801DE"/>
    <w:rsid w:val="00E80432"/>
    <w:rsid w:val="00E80A74"/>
    <w:rsid w:val="00E812CE"/>
    <w:rsid w:val="00E817CB"/>
    <w:rsid w:val="00E81C46"/>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96"/>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8ED"/>
    <w:rsid w:val="00E95B44"/>
    <w:rsid w:val="00E95C15"/>
    <w:rsid w:val="00E95EAF"/>
    <w:rsid w:val="00E95ED1"/>
    <w:rsid w:val="00E968AE"/>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3512"/>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575B"/>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BA9"/>
    <w:rsid w:val="00ED4E72"/>
    <w:rsid w:val="00ED6611"/>
    <w:rsid w:val="00ED6B96"/>
    <w:rsid w:val="00ED6EA4"/>
    <w:rsid w:val="00ED6F2D"/>
    <w:rsid w:val="00ED6F82"/>
    <w:rsid w:val="00ED7080"/>
    <w:rsid w:val="00ED73A6"/>
    <w:rsid w:val="00EE0118"/>
    <w:rsid w:val="00EE0374"/>
    <w:rsid w:val="00EE03F1"/>
    <w:rsid w:val="00EE0490"/>
    <w:rsid w:val="00EE0613"/>
    <w:rsid w:val="00EE1806"/>
    <w:rsid w:val="00EE191C"/>
    <w:rsid w:val="00EE195F"/>
    <w:rsid w:val="00EE1A37"/>
    <w:rsid w:val="00EE1BA6"/>
    <w:rsid w:val="00EE242A"/>
    <w:rsid w:val="00EE246C"/>
    <w:rsid w:val="00EE276D"/>
    <w:rsid w:val="00EE2BF2"/>
    <w:rsid w:val="00EE3122"/>
    <w:rsid w:val="00EE349D"/>
    <w:rsid w:val="00EE3ADB"/>
    <w:rsid w:val="00EE3F86"/>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24B"/>
    <w:rsid w:val="00F0638D"/>
    <w:rsid w:val="00F06B99"/>
    <w:rsid w:val="00F06D76"/>
    <w:rsid w:val="00F06E1F"/>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2E73"/>
    <w:rsid w:val="00F13031"/>
    <w:rsid w:val="00F13074"/>
    <w:rsid w:val="00F13299"/>
    <w:rsid w:val="00F13A35"/>
    <w:rsid w:val="00F140AB"/>
    <w:rsid w:val="00F1447F"/>
    <w:rsid w:val="00F14862"/>
    <w:rsid w:val="00F14AD5"/>
    <w:rsid w:val="00F15148"/>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18"/>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2668"/>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5CFD"/>
    <w:rsid w:val="00F3602D"/>
    <w:rsid w:val="00F363C5"/>
    <w:rsid w:val="00F36A99"/>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677D5"/>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5D7B"/>
    <w:rsid w:val="00F762C4"/>
    <w:rsid w:val="00F76330"/>
    <w:rsid w:val="00F7638F"/>
    <w:rsid w:val="00F766FC"/>
    <w:rsid w:val="00F769DD"/>
    <w:rsid w:val="00F7704B"/>
    <w:rsid w:val="00F773BA"/>
    <w:rsid w:val="00F77509"/>
    <w:rsid w:val="00F776BB"/>
    <w:rsid w:val="00F77FEE"/>
    <w:rsid w:val="00F80268"/>
    <w:rsid w:val="00F80450"/>
    <w:rsid w:val="00F80F49"/>
    <w:rsid w:val="00F8119C"/>
    <w:rsid w:val="00F81226"/>
    <w:rsid w:val="00F8141B"/>
    <w:rsid w:val="00F814AB"/>
    <w:rsid w:val="00F81613"/>
    <w:rsid w:val="00F81677"/>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5519"/>
    <w:rsid w:val="00FB5713"/>
    <w:rsid w:val="00FB5789"/>
    <w:rsid w:val="00FB5E06"/>
    <w:rsid w:val="00FB69D7"/>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586"/>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49C3"/>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1</Pages>
  <Words>310</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Prach, Kamolamnuaykit</cp:lastModifiedBy>
  <cp:revision>2</cp:revision>
  <cp:lastPrinted>2023-08-02T12:40:00Z</cp:lastPrinted>
  <dcterms:created xsi:type="dcterms:W3CDTF">2023-11-07T07:40:00Z</dcterms:created>
  <dcterms:modified xsi:type="dcterms:W3CDTF">2023-11-07T07:40:00Z</dcterms:modified>
</cp:coreProperties>
</file>