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356C" w14:textId="77777777" w:rsidR="00CE1E58" w:rsidRPr="008E57D9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8E57D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E57D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E57D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8E57D9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5AF43D8" w14:textId="77777777" w:rsidR="00CE1E58" w:rsidRPr="008E57D9" w:rsidRDefault="00CE1E58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E57D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8E57D9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6F1A3AAE" w14:textId="6AB575AC" w:rsidR="00AE20AF" w:rsidRPr="008E57D9" w:rsidRDefault="00AE20AF" w:rsidP="00AE20A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57D9">
        <w:rPr>
          <w:rFonts w:ascii="Angsana New" w:hAnsi="Angsana New" w:cs="Angsana New" w:hint="cs"/>
          <w:sz w:val="30"/>
          <w:szCs w:val="30"/>
          <w:cs/>
          <w:lang w:bidi="th-TH"/>
        </w:rPr>
        <w:t>การรวมธุรกิจภายใต้การควบคุมเดียวกัน</w:t>
      </w:r>
    </w:p>
    <w:p w14:paraId="01E3432B" w14:textId="3E653DA4" w:rsidR="009655C3" w:rsidRPr="008E57D9" w:rsidRDefault="00CE1E58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57D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ADB4B7" w14:textId="77777777" w:rsidR="004A6698" w:rsidRPr="008E57D9" w:rsidRDefault="004A6698" w:rsidP="004A6698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57D9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0B3B47CF" w14:textId="77777777" w:rsidR="00DD4626" w:rsidRPr="008E57D9" w:rsidRDefault="00DD4626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E57D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8E57D9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E57D9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8E57D9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E57D9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8E57D9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E57D9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8E57D9" w:rsidRDefault="00B30343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E57D9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8E57D9" w:rsidRDefault="00844C5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E57D9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8E57D9" w:rsidRDefault="0029001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57D9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8E57D9" w:rsidRDefault="00DC794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57D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1F36A0F" w14:textId="77D6E0C2" w:rsidR="006B1550" w:rsidRPr="008E57D9" w:rsidRDefault="006B1550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7E6D4AF5" w14:textId="3E270341" w:rsidR="005628B5" w:rsidRPr="008E57D9" w:rsidRDefault="005628B5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BAF5C0A" w14:textId="4E11726F" w:rsidR="00DD4626" w:rsidRPr="008E57D9" w:rsidRDefault="00DD4626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E57D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8E57D9" w:rsidRDefault="006C73F9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57D9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979B572" w14:textId="77777777" w:rsidR="00D53E5F" w:rsidRPr="008E57D9" w:rsidRDefault="00D53E5F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57D9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29CDA" w14:textId="050CF2F2" w:rsidR="00E57CFF" w:rsidRPr="008E57D9" w:rsidRDefault="00844C5B" w:rsidP="00844C5B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8E57D9">
        <w:rPr>
          <w:rFonts w:ascii="Angsana New" w:hAnsi="Angsana New" w:cs="Angsana New"/>
        </w:rPr>
        <w:tab/>
      </w:r>
    </w:p>
    <w:p w14:paraId="69B800C7" w14:textId="77777777" w:rsidR="0025275A" w:rsidRPr="008E57D9" w:rsidRDefault="002371CF" w:rsidP="0018456B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8E57D9">
        <w:rPr>
          <w:rFonts w:ascii="Angsana New" w:hAnsi="Angsana New" w:cs="Angsana New"/>
          <w:b/>
          <w:bCs/>
        </w:rPr>
        <w:br w:type="page"/>
      </w:r>
      <w:r w:rsidR="0025275A" w:rsidRPr="008E57D9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8E57D9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8E57D9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8E57D9" w:rsidRDefault="0025275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2D3B505B" w14:textId="42524CF4" w:rsidR="0025275A" w:rsidRPr="008E57D9" w:rsidRDefault="0025275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8E57D9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8E57D9">
        <w:rPr>
          <w:rFonts w:ascii="Angsana New" w:hAnsi="Angsana New"/>
          <w:sz w:val="30"/>
          <w:szCs w:val="30"/>
          <w:cs/>
        </w:rPr>
        <w:t>นี้</w:t>
      </w:r>
      <w:r w:rsidRPr="008E57D9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8E57D9">
        <w:rPr>
          <w:rFonts w:ascii="Angsana New" w:hAnsi="Angsana New"/>
          <w:sz w:val="30"/>
          <w:szCs w:val="30"/>
          <w:cs/>
        </w:rPr>
        <w:t>ติ</w:t>
      </w:r>
      <w:r w:rsidR="00C67B97" w:rsidRPr="008E57D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8E57D9">
        <w:rPr>
          <w:rFonts w:ascii="Angsana New" w:hAnsi="Angsana New"/>
          <w:sz w:val="30"/>
          <w:szCs w:val="30"/>
          <w:cs/>
        </w:rPr>
        <w:t>จาก</w:t>
      </w:r>
      <w:r w:rsidR="00723C61" w:rsidRPr="008E57D9">
        <w:rPr>
          <w:rFonts w:ascii="Angsana New" w:hAnsi="Angsana New" w:hint="cs"/>
          <w:sz w:val="30"/>
          <w:szCs w:val="30"/>
          <w:cs/>
        </w:rPr>
        <w:t>คณะ</w:t>
      </w:r>
      <w:r w:rsidR="006322AD" w:rsidRPr="008E57D9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922230">
        <w:rPr>
          <w:rFonts w:ascii="Angsana New" w:hAnsi="Angsana New"/>
          <w:sz w:val="30"/>
          <w:szCs w:val="30"/>
          <w:cs/>
        </w:rPr>
        <w:t>วันที่</w:t>
      </w:r>
      <w:r w:rsidR="0089300E" w:rsidRPr="00922230">
        <w:rPr>
          <w:rFonts w:ascii="Angsana New" w:hAnsi="Angsana New" w:hint="cs"/>
          <w:sz w:val="30"/>
          <w:szCs w:val="30"/>
          <w:cs/>
        </w:rPr>
        <w:t xml:space="preserve"> </w:t>
      </w:r>
      <w:r w:rsidR="00922230" w:rsidRPr="00922230">
        <w:rPr>
          <w:rFonts w:ascii="Angsana New" w:hAnsi="Angsana New"/>
          <w:sz w:val="30"/>
          <w:szCs w:val="30"/>
        </w:rPr>
        <w:t>7</w:t>
      </w:r>
      <w:r w:rsidR="00947F76" w:rsidRPr="00922230">
        <w:rPr>
          <w:rFonts w:ascii="Angsana New" w:hAnsi="Angsana New"/>
          <w:sz w:val="30"/>
          <w:szCs w:val="30"/>
        </w:rPr>
        <w:t xml:space="preserve"> </w:t>
      </w:r>
      <w:r w:rsidR="00A93558" w:rsidRPr="00922230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87F85" w:rsidRPr="00922230">
        <w:rPr>
          <w:rFonts w:ascii="Angsana New" w:hAnsi="Angsana New"/>
          <w:sz w:val="30"/>
          <w:szCs w:val="30"/>
        </w:rPr>
        <w:t>2566</w:t>
      </w:r>
    </w:p>
    <w:p w14:paraId="57867631" w14:textId="77777777" w:rsidR="00E66B73" w:rsidRPr="008E57D9" w:rsidRDefault="00E66B73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02335AC8" w14:textId="77777777" w:rsidR="00E66B73" w:rsidRPr="008E57D9" w:rsidRDefault="00E66B73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8E57D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8E57D9" w:rsidRDefault="001001BD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39C2ACB5" w14:textId="09AB4F96" w:rsidR="00716186" w:rsidRPr="008E57D9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8E57D9">
        <w:rPr>
          <w:rFonts w:ascii="Angsana New" w:hAnsi="Angsana New"/>
          <w:sz w:val="30"/>
          <w:szCs w:val="30"/>
        </w:rPr>
        <w:t>34</w:t>
      </w:r>
      <w:r w:rsidRPr="008E57D9">
        <w:rPr>
          <w:rFonts w:ascii="Angsana New" w:hAnsi="Angsana New"/>
          <w:sz w:val="30"/>
          <w:szCs w:val="30"/>
          <w:cs/>
        </w:rPr>
        <w:t xml:space="preserve"> เรื่อง </w:t>
      </w:r>
      <w:r w:rsidRPr="008E57D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E57D9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8E57D9">
        <w:rPr>
          <w:rFonts w:ascii="Angsana New" w:hAnsi="Angsana New" w:hint="cs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</w:t>
      </w:r>
      <w:r w:rsidR="001C0ABD" w:rsidRPr="008E57D9">
        <w:rPr>
          <w:rFonts w:ascii="Angsana New" w:hAnsi="Angsana New"/>
          <w:sz w:val="30"/>
          <w:szCs w:val="30"/>
          <w:cs/>
        </w:rPr>
        <w:t xml:space="preserve"> </w:t>
      </w:r>
      <w:r w:rsidR="001C0ABD" w:rsidRPr="008E57D9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1C0ABD" w:rsidRPr="008E57D9">
        <w:rPr>
          <w:rFonts w:ascii="Angsana New" w:hAnsi="Angsana New"/>
          <w:sz w:val="30"/>
          <w:szCs w:val="30"/>
          <w:cs/>
        </w:rPr>
        <w:t xml:space="preserve"> </w:t>
      </w:r>
      <w:r w:rsidR="001C0ABD" w:rsidRPr="008E57D9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8E57D9">
        <w:rPr>
          <w:rFonts w:ascii="Angsana New" w:hAnsi="Angsana New"/>
          <w:sz w:val="30"/>
          <w:szCs w:val="30"/>
          <w:cs/>
        </w:rPr>
        <w:t xml:space="preserve"> </w:t>
      </w:r>
      <w:r w:rsidR="001C0ABD" w:rsidRPr="008E57D9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8E57D9">
        <w:rPr>
          <w:rFonts w:ascii="Angsana New" w:hAnsi="Angsana New"/>
          <w:sz w:val="30"/>
          <w:szCs w:val="30"/>
          <w:cs/>
        </w:rPr>
        <w:t xml:space="preserve"> </w:t>
      </w:r>
      <w:r w:rsidR="008710C1" w:rsidRPr="008E57D9">
        <w:rPr>
          <w:rFonts w:ascii="Angsana New" w:hAnsi="Angsana New"/>
          <w:sz w:val="30"/>
          <w:szCs w:val="30"/>
        </w:rPr>
        <w:t>31</w:t>
      </w:r>
      <w:r w:rsidR="001C0ABD" w:rsidRPr="008E57D9">
        <w:rPr>
          <w:rFonts w:ascii="Angsana New" w:hAnsi="Angsana New"/>
          <w:sz w:val="30"/>
          <w:szCs w:val="30"/>
          <w:cs/>
        </w:rPr>
        <w:t xml:space="preserve"> </w:t>
      </w:r>
      <w:r w:rsidR="001C0ABD" w:rsidRPr="008E57D9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8E57D9">
        <w:rPr>
          <w:rFonts w:ascii="Angsana New" w:hAnsi="Angsana New"/>
          <w:sz w:val="30"/>
          <w:szCs w:val="30"/>
          <w:cs/>
        </w:rPr>
        <w:t xml:space="preserve"> </w:t>
      </w:r>
      <w:r w:rsidR="008710C1" w:rsidRPr="008E57D9">
        <w:rPr>
          <w:rFonts w:ascii="Angsana New" w:hAnsi="Angsana New"/>
          <w:sz w:val="30"/>
          <w:szCs w:val="30"/>
        </w:rPr>
        <w:t>256</w:t>
      </w:r>
      <w:r w:rsidR="00487F85" w:rsidRPr="008E57D9">
        <w:rPr>
          <w:rFonts w:ascii="Angsana New" w:hAnsi="Angsana New"/>
          <w:sz w:val="30"/>
          <w:szCs w:val="30"/>
        </w:rPr>
        <w:t>5</w:t>
      </w:r>
    </w:p>
    <w:p w14:paraId="7C686CDC" w14:textId="77777777" w:rsidR="007C1BA3" w:rsidRPr="008E57D9" w:rsidRDefault="007C1BA3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</w:p>
    <w:p w14:paraId="4D2538FE" w14:textId="32C30D06" w:rsidR="00D20D56" w:rsidRPr="008E57D9" w:rsidRDefault="00ED72B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ab/>
      </w:r>
      <w:r w:rsidR="00FC2B6F" w:rsidRPr="008E57D9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8E57D9">
        <w:rPr>
          <w:rFonts w:ascii="Angsana New" w:hAnsi="Angsana New"/>
          <w:sz w:val="30"/>
          <w:szCs w:val="30"/>
          <w:cs/>
        </w:rPr>
        <w:t xml:space="preserve"> </w:t>
      </w:r>
      <w:r w:rsidR="00FC2B6F" w:rsidRPr="008E57D9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8E57D9">
        <w:rPr>
          <w:rFonts w:ascii="Angsana New" w:hAnsi="Angsana New"/>
          <w:sz w:val="30"/>
          <w:szCs w:val="30"/>
          <w:cs/>
        </w:rPr>
        <w:t xml:space="preserve"> </w:t>
      </w:r>
      <w:r w:rsidR="00FC2B6F" w:rsidRPr="008E57D9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8E57D9">
        <w:rPr>
          <w:rFonts w:ascii="Angsana New" w:hAnsi="Angsana New"/>
          <w:sz w:val="30"/>
          <w:szCs w:val="30"/>
          <w:cs/>
        </w:rPr>
        <w:t xml:space="preserve"> </w:t>
      </w:r>
      <w:r w:rsidR="00FC2B6F"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8E57D9">
        <w:rPr>
          <w:rFonts w:ascii="Angsana New" w:hAnsi="Angsana New"/>
          <w:sz w:val="30"/>
          <w:szCs w:val="30"/>
          <w:cs/>
        </w:rPr>
        <w:t xml:space="preserve"> </w:t>
      </w:r>
      <w:r w:rsidR="00FC2B6F" w:rsidRPr="008E57D9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8E57D9">
        <w:rPr>
          <w:rFonts w:ascii="Angsana New" w:hAnsi="Angsana New"/>
          <w:sz w:val="30"/>
          <w:szCs w:val="30"/>
          <w:cs/>
        </w:rPr>
        <w:t xml:space="preserve"> </w:t>
      </w:r>
      <w:r w:rsidR="00FC2B6F" w:rsidRPr="008E57D9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8E57D9">
        <w:rPr>
          <w:rFonts w:ascii="Angsana New" w:hAnsi="Angsana New"/>
          <w:sz w:val="30"/>
          <w:szCs w:val="30"/>
          <w:cs/>
        </w:rPr>
        <w:t xml:space="preserve"> </w:t>
      </w:r>
      <w:r w:rsidR="008710C1" w:rsidRPr="008E57D9">
        <w:rPr>
          <w:rFonts w:ascii="Angsana New" w:hAnsi="Angsana New"/>
          <w:sz w:val="30"/>
          <w:szCs w:val="30"/>
        </w:rPr>
        <w:t>31</w:t>
      </w:r>
      <w:r w:rsidR="00FC2B6F" w:rsidRPr="008E57D9">
        <w:rPr>
          <w:rFonts w:ascii="Angsana New" w:hAnsi="Angsana New"/>
          <w:sz w:val="30"/>
          <w:szCs w:val="30"/>
          <w:cs/>
        </w:rPr>
        <w:t xml:space="preserve"> </w:t>
      </w:r>
      <w:r w:rsidR="00FC2B6F" w:rsidRPr="008E57D9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8E57D9">
        <w:rPr>
          <w:rFonts w:ascii="Angsana New" w:hAnsi="Angsana New"/>
          <w:sz w:val="30"/>
          <w:szCs w:val="30"/>
          <w:cs/>
        </w:rPr>
        <w:t xml:space="preserve"> </w:t>
      </w:r>
      <w:r w:rsidR="008710C1" w:rsidRPr="008E57D9">
        <w:rPr>
          <w:rFonts w:ascii="Angsana New" w:hAnsi="Angsana New"/>
          <w:sz w:val="30"/>
          <w:szCs w:val="30"/>
        </w:rPr>
        <w:t>256</w:t>
      </w:r>
      <w:r w:rsidR="00487F85" w:rsidRPr="008E57D9">
        <w:rPr>
          <w:rFonts w:ascii="Angsana New" w:hAnsi="Angsana New"/>
          <w:sz w:val="30"/>
          <w:szCs w:val="30"/>
        </w:rPr>
        <w:t>5</w:t>
      </w:r>
    </w:p>
    <w:p w14:paraId="280858E4" w14:textId="77777777" w:rsidR="00D20D56" w:rsidRPr="008E57D9" w:rsidRDefault="00D20D56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BBF8E49" w14:textId="77777777" w:rsidR="00AE20AF" w:rsidRPr="008E57D9" w:rsidRDefault="00AE20AF" w:rsidP="00AE20A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 w:hint="cs"/>
          <w:b/>
          <w:bCs/>
          <w:sz w:val="30"/>
          <w:szCs w:val="30"/>
          <w:cs/>
        </w:rPr>
        <w:t>การรวมธุรกิจภายใต้การควบคุมเดียวกัน</w:t>
      </w:r>
    </w:p>
    <w:p w14:paraId="0EC256E2" w14:textId="77777777" w:rsidR="00AE20AF" w:rsidRPr="008E57D9" w:rsidRDefault="00AE20AF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045232EC" w14:textId="3B81B884" w:rsidR="0039417D" w:rsidRPr="008E57D9" w:rsidRDefault="0039417D" w:rsidP="00AE20AF">
      <w:pPr>
        <w:pStyle w:val="BodyText"/>
        <w:spacing w:after="0"/>
        <w:ind w:left="540" w:right="27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i/>
          <w:iCs/>
          <w:sz w:val="30"/>
          <w:szCs w:val="30"/>
          <w:cs/>
        </w:rPr>
        <w:t xml:space="preserve">การซื้อธุรกิจ ศูนย์การค้า เกตเวย์ สาขาเอกมัย </w:t>
      </w:r>
    </w:p>
    <w:p w14:paraId="7A9066E8" w14:textId="77777777" w:rsidR="0039417D" w:rsidRPr="00D00358" w:rsidRDefault="0039417D" w:rsidP="00D0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</w:p>
    <w:p w14:paraId="508BDB7D" w14:textId="7CEEB44D" w:rsidR="00AE20AF" w:rsidRPr="008E57D9" w:rsidRDefault="00AE20AF" w:rsidP="00AE20A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E57D9">
        <w:rPr>
          <w:rFonts w:ascii="Angsana New" w:hAnsi="Angsana New"/>
          <w:sz w:val="30"/>
          <w:szCs w:val="30"/>
        </w:rPr>
        <w:t xml:space="preserve">19 </w:t>
      </w:r>
      <w:r w:rsidRPr="008E57D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8E57D9">
        <w:rPr>
          <w:rFonts w:ascii="Angsana New" w:hAnsi="Angsana New"/>
          <w:sz w:val="30"/>
          <w:szCs w:val="30"/>
        </w:rPr>
        <w:t xml:space="preserve">2565 </w:t>
      </w:r>
      <w:r w:rsidRPr="008E57D9">
        <w:rPr>
          <w:rFonts w:ascii="Angsana New" w:hAnsi="Angsana New" w:hint="cs"/>
          <w:sz w:val="30"/>
          <w:szCs w:val="30"/>
          <w:cs/>
        </w:rPr>
        <w:t>กลุ่มบริษัทได้ทำการจัดโครงสร้างธุรกิจโดย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ทำสัญญาโอนสิทธิการเช่าที่ดินพร้อมอาคารเก</w:t>
      </w:r>
      <w:r w:rsidR="007F23C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เวย์</w:t>
      </w: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เอกมัย</w:t>
      </w: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(</w:t>
      </w:r>
      <w:r w:rsidRPr="008E57D9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Gateway </w:t>
      </w:r>
      <w:proofErr w:type="spellStart"/>
      <w:r w:rsidRPr="00962A2A">
        <w:rPr>
          <w:rFonts w:ascii="Angsana New" w:hAnsi="Angsana New"/>
          <w:snapToGrid w:val="0"/>
          <w:sz w:val="30"/>
          <w:szCs w:val="30"/>
          <w:lang w:val="en-GB" w:eastAsia="th-TH"/>
        </w:rPr>
        <w:t>Ekamai</w:t>
      </w:r>
      <w:proofErr w:type="spellEnd"/>
      <w:r w:rsidRPr="00962A2A">
        <w:rPr>
          <w:rFonts w:ascii="Angsana New" w:hAnsi="Angsana New"/>
          <w:snapToGrid w:val="0"/>
          <w:sz w:val="30"/>
          <w:szCs w:val="30"/>
          <w:lang w:val="en-GB" w:eastAsia="th-TH"/>
        </w:rPr>
        <w:t>)</w:t>
      </w:r>
      <w:r w:rsidRPr="008E57D9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ผ่านบริษัท</w:t>
      </w: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เกตเวย์</w:t>
      </w: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สาขาเอกมัย</w:t>
      </w: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ซึ่งเป็นบริษัทย่อยของบริษัท</w:t>
      </w: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จากบริษัท</w:t>
      </w: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ทิพย์พัฒน</w:t>
      </w: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อาร์เขต</w:t>
      </w: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</w:t>
      </w:r>
      <w:r w:rsidRPr="008E57D9">
        <w:rPr>
          <w:rFonts w:ascii="Angsana New" w:hAnsi="Angsana New" w:hint="cs"/>
          <w:sz w:val="30"/>
          <w:szCs w:val="30"/>
          <w:cs/>
        </w:rPr>
        <w:t>บริษัทที่อยู่ภายใต้การควบคุมเดียวกัน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โดยมีราคาเข้าซื้อสุทธิ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4,068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ซึ่งธุรกิจดังกล่าวมีมูลค่าตามบัญชีของสินทรัพย์สุทธิเป็นจำนวนเงินรวม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4,181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 การจัดโครงสร้างธุรกิจนี้เป็นการปรับองค์กรใหม่และรวมธุรกิจต่างๆภายใต้การควบคุมเดียวกันของกลุ่มบริษัทเข้าด้วยกัน</w:t>
      </w:r>
    </w:p>
    <w:p w14:paraId="20703DE0" w14:textId="77777777" w:rsidR="00AE20AF" w:rsidRPr="008E57D9" w:rsidRDefault="00AE20AF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DB49711" w14:textId="4EB933D9" w:rsidR="00AE20AF" w:rsidRPr="008E57D9" w:rsidRDefault="00AE20AF" w:rsidP="00D36BC6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การจัดโครงสร้างใหม่นี้ถือเป็นการรวมธุรกิจภายใต้การควบคุมเดียวกัน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ในการนี้กลุ่มบริษัทได้จัดทำงบการเงินรวม</w:t>
      </w:r>
      <w:r w:rsidRPr="008E57D9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ตามวิธีเสมือนว่าเป็นวิธีการรวมส่วนได้เสียโดยรวมงบการเงินของธุรกิจ ศูนย์การค้า เกตเวย์ สาขาเอกมัย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 xml:space="preserve">ตั้งแต่ก่อนวันที่ </w:t>
      </w:r>
      <w:r w:rsidRPr="008E57D9">
        <w:rPr>
          <w:rFonts w:ascii="Angsana New" w:hAnsi="Angsana New"/>
          <w:sz w:val="30"/>
          <w:szCs w:val="30"/>
        </w:rPr>
        <w:t xml:space="preserve">1 </w:t>
      </w:r>
      <w:r w:rsidRPr="008E57D9">
        <w:rPr>
          <w:rFonts w:ascii="Angsana New" w:hAnsi="Angsana New" w:hint="cs"/>
          <w:sz w:val="30"/>
          <w:szCs w:val="30"/>
          <w:cs/>
        </w:rPr>
        <w:t>มกราคม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256</w:t>
      </w:r>
      <w:r w:rsidR="00DB10AF" w:rsidRPr="008E57D9">
        <w:rPr>
          <w:rFonts w:ascii="Angsana New" w:hAnsi="Angsana New"/>
          <w:sz w:val="30"/>
          <w:szCs w:val="30"/>
        </w:rPr>
        <w:t>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ซึ่งการนำเสนอข้อมูลดังกล่าวจะสะท้อนเนื้อหาทางเศรษฐกิจของธุรกิจ ศูนย์การค้า เกตเวย์ สาขาเอกมัย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เสมือนว่าบริษัทในกลุ่มได้ดำเนินธุรกิจเป็นหน่วยเศรษฐกิจเดียวกันตั้งแต่ก่อนวันที่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 </w:t>
      </w:r>
      <w:r w:rsidRPr="008E57D9">
        <w:rPr>
          <w:rFonts w:ascii="Angsana New" w:hAnsi="Angsana New" w:hint="cs"/>
          <w:sz w:val="30"/>
          <w:szCs w:val="30"/>
          <w:cs/>
        </w:rPr>
        <w:t>มกราคม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256</w:t>
      </w:r>
      <w:r w:rsidR="00DB10AF" w:rsidRPr="008E57D9">
        <w:rPr>
          <w:rFonts w:ascii="Angsana New" w:hAnsi="Angsana New"/>
          <w:sz w:val="30"/>
          <w:szCs w:val="30"/>
        </w:rPr>
        <w:t>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ถึงแม้ว่าความสัมพันธ์ของกลุ่มบริษัทกับธุรกิจ ศูนย์การค้า เกตเวย์ สาขาเอกมัย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ทางกฎหมายจะเกิดขึ้นในภายหลัง</w:t>
      </w:r>
      <w:r w:rsidR="00DB10AF" w:rsidRPr="008E57D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BE143CE" w14:textId="77777777" w:rsidR="00D36BC6" w:rsidRPr="008E57D9" w:rsidRDefault="00D36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E57D9">
        <w:rPr>
          <w:rFonts w:ascii="Angsana New" w:hAnsi="Angsana New"/>
          <w:sz w:val="30"/>
          <w:szCs w:val="30"/>
          <w:cs/>
        </w:rPr>
        <w:br w:type="page"/>
      </w:r>
    </w:p>
    <w:p w14:paraId="6C15574D" w14:textId="77777777" w:rsidR="003B0B83" w:rsidRPr="008E57D9" w:rsidRDefault="003B0B83" w:rsidP="003B0B83">
      <w:pPr>
        <w:spacing w:line="221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การซื้อบริษัทย่อย</w:t>
      </w:r>
    </w:p>
    <w:p w14:paraId="09C30629" w14:textId="77777777" w:rsidR="003B0B83" w:rsidRPr="008E57D9" w:rsidRDefault="003B0B83" w:rsidP="003B0B83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CFF6A3" w14:textId="241C6878" w:rsidR="003B0B83" w:rsidRPr="008E57D9" w:rsidRDefault="0039417D" w:rsidP="003B0B83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11 </w:t>
      </w:r>
      <w:r w:rsidRPr="008E57D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3B0B83" w:rsidRPr="008E57D9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="003B0B83" w:rsidRPr="008E57D9">
        <w:rPr>
          <w:rFonts w:ascii="Angsana New" w:hAnsi="Angsana New"/>
          <w:sz w:val="30"/>
          <w:szCs w:val="30"/>
          <w:cs/>
        </w:rPr>
        <w:t xml:space="preserve"> </w:t>
      </w:r>
      <w:r w:rsidR="003B0B83" w:rsidRPr="008E57D9">
        <w:rPr>
          <w:rFonts w:ascii="Angsana New" w:hAnsi="Angsana New" w:hint="cs"/>
          <w:sz w:val="30"/>
          <w:szCs w:val="30"/>
          <w:cs/>
        </w:rPr>
        <w:t>ทีซีซี</w:t>
      </w:r>
      <w:r w:rsidR="003B0B83" w:rsidRPr="008E57D9">
        <w:rPr>
          <w:rFonts w:ascii="Angsana New" w:hAnsi="Angsana New"/>
          <w:sz w:val="30"/>
          <w:szCs w:val="30"/>
          <w:cs/>
        </w:rPr>
        <w:t xml:space="preserve"> </w:t>
      </w:r>
      <w:r w:rsidR="003B0B83" w:rsidRPr="008E57D9">
        <w:rPr>
          <w:rFonts w:ascii="Angsana New" w:hAnsi="Angsana New" w:hint="cs"/>
          <w:sz w:val="30"/>
          <w:szCs w:val="30"/>
          <w:cs/>
        </w:rPr>
        <w:t>โฮเทล</w:t>
      </w:r>
      <w:r w:rsidR="003B0B83" w:rsidRPr="008E57D9">
        <w:rPr>
          <w:rFonts w:ascii="Angsana New" w:hAnsi="Angsana New"/>
          <w:sz w:val="30"/>
          <w:szCs w:val="30"/>
          <w:cs/>
        </w:rPr>
        <w:t xml:space="preserve"> </w:t>
      </w:r>
      <w:r w:rsidR="003B0B83" w:rsidRPr="008E57D9">
        <w:rPr>
          <w:rFonts w:ascii="Angsana New" w:hAnsi="Angsana New" w:hint="cs"/>
          <w:sz w:val="30"/>
          <w:szCs w:val="30"/>
          <w:cs/>
        </w:rPr>
        <w:t>แอสเสท</w:t>
      </w:r>
      <w:r w:rsidR="003B0B83" w:rsidRPr="008E57D9">
        <w:rPr>
          <w:rFonts w:ascii="Angsana New" w:hAnsi="Angsana New"/>
          <w:sz w:val="30"/>
          <w:szCs w:val="30"/>
          <w:cs/>
        </w:rPr>
        <w:t xml:space="preserve"> </w:t>
      </w:r>
      <w:r w:rsidR="003B0B83" w:rsidRPr="008E57D9">
        <w:rPr>
          <w:rFonts w:ascii="Angsana New" w:hAnsi="Angsana New" w:hint="cs"/>
          <w:sz w:val="30"/>
          <w:szCs w:val="30"/>
          <w:cs/>
        </w:rPr>
        <w:t>แมนเนจเม้นท์</w:t>
      </w:r>
      <w:r w:rsidR="003B0B83" w:rsidRPr="008E57D9">
        <w:rPr>
          <w:rFonts w:ascii="Angsana New" w:hAnsi="Angsana New"/>
          <w:sz w:val="30"/>
          <w:szCs w:val="30"/>
          <w:cs/>
        </w:rPr>
        <w:t xml:space="preserve">  </w:t>
      </w:r>
      <w:r w:rsidR="003B0B83" w:rsidRPr="008E57D9">
        <w:rPr>
          <w:rFonts w:ascii="Angsana New" w:hAnsi="Angsana New" w:hint="cs"/>
          <w:sz w:val="30"/>
          <w:szCs w:val="30"/>
          <w:cs/>
        </w:rPr>
        <w:t>จำกัด</w:t>
      </w:r>
      <w:r w:rsidR="003B0B83" w:rsidRPr="008E57D9">
        <w:rPr>
          <w:rFonts w:ascii="Angsana New" w:hAnsi="Angsana New"/>
          <w:sz w:val="30"/>
          <w:szCs w:val="30"/>
          <w:cs/>
        </w:rPr>
        <w:t xml:space="preserve"> </w:t>
      </w:r>
      <w:r w:rsidR="009312F6" w:rsidRPr="008E57D9">
        <w:rPr>
          <w:rFonts w:ascii="Angsana New" w:hAnsi="Angsana New" w:hint="cs"/>
          <w:sz w:val="30"/>
          <w:szCs w:val="30"/>
          <w:cs/>
        </w:rPr>
        <w:t>และ บริษัท</w:t>
      </w:r>
      <w:r w:rsidR="00B33189" w:rsidRPr="008E57D9">
        <w:rPr>
          <w:rFonts w:ascii="Angsana New" w:hAnsi="Angsana New"/>
          <w:sz w:val="30"/>
          <w:szCs w:val="30"/>
          <w:cs/>
        </w:rPr>
        <w:t xml:space="preserve"> แอสเสท เวิรด์ รีเทล จำกัด</w:t>
      </w:r>
      <w:r w:rsidR="009312F6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="003B0B83" w:rsidRPr="008E57D9">
        <w:rPr>
          <w:rFonts w:ascii="Angsana New" w:hAnsi="Angsana New" w:hint="cs"/>
          <w:sz w:val="30"/>
          <w:szCs w:val="30"/>
          <w:cs/>
        </w:rPr>
        <w:t>ซึ่งเป็นบริษัทย่อยทางตรงของบริษัท</w:t>
      </w:r>
      <w:r w:rsidR="003B0B83"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ได้เข้าซื้อส่วนได้เสีย</w:t>
      </w:r>
      <w:r w:rsidR="003749F1" w:rsidRPr="008E57D9">
        <w:rPr>
          <w:rFonts w:ascii="Angsana New" w:hAnsi="Angsana New" w:hint="cs"/>
          <w:sz w:val="30"/>
          <w:szCs w:val="30"/>
          <w:cs/>
        </w:rPr>
        <w:t>ใน</w:t>
      </w:r>
      <w:r w:rsidRPr="008E57D9">
        <w:rPr>
          <w:rFonts w:ascii="Angsana New" w:hAnsi="Angsana New" w:hint="cs"/>
          <w:sz w:val="30"/>
          <w:szCs w:val="30"/>
          <w:cs/>
        </w:rPr>
        <w:t xml:space="preserve">สัดส่วนร้อยละ </w:t>
      </w:r>
      <w:r w:rsidRPr="008E57D9">
        <w:rPr>
          <w:rFonts w:ascii="Angsana New" w:hAnsi="Angsana New"/>
          <w:sz w:val="30"/>
          <w:szCs w:val="30"/>
        </w:rPr>
        <w:t xml:space="preserve">100 </w:t>
      </w:r>
      <w:r w:rsidRPr="008E57D9">
        <w:rPr>
          <w:rFonts w:ascii="Angsana New" w:hAnsi="Angsana New" w:hint="cs"/>
          <w:sz w:val="30"/>
          <w:szCs w:val="30"/>
          <w:cs/>
        </w:rPr>
        <w:t>ของทุนที่ออกและชำระแล้วของ</w:t>
      </w:r>
      <w:r w:rsidR="00325AB3" w:rsidRPr="008E57D9">
        <w:rPr>
          <w:rFonts w:ascii="Angsana New" w:eastAsia="MS Mincho" w:hAnsi="Angsana New" w:hint="cs"/>
          <w:sz w:val="30"/>
          <w:szCs w:val="30"/>
          <w:cs/>
        </w:rPr>
        <w:t>กิจการที่เกี่ยวข้องกัน</w:t>
      </w:r>
      <w:r w:rsidR="00E81F39"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8E57D9">
        <w:rPr>
          <w:rFonts w:ascii="Angsana New" w:hAnsi="Angsana New"/>
          <w:sz w:val="30"/>
          <w:szCs w:val="30"/>
        </w:rPr>
        <w:t xml:space="preserve">7 </w:t>
      </w:r>
      <w:r w:rsidRPr="008E57D9">
        <w:rPr>
          <w:rFonts w:ascii="Angsana New" w:hAnsi="Angsana New" w:hint="cs"/>
          <w:sz w:val="30"/>
          <w:szCs w:val="30"/>
          <w:cs/>
        </w:rPr>
        <w:t>บริษัท ที่ประกอบธุรกิจโรงแรมและบริการที่เกี่ยวข้องและธุรกิจให้เช่าและให้บริการอาคารพาณิชยกรรม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ส่งผลให้กลุ่มบริษัทมีอำนาจควบคุมในบริษัทที่ถูกเข้าซื้อ</w:t>
      </w:r>
      <w:r w:rsidR="00C33890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="008C5848" w:rsidRPr="008E57D9">
        <w:rPr>
          <w:rFonts w:ascii="Angsana New" w:hAnsi="Angsana New" w:hint="cs"/>
          <w:sz w:val="30"/>
          <w:szCs w:val="30"/>
          <w:cs/>
        </w:rPr>
        <w:t>แผนการซื้อหุ้นดังกล่าวได้รับอนุมัติจาก</w:t>
      </w:r>
      <w:r w:rsidR="00EF6B67" w:rsidRPr="008E57D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ที่ประชุมผู้ถือหุ้น</w:t>
      </w:r>
      <w:r w:rsidR="00E45233" w:rsidRPr="008E57D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E45233" w:rsidRPr="008E57D9">
        <w:rPr>
          <w:rFonts w:ascii="Angsana New" w:hAnsi="Angsana New"/>
          <w:snapToGrid w:val="0"/>
          <w:sz w:val="30"/>
          <w:szCs w:val="30"/>
          <w:lang w:eastAsia="zh-CN"/>
        </w:rPr>
        <w:t xml:space="preserve">10 </w:t>
      </w:r>
      <w:r w:rsidR="00E45233" w:rsidRPr="008E57D9">
        <w:rPr>
          <w:rFonts w:ascii="Angsana New" w:hAnsi="Angsana New" w:hint="cs"/>
          <w:snapToGrid w:val="0"/>
          <w:sz w:val="30"/>
          <w:szCs w:val="30"/>
          <w:cs/>
          <w:lang w:eastAsia="zh-CN"/>
        </w:rPr>
        <w:t xml:space="preserve">กรกฎาคม </w:t>
      </w:r>
      <w:r w:rsidR="00E45233" w:rsidRPr="008E57D9">
        <w:rPr>
          <w:rFonts w:ascii="Angsana New" w:hAnsi="Angsana New"/>
          <w:snapToGrid w:val="0"/>
          <w:sz w:val="30"/>
          <w:szCs w:val="30"/>
          <w:lang w:eastAsia="zh-CN"/>
        </w:rPr>
        <w:t xml:space="preserve">2563 </w:t>
      </w:r>
      <w:r w:rsidR="002C2CA7" w:rsidRPr="008E57D9">
        <w:rPr>
          <w:rFonts w:ascii="Angsana New" w:hAnsi="Angsana New" w:hint="cs"/>
          <w:snapToGrid w:val="0"/>
          <w:sz w:val="30"/>
          <w:szCs w:val="30"/>
          <w:cs/>
          <w:lang w:eastAsia="zh-CN"/>
        </w:rPr>
        <w:t xml:space="preserve">วันที่ </w:t>
      </w:r>
      <w:r w:rsidR="00A56A24" w:rsidRPr="008E57D9">
        <w:rPr>
          <w:rFonts w:ascii="Angsana New" w:hAnsi="Angsana New"/>
          <w:snapToGrid w:val="0"/>
          <w:sz w:val="30"/>
          <w:szCs w:val="30"/>
          <w:lang w:eastAsia="zh-CN"/>
        </w:rPr>
        <w:t xml:space="preserve">23 </w:t>
      </w:r>
      <w:r w:rsidR="002C2CA7" w:rsidRPr="008E57D9">
        <w:rPr>
          <w:rFonts w:ascii="Angsana New" w:hAnsi="Angsana New" w:hint="cs"/>
          <w:snapToGrid w:val="0"/>
          <w:sz w:val="30"/>
          <w:szCs w:val="30"/>
          <w:cs/>
          <w:lang w:eastAsia="zh-CN"/>
        </w:rPr>
        <w:t>เมษายน</w:t>
      </w:r>
      <w:r w:rsidR="00A56A24" w:rsidRPr="008E57D9">
        <w:rPr>
          <w:rFonts w:ascii="Angsana New" w:hAnsi="Angsana New"/>
          <w:snapToGrid w:val="0"/>
          <w:sz w:val="30"/>
          <w:szCs w:val="30"/>
          <w:lang w:eastAsia="zh-CN"/>
        </w:rPr>
        <w:t xml:space="preserve"> 2564</w:t>
      </w:r>
      <w:r w:rsidR="002C2CA7" w:rsidRPr="008E57D9">
        <w:rPr>
          <w:rFonts w:ascii="Angsana New" w:hAnsi="Angsana New" w:hint="cs"/>
          <w:snapToGrid w:val="0"/>
          <w:sz w:val="30"/>
          <w:szCs w:val="30"/>
          <w:cs/>
          <w:lang w:eastAsia="zh-CN"/>
        </w:rPr>
        <w:t xml:space="preserve"> และวันที่ </w:t>
      </w:r>
      <w:r w:rsidR="00A56A24" w:rsidRPr="008E57D9">
        <w:rPr>
          <w:rFonts w:ascii="Angsana New" w:hAnsi="Angsana New"/>
          <w:snapToGrid w:val="0"/>
          <w:sz w:val="30"/>
          <w:szCs w:val="30"/>
          <w:lang w:eastAsia="zh-CN"/>
        </w:rPr>
        <w:t xml:space="preserve">22 </w:t>
      </w:r>
      <w:r w:rsidR="00A56A24" w:rsidRPr="008E57D9">
        <w:rPr>
          <w:rFonts w:ascii="Angsana New" w:hAnsi="Angsana New" w:hint="cs"/>
          <w:snapToGrid w:val="0"/>
          <w:sz w:val="30"/>
          <w:szCs w:val="30"/>
          <w:cs/>
          <w:lang w:eastAsia="zh-CN"/>
        </w:rPr>
        <w:t xml:space="preserve">เมษายน </w:t>
      </w:r>
      <w:r w:rsidR="00A56A24" w:rsidRPr="008E57D9">
        <w:rPr>
          <w:rFonts w:ascii="Angsana New" w:hAnsi="Angsana New"/>
          <w:snapToGrid w:val="0"/>
          <w:sz w:val="30"/>
          <w:szCs w:val="30"/>
          <w:lang w:eastAsia="zh-CN"/>
        </w:rPr>
        <w:t xml:space="preserve">2565 </w:t>
      </w:r>
      <w:r w:rsidR="003B0B83" w:rsidRPr="008E57D9">
        <w:rPr>
          <w:rFonts w:ascii="Angsana New" w:hAnsi="Angsana New" w:hint="cs"/>
          <w:sz w:val="30"/>
          <w:szCs w:val="30"/>
          <w:cs/>
        </w:rPr>
        <w:t>บริษัทที่ถูกเข้าซื้อ</w:t>
      </w:r>
      <w:r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="002F18C2" w:rsidRPr="008E57D9">
        <w:rPr>
          <w:rFonts w:ascii="Angsana New" w:hAnsi="Angsana New" w:hint="cs"/>
          <w:sz w:val="30"/>
          <w:szCs w:val="30"/>
          <w:cs/>
        </w:rPr>
        <w:t>มี</w:t>
      </w:r>
      <w:r w:rsidR="003B0B83" w:rsidRPr="008E57D9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22AF25E3" w14:textId="77777777" w:rsidR="003B0B83" w:rsidRPr="008E57D9" w:rsidRDefault="003B0B83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A4F0FE" w14:textId="77777777" w:rsidR="001752BA" w:rsidRPr="008E57D9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วัฒ</w:t>
      </w:r>
      <w:r w:rsidRPr="008E57D9">
        <w:rPr>
          <w:rFonts w:ascii="Angsana New" w:hAnsi="Angsana New" w:hint="cs"/>
          <w:sz w:val="30"/>
          <w:szCs w:val="30"/>
          <w:cs/>
        </w:rPr>
        <w:t>นทรัพย์พัฒนา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3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1CBE153F" w14:textId="49D1207C" w:rsidR="001752BA" w:rsidRPr="008E57D9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เอเชียติ๊ก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โฮเต็ล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คอลเลคชั่น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4341C49D" w14:textId="77777777" w:rsidR="001752BA" w:rsidRPr="008E57D9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วรรณทรัพย์พัฒนา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4D2093C0" w14:textId="77777777" w:rsidR="001752BA" w:rsidRPr="008E57D9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โฮเทลส์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เวิลด์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9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75D108FC" w14:textId="77777777" w:rsidR="001752BA" w:rsidRPr="008E57D9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รีเทล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เวิลด์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6F529C63" w14:textId="77777777" w:rsidR="001752BA" w:rsidRPr="008E57D9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วาไรตี้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แอสเซ็ท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4F467115" w14:textId="77777777" w:rsidR="001752BA" w:rsidRPr="008E57D9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อิมม์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โฮเต็ล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เจริญกรุง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0EE93A12" w14:textId="01444C9A" w:rsidR="003B0B83" w:rsidRPr="008E57D9" w:rsidRDefault="003B0B83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3B66F2" w14:textId="0C06F45F" w:rsidR="003B0B83" w:rsidRPr="008E57D9" w:rsidRDefault="003B0B83" w:rsidP="00701BE6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E57D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952F39" w:rsidRPr="008E57D9">
        <w:rPr>
          <w:rFonts w:ascii="Angsana New" w:hAnsi="Angsana New"/>
          <w:sz w:val="30"/>
          <w:szCs w:val="30"/>
        </w:rPr>
        <w:t xml:space="preserve">11 </w:t>
      </w:r>
      <w:r w:rsidR="00952F39" w:rsidRPr="008E57D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52F39"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กลุ่มบริษัทจ่ายเงินจำนวน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8B0C43" w:rsidRPr="008E57D9">
        <w:rPr>
          <w:rFonts w:ascii="Angsana New" w:hAnsi="Angsana New"/>
          <w:sz w:val="30"/>
          <w:szCs w:val="30"/>
        </w:rPr>
        <w:t>7</w:t>
      </w:r>
      <w:r w:rsidR="00841B1B" w:rsidRPr="008E57D9">
        <w:rPr>
          <w:rFonts w:ascii="Angsana New" w:hAnsi="Angsana New"/>
          <w:sz w:val="30"/>
          <w:szCs w:val="30"/>
        </w:rPr>
        <w:t>6</w:t>
      </w:r>
      <w:r w:rsidR="008B0C43" w:rsidRPr="008E57D9">
        <w:rPr>
          <w:rFonts w:ascii="Angsana New" w:hAnsi="Angsana New"/>
          <w:sz w:val="30"/>
          <w:szCs w:val="30"/>
        </w:rPr>
        <w:t>6.3</w:t>
      </w:r>
      <w:r w:rsidR="009C562E" w:rsidRPr="008E57D9">
        <w:rPr>
          <w:rFonts w:ascii="Angsana New" w:hAnsi="Angsana New"/>
          <w:sz w:val="30"/>
          <w:szCs w:val="30"/>
        </w:rPr>
        <w:t xml:space="preserve">7 </w:t>
      </w:r>
      <w:r w:rsidRPr="008E57D9">
        <w:rPr>
          <w:rFonts w:ascii="Angsana New" w:hAnsi="Angsana New" w:hint="cs"/>
          <w:sz w:val="30"/>
          <w:szCs w:val="30"/>
          <w:cs/>
        </w:rPr>
        <w:t>ล้านบาทสำหรับการซื้อหุ้นของบริษัทดังกล่าวและให้บริษัทที่ถูกซื้อกู้ยืมเงินจำนวน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63111D" w:rsidRPr="008E57D9">
        <w:rPr>
          <w:rFonts w:ascii="Angsana New" w:hAnsi="Angsana New"/>
          <w:sz w:val="30"/>
          <w:szCs w:val="30"/>
        </w:rPr>
        <w:t>2,8</w:t>
      </w:r>
      <w:r w:rsidR="00372EAE" w:rsidRPr="008E57D9">
        <w:rPr>
          <w:rFonts w:ascii="Angsana New" w:hAnsi="Angsana New"/>
          <w:sz w:val="30"/>
          <w:szCs w:val="30"/>
        </w:rPr>
        <w:t>8</w:t>
      </w:r>
      <w:r w:rsidR="0063111D" w:rsidRPr="008E57D9">
        <w:rPr>
          <w:rFonts w:ascii="Angsana New" w:hAnsi="Angsana New"/>
          <w:sz w:val="30"/>
          <w:szCs w:val="30"/>
        </w:rPr>
        <w:t>7.60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ล้านบาทเพื่อจ่ายชำระคืนเงินกู้ยืมจากผู้ถือหุ้นเดิมที่บริษัทที่ถูกซื้อมีอยู่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ณ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วันที่เข้าซื้อธุรกิจ</w:t>
      </w:r>
      <w:r w:rsidR="00E02B14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="004E4CBD" w:rsidRPr="008E57D9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4E4CBD" w:rsidRPr="008E57D9">
        <w:rPr>
          <w:rFonts w:ascii="Angsana New" w:hAnsi="Angsana New"/>
          <w:sz w:val="30"/>
          <w:szCs w:val="30"/>
        </w:rPr>
        <w:t xml:space="preserve">11 </w:t>
      </w:r>
      <w:r w:rsidR="004E4CBD" w:rsidRPr="008E57D9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4E4CBD" w:rsidRPr="008E57D9">
        <w:rPr>
          <w:rFonts w:ascii="Angsana New" w:hAnsi="Angsana New"/>
          <w:sz w:val="30"/>
          <w:szCs w:val="30"/>
        </w:rPr>
        <w:t xml:space="preserve">2566 </w:t>
      </w:r>
      <w:r w:rsidR="004E4CBD" w:rsidRPr="008E57D9">
        <w:rPr>
          <w:rFonts w:ascii="Angsana New" w:hAnsi="Angsana New" w:hint="cs"/>
          <w:sz w:val="30"/>
          <w:szCs w:val="30"/>
          <w:cs/>
        </w:rPr>
        <w:t>กลุ่มบริษัทได้จ่ายเงินเพิ่มเติมสำหรับการซื้อหุ้น</w:t>
      </w:r>
      <w:r w:rsidR="00594F6A" w:rsidRPr="008E57D9">
        <w:rPr>
          <w:rFonts w:ascii="Angsana New" w:hAnsi="Angsana New" w:hint="cs"/>
          <w:sz w:val="30"/>
          <w:szCs w:val="30"/>
          <w:cs/>
        </w:rPr>
        <w:t xml:space="preserve">ของบริษัทดังกล่าวจำนวน </w:t>
      </w:r>
      <w:r w:rsidR="00841B1B" w:rsidRPr="008E57D9">
        <w:rPr>
          <w:rFonts w:ascii="Angsana New" w:hAnsi="Angsana New"/>
          <w:sz w:val="30"/>
          <w:szCs w:val="30"/>
        </w:rPr>
        <w:t>0.</w:t>
      </w:r>
      <w:r w:rsidR="00B23786" w:rsidRPr="008E57D9">
        <w:rPr>
          <w:rFonts w:ascii="Angsana New" w:hAnsi="Angsana New"/>
          <w:sz w:val="30"/>
          <w:szCs w:val="30"/>
        </w:rPr>
        <w:t xml:space="preserve">93 </w:t>
      </w:r>
      <w:r w:rsidR="00B23786" w:rsidRPr="008E57D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83DE7" w:rsidRPr="008E57D9">
        <w:rPr>
          <w:rFonts w:ascii="Angsana New" w:hAnsi="Angsana New" w:hint="cs"/>
          <w:sz w:val="30"/>
          <w:szCs w:val="30"/>
          <w:cs/>
        </w:rPr>
        <w:t>รวม</w:t>
      </w:r>
      <w:r w:rsidR="00CD0E72" w:rsidRPr="008E57D9">
        <w:rPr>
          <w:rFonts w:ascii="Angsana New" w:hAnsi="Angsana New" w:hint="cs"/>
          <w:sz w:val="30"/>
          <w:szCs w:val="30"/>
          <w:cs/>
        </w:rPr>
        <w:t>การจ่ายเงินทั้งหมด</w:t>
      </w:r>
      <w:r w:rsidR="002B4CD9" w:rsidRPr="008E57D9">
        <w:rPr>
          <w:rFonts w:ascii="Angsana New" w:hAnsi="Angsana New" w:hint="cs"/>
          <w:sz w:val="30"/>
          <w:szCs w:val="30"/>
          <w:cs/>
        </w:rPr>
        <w:t>เป็น</w:t>
      </w:r>
      <w:r w:rsidR="00CD0E72" w:rsidRPr="008E57D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23786" w:rsidRPr="008E57D9">
        <w:rPr>
          <w:rFonts w:ascii="Angsana New" w:hAnsi="Angsana New"/>
          <w:sz w:val="30"/>
          <w:szCs w:val="30"/>
        </w:rPr>
        <w:t>3,65</w:t>
      </w:r>
      <w:r w:rsidR="00BC59C9" w:rsidRPr="008E57D9">
        <w:rPr>
          <w:rFonts w:ascii="Angsana New" w:hAnsi="Angsana New"/>
          <w:sz w:val="30"/>
          <w:szCs w:val="30"/>
        </w:rPr>
        <w:t>4</w:t>
      </w:r>
      <w:r w:rsidR="00B23786" w:rsidRPr="008E57D9">
        <w:rPr>
          <w:rFonts w:ascii="Angsana New" w:hAnsi="Angsana New"/>
          <w:sz w:val="30"/>
          <w:szCs w:val="30"/>
        </w:rPr>
        <w:t>.9</w:t>
      </w:r>
      <w:r w:rsidR="00BC59C9" w:rsidRPr="008E57D9">
        <w:rPr>
          <w:rFonts w:ascii="Angsana New" w:hAnsi="Angsana New"/>
          <w:sz w:val="30"/>
          <w:szCs w:val="30"/>
        </w:rPr>
        <w:t>0</w:t>
      </w:r>
      <w:r w:rsidR="00B23786" w:rsidRPr="008E57D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B23786" w:rsidRPr="008E57D9">
        <w:rPr>
          <w:rFonts w:ascii="Angsana New" w:hAnsi="Angsana New"/>
          <w:sz w:val="30"/>
          <w:szCs w:val="30"/>
          <w:cs/>
        </w:rPr>
        <w:t xml:space="preserve"> </w:t>
      </w:r>
      <w:r w:rsidR="00B23786" w:rsidRPr="008E57D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FB362DC" w14:textId="77777777" w:rsidR="00701BE6" w:rsidRPr="008E57D9" w:rsidRDefault="00701BE6" w:rsidP="003B0B83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DE3F5FE" w14:textId="1355DAB1" w:rsidR="003B0B83" w:rsidRPr="008E57D9" w:rsidRDefault="003B0B83" w:rsidP="003B0B83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>รายละเอียดของการซื้อบริษัทย่อยมีดังต่อไปนี้</w:t>
      </w:r>
    </w:p>
    <w:p w14:paraId="5C72EE71" w14:textId="77777777" w:rsidR="00BB4001" w:rsidRPr="00D00358" w:rsidRDefault="00BB4001" w:rsidP="00D00358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83"/>
        <w:gridCol w:w="1247"/>
        <w:gridCol w:w="283"/>
        <w:gridCol w:w="1337"/>
        <w:gridCol w:w="283"/>
        <w:gridCol w:w="1337"/>
        <w:gridCol w:w="284"/>
        <w:gridCol w:w="1281"/>
      </w:tblGrid>
      <w:tr w:rsidR="0075704B" w:rsidRPr="008E57D9" w14:paraId="4FA07B95" w14:textId="77777777" w:rsidTr="00CA5D2B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05434199" w14:textId="63B892D6" w:rsidR="0075704B" w:rsidRPr="008E57D9" w:rsidRDefault="0075704B" w:rsidP="0075704B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br w:type="page"/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383778" w14:textId="77777777" w:rsidR="0075704B" w:rsidRPr="008E57D9" w:rsidRDefault="0075704B" w:rsidP="0075704B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7CDEFF8" w14:textId="77777777" w:rsidR="0075704B" w:rsidRPr="008E57D9" w:rsidRDefault="0075704B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สัดส่วน</w:t>
            </w:r>
          </w:p>
          <w:p w14:paraId="37CAF346" w14:textId="227BC181" w:rsidR="0075704B" w:rsidRPr="008E57D9" w:rsidRDefault="0075704B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การซื้อหุ้นทุน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E3A66C" w14:textId="77777777" w:rsidR="0075704B" w:rsidRPr="008E57D9" w:rsidRDefault="0075704B" w:rsidP="0075704B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B6574CC" w14:textId="77777777" w:rsidR="0075704B" w:rsidRPr="008E57D9" w:rsidRDefault="0075704B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</w:t>
            </w:r>
          </w:p>
          <w:p w14:paraId="2010F705" w14:textId="6E3E8C47" w:rsidR="0075704B" w:rsidRPr="008E57D9" w:rsidRDefault="0075704B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E14F30" w14:textId="77777777" w:rsidR="0075704B" w:rsidRPr="008E57D9" w:rsidRDefault="0075704B" w:rsidP="0075704B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0C5F14A" w14:textId="77777777" w:rsidR="0075704B" w:rsidRPr="008E57D9" w:rsidRDefault="0075704B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  <w:p w14:paraId="0E83DAC4" w14:textId="64C65782" w:rsidR="0075704B" w:rsidRPr="008E57D9" w:rsidRDefault="0075704B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6C4414" w14:textId="77777777" w:rsidR="0075704B" w:rsidRPr="008E57D9" w:rsidRDefault="0075704B" w:rsidP="0075704B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5FFC11E" w14:textId="3C04F974" w:rsidR="0075704B" w:rsidRPr="008E57D9" w:rsidRDefault="0014693A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ผลต่างจากการรวมธุรกิจภายใต้การควบคุมเดียวกัน</w:t>
            </w:r>
          </w:p>
        </w:tc>
      </w:tr>
      <w:tr w:rsidR="003B0B83" w:rsidRPr="008E57D9" w14:paraId="76387787" w14:textId="77777777" w:rsidTr="00CA5D2B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5AB1DB3E" w14:textId="77777777" w:rsidR="003B0B83" w:rsidRPr="008E57D9" w:rsidRDefault="003B0B83" w:rsidP="003B0B83">
            <w:pPr>
              <w:spacing w:line="216" w:lineRule="auto"/>
              <w:ind w:left="-108" w:right="-108" w:firstLine="108"/>
              <w:jc w:val="center"/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34CABD" w14:textId="77777777" w:rsidR="003B0B83" w:rsidRPr="008E57D9" w:rsidRDefault="003B0B83" w:rsidP="003B0B83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852A01C" w14:textId="77777777" w:rsidR="003B0B83" w:rsidRPr="008E57D9" w:rsidRDefault="003B0B83" w:rsidP="003B0B83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7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D517EF" w14:textId="77777777" w:rsidR="003B0B83" w:rsidRPr="008E57D9" w:rsidRDefault="003B0B83" w:rsidP="003B0B83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22" w:type="dxa"/>
            <w:gridSpan w:val="5"/>
            <w:shd w:val="clear" w:color="auto" w:fill="auto"/>
            <w:vAlign w:val="bottom"/>
          </w:tcPr>
          <w:p w14:paraId="7E03E36B" w14:textId="77777777" w:rsidR="003B0B83" w:rsidRPr="008E57D9" w:rsidRDefault="003B0B83" w:rsidP="003B0B83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4001" w:rsidRPr="008E57D9" w14:paraId="2E149834" w14:textId="77777777" w:rsidTr="00417C8C">
        <w:trPr>
          <w:trHeight w:val="20"/>
        </w:trPr>
        <w:tc>
          <w:tcPr>
            <w:tcW w:w="3150" w:type="dxa"/>
          </w:tcPr>
          <w:p w14:paraId="6F4E7964" w14:textId="7947A40A" w:rsidR="00BB4001" w:rsidRPr="008E57D9" w:rsidRDefault="00BB4001" w:rsidP="00BB4001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วัฒนทรัพย์พัฒนา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C4408" w:rsidRPr="008E57D9">
              <w:rPr>
                <w:rFonts w:ascii="Angsana New" w:hAnsi="Angsana New"/>
                <w:sz w:val="30"/>
                <w:szCs w:val="30"/>
              </w:rPr>
              <w:t>3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3093DB34" w14:textId="77777777" w:rsidR="00BB4001" w:rsidRPr="008E57D9" w:rsidRDefault="00BB4001" w:rsidP="00BB4001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34D26B1" w14:textId="31BDC964" w:rsidR="00BB4001" w:rsidRPr="008E57D9" w:rsidRDefault="00BB4001" w:rsidP="00FB4EA8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31D2351C" w14:textId="77777777" w:rsidR="00BB4001" w:rsidRPr="008E57D9" w:rsidRDefault="00BB4001" w:rsidP="00BB4001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684C40B8" w14:textId="3487E3E5" w:rsidR="00BB4001" w:rsidRPr="008E57D9" w:rsidRDefault="00864C2C" w:rsidP="00BB4001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936,</w:t>
            </w:r>
            <w:r w:rsidR="00264582" w:rsidRPr="008E57D9">
              <w:rPr>
                <w:rFonts w:ascii="Angsana New" w:hAnsi="Angsana New"/>
                <w:sz w:val="30"/>
                <w:szCs w:val="30"/>
              </w:rPr>
              <w:t>816</w:t>
            </w:r>
            <w:r w:rsidR="00BB4001" w:rsidRPr="008E57D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505BD2F8" w14:textId="77777777" w:rsidR="00BB4001" w:rsidRPr="008E57D9" w:rsidRDefault="00BB4001" w:rsidP="00BB4001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6DB96528" w14:textId="445BD6F1" w:rsidR="00BB4001" w:rsidRPr="008E57D9" w:rsidRDefault="00BB4001" w:rsidP="006524C0">
            <w:pPr>
              <w:spacing w:line="264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864C2C" w:rsidRPr="008E57D9">
              <w:rPr>
                <w:rFonts w:ascii="Angsana New" w:hAnsi="Angsana New"/>
                <w:sz w:val="30"/>
                <w:szCs w:val="30"/>
              </w:rPr>
              <w:t>1,000,796</w:t>
            </w: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7C6AB367" w14:textId="77777777" w:rsidR="00BB4001" w:rsidRPr="008E57D9" w:rsidRDefault="00BB4001" w:rsidP="00BB4001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center"/>
          </w:tcPr>
          <w:p w14:paraId="24716AA2" w14:textId="720AAFB5" w:rsidR="00BB4001" w:rsidRPr="008E57D9" w:rsidRDefault="00BB4001" w:rsidP="006524C0">
            <w:pPr>
              <w:tabs>
                <w:tab w:val="clear" w:pos="680"/>
                <w:tab w:val="clear" w:pos="907"/>
                <w:tab w:val="left" w:pos="667"/>
              </w:tabs>
              <w:spacing w:line="264" w:lineRule="auto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    (6</w:t>
            </w:r>
            <w:r w:rsidR="001F7315" w:rsidRPr="008E57D9">
              <w:rPr>
                <w:rFonts w:ascii="Angsana New" w:hAnsi="Angsana New"/>
                <w:sz w:val="30"/>
                <w:szCs w:val="30"/>
              </w:rPr>
              <w:t>3</w:t>
            </w:r>
            <w:r w:rsidRPr="008E57D9">
              <w:rPr>
                <w:rFonts w:ascii="Angsana New" w:hAnsi="Angsana New" w:hint="cs"/>
                <w:sz w:val="30"/>
                <w:szCs w:val="30"/>
              </w:rPr>
              <w:t>,</w:t>
            </w:r>
            <w:r w:rsidR="001F7315" w:rsidRPr="008E57D9">
              <w:rPr>
                <w:rFonts w:ascii="Angsana New" w:hAnsi="Angsana New"/>
                <w:sz w:val="30"/>
                <w:szCs w:val="30"/>
              </w:rPr>
              <w:t>980</w:t>
            </w:r>
            <w:r w:rsidRPr="008E57D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81E5B" w:rsidRPr="008E57D9" w14:paraId="53748575" w14:textId="77777777" w:rsidTr="00417C8C">
        <w:trPr>
          <w:trHeight w:val="20"/>
        </w:trPr>
        <w:tc>
          <w:tcPr>
            <w:tcW w:w="3150" w:type="dxa"/>
          </w:tcPr>
          <w:p w14:paraId="0D32193E" w14:textId="76D80F2F" w:rsidR="00281E5B" w:rsidRPr="008E57D9" w:rsidRDefault="00281E5B" w:rsidP="00281E5B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เอเชียติ๊ก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โฮเต็ล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คอลเลคชั่น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55FF1F96" w14:textId="77777777" w:rsidR="00281E5B" w:rsidRPr="008E57D9" w:rsidRDefault="00281E5B" w:rsidP="00281E5B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83F27D1" w14:textId="77777777" w:rsidR="00281E5B" w:rsidRPr="008E57D9" w:rsidRDefault="00281E5B" w:rsidP="00281E5B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6BA2F2" w14:textId="7D0D749A" w:rsidR="00281E5B" w:rsidRPr="008E57D9" w:rsidRDefault="00281E5B" w:rsidP="00281E5B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3756F582" w14:textId="77777777" w:rsidR="00281E5B" w:rsidRPr="008E57D9" w:rsidRDefault="00281E5B" w:rsidP="00281E5B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1E153CAB" w14:textId="30537315" w:rsidR="00281E5B" w:rsidRPr="008E57D9" w:rsidRDefault="00864C2C" w:rsidP="00281E5B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1,22</w:t>
            </w:r>
            <w:r w:rsidR="00264582" w:rsidRPr="008E57D9">
              <w:rPr>
                <w:rFonts w:ascii="Angsana New" w:hAnsi="Angsana New"/>
                <w:sz w:val="30"/>
                <w:szCs w:val="30"/>
              </w:rPr>
              <w:t>1</w:t>
            </w:r>
            <w:r w:rsidRPr="008E57D9">
              <w:rPr>
                <w:rFonts w:ascii="Angsana New" w:hAnsi="Angsana New"/>
                <w:sz w:val="30"/>
                <w:szCs w:val="30"/>
              </w:rPr>
              <w:t>,</w:t>
            </w:r>
            <w:r w:rsidR="00181BD1" w:rsidRPr="008E57D9">
              <w:rPr>
                <w:rFonts w:ascii="Angsana New" w:hAnsi="Angsana New"/>
                <w:sz w:val="30"/>
                <w:szCs w:val="30"/>
              </w:rPr>
              <w:t>380</w:t>
            </w:r>
            <w:r w:rsidR="00281E5B" w:rsidRPr="008E57D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2FC527B1" w14:textId="77777777" w:rsidR="00281E5B" w:rsidRPr="008E57D9" w:rsidRDefault="00281E5B" w:rsidP="00281E5B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3990744A" w14:textId="0E15782A" w:rsidR="00281E5B" w:rsidRPr="008E57D9" w:rsidRDefault="00864C2C" w:rsidP="00281E5B">
            <w:pPr>
              <w:spacing w:line="264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1,168,048</w:t>
            </w:r>
            <w:r w:rsidR="00281E5B" w:rsidRPr="008E57D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75C9FD31" w14:textId="77777777" w:rsidR="00281E5B" w:rsidRPr="008E57D9" w:rsidRDefault="00281E5B" w:rsidP="00281E5B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center"/>
          </w:tcPr>
          <w:p w14:paraId="3195F2AC" w14:textId="77777777" w:rsidR="00281E5B" w:rsidRPr="008E57D9" w:rsidRDefault="00281E5B" w:rsidP="00281E5B">
            <w:pPr>
              <w:tabs>
                <w:tab w:val="clear" w:pos="907"/>
                <w:tab w:val="left" w:pos="937"/>
              </w:tabs>
              <w:spacing w:line="264" w:lineRule="auto"/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03377C" w14:textId="22CD828F" w:rsidR="00281E5B" w:rsidRPr="008E57D9" w:rsidRDefault="006524C0" w:rsidP="006524C0">
            <w:pPr>
              <w:tabs>
                <w:tab w:val="clear" w:pos="907"/>
                <w:tab w:val="left" w:pos="847"/>
              </w:tabs>
              <w:spacing w:line="264" w:lineRule="auto"/>
              <w:ind w:left="207" w:right="36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81E5B" w:rsidRPr="008E57D9">
              <w:rPr>
                <w:rFonts w:ascii="Angsana New" w:hAnsi="Angsana New" w:hint="cs"/>
                <w:sz w:val="30"/>
                <w:szCs w:val="30"/>
              </w:rPr>
              <w:t>5</w:t>
            </w:r>
            <w:r w:rsidR="00BC2924" w:rsidRPr="008E57D9">
              <w:rPr>
                <w:rFonts w:ascii="Angsana New" w:hAnsi="Angsana New"/>
                <w:sz w:val="30"/>
                <w:szCs w:val="30"/>
              </w:rPr>
              <w:t>3</w:t>
            </w:r>
            <w:r w:rsidR="00281E5B" w:rsidRPr="008E57D9">
              <w:rPr>
                <w:rFonts w:ascii="Angsana New" w:hAnsi="Angsana New" w:hint="cs"/>
                <w:sz w:val="30"/>
                <w:szCs w:val="30"/>
              </w:rPr>
              <w:t>,</w:t>
            </w:r>
            <w:r w:rsidR="00BC2924" w:rsidRPr="008E57D9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BB4001" w:rsidRPr="008E57D9" w14:paraId="1B5EAB83" w14:textId="77777777" w:rsidTr="00417C8C">
        <w:trPr>
          <w:trHeight w:val="20"/>
        </w:trPr>
        <w:tc>
          <w:tcPr>
            <w:tcW w:w="3150" w:type="dxa"/>
          </w:tcPr>
          <w:p w14:paraId="7C07C10C" w14:textId="2CF22D6F" w:rsidR="00BB4001" w:rsidRPr="008E57D9" w:rsidRDefault="00BB4001" w:rsidP="00BB4001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วรรณทรัพย์พัฒนา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5085E5D1" w14:textId="77777777" w:rsidR="00BB4001" w:rsidRPr="008E57D9" w:rsidRDefault="00BB4001" w:rsidP="00BB400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51A7045" w14:textId="399B5754" w:rsidR="00BB4001" w:rsidRPr="008E57D9" w:rsidRDefault="00BB4001" w:rsidP="00FB4EA8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12520B2B" w14:textId="77777777" w:rsidR="00BB4001" w:rsidRPr="008E57D9" w:rsidRDefault="00BB4001" w:rsidP="00BB400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7365953B" w14:textId="622B7BB7" w:rsidR="00BB4001" w:rsidRPr="008E57D9" w:rsidRDefault="00864C2C" w:rsidP="00BB4001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86,</w:t>
            </w:r>
            <w:r w:rsidR="00AC0C01" w:rsidRPr="008E57D9">
              <w:rPr>
                <w:rFonts w:ascii="Angsana New" w:hAnsi="Angsana New"/>
                <w:sz w:val="30"/>
                <w:szCs w:val="30"/>
              </w:rPr>
              <w:t>805</w:t>
            </w:r>
            <w:r w:rsidR="00BB4001" w:rsidRPr="008E57D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1B1AFC89" w14:textId="77777777" w:rsidR="00BB4001" w:rsidRPr="008E57D9" w:rsidRDefault="00BB4001" w:rsidP="00BB4001">
            <w:pPr>
              <w:spacing w:line="264" w:lineRule="auto"/>
              <w:ind w:left="252"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1E7F7E0B" w14:textId="7A2011E5" w:rsidR="00BB4001" w:rsidRPr="008E57D9" w:rsidRDefault="00BB4001" w:rsidP="00BB4001">
            <w:pPr>
              <w:spacing w:line="264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864C2C" w:rsidRPr="008E57D9">
              <w:rPr>
                <w:rFonts w:ascii="Angsana New" w:hAnsi="Angsana New"/>
                <w:sz w:val="30"/>
                <w:szCs w:val="30"/>
              </w:rPr>
              <w:t>121,447</w:t>
            </w: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C13235F" w14:textId="77777777" w:rsidR="00BB4001" w:rsidRPr="008E57D9" w:rsidRDefault="00BB4001" w:rsidP="00BB4001">
            <w:pPr>
              <w:spacing w:line="264" w:lineRule="auto"/>
              <w:ind w:left="252"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center"/>
          </w:tcPr>
          <w:p w14:paraId="3DA91A31" w14:textId="29E5A586" w:rsidR="00BB4001" w:rsidRPr="008E57D9" w:rsidRDefault="00BB4001" w:rsidP="006524C0">
            <w:pPr>
              <w:tabs>
                <w:tab w:val="clear" w:pos="680"/>
                <w:tab w:val="clear" w:pos="907"/>
                <w:tab w:val="left" w:pos="667"/>
              </w:tabs>
              <w:spacing w:line="264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 (</w:t>
            </w:r>
            <w:r w:rsidR="00864C2C" w:rsidRPr="008E57D9">
              <w:rPr>
                <w:rFonts w:ascii="Angsana New" w:hAnsi="Angsana New"/>
                <w:sz w:val="30"/>
                <w:szCs w:val="30"/>
              </w:rPr>
              <w:t>34,</w:t>
            </w:r>
            <w:r w:rsidR="00BC2924" w:rsidRPr="008E57D9">
              <w:rPr>
                <w:rFonts w:ascii="Angsana New" w:hAnsi="Angsana New"/>
                <w:sz w:val="30"/>
                <w:szCs w:val="30"/>
              </w:rPr>
              <w:t>64</w:t>
            </w:r>
            <w:r w:rsidR="003749F1" w:rsidRPr="008E57D9">
              <w:rPr>
                <w:rFonts w:ascii="Angsana New" w:hAnsi="Angsana New"/>
                <w:sz w:val="30"/>
                <w:szCs w:val="30"/>
              </w:rPr>
              <w:t>2</w:t>
            </w:r>
            <w:r w:rsidRPr="008E57D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B4EA8" w:rsidRPr="008E57D9" w14:paraId="0F132CF4" w14:textId="77777777" w:rsidTr="0075704B">
        <w:trPr>
          <w:trHeight w:val="20"/>
        </w:trPr>
        <w:tc>
          <w:tcPr>
            <w:tcW w:w="3150" w:type="dxa"/>
          </w:tcPr>
          <w:p w14:paraId="24D61046" w14:textId="0F77C4E4" w:rsidR="00FB4EA8" w:rsidRPr="008E57D9" w:rsidRDefault="00FB4EA8" w:rsidP="00FB4EA8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โฮเทลส์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433B0E05" w14:textId="77777777" w:rsidR="00FB4EA8" w:rsidRPr="008E57D9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B959F52" w14:textId="3E92744E" w:rsidR="00FB4EA8" w:rsidRPr="008E57D9" w:rsidRDefault="00FB4EA8" w:rsidP="00FB4EA8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460DEDE5" w14:textId="77777777" w:rsidR="00FB4EA8" w:rsidRPr="008E57D9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F6C539E" w14:textId="0A6C1A90" w:rsidR="00FB4EA8" w:rsidRPr="008E57D9" w:rsidRDefault="00FB4EA8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4C2C" w:rsidRPr="008E57D9">
              <w:rPr>
                <w:rFonts w:ascii="Angsana New" w:hAnsi="Angsana New"/>
                <w:sz w:val="30"/>
                <w:szCs w:val="30"/>
              </w:rPr>
              <w:t>44</w:t>
            </w:r>
            <w:r w:rsidR="00AC0C01" w:rsidRPr="008E57D9">
              <w:rPr>
                <w:rFonts w:ascii="Angsana New" w:hAnsi="Angsana New"/>
                <w:sz w:val="30"/>
                <w:szCs w:val="30"/>
              </w:rPr>
              <w:t>6</w:t>
            </w:r>
            <w:r w:rsidR="00864C2C" w:rsidRPr="008E57D9">
              <w:rPr>
                <w:rFonts w:ascii="Angsana New" w:hAnsi="Angsana New"/>
                <w:sz w:val="30"/>
                <w:szCs w:val="30"/>
              </w:rPr>
              <w:t>,</w:t>
            </w:r>
            <w:r w:rsidR="00AC0C01" w:rsidRPr="008E57D9">
              <w:rPr>
                <w:rFonts w:ascii="Angsana New" w:hAnsi="Angsana New"/>
                <w:sz w:val="30"/>
                <w:szCs w:val="30"/>
              </w:rPr>
              <w:t>382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19D09DAE" w14:textId="77777777" w:rsidR="00FB4EA8" w:rsidRPr="008E57D9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33DE869" w14:textId="53479772" w:rsidR="00FB4EA8" w:rsidRPr="008E57D9" w:rsidRDefault="00864C2C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243,065</w:t>
            </w:r>
          </w:p>
        </w:tc>
        <w:tc>
          <w:tcPr>
            <w:tcW w:w="284" w:type="dxa"/>
          </w:tcPr>
          <w:p w14:paraId="2909F9EF" w14:textId="77777777" w:rsidR="00FB4EA8" w:rsidRPr="008E57D9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7EC60DFA" w14:textId="50B6494F" w:rsidR="00FB4EA8" w:rsidRPr="008E57D9" w:rsidRDefault="00FB4EA8" w:rsidP="006524C0">
            <w:pPr>
              <w:tabs>
                <w:tab w:val="clear" w:pos="907"/>
              </w:tabs>
              <w:spacing w:line="264" w:lineRule="auto"/>
              <w:ind w:left="207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20</w:t>
            </w:r>
            <w:r w:rsidR="00C17C30" w:rsidRPr="008E57D9">
              <w:rPr>
                <w:rFonts w:ascii="Angsana New" w:hAnsi="Angsana New"/>
                <w:sz w:val="30"/>
                <w:szCs w:val="30"/>
              </w:rPr>
              <w:t>3</w:t>
            </w:r>
            <w:r w:rsidR="00864C2C" w:rsidRPr="008E57D9">
              <w:rPr>
                <w:rFonts w:ascii="Angsana New" w:hAnsi="Angsana New"/>
                <w:sz w:val="30"/>
                <w:szCs w:val="30"/>
              </w:rPr>
              <w:t>,</w:t>
            </w:r>
            <w:r w:rsidR="00C17C30" w:rsidRPr="008E57D9">
              <w:rPr>
                <w:rFonts w:ascii="Angsana New" w:hAnsi="Angsana New"/>
                <w:sz w:val="30"/>
                <w:szCs w:val="30"/>
              </w:rPr>
              <w:t>317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B4EA8" w:rsidRPr="008E57D9" w14:paraId="66F7782A" w14:textId="77777777" w:rsidTr="0075704B">
        <w:trPr>
          <w:trHeight w:val="20"/>
        </w:trPr>
        <w:tc>
          <w:tcPr>
            <w:tcW w:w="3150" w:type="dxa"/>
          </w:tcPr>
          <w:p w14:paraId="09825B97" w14:textId="6D111712" w:rsidR="00FB4EA8" w:rsidRPr="008E57D9" w:rsidRDefault="00FB4EA8" w:rsidP="00FB4EA8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รีเทล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69005D90" w14:textId="77777777" w:rsidR="00FB4EA8" w:rsidRPr="008E57D9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E124680" w14:textId="7FF83814" w:rsidR="00FB4EA8" w:rsidRPr="008E57D9" w:rsidRDefault="00FB4EA8" w:rsidP="00FB4EA8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2E278E51" w14:textId="77777777" w:rsidR="00FB4EA8" w:rsidRPr="008E57D9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E8B8FE5" w14:textId="7A99DAEB" w:rsidR="00FB4EA8" w:rsidRPr="008E57D9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204,579</w:t>
            </w:r>
          </w:p>
        </w:tc>
        <w:tc>
          <w:tcPr>
            <w:tcW w:w="283" w:type="dxa"/>
          </w:tcPr>
          <w:p w14:paraId="0B1C0F33" w14:textId="77777777" w:rsidR="00FB4EA8" w:rsidRPr="008E57D9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4E7FC42F" w14:textId="15437F6F" w:rsidR="00FB4EA8" w:rsidRPr="008E57D9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332,309</w:t>
            </w:r>
          </w:p>
        </w:tc>
        <w:tc>
          <w:tcPr>
            <w:tcW w:w="284" w:type="dxa"/>
          </w:tcPr>
          <w:p w14:paraId="169622CE" w14:textId="77777777" w:rsidR="00FB4EA8" w:rsidRPr="008E57D9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18C2099D" w14:textId="339EA98F" w:rsidR="00FB4EA8" w:rsidRPr="008E57D9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(127,730)</w:t>
            </w:r>
          </w:p>
        </w:tc>
      </w:tr>
      <w:tr w:rsidR="00FB4EA8" w:rsidRPr="008E57D9" w14:paraId="4734DD0D" w14:textId="77777777" w:rsidTr="00130558">
        <w:trPr>
          <w:trHeight w:val="20"/>
        </w:trPr>
        <w:tc>
          <w:tcPr>
            <w:tcW w:w="3150" w:type="dxa"/>
          </w:tcPr>
          <w:p w14:paraId="75BA9268" w14:textId="53249FF2" w:rsidR="00FB4EA8" w:rsidRPr="008E57D9" w:rsidRDefault="00FB4EA8" w:rsidP="00FB4EA8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วาไรตี้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แอสเซ็ท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118FA635" w14:textId="77777777" w:rsidR="00FB4EA8" w:rsidRPr="008E57D9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EE7EDA2" w14:textId="6B7E297C" w:rsidR="00FB4EA8" w:rsidRPr="008E57D9" w:rsidRDefault="00FB4EA8" w:rsidP="00FB4EA8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32944A67" w14:textId="77777777" w:rsidR="00FB4EA8" w:rsidRPr="008E57D9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DF71021" w14:textId="7AC1E75E" w:rsidR="00FB4EA8" w:rsidRPr="008E57D9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453,</w:t>
            </w:r>
            <w:r w:rsidR="00E5306D" w:rsidRPr="008E57D9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83" w:type="dxa"/>
          </w:tcPr>
          <w:p w14:paraId="0A32C378" w14:textId="77777777" w:rsidR="00FB4EA8" w:rsidRPr="008E57D9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8818146" w14:textId="3096677A" w:rsidR="00FB4EA8" w:rsidRPr="008E57D9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705,755</w:t>
            </w:r>
          </w:p>
        </w:tc>
        <w:tc>
          <w:tcPr>
            <w:tcW w:w="284" w:type="dxa"/>
          </w:tcPr>
          <w:p w14:paraId="7B493A7C" w14:textId="77777777" w:rsidR="00FB4EA8" w:rsidRPr="008E57D9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4355A201" w14:textId="2642097E" w:rsidR="00FB4EA8" w:rsidRPr="008E57D9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(25</w:t>
            </w:r>
            <w:r w:rsidR="001F7315" w:rsidRPr="008E57D9">
              <w:rPr>
                <w:rFonts w:ascii="Angsana New" w:hAnsi="Angsana New"/>
                <w:sz w:val="30"/>
                <w:szCs w:val="30"/>
              </w:rPr>
              <w:t>2</w:t>
            </w:r>
            <w:r w:rsidRPr="008E57D9">
              <w:rPr>
                <w:rFonts w:ascii="Angsana New" w:hAnsi="Angsana New"/>
                <w:sz w:val="30"/>
                <w:szCs w:val="30"/>
              </w:rPr>
              <w:t>,</w:t>
            </w:r>
            <w:r w:rsidR="001F7315" w:rsidRPr="008E57D9">
              <w:rPr>
                <w:rFonts w:ascii="Angsana New" w:hAnsi="Angsana New"/>
                <w:sz w:val="30"/>
                <w:szCs w:val="30"/>
              </w:rPr>
              <w:t>182</w:t>
            </w:r>
            <w:r w:rsidRPr="008E5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4EA8" w:rsidRPr="008E57D9" w14:paraId="5B2F6B29" w14:textId="77777777" w:rsidTr="00130558">
        <w:trPr>
          <w:trHeight w:val="20"/>
        </w:trPr>
        <w:tc>
          <w:tcPr>
            <w:tcW w:w="3150" w:type="dxa"/>
          </w:tcPr>
          <w:p w14:paraId="264B2096" w14:textId="798DDF45" w:rsidR="00FB4EA8" w:rsidRPr="008E57D9" w:rsidRDefault="00FB4EA8" w:rsidP="00FB4EA8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อิมม์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โฮเต็ล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เจริญกรุง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2B2DE19A" w14:textId="77777777" w:rsidR="00FB4EA8" w:rsidRPr="008E57D9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A3492E3" w14:textId="68822849" w:rsidR="00FB4EA8" w:rsidRPr="008E57D9" w:rsidRDefault="00FB4EA8" w:rsidP="00FB4EA8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6DF3BBF2" w14:textId="77777777" w:rsidR="00FB4EA8" w:rsidRPr="008E57D9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3A7E1692" w14:textId="7DC4788E" w:rsidR="00FB4EA8" w:rsidRPr="008E57D9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305,3</w:t>
            </w:r>
            <w:r w:rsidR="00E5306D" w:rsidRPr="008E57D9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14:paraId="1234A8FF" w14:textId="77777777" w:rsidR="00FB4EA8" w:rsidRPr="008E57D9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0943FCD5" w14:textId="7D7A54BC" w:rsidR="00FB4EA8" w:rsidRPr="008E57D9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273,301</w:t>
            </w:r>
          </w:p>
        </w:tc>
        <w:tc>
          <w:tcPr>
            <w:tcW w:w="284" w:type="dxa"/>
          </w:tcPr>
          <w:p w14:paraId="104721B7" w14:textId="77777777" w:rsidR="00FB4EA8" w:rsidRPr="008E57D9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3E53503" w14:textId="7C37EAC2" w:rsidR="00FB4EA8" w:rsidRPr="008E57D9" w:rsidRDefault="006524C0" w:rsidP="006524C0">
            <w:pPr>
              <w:tabs>
                <w:tab w:val="clear" w:pos="907"/>
                <w:tab w:val="left" w:pos="847"/>
              </w:tabs>
              <w:spacing w:line="264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32,0</w:t>
            </w:r>
            <w:r w:rsidR="008A3D35" w:rsidRPr="008E57D9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FB4EA8" w:rsidRPr="008E57D9" w14:paraId="1232FB46" w14:textId="77777777" w:rsidTr="00130558">
        <w:trPr>
          <w:trHeight w:val="20"/>
        </w:trPr>
        <w:tc>
          <w:tcPr>
            <w:tcW w:w="3150" w:type="dxa"/>
          </w:tcPr>
          <w:p w14:paraId="1EF87D96" w14:textId="0FAC0288" w:rsidR="00FB4EA8" w:rsidRPr="008E57D9" w:rsidRDefault="00FB4EA8" w:rsidP="00FB4EA8">
            <w:pPr>
              <w:spacing w:line="216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3DF6AFD8" w14:textId="77777777" w:rsidR="00FB4EA8" w:rsidRPr="008E57D9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BC4CED4" w14:textId="77777777" w:rsidR="00FB4EA8" w:rsidRPr="008E57D9" w:rsidRDefault="00FB4EA8" w:rsidP="00FB4EA8">
            <w:pPr>
              <w:spacing w:line="21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3F814C" w14:textId="77777777" w:rsidR="00FB4EA8" w:rsidRPr="008E57D9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074FF1C4" w14:textId="20A1C969" w:rsidR="00FB4EA8" w:rsidRPr="008E57D9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3,65</w:t>
            </w:r>
            <w:r w:rsidR="008A3D35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3D35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83" w:type="dxa"/>
          </w:tcPr>
          <w:p w14:paraId="20FAA5AD" w14:textId="77777777" w:rsidR="00FB4EA8" w:rsidRPr="008E57D9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4AB29D89" w14:textId="01661BB9" w:rsidR="00FB4EA8" w:rsidRPr="008E57D9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3,844,721</w:t>
            </w:r>
          </w:p>
        </w:tc>
        <w:tc>
          <w:tcPr>
            <w:tcW w:w="284" w:type="dxa"/>
          </w:tcPr>
          <w:p w14:paraId="415279BF" w14:textId="77777777" w:rsidR="00FB4EA8" w:rsidRPr="008E57D9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4155A39" w14:textId="10F42107" w:rsidR="00FB4EA8" w:rsidRPr="008E57D9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8A3D35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3D35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9192DB1" w14:textId="1996E0E8" w:rsidR="003B0B83" w:rsidRPr="008E57D9" w:rsidRDefault="003B0B83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E463CD6" w14:textId="77777777" w:rsidR="00CC4408" w:rsidRPr="008E57D9" w:rsidRDefault="00CC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E57D9">
        <w:rPr>
          <w:rFonts w:ascii="Angsana New" w:hAnsi="Angsana New"/>
          <w:sz w:val="30"/>
          <w:szCs w:val="30"/>
          <w:cs/>
        </w:rPr>
        <w:br w:type="page"/>
      </w:r>
    </w:p>
    <w:p w14:paraId="3DE11663" w14:textId="77777777" w:rsidR="003B0B83" w:rsidRPr="008E57D9" w:rsidRDefault="003B0B83" w:rsidP="003B0B83">
      <w:pPr>
        <w:spacing w:line="23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3B0B83" w:rsidRPr="008E57D9" w:rsidSect="005F349E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6"/>
          <w:cols w:space="708"/>
          <w:titlePg/>
          <w:docGrid w:linePitch="360"/>
        </w:sectPr>
      </w:pPr>
    </w:p>
    <w:p w14:paraId="0E843B2A" w14:textId="77777777" w:rsidR="003B0B83" w:rsidRPr="008E57D9" w:rsidRDefault="003B0B83" w:rsidP="003B0B83">
      <w:pPr>
        <w:pStyle w:val="BodyText"/>
        <w:spacing w:line="230" w:lineRule="auto"/>
        <w:ind w:left="540" w:right="-27" w:firstLine="180"/>
        <w:contextualSpacing/>
        <w:jc w:val="thaiDistribute"/>
        <w:rPr>
          <w:rFonts w:ascii="Angsana New" w:hAnsi="Angsana New"/>
          <w:spacing w:val="-6"/>
          <w:sz w:val="30"/>
          <w:szCs w:val="30"/>
        </w:rPr>
      </w:pPr>
      <w:r w:rsidRPr="008E57D9">
        <w:rPr>
          <w:rFonts w:ascii="Angsana New" w:hAnsi="Angsana New"/>
          <w:spacing w:val="-6"/>
          <w:sz w:val="30"/>
          <w:szCs w:val="30"/>
          <w:cs/>
        </w:rPr>
        <w:lastRenderedPageBreak/>
        <w:t>ข้อมูลของมูลค่าตามบัญชีของสินทรัพย์ที่ได้มาและหนี้สินที่รับมาแต่ละประเภทที่สำคัญของบริษัทย่อยทางอ้อม มีดังนี้</w:t>
      </w:r>
    </w:p>
    <w:p w14:paraId="01DE7A53" w14:textId="77777777" w:rsidR="003B0B83" w:rsidRPr="008E57D9" w:rsidRDefault="003B0B83" w:rsidP="003B0B83">
      <w:pPr>
        <w:pStyle w:val="BodyText"/>
        <w:tabs>
          <w:tab w:val="clear" w:pos="454"/>
          <w:tab w:val="clear" w:pos="907"/>
          <w:tab w:val="left" w:pos="1440"/>
        </w:tabs>
        <w:spacing w:after="0" w:line="230" w:lineRule="auto"/>
        <w:ind w:left="900" w:right="27"/>
        <w:jc w:val="thaiDistribute"/>
        <w:rPr>
          <w:rFonts w:ascii="Angsana New" w:hAnsi="Angsana New"/>
          <w:sz w:val="16"/>
          <w:szCs w:val="16"/>
        </w:rPr>
      </w:pPr>
    </w:p>
    <w:tbl>
      <w:tblPr>
        <w:tblW w:w="15098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042"/>
        <w:gridCol w:w="252"/>
        <w:gridCol w:w="1368"/>
        <w:gridCol w:w="270"/>
        <w:gridCol w:w="1710"/>
        <w:gridCol w:w="270"/>
        <w:gridCol w:w="1440"/>
        <w:gridCol w:w="270"/>
        <w:gridCol w:w="1260"/>
        <w:gridCol w:w="270"/>
        <w:gridCol w:w="1350"/>
        <w:gridCol w:w="236"/>
        <w:gridCol w:w="1560"/>
        <w:gridCol w:w="236"/>
        <w:gridCol w:w="1552"/>
        <w:gridCol w:w="12"/>
      </w:tblGrid>
      <w:tr w:rsidR="00DD2BC4" w:rsidRPr="008E57D9" w14:paraId="7BDAAA1C" w14:textId="77777777" w:rsidTr="00DD2BC4">
        <w:trPr>
          <w:trHeight w:val="20"/>
          <w:tblHeader/>
        </w:trPr>
        <w:tc>
          <w:tcPr>
            <w:tcW w:w="3042" w:type="dxa"/>
          </w:tcPr>
          <w:p w14:paraId="4F07813E" w14:textId="77777777" w:rsidR="00DD2BC4" w:rsidRPr="008E57D9" w:rsidRDefault="00DD2BC4" w:rsidP="00C57890">
            <w:pPr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6DF5FF1D" w14:textId="77777777" w:rsidR="00DD2BC4" w:rsidRPr="008E57D9" w:rsidRDefault="00DD2BC4" w:rsidP="00C57890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792578C" w14:textId="09029465" w:rsidR="00DD2BC4" w:rsidRPr="008E57D9" w:rsidRDefault="00DD2BC4" w:rsidP="00DE14F2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วัฒนทรัพย์พัฒนา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6C04" w:rsidRPr="008E57D9">
              <w:rPr>
                <w:rFonts w:ascii="Angsana New" w:hAnsi="Angsana New"/>
                <w:sz w:val="28"/>
                <w:szCs w:val="28"/>
              </w:rPr>
              <w:t>3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043560A4" w14:textId="77777777" w:rsidR="00DD2BC4" w:rsidRPr="008E57D9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EC931B2" w14:textId="56654D03" w:rsidR="00DD2BC4" w:rsidRPr="008E57D9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เอเชียติ๊ก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โฮเต็ล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คอลเลคชั่น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57844364" w14:textId="77777777" w:rsidR="00DD2BC4" w:rsidRPr="008E57D9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81A4958" w14:textId="1DE0B018" w:rsidR="00DD2BC4" w:rsidRPr="008E57D9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วรรณทรัพย์พัฒนา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737C6BAA" w14:textId="77777777" w:rsidR="00DD2BC4" w:rsidRPr="008E57D9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8081C2" w14:textId="5F3B9DD9" w:rsidR="00DD2BC4" w:rsidRPr="008E57D9" w:rsidRDefault="00DD2BC4" w:rsidP="00DE14F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โฮเทลส์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เวิลด์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44FEAE6B" w14:textId="77777777" w:rsidR="00DD2BC4" w:rsidRPr="008E57D9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31EBB9" w14:textId="2CB7357B" w:rsidR="00DD2BC4" w:rsidRPr="008E57D9" w:rsidRDefault="00DD2BC4" w:rsidP="00DE14F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รีเทล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เวิลด์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</w:tcPr>
          <w:p w14:paraId="562CF98A" w14:textId="77777777" w:rsidR="00DD2BC4" w:rsidRPr="008E57D9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67DF93D6" w14:textId="08A96AA9" w:rsidR="00DD2BC4" w:rsidRPr="008E57D9" w:rsidRDefault="00DD2BC4" w:rsidP="00DE14F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วาไรตี้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แอสเซ็ท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</w:tcPr>
          <w:p w14:paraId="14C14828" w14:textId="77777777" w:rsidR="00DD2BC4" w:rsidRPr="008E57D9" w:rsidRDefault="00DD2BC4" w:rsidP="00DE14F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1446D15D" w14:textId="768308F6" w:rsidR="00DD2BC4" w:rsidRPr="008E57D9" w:rsidRDefault="00DD2BC4" w:rsidP="00DE14F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อิมม์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โฮเต็ล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เจริญกรุง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</w:tr>
      <w:tr w:rsidR="00DD2BC4" w:rsidRPr="008E57D9" w14:paraId="7CB7B2BD" w14:textId="77777777" w:rsidTr="00FA0FB1">
        <w:trPr>
          <w:gridAfter w:val="1"/>
          <w:wAfter w:w="12" w:type="dxa"/>
          <w:trHeight w:val="20"/>
        </w:trPr>
        <w:tc>
          <w:tcPr>
            <w:tcW w:w="3042" w:type="dxa"/>
          </w:tcPr>
          <w:p w14:paraId="0EBCDF66" w14:textId="77777777" w:rsidR="00DD2BC4" w:rsidRPr="008E57D9" w:rsidRDefault="00DD2BC4" w:rsidP="00C57890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7ED2FCD4" w14:textId="77777777" w:rsidR="00DD2BC4" w:rsidRPr="008E57D9" w:rsidRDefault="00DD2BC4" w:rsidP="00C57890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2" w:type="dxa"/>
            <w:gridSpan w:val="13"/>
          </w:tcPr>
          <w:p w14:paraId="7F3A5ABB" w14:textId="77777777" w:rsidR="00DD2BC4" w:rsidRPr="008E57D9" w:rsidRDefault="00DD2BC4" w:rsidP="00C57890">
            <w:pPr>
              <w:spacing w:line="230" w:lineRule="auto"/>
              <w:ind w:left="-18" w:right="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E57D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E57D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8E57D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949CC" w:rsidRPr="008E57D9" w14:paraId="44BCE5B9" w14:textId="77777777" w:rsidTr="00DD2BC4">
        <w:trPr>
          <w:trHeight w:val="20"/>
        </w:trPr>
        <w:tc>
          <w:tcPr>
            <w:tcW w:w="3042" w:type="dxa"/>
          </w:tcPr>
          <w:p w14:paraId="2E50F1C6" w14:textId="77777777" w:rsidR="001949CC" w:rsidRPr="008E57D9" w:rsidRDefault="001949CC" w:rsidP="001949CC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2" w:type="dxa"/>
          </w:tcPr>
          <w:p w14:paraId="72580F2B" w14:textId="77777777" w:rsidR="001949CC" w:rsidRPr="008E57D9" w:rsidRDefault="001949CC" w:rsidP="001949CC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74AE772" w14:textId="2BA741EA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9DDFF2" w14:textId="77777777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6A53774" w14:textId="77777777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D569A" w14:textId="77777777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00165B" w14:textId="77777777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6674AE" w14:textId="77777777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9705F6" w14:textId="77777777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CC8488" w14:textId="77777777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055143" w14:textId="77777777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0B5AEB" w14:textId="77777777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27967D5" w14:textId="77777777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906C55" w14:textId="77777777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72ABD2A5" w14:textId="77777777" w:rsidR="001949CC" w:rsidRPr="008E57D9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0C6" w:rsidRPr="008E57D9" w14:paraId="5695EBB2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1DC5C5B2" w14:textId="77777777" w:rsidR="000B60C6" w:rsidRPr="008E57D9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</w:tcPr>
          <w:p w14:paraId="473E0F30" w14:textId="77777777" w:rsidR="000B60C6" w:rsidRPr="008E57D9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2D96FE4" w14:textId="7199DB3E" w:rsidR="000B60C6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0B60C6"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373</w:t>
            </w:r>
          </w:p>
        </w:tc>
        <w:tc>
          <w:tcPr>
            <w:tcW w:w="270" w:type="dxa"/>
          </w:tcPr>
          <w:p w14:paraId="5AA6544B" w14:textId="77777777" w:rsidR="000B60C6" w:rsidRPr="008E57D9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9FCB29D" w14:textId="2BEF2EF3" w:rsidR="000B60C6" w:rsidRPr="008E57D9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321 </w:t>
            </w:r>
          </w:p>
        </w:tc>
        <w:tc>
          <w:tcPr>
            <w:tcW w:w="270" w:type="dxa"/>
          </w:tcPr>
          <w:p w14:paraId="2E5D040F" w14:textId="77777777" w:rsidR="000B60C6" w:rsidRPr="008E57D9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170D1" w14:textId="6EA0D3B2" w:rsidR="000B60C6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0B60C6"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143 </w:t>
            </w:r>
          </w:p>
        </w:tc>
        <w:tc>
          <w:tcPr>
            <w:tcW w:w="270" w:type="dxa"/>
          </w:tcPr>
          <w:p w14:paraId="3801D2B3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FCEF86" w14:textId="602D60A9" w:rsidR="000B60C6" w:rsidRPr="008E57D9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1,003 </w:t>
            </w:r>
          </w:p>
        </w:tc>
        <w:tc>
          <w:tcPr>
            <w:tcW w:w="270" w:type="dxa"/>
          </w:tcPr>
          <w:p w14:paraId="5A7DC0FE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61BDE5" w14:textId="4C5EBD83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466 </w:t>
            </w:r>
          </w:p>
        </w:tc>
        <w:tc>
          <w:tcPr>
            <w:tcW w:w="236" w:type="dxa"/>
          </w:tcPr>
          <w:p w14:paraId="31BECA11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5B1AF2" w14:textId="49F32827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101 </w:t>
            </w:r>
          </w:p>
        </w:tc>
        <w:tc>
          <w:tcPr>
            <w:tcW w:w="236" w:type="dxa"/>
          </w:tcPr>
          <w:p w14:paraId="2ED8DDF8" w14:textId="77777777" w:rsidR="000B60C6" w:rsidRPr="008E57D9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7F5AB9C6" w14:textId="7661DC5C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211 </w:t>
            </w:r>
          </w:p>
        </w:tc>
      </w:tr>
      <w:tr w:rsidR="000B60C6" w:rsidRPr="008E57D9" w14:paraId="52779E32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507FF4CA" w14:textId="62E27CF8" w:rsidR="000B60C6" w:rsidRPr="008E57D9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52" w:type="dxa"/>
          </w:tcPr>
          <w:p w14:paraId="57DEBD27" w14:textId="77777777" w:rsidR="000B60C6" w:rsidRPr="008E57D9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70B5DDB" w14:textId="367CD3F5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566</w:t>
            </w:r>
          </w:p>
        </w:tc>
        <w:tc>
          <w:tcPr>
            <w:tcW w:w="270" w:type="dxa"/>
          </w:tcPr>
          <w:p w14:paraId="2A1C687C" w14:textId="77777777" w:rsidR="000B60C6" w:rsidRPr="008E57D9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EE1334B" w14:textId="11E8FA7F" w:rsidR="000B60C6" w:rsidRPr="008E57D9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145 </w:t>
            </w:r>
          </w:p>
        </w:tc>
        <w:tc>
          <w:tcPr>
            <w:tcW w:w="270" w:type="dxa"/>
          </w:tcPr>
          <w:p w14:paraId="40797A58" w14:textId="77777777" w:rsidR="000B60C6" w:rsidRPr="008E57D9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57615B" w14:textId="31A2AF26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</w:p>
        </w:tc>
        <w:tc>
          <w:tcPr>
            <w:tcW w:w="270" w:type="dxa"/>
          </w:tcPr>
          <w:p w14:paraId="263E9C4E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FF114F" w14:textId="47E22DE7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8 </w:t>
            </w:r>
          </w:p>
        </w:tc>
        <w:tc>
          <w:tcPr>
            <w:tcW w:w="270" w:type="dxa"/>
          </w:tcPr>
          <w:p w14:paraId="3647EDA6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74CD01" w14:textId="69992FAA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32 </w:t>
            </w:r>
          </w:p>
        </w:tc>
        <w:tc>
          <w:tcPr>
            <w:tcW w:w="236" w:type="dxa"/>
          </w:tcPr>
          <w:p w14:paraId="1BE94EB8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986C965" w14:textId="10584626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</w:p>
        </w:tc>
        <w:tc>
          <w:tcPr>
            <w:tcW w:w="236" w:type="dxa"/>
          </w:tcPr>
          <w:p w14:paraId="76C8A406" w14:textId="77777777" w:rsidR="000B60C6" w:rsidRPr="008E57D9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607DBAE4" w14:textId="234FB6FA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368 </w:t>
            </w:r>
          </w:p>
        </w:tc>
      </w:tr>
      <w:tr w:rsidR="000B60C6" w:rsidRPr="008E57D9" w14:paraId="1FF8AB84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10451506" w14:textId="48ED55D0" w:rsidR="000B60C6" w:rsidRPr="008E57D9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52" w:type="dxa"/>
          </w:tcPr>
          <w:p w14:paraId="4544363C" w14:textId="77777777" w:rsidR="000B60C6" w:rsidRPr="008E57D9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4E17855" w14:textId="36EEFF59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1,79</w:t>
            </w:r>
            <w:r w:rsidR="006524C0" w:rsidRPr="008E57D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24C0" w:rsidRPr="008E57D9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270" w:type="dxa"/>
          </w:tcPr>
          <w:p w14:paraId="38D23B3B" w14:textId="77777777" w:rsidR="000B60C6" w:rsidRPr="008E57D9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3724EA" w14:textId="31111EA7" w:rsidR="000B60C6" w:rsidRPr="008E57D9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2,2</w:t>
            </w:r>
            <w:r w:rsidR="006524C0" w:rsidRPr="008E57D9">
              <w:rPr>
                <w:rFonts w:asciiTheme="majorBidi" w:hAnsiTheme="majorBidi" w:cstheme="majorBidi"/>
                <w:sz w:val="28"/>
                <w:szCs w:val="28"/>
              </w:rPr>
              <w:t>79,95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</w:p>
        </w:tc>
        <w:tc>
          <w:tcPr>
            <w:tcW w:w="270" w:type="dxa"/>
          </w:tcPr>
          <w:p w14:paraId="02902716" w14:textId="77777777" w:rsidR="000B60C6" w:rsidRPr="008E57D9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38370E" w14:textId="237A6028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21</w:t>
            </w:r>
            <w:r w:rsidR="001F3282" w:rsidRPr="008E57D9">
              <w:rPr>
                <w:rFonts w:asciiTheme="majorBidi" w:hAnsiTheme="majorBidi" w:cstheme="majorBidi"/>
                <w:sz w:val="28"/>
                <w:szCs w:val="28"/>
              </w:rPr>
              <w:t>8,734</w:t>
            </w:r>
          </w:p>
        </w:tc>
        <w:tc>
          <w:tcPr>
            <w:tcW w:w="270" w:type="dxa"/>
          </w:tcPr>
          <w:p w14:paraId="5AA4F98A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0611CE" w14:textId="4B07D015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30" w:lineRule="auto"/>
              <w:ind w:left="-18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31E5CA2D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89FEFB" w14:textId="34C68E3C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407CCD5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DF9080D" w14:textId="2587DB73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9DFD73C" w14:textId="77777777" w:rsidR="000B60C6" w:rsidRPr="008E57D9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1A49E591" w14:textId="442B4A8B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0B60C6" w:rsidRPr="008E57D9" w14:paraId="21DB33CC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11E4543B" w14:textId="660B04F2" w:rsidR="000B60C6" w:rsidRPr="008E57D9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8E57D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7F801BCB" w14:textId="77777777" w:rsidR="000B60C6" w:rsidRPr="008E57D9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0B73C12" w14:textId="11A53CEE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5"/>
                <w:tab w:val="decimal" w:pos="1420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40886C29" w14:textId="77777777" w:rsidR="000B60C6" w:rsidRPr="008E57D9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CAA30D8" w14:textId="402B25E2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3820A10A" w14:textId="77777777" w:rsidR="000B60C6" w:rsidRPr="008E57D9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CEDCEA" w14:textId="52E05ABD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58FDE681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80D97A" w14:textId="05C69551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246,215 </w:t>
            </w:r>
          </w:p>
        </w:tc>
        <w:tc>
          <w:tcPr>
            <w:tcW w:w="270" w:type="dxa"/>
          </w:tcPr>
          <w:p w14:paraId="2D23E567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247037" w14:textId="404B68D7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369,800 </w:t>
            </w:r>
          </w:p>
        </w:tc>
        <w:tc>
          <w:tcPr>
            <w:tcW w:w="236" w:type="dxa"/>
          </w:tcPr>
          <w:p w14:paraId="71F1D8FA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CA50804" w14:textId="67FA94BB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820,800 </w:t>
            </w:r>
          </w:p>
        </w:tc>
        <w:tc>
          <w:tcPr>
            <w:tcW w:w="236" w:type="dxa"/>
          </w:tcPr>
          <w:p w14:paraId="0FE57D74" w14:textId="77777777" w:rsidR="000B60C6" w:rsidRPr="008E57D9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661DD758" w14:textId="4BD79967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267,300 </w:t>
            </w:r>
          </w:p>
        </w:tc>
      </w:tr>
      <w:tr w:rsidR="00CC4408" w:rsidRPr="008E57D9" w14:paraId="30C92371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4348FAC7" w14:textId="03BB4159" w:rsidR="00CC4408" w:rsidRPr="008E57D9" w:rsidRDefault="00CC4408" w:rsidP="00CC4408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2" w:type="dxa"/>
          </w:tcPr>
          <w:p w14:paraId="61C987DF" w14:textId="77777777" w:rsidR="00CC4408" w:rsidRPr="008E57D9" w:rsidRDefault="00CC4408" w:rsidP="00CC4408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B6E6AAE" w14:textId="7FE23AEB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5"/>
                <w:tab w:val="decimal" w:pos="1420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               -   </w:t>
            </w:r>
          </w:p>
        </w:tc>
        <w:tc>
          <w:tcPr>
            <w:tcW w:w="270" w:type="dxa"/>
          </w:tcPr>
          <w:p w14:paraId="25FF4192" w14:textId="77777777" w:rsidR="00CC4408" w:rsidRPr="008E57D9" w:rsidRDefault="00CC4408" w:rsidP="00CC4408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C8345E5" w14:textId="52591F33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631D4372" w14:textId="77777777" w:rsidR="00CC4408" w:rsidRPr="008E57D9" w:rsidRDefault="00CC4408" w:rsidP="00CC4408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B163C6" w14:textId="0405E433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544D8A54" w14:textId="77777777" w:rsidR="00CC4408" w:rsidRPr="008E57D9" w:rsidRDefault="00CC4408" w:rsidP="00CC4408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C0ABD5" w14:textId="2E5AF62E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30" w:lineRule="auto"/>
              <w:ind w:left="-18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238CD2C3" w14:textId="77777777" w:rsidR="00CC4408" w:rsidRPr="008E57D9" w:rsidRDefault="00CC4408" w:rsidP="00CC4408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7E4825" w14:textId="2801E02A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43A2B451" w14:textId="77777777" w:rsidR="00CC4408" w:rsidRPr="008E57D9" w:rsidRDefault="00CC4408" w:rsidP="00CC4408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A02E370" w14:textId="1328AE7E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68C02A8" w14:textId="77777777" w:rsidR="00CC4408" w:rsidRPr="008E57D9" w:rsidRDefault="00CC4408" w:rsidP="00CC4408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53EC7173" w14:textId="2924D544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5,601 </w:t>
            </w:r>
          </w:p>
        </w:tc>
      </w:tr>
      <w:tr w:rsidR="00CC4408" w:rsidRPr="008E57D9" w14:paraId="5DF8FADA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5C0F5CC1" w14:textId="7DD1BB2B" w:rsidR="00CC4408" w:rsidRPr="008E57D9" w:rsidRDefault="00CC4408" w:rsidP="00CC4408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52" w:type="dxa"/>
          </w:tcPr>
          <w:p w14:paraId="54664AAD" w14:textId="77777777" w:rsidR="00CC4408" w:rsidRPr="008E57D9" w:rsidRDefault="00CC4408" w:rsidP="00CC4408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34BC4A2" w14:textId="55C9CF04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5"/>
                <w:tab w:val="decimal" w:pos="1420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               -   </w:t>
            </w:r>
          </w:p>
        </w:tc>
        <w:tc>
          <w:tcPr>
            <w:tcW w:w="270" w:type="dxa"/>
          </w:tcPr>
          <w:p w14:paraId="3CC3695F" w14:textId="77777777" w:rsidR="00CC4408" w:rsidRPr="008E57D9" w:rsidRDefault="00CC4408" w:rsidP="00CC4408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AE385B" w14:textId="2201432D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467 </w:t>
            </w:r>
          </w:p>
        </w:tc>
        <w:tc>
          <w:tcPr>
            <w:tcW w:w="270" w:type="dxa"/>
          </w:tcPr>
          <w:p w14:paraId="49B4C28A" w14:textId="77777777" w:rsidR="00CC4408" w:rsidRPr="008E57D9" w:rsidRDefault="00CC4408" w:rsidP="00CC4408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980CEA" w14:textId="1074AC23" w:rsidR="00CC4408" w:rsidRPr="008E57D9" w:rsidRDefault="00CC4408" w:rsidP="00F6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0" w:lineRule="auto"/>
              <w:ind w:left="-1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1,552 </w:t>
            </w:r>
          </w:p>
        </w:tc>
        <w:tc>
          <w:tcPr>
            <w:tcW w:w="270" w:type="dxa"/>
          </w:tcPr>
          <w:p w14:paraId="02342C40" w14:textId="77777777" w:rsidR="00CC4408" w:rsidRPr="008E57D9" w:rsidRDefault="00CC4408" w:rsidP="00CC4408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92526B" w14:textId="72A30D90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97 </w:t>
            </w:r>
          </w:p>
        </w:tc>
        <w:tc>
          <w:tcPr>
            <w:tcW w:w="270" w:type="dxa"/>
          </w:tcPr>
          <w:p w14:paraId="56708B12" w14:textId="77777777" w:rsidR="00CC4408" w:rsidRPr="008E57D9" w:rsidRDefault="00CC4408" w:rsidP="00CC4408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9404DC" w14:textId="6B017FD9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78B4529" w14:textId="77777777" w:rsidR="00CC4408" w:rsidRPr="008E57D9" w:rsidRDefault="00CC4408" w:rsidP="00CC4408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07DF829" w14:textId="1ABAC21C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20429137" w14:textId="77777777" w:rsidR="00CC4408" w:rsidRPr="008E57D9" w:rsidRDefault="00CC4408" w:rsidP="00CC4408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64E91C8B" w14:textId="05166B2C" w:rsidR="00CC4408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9 </w:t>
            </w:r>
          </w:p>
        </w:tc>
      </w:tr>
      <w:tr w:rsidR="000B60C6" w:rsidRPr="008E57D9" w14:paraId="61F5141B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087A1D47" w14:textId="72065E33" w:rsidR="000B60C6" w:rsidRPr="008E57D9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2" w:type="dxa"/>
          </w:tcPr>
          <w:p w14:paraId="4FC1D3AE" w14:textId="77777777" w:rsidR="000B60C6" w:rsidRPr="008E57D9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9E29E77" w14:textId="7AED98FD" w:rsidR="000B60C6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7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B60C6"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24C0" w:rsidRPr="008E57D9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5E6166B" w14:textId="77777777" w:rsidR="000B60C6" w:rsidRPr="008E57D9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F6E2E2" w14:textId="5ED60558" w:rsidR="000B60C6" w:rsidRPr="008E57D9" w:rsidRDefault="00CC4408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60C6" w:rsidRPr="008E57D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24C0" w:rsidRPr="008E57D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60C6"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86AD40B" w14:textId="77777777" w:rsidR="000B60C6" w:rsidRPr="008E57D9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55589B" w14:textId="1E431AE1" w:rsidR="000B60C6" w:rsidRPr="008E57D9" w:rsidRDefault="000B60C6" w:rsidP="00F8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30" w:lineRule="auto"/>
              <w:ind w:left="-18" w:right="163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1F3282" w:rsidRPr="008E57D9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34E509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4362FD" w14:textId="3DC441C3" w:rsidR="000B60C6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2FCB" w:rsidRPr="008E57D9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60C6"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23939CA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6A9E7F" w14:textId="0D314687" w:rsidR="000B60C6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2FCB" w:rsidRPr="008E57D9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60C6"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D4F5D1B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8B3C606" w14:textId="621FACDB" w:rsidR="000B60C6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2FCB" w:rsidRPr="008E57D9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60C6"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33C0BFA1" w14:textId="77777777" w:rsidR="000B60C6" w:rsidRPr="008E57D9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0484491A" w14:textId="4749B477" w:rsidR="000B60C6" w:rsidRPr="008E57D9" w:rsidRDefault="00CC4408" w:rsidP="00CC4408">
            <w:pPr>
              <w:spacing w:line="230" w:lineRule="auto"/>
              <w:ind w:left="-18"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2FCB" w:rsidRPr="008E57D9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60C6"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B60C6" w:rsidRPr="008E57D9" w14:paraId="3DAD5917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5C5CDE65" w14:textId="5B1EDF71" w:rsidR="000B60C6" w:rsidRPr="008E57D9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2" w:type="dxa"/>
          </w:tcPr>
          <w:p w14:paraId="71CCBDCD" w14:textId="77777777" w:rsidR="000B60C6" w:rsidRPr="008E57D9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69A5E01" w14:textId="6B52D736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7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747,037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B152201" w14:textId="77777777" w:rsidR="000B60C6" w:rsidRPr="008E57D9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C671CD" w14:textId="088BD102" w:rsidR="000B60C6" w:rsidRPr="008E57D9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6524C0" w:rsidRPr="008E57D9">
              <w:rPr>
                <w:rFonts w:asciiTheme="majorBidi" w:hAnsiTheme="majorBidi" w:cstheme="majorBidi"/>
                <w:sz w:val="28"/>
                <w:szCs w:val="28"/>
              </w:rPr>
              <w:t>41,326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C08C5F9" w14:textId="77777777" w:rsidR="000B60C6" w:rsidRPr="008E57D9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9FCF13" w14:textId="0F6AE6E2" w:rsidR="000B60C6" w:rsidRPr="008E57D9" w:rsidRDefault="000B60C6" w:rsidP="00F8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30" w:lineRule="auto"/>
              <w:ind w:left="-18" w:right="163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66,455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8D80237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D9CAA1" w14:textId="1249099F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30" w:lineRule="auto"/>
              <w:ind w:left="-18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3B3F4360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089F42" w14:textId="15ED6EE6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36D2513D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D8355B8" w14:textId="3DFEFB1D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727C5566" w14:textId="77777777" w:rsidR="000B60C6" w:rsidRPr="008E57D9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26E516ED" w14:textId="0AB55C4E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0B60C6" w:rsidRPr="008E57D9" w14:paraId="1867ACA3" w14:textId="77777777" w:rsidTr="000F298F">
        <w:trPr>
          <w:trHeight w:val="20"/>
        </w:trPr>
        <w:tc>
          <w:tcPr>
            <w:tcW w:w="3042" w:type="dxa"/>
            <w:vAlign w:val="center"/>
          </w:tcPr>
          <w:p w14:paraId="08AED807" w14:textId="4A6EE092" w:rsidR="000B60C6" w:rsidRPr="008E57D9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2" w:type="dxa"/>
          </w:tcPr>
          <w:p w14:paraId="36A2462E" w14:textId="77777777" w:rsidR="000B60C6" w:rsidRPr="008E57D9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A6B310D" w14:textId="18E869B9" w:rsidR="000B60C6" w:rsidRPr="008E57D9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7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60C6" w:rsidRPr="008E57D9">
              <w:rPr>
                <w:rFonts w:asciiTheme="majorBidi" w:hAnsiTheme="majorBidi" w:cstheme="majorBidi"/>
                <w:sz w:val="28"/>
                <w:szCs w:val="28"/>
              </w:rPr>
              <w:t>41,184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D456722" w14:textId="77777777" w:rsidR="000B60C6" w:rsidRPr="008E57D9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927204" w14:textId="0BFED930" w:rsidR="000B60C6" w:rsidRPr="008E57D9" w:rsidRDefault="00CC4408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60C6" w:rsidRPr="008E57D9">
              <w:rPr>
                <w:rFonts w:asciiTheme="majorBidi" w:hAnsiTheme="majorBidi" w:cstheme="majorBidi"/>
                <w:sz w:val="28"/>
                <w:szCs w:val="28"/>
              </w:rPr>
              <w:t>71,01</w:t>
            </w:r>
            <w:r w:rsidR="006524C0" w:rsidRPr="008E57D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60C6"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F2D0E85" w14:textId="77777777" w:rsidR="000B60C6" w:rsidRPr="008E57D9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92E2F3" w14:textId="069233F5" w:rsidR="000B60C6" w:rsidRPr="008E57D9" w:rsidRDefault="000B60C6" w:rsidP="00F8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30" w:lineRule="auto"/>
              <w:ind w:left="-18" w:right="163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3282" w:rsidRPr="008E57D9">
              <w:rPr>
                <w:rFonts w:asciiTheme="majorBidi" w:hAnsiTheme="majorBidi" w:cstheme="majorBidi"/>
                <w:sz w:val="28"/>
                <w:szCs w:val="28"/>
              </w:rPr>
              <w:t>7,086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196DED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9AFB49" w14:textId="2B9B0767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3,221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AA6DF5C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D39CF9" w14:textId="51501A66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37,473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0739BA0D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CA34409" w14:textId="279A363E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114,652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E75F9C4" w14:textId="77777777" w:rsidR="000B60C6" w:rsidRPr="008E57D9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7EFBAEA3" w14:textId="6AA2D355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0B60C6" w:rsidRPr="008E57D9" w14:paraId="39EE96E0" w14:textId="77777777" w:rsidTr="000F298F">
        <w:trPr>
          <w:trHeight w:val="20"/>
        </w:trPr>
        <w:tc>
          <w:tcPr>
            <w:tcW w:w="3042" w:type="dxa"/>
            <w:vAlign w:val="center"/>
          </w:tcPr>
          <w:p w14:paraId="46F7EC48" w14:textId="1AAA17CF" w:rsidR="000B60C6" w:rsidRPr="008E57D9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52" w:type="dxa"/>
          </w:tcPr>
          <w:p w14:paraId="303061DF" w14:textId="77777777" w:rsidR="000B60C6" w:rsidRPr="008E57D9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76813" w14:textId="0E702173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7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3,259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D0865B" w14:textId="77777777" w:rsidR="000B60C6" w:rsidRPr="008E57D9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BF28A6" w14:textId="5122AA19" w:rsidR="000B60C6" w:rsidRPr="008E57D9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24C0" w:rsidRPr="008E57D9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B874F1A" w14:textId="77777777" w:rsidR="000B60C6" w:rsidRPr="008E57D9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F2A0BE" w14:textId="7B231EAF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470D5C16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928145" w14:textId="1FF8ECA4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D7626A2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B4E446" w14:textId="0F8A3DB4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2EA63FF3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F0240C" w14:textId="346BD369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9A3A0E0" w14:textId="77777777" w:rsidR="000B60C6" w:rsidRPr="008E57D9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14:paraId="055F73EA" w14:textId="6CBDC55F" w:rsidR="000B60C6" w:rsidRPr="008E57D9" w:rsidRDefault="000B60C6" w:rsidP="00CC4408">
            <w:pPr>
              <w:tabs>
                <w:tab w:val="left" w:pos="565"/>
              </w:tabs>
              <w:spacing w:line="230" w:lineRule="auto"/>
              <w:ind w:left="-18"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72FCB" w:rsidRPr="008E57D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C4408"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B60C6" w:rsidRPr="008E57D9" w14:paraId="69E5EB4C" w14:textId="77777777" w:rsidTr="000F298F">
        <w:trPr>
          <w:trHeight w:val="20"/>
        </w:trPr>
        <w:tc>
          <w:tcPr>
            <w:tcW w:w="3042" w:type="dxa"/>
          </w:tcPr>
          <w:p w14:paraId="43B63D65" w14:textId="0E4C81D5" w:rsidR="000B60C6" w:rsidRPr="008E57D9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8E57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สุทธิที่ได้มา</w:t>
            </w:r>
          </w:p>
        </w:tc>
        <w:tc>
          <w:tcPr>
            <w:tcW w:w="252" w:type="dxa"/>
          </w:tcPr>
          <w:p w14:paraId="415E2754" w14:textId="77777777" w:rsidR="000B60C6" w:rsidRPr="008E57D9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417A0F9" w14:textId="2794A976" w:rsidR="000B60C6" w:rsidRPr="008E57D9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="006524C0"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,000,796</w:t>
            </w:r>
          </w:p>
        </w:tc>
        <w:tc>
          <w:tcPr>
            <w:tcW w:w="270" w:type="dxa"/>
          </w:tcPr>
          <w:p w14:paraId="29875A08" w14:textId="77777777" w:rsidR="000B60C6" w:rsidRPr="008E57D9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895BC1F" w14:textId="2C65227A" w:rsidR="000B60C6" w:rsidRPr="008E57D9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524C0"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1,168,048</w:t>
            </w: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35EDB96" w14:textId="77777777" w:rsidR="000B60C6" w:rsidRPr="008E57D9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1AD9AA" w14:textId="228251F7" w:rsidR="000B60C6" w:rsidRPr="008E57D9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F3282"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121,4</w:t>
            </w:r>
            <w:r w:rsidR="00972FCB"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F3282"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1D363B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B66FB7" w14:textId="30C2998E" w:rsidR="000B60C6" w:rsidRPr="008E57D9" w:rsidRDefault="00972FCB" w:rsidP="000B60C6">
            <w:pPr>
              <w:tabs>
                <w:tab w:val="clear" w:pos="907"/>
              </w:tabs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243,065</w:t>
            </w:r>
          </w:p>
        </w:tc>
        <w:tc>
          <w:tcPr>
            <w:tcW w:w="270" w:type="dxa"/>
          </w:tcPr>
          <w:p w14:paraId="46E8AA1A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D2937D" w14:textId="2C80A634" w:rsidR="000B60C6" w:rsidRPr="008E57D9" w:rsidRDefault="00972FCB" w:rsidP="00CC4408">
            <w:pPr>
              <w:tabs>
                <w:tab w:val="clear" w:pos="907"/>
                <w:tab w:val="left" w:pos="796"/>
                <w:tab w:val="decimal" w:pos="1421"/>
              </w:tabs>
              <w:spacing w:line="23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332,309</w:t>
            </w:r>
            <w:r w:rsidR="000B60C6"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37711FC4" w14:textId="77777777" w:rsidR="000B60C6" w:rsidRPr="008E57D9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2E83F9D" w14:textId="77BF95EE" w:rsidR="000B60C6" w:rsidRPr="008E57D9" w:rsidRDefault="00972FCB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705,755</w:t>
            </w:r>
            <w:r w:rsidR="000B60C6"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1291DA1" w14:textId="77777777" w:rsidR="000B60C6" w:rsidRPr="008E57D9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DC77A0" w14:textId="769A9C2D" w:rsidR="000B60C6" w:rsidRPr="008E57D9" w:rsidRDefault="00972FCB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273,301</w:t>
            </w:r>
          </w:p>
        </w:tc>
      </w:tr>
    </w:tbl>
    <w:p w14:paraId="4C3EF08F" w14:textId="01DD0B78" w:rsidR="003B0B83" w:rsidRPr="008E57D9" w:rsidRDefault="003B0B83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6356AA" w14:textId="53FB4D2E" w:rsidR="00FA28E1" w:rsidRPr="008E57D9" w:rsidRDefault="00FA28E1" w:rsidP="00FA28E1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ผลกระทบของ</w:t>
      </w:r>
      <w:r w:rsidRPr="008E57D9">
        <w:rPr>
          <w:rFonts w:ascii="Angsana New" w:hAnsi="Angsana New"/>
          <w:sz w:val="30"/>
          <w:szCs w:val="30"/>
          <w:cs/>
        </w:rPr>
        <w:t>การปรับปรุงใหม่</w:t>
      </w:r>
      <w:r w:rsidRPr="008E57D9">
        <w:rPr>
          <w:rFonts w:ascii="Angsana New" w:hAnsi="Angsana New" w:hint="cs"/>
          <w:sz w:val="30"/>
          <w:szCs w:val="30"/>
          <w:cs/>
        </w:rPr>
        <w:t>ต่องบแสดงฐานะการเงินรวม ณ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62400" w:rsidRPr="008E57D9">
        <w:rPr>
          <w:rFonts w:ascii="Angsana New" w:hAnsi="Angsana New"/>
          <w:sz w:val="30"/>
          <w:szCs w:val="30"/>
        </w:rPr>
        <w:t xml:space="preserve">1 </w:t>
      </w:r>
      <w:r w:rsidR="00F62400" w:rsidRPr="008E57D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62400" w:rsidRPr="008E57D9">
        <w:rPr>
          <w:rFonts w:ascii="Angsana New" w:hAnsi="Angsana New"/>
          <w:sz w:val="30"/>
          <w:szCs w:val="30"/>
        </w:rPr>
        <w:t xml:space="preserve">2565 </w:t>
      </w:r>
      <w:r w:rsidR="00F62400" w:rsidRPr="008E57D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E57D9">
        <w:rPr>
          <w:rFonts w:ascii="Angsana New" w:hAnsi="Angsana New"/>
          <w:sz w:val="30"/>
          <w:szCs w:val="30"/>
        </w:rPr>
        <w:t>31</w:t>
      </w:r>
      <w:r w:rsidRPr="008E57D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E57D9">
        <w:rPr>
          <w:rFonts w:ascii="Angsana New" w:hAnsi="Angsana New"/>
          <w:sz w:val="30"/>
          <w:szCs w:val="30"/>
        </w:rPr>
        <w:t>2565</w:t>
      </w:r>
      <w:r w:rsidRPr="008E57D9">
        <w:rPr>
          <w:rFonts w:ascii="Angsana New" w:hAnsi="Angsana New" w:hint="cs"/>
          <w:sz w:val="30"/>
          <w:szCs w:val="30"/>
          <w:cs/>
        </w:rPr>
        <w:t xml:space="preserve"> และ งบกำไรขาดทุน</w:t>
      </w:r>
      <w:r w:rsidRPr="008E57D9">
        <w:rPr>
          <w:rFonts w:ascii="Angsana New" w:hAnsi="Angsana New"/>
          <w:sz w:val="30"/>
          <w:szCs w:val="30"/>
          <w:cs/>
        </w:rPr>
        <w:t>เบ็ดเสร็จสำหรับ</w:t>
      </w:r>
      <w:r w:rsidRPr="008E57D9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FB2C3E" w:rsidRPr="008E57D9">
        <w:rPr>
          <w:rFonts w:ascii="Angsana New" w:hAnsi="Angsana New" w:hint="cs"/>
          <w:sz w:val="30"/>
          <w:szCs w:val="30"/>
          <w:cs/>
        </w:rPr>
        <w:t>เก้าเดือนสิ้นสุดวันที่</w:t>
      </w:r>
      <w:r w:rsidR="00FB2C3E" w:rsidRPr="008E57D9">
        <w:rPr>
          <w:rFonts w:ascii="Angsana New" w:hAnsi="Angsana New"/>
          <w:sz w:val="30"/>
          <w:szCs w:val="30"/>
          <w:cs/>
        </w:rPr>
        <w:t xml:space="preserve"> </w:t>
      </w:r>
      <w:r w:rsidR="00D45B4F">
        <w:rPr>
          <w:rFonts w:ascii="Angsana New" w:hAnsi="Angsana New"/>
          <w:sz w:val="30"/>
          <w:szCs w:val="30"/>
        </w:rPr>
        <w:t>30</w:t>
      </w:r>
      <w:r w:rsidR="00FB2C3E" w:rsidRPr="008E57D9">
        <w:rPr>
          <w:rFonts w:ascii="Angsana New" w:hAnsi="Angsana New"/>
          <w:sz w:val="30"/>
          <w:szCs w:val="30"/>
          <w:cs/>
        </w:rPr>
        <w:t xml:space="preserve"> </w:t>
      </w:r>
      <w:r w:rsidR="00FB2C3E" w:rsidRPr="008E57D9">
        <w:rPr>
          <w:rFonts w:ascii="Angsana New" w:hAnsi="Angsana New" w:hint="cs"/>
          <w:sz w:val="30"/>
          <w:szCs w:val="30"/>
          <w:cs/>
        </w:rPr>
        <w:t>กันยายน</w:t>
      </w:r>
      <w:r w:rsidR="00FB2C3E"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2565</w:t>
      </w:r>
      <w:r w:rsidRPr="008E57D9">
        <w:rPr>
          <w:rFonts w:ascii="Angsana New" w:hAnsi="Angsana New" w:hint="cs"/>
          <w:sz w:val="30"/>
          <w:szCs w:val="30"/>
          <w:cs/>
        </w:rPr>
        <w:t xml:space="preserve"> ของกลุ่มบริษัทมีดังนี้</w:t>
      </w:r>
    </w:p>
    <w:p w14:paraId="180D9D97" w14:textId="37AAA6D1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1080" w:tblpY="1"/>
        <w:tblOverlap w:val="never"/>
        <w:tblW w:w="13952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270"/>
        <w:gridCol w:w="1260"/>
        <w:gridCol w:w="270"/>
        <w:gridCol w:w="1260"/>
        <w:gridCol w:w="270"/>
        <w:gridCol w:w="1350"/>
        <w:gridCol w:w="360"/>
        <w:gridCol w:w="1350"/>
        <w:gridCol w:w="270"/>
        <w:gridCol w:w="1352"/>
        <w:gridCol w:w="252"/>
        <w:gridCol w:w="1266"/>
        <w:gridCol w:w="6"/>
        <w:gridCol w:w="6"/>
      </w:tblGrid>
      <w:tr w:rsidR="00FA28E1" w:rsidRPr="008E57D9" w14:paraId="4308D7C6" w14:textId="77777777" w:rsidTr="00DB6D36">
        <w:trPr>
          <w:gridAfter w:val="2"/>
          <w:wAfter w:w="12" w:type="dxa"/>
          <w:trHeight w:val="20"/>
          <w:tblHeader/>
        </w:trPr>
        <w:tc>
          <w:tcPr>
            <w:tcW w:w="4140" w:type="dxa"/>
            <w:shd w:val="clear" w:color="auto" w:fill="auto"/>
          </w:tcPr>
          <w:p w14:paraId="1136C781" w14:textId="77777777" w:rsidR="00FA28E1" w:rsidRPr="008E57D9" w:rsidRDefault="00FA28E1" w:rsidP="00D051DB">
            <w:pPr>
              <w:tabs>
                <w:tab w:val="left" w:pos="4014"/>
              </w:tabs>
              <w:spacing w:line="18" w:lineRule="atLeast"/>
              <w:ind w:left="72" w:right="-108" w:hanging="72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D905030" w14:textId="77777777" w:rsidR="00FA28E1" w:rsidRPr="008E57D9" w:rsidRDefault="00FA28E1" w:rsidP="00D051DB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9530" w:type="dxa"/>
            <w:gridSpan w:val="12"/>
            <w:vAlign w:val="bottom"/>
          </w:tcPr>
          <w:p w14:paraId="246147B6" w14:textId="77777777" w:rsidR="00FA28E1" w:rsidRPr="008E57D9" w:rsidRDefault="00FA28E1" w:rsidP="00D051DB">
            <w:pPr>
              <w:spacing w:line="18" w:lineRule="atLeast"/>
              <w:ind w:left="-79" w:right="-108"/>
              <w:jc w:val="center"/>
              <w:rPr>
                <w:rFonts w:asciiTheme="majorBidi" w:eastAsia="Calibri" w:hAnsiTheme="majorBidi" w:cstheme="majorBidi"/>
                <w:color w:val="000000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FA28E1" w:rsidRPr="008E57D9" w14:paraId="2F24C281" w14:textId="77777777" w:rsidTr="00DB6D36">
        <w:trPr>
          <w:gridAfter w:val="1"/>
          <w:wAfter w:w="6" w:type="dxa"/>
          <w:trHeight w:val="318"/>
          <w:tblHeader/>
        </w:trPr>
        <w:tc>
          <w:tcPr>
            <w:tcW w:w="4140" w:type="dxa"/>
            <w:shd w:val="clear" w:color="auto" w:fill="auto"/>
          </w:tcPr>
          <w:p w14:paraId="454AABC8" w14:textId="77777777" w:rsidR="00FA28E1" w:rsidRPr="008E57D9" w:rsidRDefault="00FA28E1" w:rsidP="00BE79D1">
            <w:pPr>
              <w:tabs>
                <w:tab w:val="left" w:pos="4014"/>
              </w:tabs>
              <w:spacing w:line="18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งบแสดงฐานะการเงิน ณ วันที่</w:t>
            </w:r>
          </w:p>
        </w:tc>
        <w:tc>
          <w:tcPr>
            <w:tcW w:w="270" w:type="dxa"/>
          </w:tcPr>
          <w:p w14:paraId="5CAD043A" w14:textId="77777777" w:rsidR="00FA28E1" w:rsidRPr="008E57D9" w:rsidRDefault="00FA28E1" w:rsidP="00D051DB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4680" w:type="dxa"/>
            <w:gridSpan w:val="6"/>
            <w:vAlign w:val="bottom"/>
          </w:tcPr>
          <w:p w14:paraId="74880679" w14:textId="26941759" w:rsidR="00FA28E1" w:rsidRPr="008E57D9" w:rsidRDefault="00FA28E1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360" w:type="dxa"/>
          </w:tcPr>
          <w:p w14:paraId="216D5542" w14:textId="77777777" w:rsidR="00FA28E1" w:rsidRPr="008E57D9" w:rsidRDefault="00FA28E1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496" w:type="dxa"/>
            <w:gridSpan w:val="6"/>
            <w:vAlign w:val="bottom"/>
          </w:tcPr>
          <w:p w14:paraId="7A6C7DD8" w14:textId="1CD5C13B" w:rsidR="00FA28E1" w:rsidRPr="008E57D9" w:rsidRDefault="00FA28E1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FA28E1" w:rsidRPr="008E57D9" w14:paraId="2434167C" w14:textId="77777777" w:rsidTr="00DB6D36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30468C3B" w14:textId="77777777" w:rsidR="00FA28E1" w:rsidRPr="008E57D9" w:rsidRDefault="00FA28E1" w:rsidP="00D051DB">
            <w:pPr>
              <w:tabs>
                <w:tab w:val="left" w:pos="4014"/>
              </w:tabs>
              <w:spacing w:line="18" w:lineRule="atLeast"/>
              <w:ind w:right="-115" w:firstLine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D7E8435" w14:textId="77777777" w:rsidR="00FA28E1" w:rsidRPr="008E57D9" w:rsidRDefault="00FA28E1" w:rsidP="00D051DB">
            <w:pPr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19A2B7C1" w14:textId="77777777" w:rsidR="00FA28E1" w:rsidRPr="008E57D9" w:rsidRDefault="00FA28E1" w:rsidP="00D051DB">
            <w:pPr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0" w:type="dxa"/>
            <w:vAlign w:val="bottom"/>
          </w:tcPr>
          <w:p w14:paraId="12701A11" w14:textId="77777777" w:rsidR="00FA28E1" w:rsidRPr="008E57D9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71A4C56E" w14:textId="77777777" w:rsidR="00FA28E1" w:rsidRPr="008E57D9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9370332" w14:textId="77777777" w:rsidR="00FA28E1" w:rsidRPr="008E57D9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2E828748" w14:textId="77777777" w:rsidR="00FA28E1" w:rsidRPr="008E57D9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08CA122" w14:textId="77777777" w:rsidR="00FA28E1" w:rsidRPr="008E57D9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</w:p>
        </w:tc>
        <w:tc>
          <w:tcPr>
            <w:tcW w:w="360" w:type="dxa"/>
          </w:tcPr>
          <w:p w14:paraId="0E0E763D" w14:textId="77777777" w:rsidR="00FA28E1" w:rsidRPr="008E57D9" w:rsidRDefault="00FA28E1" w:rsidP="00D051DB">
            <w:pPr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50" w:type="dxa"/>
            <w:vAlign w:val="bottom"/>
          </w:tcPr>
          <w:p w14:paraId="5BDAB051" w14:textId="77777777" w:rsidR="00FA28E1" w:rsidRPr="008E57D9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6FAAE911" w14:textId="77777777" w:rsidR="00FA28E1" w:rsidRPr="008E57D9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0ABC229F" w14:textId="77777777" w:rsidR="00FA28E1" w:rsidRPr="008E57D9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6E88E189" w14:textId="77777777" w:rsidR="00FA28E1" w:rsidRPr="008E57D9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4413251" w14:textId="77777777" w:rsidR="00FA28E1" w:rsidRPr="008E57D9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</w:p>
        </w:tc>
      </w:tr>
      <w:tr w:rsidR="00FA28E1" w:rsidRPr="008E57D9" w14:paraId="377E1DCE" w14:textId="77777777" w:rsidTr="00DB6D36">
        <w:trPr>
          <w:gridAfter w:val="2"/>
          <w:wAfter w:w="12" w:type="dxa"/>
          <w:trHeight w:val="275"/>
          <w:tblHeader/>
        </w:trPr>
        <w:tc>
          <w:tcPr>
            <w:tcW w:w="4140" w:type="dxa"/>
            <w:shd w:val="clear" w:color="auto" w:fill="auto"/>
          </w:tcPr>
          <w:p w14:paraId="7D4F4A57" w14:textId="77777777" w:rsidR="00FA28E1" w:rsidRPr="008E57D9" w:rsidRDefault="00FA28E1" w:rsidP="00D051DB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65E3EDC1" w14:textId="77777777" w:rsidR="00FA28E1" w:rsidRPr="008E57D9" w:rsidRDefault="00FA28E1" w:rsidP="00D051DB">
            <w:pPr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424F295" w14:textId="77777777" w:rsidR="00FA28E1" w:rsidRPr="008E57D9" w:rsidRDefault="00FA28E1" w:rsidP="00D051DB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0" w:type="dxa"/>
            <w:gridSpan w:val="11"/>
            <w:vAlign w:val="bottom"/>
          </w:tcPr>
          <w:p w14:paraId="487B266E" w14:textId="77777777" w:rsidR="00FA28E1" w:rsidRPr="008E57D9" w:rsidRDefault="00FA28E1" w:rsidP="00D051DB">
            <w:pPr>
              <w:pStyle w:val="acctfourfigures"/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(ล้านบาท)</w:t>
            </w:r>
          </w:p>
        </w:tc>
      </w:tr>
      <w:tr w:rsidR="00FA28E1" w:rsidRPr="008E57D9" w14:paraId="1015272B" w14:textId="77777777" w:rsidTr="00DB6D36">
        <w:trPr>
          <w:gridAfter w:val="2"/>
          <w:wAfter w:w="12" w:type="dxa"/>
          <w:trHeight w:val="333"/>
        </w:trPr>
        <w:tc>
          <w:tcPr>
            <w:tcW w:w="4140" w:type="dxa"/>
            <w:shd w:val="clear" w:color="auto" w:fill="auto"/>
          </w:tcPr>
          <w:p w14:paraId="7C4A4B7D" w14:textId="77777777" w:rsidR="00FA28E1" w:rsidRPr="008E57D9" w:rsidRDefault="00FA28E1" w:rsidP="00D051DB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8E57D9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93EEA94" w14:textId="77777777" w:rsidR="00FA28E1" w:rsidRPr="008E57D9" w:rsidRDefault="00FA28E1" w:rsidP="00D051DB">
            <w:pPr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DBA0676" w14:textId="77777777" w:rsidR="00FA28E1" w:rsidRPr="008E57D9" w:rsidRDefault="00FA28E1" w:rsidP="00D051DB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0" w:type="dxa"/>
            <w:gridSpan w:val="11"/>
            <w:vAlign w:val="bottom"/>
          </w:tcPr>
          <w:p w14:paraId="3496966A" w14:textId="77777777" w:rsidR="00FA28E1" w:rsidRPr="008E57D9" w:rsidRDefault="00FA28E1" w:rsidP="00D051DB">
            <w:pPr>
              <w:tabs>
                <w:tab w:val="decimal" w:pos="61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</w:tr>
      <w:tr w:rsidR="00FA28E1" w:rsidRPr="008E57D9" w14:paraId="2CB1D682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68C5B1D" w14:textId="77777777" w:rsidR="00FA28E1" w:rsidRPr="008E57D9" w:rsidRDefault="00FA28E1" w:rsidP="00BE79D1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8E57D9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21902DBF" w14:textId="77777777" w:rsidR="00FA28E1" w:rsidRPr="008E57D9" w:rsidRDefault="00FA28E1" w:rsidP="00D051DB">
            <w:pPr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337B36E" w14:textId="77777777" w:rsidR="00FA28E1" w:rsidRPr="008E57D9" w:rsidRDefault="00FA28E1" w:rsidP="00D051DB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AEB61E4" w14:textId="77777777" w:rsidR="00FA28E1" w:rsidRPr="008E57D9" w:rsidRDefault="00FA28E1" w:rsidP="00BE79D1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3176D5A" w14:textId="77777777" w:rsidR="00FA28E1" w:rsidRPr="008E57D9" w:rsidRDefault="00FA28E1" w:rsidP="00BE79D1">
            <w:pPr>
              <w:tabs>
                <w:tab w:val="clear" w:pos="680"/>
                <w:tab w:val="decimal" w:pos="684"/>
              </w:tabs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4CAE38C" w14:textId="77777777" w:rsidR="00FA28E1" w:rsidRPr="008E57D9" w:rsidRDefault="00FA28E1" w:rsidP="00BE79D1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6884123" w14:textId="77777777" w:rsidR="00FA28E1" w:rsidRPr="008E57D9" w:rsidRDefault="00FA28E1" w:rsidP="00D051DB">
            <w:pPr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43795F0" w14:textId="77777777" w:rsidR="00FA28E1" w:rsidRPr="008E57D9" w:rsidRDefault="00FA28E1" w:rsidP="00D051DB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637FD0D5" w14:textId="77777777" w:rsidR="00FA28E1" w:rsidRPr="008E57D9" w:rsidRDefault="00FA28E1" w:rsidP="00D051DB">
            <w:pPr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97B6182" w14:textId="77777777" w:rsidR="00FA28E1" w:rsidRPr="008E57D9" w:rsidRDefault="00FA28E1" w:rsidP="00D051DB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D5881CE" w14:textId="77777777" w:rsidR="00FA28E1" w:rsidRPr="008E57D9" w:rsidRDefault="00FA28E1" w:rsidP="00D051DB">
            <w:pPr>
              <w:tabs>
                <w:tab w:val="clear" w:pos="680"/>
                <w:tab w:val="decimal" w:pos="702"/>
                <w:tab w:val="left" w:pos="133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5778A3E9" w14:textId="77777777" w:rsidR="00FA28E1" w:rsidRPr="008E57D9" w:rsidRDefault="00FA28E1" w:rsidP="00D051DB">
            <w:pPr>
              <w:tabs>
                <w:tab w:val="decimal" w:pos="63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4A3506F3" w14:textId="77777777" w:rsidR="00FA28E1" w:rsidRPr="008E57D9" w:rsidRDefault="00FA28E1" w:rsidP="00D051DB">
            <w:pPr>
              <w:tabs>
                <w:tab w:val="clear" w:pos="680"/>
                <w:tab w:val="decimal" w:pos="702"/>
                <w:tab w:val="left" w:pos="1332"/>
              </w:tabs>
              <w:spacing w:line="18" w:lineRule="atLeast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6F5861EE" w14:textId="77777777" w:rsidR="00FA28E1" w:rsidRPr="008E57D9" w:rsidRDefault="00FA28E1" w:rsidP="00D051DB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4A09" w:rsidRPr="008E57D9" w14:paraId="319267C5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3D7EF432" w14:textId="77777777" w:rsidR="00514A09" w:rsidRPr="008E57D9" w:rsidRDefault="00514A09" w:rsidP="00514A09">
            <w:pPr>
              <w:spacing w:line="18" w:lineRule="atLeast"/>
              <w:ind w:left="144" w:right="610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A6AFA21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050AA746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4BFCF65" w14:textId="515FACFB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133 </w:t>
            </w:r>
          </w:p>
        </w:tc>
        <w:tc>
          <w:tcPr>
            <w:tcW w:w="270" w:type="dxa"/>
          </w:tcPr>
          <w:p w14:paraId="4D841A8D" w14:textId="77777777" w:rsidR="00514A09" w:rsidRPr="008E57D9" w:rsidRDefault="00514A09" w:rsidP="00514A09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260" w:type="dxa"/>
          </w:tcPr>
          <w:p w14:paraId="5FFB6A4A" w14:textId="55ED2A6B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 </w:t>
            </w:r>
          </w:p>
        </w:tc>
        <w:tc>
          <w:tcPr>
            <w:tcW w:w="270" w:type="dxa"/>
          </w:tcPr>
          <w:p w14:paraId="4B297545" w14:textId="77777777" w:rsidR="00514A09" w:rsidRPr="008E57D9" w:rsidRDefault="00514A09" w:rsidP="00514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18" w:lineRule="atLeast"/>
              <w:ind w:right="66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1084B07C" w14:textId="23812AC2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136 </w:t>
            </w:r>
          </w:p>
        </w:tc>
        <w:tc>
          <w:tcPr>
            <w:tcW w:w="360" w:type="dxa"/>
          </w:tcPr>
          <w:p w14:paraId="4D734569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5A3AA81B" w14:textId="57AEF4EB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279 </w:t>
            </w:r>
          </w:p>
        </w:tc>
        <w:tc>
          <w:tcPr>
            <w:tcW w:w="270" w:type="dxa"/>
            <w:shd w:val="clear" w:color="auto" w:fill="auto"/>
          </w:tcPr>
          <w:p w14:paraId="17500148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shd w:val="clear" w:color="auto" w:fill="auto"/>
          </w:tcPr>
          <w:p w14:paraId="734DE917" w14:textId="2E0B3959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5 </w:t>
            </w:r>
          </w:p>
        </w:tc>
        <w:tc>
          <w:tcPr>
            <w:tcW w:w="252" w:type="dxa"/>
            <w:shd w:val="clear" w:color="auto" w:fill="auto"/>
          </w:tcPr>
          <w:p w14:paraId="0EF41191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4452A50B" w14:textId="4D22E016" w:rsidR="00514A09" w:rsidRPr="008E57D9" w:rsidRDefault="00514A09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284 </w:t>
            </w:r>
          </w:p>
        </w:tc>
      </w:tr>
      <w:tr w:rsidR="00514A09" w:rsidRPr="008E57D9" w14:paraId="4A8C4C67" w14:textId="77777777" w:rsidTr="00DB6D36">
        <w:trPr>
          <w:trHeight w:val="90"/>
        </w:trPr>
        <w:tc>
          <w:tcPr>
            <w:tcW w:w="4140" w:type="dxa"/>
            <w:shd w:val="clear" w:color="auto" w:fill="auto"/>
          </w:tcPr>
          <w:p w14:paraId="58A3C310" w14:textId="77777777" w:rsidR="00514A09" w:rsidRPr="008E57D9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1D7F1621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F80B73F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802BBC2" w14:textId="7828DFA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724 </w:t>
            </w:r>
          </w:p>
        </w:tc>
        <w:tc>
          <w:tcPr>
            <w:tcW w:w="270" w:type="dxa"/>
          </w:tcPr>
          <w:p w14:paraId="1BE9F372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92D1A87" w14:textId="03E9F2C3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 </w:t>
            </w:r>
          </w:p>
        </w:tc>
        <w:tc>
          <w:tcPr>
            <w:tcW w:w="270" w:type="dxa"/>
          </w:tcPr>
          <w:p w14:paraId="525F9D23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91C175D" w14:textId="0908665F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727 </w:t>
            </w:r>
          </w:p>
        </w:tc>
        <w:tc>
          <w:tcPr>
            <w:tcW w:w="360" w:type="dxa"/>
          </w:tcPr>
          <w:p w14:paraId="05B927DA" w14:textId="77777777" w:rsidR="00514A09" w:rsidRPr="008E57D9" w:rsidRDefault="00514A09" w:rsidP="00514A09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2B3A7A3D" w14:textId="4829ECF1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860 </w:t>
            </w:r>
          </w:p>
        </w:tc>
        <w:tc>
          <w:tcPr>
            <w:tcW w:w="270" w:type="dxa"/>
            <w:shd w:val="clear" w:color="auto" w:fill="auto"/>
          </w:tcPr>
          <w:p w14:paraId="7D7037CB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shd w:val="clear" w:color="auto" w:fill="auto"/>
          </w:tcPr>
          <w:p w14:paraId="55196B71" w14:textId="738474AA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(2)</w:t>
            </w:r>
          </w:p>
        </w:tc>
        <w:tc>
          <w:tcPr>
            <w:tcW w:w="252" w:type="dxa"/>
            <w:shd w:val="clear" w:color="auto" w:fill="auto"/>
          </w:tcPr>
          <w:p w14:paraId="4B3BC244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4E9879FA" w14:textId="37882F52" w:rsidR="00514A09" w:rsidRPr="008E57D9" w:rsidRDefault="00514A09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858 </w:t>
            </w:r>
          </w:p>
        </w:tc>
      </w:tr>
      <w:tr w:rsidR="00514A09" w:rsidRPr="008E57D9" w14:paraId="2A443039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35BEA6E" w14:textId="77777777" w:rsidR="00514A09" w:rsidRPr="008E57D9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783D3DB9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075D226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30BE408" w14:textId="6129B8EB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46 </w:t>
            </w:r>
          </w:p>
        </w:tc>
        <w:tc>
          <w:tcPr>
            <w:tcW w:w="270" w:type="dxa"/>
          </w:tcPr>
          <w:p w14:paraId="1A37D3C9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AC4876E" w14:textId="0167AEB8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</w:p>
        </w:tc>
        <w:tc>
          <w:tcPr>
            <w:tcW w:w="270" w:type="dxa"/>
          </w:tcPr>
          <w:p w14:paraId="108C76C2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7B4A440" w14:textId="6D662BA8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47 </w:t>
            </w:r>
          </w:p>
        </w:tc>
        <w:tc>
          <w:tcPr>
            <w:tcW w:w="360" w:type="dxa"/>
          </w:tcPr>
          <w:p w14:paraId="680E18CB" w14:textId="77777777" w:rsidR="00514A09" w:rsidRPr="008E57D9" w:rsidRDefault="00514A09" w:rsidP="00514A09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7FDA1329" w14:textId="2E8EFAB3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60 </w:t>
            </w:r>
          </w:p>
        </w:tc>
        <w:tc>
          <w:tcPr>
            <w:tcW w:w="270" w:type="dxa"/>
            <w:shd w:val="clear" w:color="auto" w:fill="auto"/>
          </w:tcPr>
          <w:p w14:paraId="6C1E0FEA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shd w:val="clear" w:color="auto" w:fill="auto"/>
          </w:tcPr>
          <w:p w14:paraId="5855864F" w14:textId="7EC2FE84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 </w:t>
            </w:r>
          </w:p>
        </w:tc>
        <w:tc>
          <w:tcPr>
            <w:tcW w:w="252" w:type="dxa"/>
            <w:shd w:val="clear" w:color="auto" w:fill="auto"/>
          </w:tcPr>
          <w:p w14:paraId="640E59BE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1595AE16" w14:textId="5139D27D" w:rsidR="00514A09" w:rsidRPr="008E57D9" w:rsidRDefault="00514A09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62 </w:t>
            </w:r>
          </w:p>
        </w:tc>
      </w:tr>
      <w:tr w:rsidR="00514A09" w:rsidRPr="008E57D9" w14:paraId="13320448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4FAD752" w14:textId="77777777" w:rsidR="00514A09" w:rsidRPr="008E57D9" w:rsidRDefault="00514A09" w:rsidP="00514A09">
            <w:pPr>
              <w:spacing w:line="18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76232BBE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E5218C0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E8C59FC" w14:textId="05F43A0F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57 </w:t>
            </w:r>
          </w:p>
        </w:tc>
        <w:tc>
          <w:tcPr>
            <w:tcW w:w="270" w:type="dxa"/>
          </w:tcPr>
          <w:p w14:paraId="19650964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4260A15" w14:textId="68A22F54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(4)</w:t>
            </w:r>
          </w:p>
        </w:tc>
        <w:tc>
          <w:tcPr>
            <w:tcW w:w="270" w:type="dxa"/>
          </w:tcPr>
          <w:p w14:paraId="525DAFC7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F2D5190" w14:textId="32800383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53 </w:t>
            </w:r>
          </w:p>
        </w:tc>
        <w:tc>
          <w:tcPr>
            <w:tcW w:w="360" w:type="dxa"/>
          </w:tcPr>
          <w:p w14:paraId="389EED36" w14:textId="77777777" w:rsidR="00514A09" w:rsidRPr="008E57D9" w:rsidRDefault="00514A09" w:rsidP="00514A09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43FEF9AC" w14:textId="4B39FF1E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82 </w:t>
            </w:r>
          </w:p>
        </w:tc>
        <w:tc>
          <w:tcPr>
            <w:tcW w:w="270" w:type="dxa"/>
            <w:shd w:val="clear" w:color="auto" w:fill="auto"/>
          </w:tcPr>
          <w:p w14:paraId="27BD1926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shd w:val="clear" w:color="auto" w:fill="auto"/>
          </w:tcPr>
          <w:p w14:paraId="1C7A7C3B" w14:textId="285A9BED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  <w:shd w:val="clear" w:color="auto" w:fill="auto"/>
          </w:tcPr>
          <w:p w14:paraId="21FCAA78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7524788F" w14:textId="5F8582FE" w:rsidR="00514A09" w:rsidRPr="008E57D9" w:rsidRDefault="00514A09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82 </w:t>
            </w:r>
          </w:p>
        </w:tc>
      </w:tr>
      <w:tr w:rsidR="00514A09" w:rsidRPr="008E57D9" w14:paraId="493AB238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0DAFB3A" w14:textId="77777777" w:rsidR="00514A09" w:rsidRPr="008E57D9" w:rsidRDefault="00514A09" w:rsidP="00514A09">
            <w:pPr>
              <w:spacing w:line="18" w:lineRule="atLeas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รวมสินทรัพย์หมุนเวียน</w:t>
            </w:r>
          </w:p>
        </w:tc>
        <w:tc>
          <w:tcPr>
            <w:tcW w:w="270" w:type="dxa"/>
          </w:tcPr>
          <w:p w14:paraId="6BE494F8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B33D113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E8A955" w14:textId="2B7B5370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960 </w:t>
            </w:r>
          </w:p>
        </w:tc>
        <w:tc>
          <w:tcPr>
            <w:tcW w:w="270" w:type="dxa"/>
          </w:tcPr>
          <w:p w14:paraId="71B4FD24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60310F" w14:textId="788A8C05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3 </w:t>
            </w:r>
          </w:p>
        </w:tc>
        <w:tc>
          <w:tcPr>
            <w:tcW w:w="270" w:type="dxa"/>
          </w:tcPr>
          <w:p w14:paraId="5046E457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B2B9EB" w14:textId="5D316C3B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963 </w:t>
            </w:r>
          </w:p>
        </w:tc>
        <w:tc>
          <w:tcPr>
            <w:tcW w:w="360" w:type="dxa"/>
          </w:tcPr>
          <w:p w14:paraId="45933DD1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765C6" w14:textId="1A331D0C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1,281 </w:t>
            </w:r>
          </w:p>
        </w:tc>
        <w:tc>
          <w:tcPr>
            <w:tcW w:w="270" w:type="dxa"/>
            <w:shd w:val="clear" w:color="auto" w:fill="auto"/>
          </w:tcPr>
          <w:p w14:paraId="62C83784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6B3F2" w14:textId="07F569FF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 </w:t>
            </w:r>
          </w:p>
        </w:tc>
        <w:tc>
          <w:tcPr>
            <w:tcW w:w="252" w:type="dxa"/>
            <w:shd w:val="clear" w:color="auto" w:fill="auto"/>
          </w:tcPr>
          <w:p w14:paraId="3A322175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577A" w14:textId="4F640A02" w:rsidR="00514A09" w:rsidRPr="008E57D9" w:rsidRDefault="00514A09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1,286 </w:t>
            </w:r>
          </w:p>
        </w:tc>
      </w:tr>
      <w:tr w:rsidR="00FA28E1" w:rsidRPr="008E57D9" w14:paraId="3DE59E13" w14:textId="77777777" w:rsidTr="00DB6D36">
        <w:trPr>
          <w:trHeight w:val="299"/>
        </w:trPr>
        <w:tc>
          <w:tcPr>
            <w:tcW w:w="4140" w:type="dxa"/>
            <w:shd w:val="clear" w:color="auto" w:fill="auto"/>
          </w:tcPr>
          <w:p w14:paraId="6BD3F272" w14:textId="77777777" w:rsidR="00FA28E1" w:rsidRPr="008E57D9" w:rsidRDefault="00FA28E1" w:rsidP="00BE79D1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3D08F307" w14:textId="77777777" w:rsidR="00FA28E1" w:rsidRPr="008E57D9" w:rsidRDefault="00FA28E1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B6037E0" w14:textId="77777777" w:rsidR="00FA28E1" w:rsidRPr="008E57D9" w:rsidRDefault="00FA28E1" w:rsidP="00BE79D1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554C482B" w14:textId="77777777" w:rsidR="00FA28E1" w:rsidRPr="008E57D9" w:rsidRDefault="00FA28E1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A797182" w14:textId="77777777" w:rsidR="00FA28E1" w:rsidRPr="008E57D9" w:rsidRDefault="00FA28E1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50048AE7" w14:textId="77777777" w:rsidR="00FA28E1" w:rsidRPr="008E57D9" w:rsidRDefault="00FA28E1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951915D" w14:textId="77777777" w:rsidR="00FA28E1" w:rsidRPr="008E57D9" w:rsidRDefault="00FA28E1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94287A2" w14:textId="77777777" w:rsidR="00FA28E1" w:rsidRPr="008E57D9" w:rsidRDefault="00FA28E1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785A2C70" w14:textId="77777777" w:rsidR="00FA28E1" w:rsidRPr="008E57D9" w:rsidRDefault="00FA28E1" w:rsidP="00D051DB">
            <w:pPr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667B5AE" w14:textId="77777777" w:rsidR="00FA28E1" w:rsidRPr="008E57D9" w:rsidRDefault="00FA28E1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3B1AAC1" w14:textId="77777777" w:rsidR="00FA28E1" w:rsidRPr="008E57D9" w:rsidRDefault="00FA28E1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11F08017" w14:textId="77777777" w:rsidR="00FA28E1" w:rsidRPr="008E57D9" w:rsidRDefault="00FA28E1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526E9AE4" w14:textId="77777777" w:rsidR="00FA28E1" w:rsidRPr="008E57D9" w:rsidRDefault="00FA28E1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83900EE" w14:textId="77777777" w:rsidR="00FA28E1" w:rsidRPr="008E57D9" w:rsidRDefault="00FA28E1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4A09" w:rsidRPr="008E57D9" w14:paraId="111BDD07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2CEE233C" w14:textId="77777777" w:rsidR="00514A09" w:rsidRPr="008E57D9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เงินจ่ายล่วงหน้าค่าก่อสร้าง</w:t>
            </w:r>
          </w:p>
        </w:tc>
        <w:tc>
          <w:tcPr>
            <w:tcW w:w="270" w:type="dxa"/>
          </w:tcPr>
          <w:p w14:paraId="46CA7097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F4E28BF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47E03B3" w14:textId="4EA2B881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106 </w:t>
            </w:r>
          </w:p>
        </w:tc>
        <w:tc>
          <w:tcPr>
            <w:tcW w:w="270" w:type="dxa"/>
          </w:tcPr>
          <w:p w14:paraId="0160BB7B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704FBCD" w14:textId="65BCA840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153CE86E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CAD73D7" w14:textId="4847B77A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106 </w:t>
            </w:r>
          </w:p>
        </w:tc>
        <w:tc>
          <w:tcPr>
            <w:tcW w:w="360" w:type="dxa"/>
          </w:tcPr>
          <w:p w14:paraId="0541DB92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A91290F" w14:textId="3DD352F5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116 </w:t>
            </w:r>
          </w:p>
        </w:tc>
        <w:tc>
          <w:tcPr>
            <w:tcW w:w="270" w:type="dxa"/>
          </w:tcPr>
          <w:p w14:paraId="3DE1070E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7CD87F6C" w14:textId="11240340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189D3C30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631AAAEB" w14:textId="0C8F4DA8" w:rsidR="00514A09" w:rsidRPr="008E57D9" w:rsidRDefault="00514A09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116 </w:t>
            </w:r>
          </w:p>
        </w:tc>
      </w:tr>
      <w:tr w:rsidR="00514A09" w:rsidRPr="008E57D9" w14:paraId="0F662CD5" w14:textId="77777777" w:rsidTr="00DB6D36">
        <w:trPr>
          <w:trHeight w:val="108"/>
        </w:trPr>
        <w:tc>
          <w:tcPr>
            <w:tcW w:w="4140" w:type="dxa"/>
            <w:shd w:val="clear" w:color="auto" w:fill="auto"/>
          </w:tcPr>
          <w:p w14:paraId="74FB1F58" w14:textId="77777777" w:rsidR="00514A09" w:rsidRPr="008E57D9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60EE6FF3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6499638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014AD1F" w14:textId="47D17A45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67,767 </w:t>
            </w:r>
          </w:p>
        </w:tc>
        <w:tc>
          <w:tcPr>
            <w:tcW w:w="270" w:type="dxa"/>
          </w:tcPr>
          <w:p w14:paraId="744262BD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1D2DCC1" w14:textId="76C7D31C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3,941 </w:t>
            </w:r>
          </w:p>
        </w:tc>
        <w:tc>
          <w:tcPr>
            <w:tcW w:w="270" w:type="dxa"/>
          </w:tcPr>
          <w:p w14:paraId="016BA7C4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A0FC0E7" w14:textId="34A2E759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71,708 </w:t>
            </w:r>
          </w:p>
        </w:tc>
        <w:tc>
          <w:tcPr>
            <w:tcW w:w="360" w:type="dxa"/>
          </w:tcPr>
          <w:p w14:paraId="69682852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5BDFC54A" w14:textId="09154736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73,784 </w:t>
            </w:r>
          </w:p>
        </w:tc>
        <w:tc>
          <w:tcPr>
            <w:tcW w:w="270" w:type="dxa"/>
          </w:tcPr>
          <w:p w14:paraId="32A094D4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57A66E6" w14:textId="3BE1714F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4,12</w:t>
            </w:r>
            <w:r w:rsidR="00791B0F" w:rsidRPr="008E57D9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53CA763F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9272FEC" w14:textId="5E860160" w:rsidR="00514A09" w:rsidRPr="008E57D9" w:rsidRDefault="00514A09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77,90</w:t>
            </w:r>
            <w:r w:rsidR="00791B0F" w:rsidRPr="008E57D9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514A09" w:rsidRPr="008E57D9" w14:paraId="15C43EC7" w14:textId="77777777" w:rsidTr="00DB6D36">
        <w:trPr>
          <w:trHeight w:val="81"/>
        </w:trPr>
        <w:tc>
          <w:tcPr>
            <w:tcW w:w="4140" w:type="dxa"/>
            <w:shd w:val="clear" w:color="auto" w:fill="auto"/>
          </w:tcPr>
          <w:p w14:paraId="5DD28E6A" w14:textId="77777777" w:rsidR="00514A09" w:rsidRPr="008E57D9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71AE6AB2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B4027F9" w14:textId="77777777" w:rsidR="00514A09" w:rsidRPr="008E57D9" w:rsidRDefault="00514A09" w:rsidP="00514A09">
            <w:pPr>
              <w:spacing w:line="18" w:lineRule="atLeas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74A584A" w14:textId="491AADCB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72,782 </w:t>
            </w:r>
          </w:p>
        </w:tc>
        <w:tc>
          <w:tcPr>
            <w:tcW w:w="270" w:type="dxa"/>
          </w:tcPr>
          <w:p w14:paraId="7A2A111B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ADF2D53" w14:textId="1090747F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1,472 </w:t>
            </w:r>
          </w:p>
        </w:tc>
        <w:tc>
          <w:tcPr>
            <w:tcW w:w="270" w:type="dxa"/>
          </w:tcPr>
          <w:p w14:paraId="1EDA8E04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186E028" w14:textId="5E0960E1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74,254 </w:t>
            </w:r>
          </w:p>
        </w:tc>
        <w:tc>
          <w:tcPr>
            <w:tcW w:w="360" w:type="dxa"/>
          </w:tcPr>
          <w:p w14:paraId="6E523AEA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63AB21C9" w14:textId="7AEA5541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78,799 </w:t>
            </w:r>
          </w:p>
        </w:tc>
        <w:tc>
          <w:tcPr>
            <w:tcW w:w="270" w:type="dxa"/>
          </w:tcPr>
          <w:p w14:paraId="373C02BF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1442345A" w14:textId="3F6B92FC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1,544 </w:t>
            </w:r>
          </w:p>
        </w:tc>
        <w:tc>
          <w:tcPr>
            <w:tcW w:w="252" w:type="dxa"/>
          </w:tcPr>
          <w:p w14:paraId="4ADF27CD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6E06CBC5" w14:textId="237F78FA" w:rsidR="00514A09" w:rsidRPr="008E57D9" w:rsidRDefault="00514A09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80,343 </w:t>
            </w:r>
          </w:p>
        </w:tc>
      </w:tr>
      <w:tr w:rsidR="00514A09" w:rsidRPr="008E57D9" w14:paraId="0A91E973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24A915A9" w14:textId="77777777" w:rsidR="00514A09" w:rsidRPr="008E57D9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สินทรัพย์ไม่มีตัวตนอื่น</w:t>
            </w:r>
          </w:p>
        </w:tc>
        <w:tc>
          <w:tcPr>
            <w:tcW w:w="270" w:type="dxa"/>
          </w:tcPr>
          <w:p w14:paraId="05B0C52C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988D51D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164B937" w14:textId="4773B98E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200 </w:t>
            </w:r>
          </w:p>
        </w:tc>
        <w:tc>
          <w:tcPr>
            <w:tcW w:w="270" w:type="dxa"/>
          </w:tcPr>
          <w:p w14:paraId="50223A3D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C210609" w14:textId="199AD119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29F152E0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A05196B" w14:textId="3835F35D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200 </w:t>
            </w:r>
          </w:p>
        </w:tc>
        <w:tc>
          <w:tcPr>
            <w:tcW w:w="360" w:type="dxa"/>
          </w:tcPr>
          <w:p w14:paraId="20ACE0A2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23327AA0" w14:textId="72AD7E98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247 </w:t>
            </w:r>
          </w:p>
        </w:tc>
        <w:tc>
          <w:tcPr>
            <w:tcW w:w="270" w:type="dxa"/>
          </w:tcPr>
          <w:p w14:paraId="62970272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645C3B4" w14:textId="69A7B12F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4D71A6A2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C127151" w14:textId="3B921664" w:rsidR="00514A09" w:rsidRPr="008E57D9" w:rsidRDefault="00514A09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247 </w:t>
            </w:r>
          </w:p>
        </w:tc>
      </w:tr>
      <w:tr w:rsidR="00514A09" w:rsidRPr="008E57D9" w14:paraId="198E6F3A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AB59D06" w14:textId="77777777" w:rsidR="00514A09" w:rsidRPr="008E57D9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4455A427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487561E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6FF9097" w14:textId="2D84C952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1,214 </w:t>
            </w:r>
          </w:p>
        </w:tc>
        <w:tc>
          <w:tcPr>
            <w:tcW w:w="270" w:type="dxa"/>
          </w:tcPr>
          <w:p w14:paraId="455AECF0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C40853C" w14:textId="69FA4759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16 </w:t>
            </w:r>
          </w:p>
        </w:tc>
        <w:tc>
          <w:tcPr>
            <w:tcW w:w="270" w:type="dxa"/>
          </w:tcPr>
          <w:p w14:paraId="624424AA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B3F6DBD" w14:textId="5112DA10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1,230 </w:t>
            </w:r>
          </w:p>
        </w:tc>
        <w:tc>
          <w:tcPr>
            <w:tcW w:w="360" w:type="dxa"/>
          </w:tcPr>
          <w:p w14:paraId="7B61DFA5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74CDC409" w14:textId="1C72CF00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1,419 </w:t>
            </w:r>
          </w:p>
        </w:tc>
        <w:tc>
          <w:tcPr>
            <w:tcW w:w="270" w:type="dxa"/>
          </w:tcPr>
          <w:p w14:paraId="14E67A4B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68EE4DCF" w14:textId="5B17AA0F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12 </w:t>
            </w:r>
          </w:p>
        </w:tc>
        <w:tc>
          <w:tcPr>
            <w:tcW w:w="252" w:type="dxa"/>
          </w:tcPr>
          <w:p w14:paraId="192BF1BE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45E5BCF2" w14:textId="0576C87C" w:rsidR="00514A09" w:rsidRPr="008E57D9" w:rsidRDefault="00514A09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1,431 </w:t>
            </w:r>
          </w:p>
        </w:tc>
      </w:tr>
      <w:tr w:rsidR="00514A09" w:rsidRPr="008E57D9" w14:paraId="410CD474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F2874D6" w14:textId="3D164EC6" w:rsidR="00514A09" w:rsidRPr="008E57D9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สิน</w:t>
            </w:r>
            <w:r w:rsidRPr="008E57D9">
              <w:rPr>
                <w:rFonts w:asciiTheme="majorBidi" w:hAnsiTheme="majorBidi" w:cstheme="majorBidi" w:hint="cs"/>
                <w:sz w:val="23"/>
                <w:szCs w:val="23"/>
                <w:cs/>
              </w:rPr>
              <w:t>ทรัพย์</w:t>
            </w: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270" w:type="dxa"/>
          </w:tcPr>
          <w:p w14:paraId="1E16E879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FE11C4E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A07DEF0" w14:textId="1E92C5C4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270" w:type="dxa"/>
          </w:tcPr>
          <w:p w14:paraId="0B0067BF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998B399" w14:textId="7FB9B416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270" w:type="dxa"/>
          </w:tcPr>
          <w:p w14:paraId="622ECAAC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8221D60" w14:textId="123E9F90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360" w:type="dxa"/>
          </w:tcPr>
          <w:p w14:paraId="0FCDAD24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077F992" w14:textId="4D725DDA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39 </w:t>
            </w:r>
          </w:p>
        </w:tc>
        <w:tc>
          <w:tcPr>
            <w:tcW w:w="270" w:type="dxa"/>
          </w:tcPr>
          <w:p w14:paraId="75AE386B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37B74DAB" w14:textId="5E0B7275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0E2B6913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26AAA1C" w14:textId="4F96E07C" w:rsidR="00514A09" w:rsidRPr="008E57D9" w:rsidRDefault="00514A09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39 </w:t>
            </w:r>
          </w:p>
        </w:tc>
      </w:tr>
      <w:tr w:rsidR="00514A09" w:rsidRPr="008E57D9" w14:paraId="7AE174F1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84DB959" w14:textId="77777777" w:rsidR="00514A09" w:rsidRPr="008E57D9" w:rsidRDefault="00514A09" w:rsidP="00514A09">
            <w:pPr>
              <w:spacing w:line="18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28CC446E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F69F32C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A2B633" w14:textId="4A4E0378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481 </w:t>
            </w:r>
          </w:p>
        </w:tc>
        <w:tc>
          <w:tcPr>
            <w:tcW w:w="270" w:type="dxa"/>
          </w:tcPr>
          <w:p w14:paraId="2334ACDA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D7F75F" w14:textId="35B6AC60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1639B8A1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6CA60C" w14:textId="5C415772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481 </w:t>
            </w:r>
          </w:p>
        </w:tc>
        <w:tc>
          <w:tcPr>
            <w:tcW w:w="360" w:type="dxa"/>
          </w:tcPr>
          <w:p w14:paraId="462ADE9E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AB3F71" w14:textId="22C914DC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769 </w:t>
            </w:r>
          </w:p>
        </w:tc>
        <w:tc>
          <w:tcPr>
            <w:tcW w:w="270" w:type="dxa"/>
          </w:tcPr>
          <w:p w14:paraId="45ADCF68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7FA9E46" w14:textId="757A028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2496C6F0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475AA10E" w14:textId="33D13C64" w:rsidR="00514A09" w:rsidRPr="008E57D9" w:rsidRDefault="00514A09" w:rsidP="00D051DB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769 </w:t>
            </w:r>
          </w:p>
        </w:tc>
      </w:tr>
      <w:tr w:rsidR="00514A09" w:rsidRPr="008E57D9" w14:paraId="4DDCE589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3650401B" w14:textId="77777777" w:rsidR="00514A09" w:rsidRPr="008E57D9" w:rsidRDefault="00514A09" w:rsidP="00514A09">
            <w:pPr>
              <w:spacing w:line="0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รวมสินทรัพย์ไม่หมุนเวียน</w:t>
            </w:r>
          </w:p>
        </w:tc>
        <w:tc>
          <w:tcPr>
            <w:tcW w:w="270" w:type="dxa"/>
          </w:tcPr>
          <w:p w14:paraId="3FB81DB5" w14:textId="77777777" w:rsidR="00514A09" w:rsidRPr="008E57D9" w:rsidRDefault="00514A09" w:rsidP="00D051DB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55870B0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E7D1CC" w14:textId="7C54AD25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142,550 </w:t>
            </w:r>
          </w:p>
        </w:tc>
        <w:tc>
          <w:tcPr>
            <w:tcW w:w="270" w:type="dxa"/>
          </w:tcPr>
          <w:p w14:paraId="64687259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F7A843" w14:textId="6423BD6E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5,429 </w:t>
            </w:r>
          </w:p>
        </w:tc>
        <w:tc>
          <w:tcPr>
            <w:tcW w:w="270" w:type="dxa"/>
          </w:tcPr>
          <w:p w14:paraId="58FEC357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98D8DE" w14:textId="5A147613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147,979 </w:t>
            </w:r>
          </w:p>
        </w:tc>
        <w:tc>
          <w:tcPr>
            <w:tcW w:w="360" w:type="dxa"/>
          </w:tcPr>
          <w:p w14:paraId="42C48494" w14:textId="77777777" w:rsidR="00514A09" w:rsidRPr="008E57D9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1F09FF" w14:textId="0994BA1F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155,173 </w:t>
            </w:r>
          </w:p>
        </w:tc>
        <w:tc>
          <w:tcPr>
            <w:tcW w:w="270" w:type="dxa"/>
          </w:tcPr>
          <w:p w14:paraId="29CF2227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0A5DF395" w14:textId="07E2488C" w:rsidR="00514A09" w:rsidRPr="008E57D9" w:rsidRDefault="00514A09" w:rsidP="00D051DB">
            <w:pPr>
              <w:pStyle w:val="acctfourfigures"/>
              <w:tabs>
                <w:tab w:val="decimal" w:pos="60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5,67</w:t>
            </w:r>
            <w:r w:rsidR="00DA79F0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8</w:t>
            </w: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5156648F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5C9C16" w14:textId="663338C5" w:rsidR="00514A09" w:rsidRPr="008E57D9" w:rsidRDefault="00514A09" w:rsidP="00D051DB">
            <w:pPr>
              <w:pStyle w:val="acctfourfigures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160,85</w:t>
            </w:r>
            <w:r w:rsidR="00791B0F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514A09" w:rsidRPr="008E57D9" w14:paraId="0DD00E7D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2E5EA830" w14:textId="77777777" w:rsidR="00514A09" w:rsidRPr="008E57D9" w:rsidRDefault="00514A09" w:rsidP="00514A09">
            <w:pPr>
              <w:spacing w:line="160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</w:t>
            </w:r>
          </w:p>
        </w:tc>
        <w:tc>
          <w:tcPr>
            <w:tcW w:w="270" w:type="dxa"/>
          </w:tcPr>
          <w:p w14:paraId="0067171A" w14:textId="77777777" w:rsidR="00514A09" w:rsidRPr="008E57D9" w:rsidRDefault="00514A09" w:rsidP="00D051DB">
            <w:pPr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DEDF5DF" w14:textId="77777777" w:rsidR="00514A09" w:rsidRPr="008E57D9" w:rsidRDefault="00514A09" w:rsidP="00514A09">
            <w:pPr>
              <w:spacing w:line="16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FE330B" w14:textId="4B754B81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143,510 </w:t>
            </w:r>
          </w:p>
        </w:tc>
        <w:tc>
          <w:tcPr>
            <w:tcW w:w="270" w:type="dxa"/>
          </w:tcPr>
          <w:p w14:paraId="3EF91CB2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CEB3B3" w14:textId="07D03354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5,432 </w:t>
            </w:r>
          </w:p>
        </w:tc>
        <w:tc>
          <w:tcPr>
            <w:tcW w:w="270" w:type="dxa"/>
          </w:tcPr>
          <w:p w14:paraId="15D0CE78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8D8F90" w14:textId="17690831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148,942 </w:t>
            </w:r>
          </w:p>
        </w:tc>
        <w:tc>
          <w:tcPr>
            <w:tcW w:w="360" w:type="dxa"/>
            <w:vAlign w:val="bottom"/>
          </w:tcPr>
          <w:p w14:paraId="7FC9431A" w14:textId="77777777" w:rsidR="00514A09" w:rsidRPr="008E57D9" w:rsidRDefault="00514A09" w:rsidP="00D051DB">
            <w:pPr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203AB3" w14:textId="1880907D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156,454 </w:t>
            </w:r>
          </w:p>
        </w:tc>
        <w:tc>
          <w:tcPr>
            <w:tcW w:w="270" w:type="dxa"/>
          </w:tcPr>
          <w:p w14:paraId="5A78C16A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65A0D7EC" w14:textId="6C9802F3" w:rsidR="00514A09" w:rsidRPr="008E57D9" w:rsidRDefault="00514A09" w:rsidP="00D051DB">
            <w:pPr>
              <w:pStyle w:val="acctfourfigures"/>
              <w:tabs>
                <w:tab w:val="decimal" w:pos="60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5,68</w:t>
            </w:r>
            <w:r w:rsidR="00DA79F0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66885F76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8C30CD5" w14:textId="1A971D8B" w:rsidR="00514A09" w:rsidRPr="008E57D9" w:rsidRDefault="00514A09" w:rsidP="00D051DB">
            <w:pPr>
              <w:pStyle w:val="acctfourfigures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162,13</w:t>
            </w:r>
            <w:r w:rsidR="00791B0F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853222" w:rsidRPr="008E57D9" w14:paraId="375C5102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5F11B64C" w14:textId="77777777" w:rsidR="00853222" w:rsidRPr="008E57D9" w:rsidRDefault="00853222" w:rsidP="00514A09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458B65A3" w14:textId="77777777" w:rsidR="00853222" w:rsidRPr="008E57D9" w:rsidRDefault="00853222" w:rsidP="00D051DB">
            <w:pPr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FC70ADD" w14:textId="77777777" w:rsidR="00853222" w:rsidRPr="008E57D9" w:rsidRDefault="00853222" w:rsidP="00514A09">
            <w:pPr>
              <w:spacing w:line="16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F8824C" w14:textId="77777777" w:rsidR="00853222" w:rsidRPr="008E57D9" w:rsidRDefault="00853222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5AB786D" w14:textId="77777777" w:rsidR="00853222" w:rsidRPr="008E57D9" w:rsidRDefault="00853222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37A6C4" w14:textId="77777777" w:rsidR="00853222" w:rsidRPr="008E57D9" w:rsidRDefault="00853222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8059DBE" w14:textId="77777777" w:rsidR="00853222" w:rsidRPr="008E57D9" w:rsidRDefault="00853222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817BA2" w14:textId="77777777" w:rsidR="00853222" w:rsidRPr="008E57D9" w:rsidRDefault="00853222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1470C820" w14:textId="77777777" w:rsidR="00853222" w:rsidRPr="008E57D9" w:rsidRDefault="00853222" w:rsidP="00D051DB">
            <w:pPr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BA3809" w14:textId="77777777" w:rsidR="00853222" w:rsidRPr="008E57D9" w:rsidRDefault="00853222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40484E4" w14:textId="77777777" w:rsidR="00853222" w:rsidRPr="008E57D9" w:rsidRDefault="00853222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C6AED95" w14:textId="77777777" w:rsidR="00853222" w:rsidRPr="008E57D9" w:rsidRDefault="00853222" w:rsidP="00D051DB">
            <w:pPr>
              <w:pStyle w:val="acctfourfigures"/>
              <w:tabs>
                <w:tab w:val="decimal" w:pos="60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7D291CEE" w14:textId="77777777" w:rsidR="00853222" w:rsidRPr="008E57D9" w:rsidRDefault="00853222" w:rsidP="00D051DB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2D47D252" w14:textId="77777777" w:rsidR="00853222" w:rsidRPr="008E57D9" w:rsidRDefault="00853222" w:rsidP="00D051DB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62400" w:rsidRPr="008E57D9" w14:paraId="1E9893B0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4A1EC024" w14:textId="77777777" w:rsidR="00F62400" w:rsidRPr="008E57D9" w:rsidRDefault="00F62400" w:rsidP="00514A09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18BE0105" w14:textId="77777777" w:rsidR="00F62400" w:rsidRPr="008E57D9" w:rsidRDefault="00F62400" w:rsidP="00D051DB">
            <w:pPr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C39CB6C" w14:textId="77777777" w:rsidR="00F62400" w:rsidRPr="008E57D9" w:rsidRDefault="00F62400" w:rsidP="00514A09">
            <w:pPr>
              <w:spacing w:line="16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03DC753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D1493DE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597987E2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65ED9F2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14:paraId="1FDBE186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51678588" w14:textId="77777777" w:rsidR="00F62400" w:rsidRPr="008E57D9" w:rsidRDefault="00F62400" w:rsidP="00D051DB">
            <w:pPr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14:paraId="0B7A808F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5A2B2BB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</w:tcPr>
          <w:p w14:paraId="7DAFA664" w14:textId="77777777" w:rsidR="00F62400" w:rsidRPr="008E57D9" w:rsidRDefault="00F62400" w:rsidP="00D051DB">
            <w:pPr>
              <w:pStyle w:val="acctfourfigures"/>
              <w:tabs>
                <w:tab w:val="decimal" w:pos="60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568F5146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32DC983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62400" w:rsidRPr="008E57D9" w14:paraId="353FB4A3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2620ACE3" w14:textId="77777777" w:rsidR="00F62400" w:rsidRPr="008E57D9" w:rsidRDefault="00F62400" w:rsidP="00514A09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9537B0" w14:textId="77777777" w:rsidR="00F62400" w:rsidRPr="008E57D9" w:rsidRDefault="00F62400" w:rsidP="00D051DB">
            <w:pPr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862FC1" w14:textId="77777777" w:rsidR="00F62400" w:rsidRPr="008E57D9" w:rsidRDefault="00F62400" w:rsidP="00514A09">
            <w:pPr>
              <w:spacing w:line="1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E2F0A2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0363172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13BDE7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691870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4DB7281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1C49555" w14:textId="77777777" w:rsidR="00F62400" w:rsidRPr="008E57D9" w:rsidRDefault="00F62400" w:rsidP="00D051DB">
            <w:pPr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A1A8E2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D8B91E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</w:tcPr>
          <w:p w14:paraId="7E42BDFD" w14:textId="77777777" w:rsidR="00F62400" w:rsidRPr="008E57D9" w:rsidRDefault="00F62400" w:rsidP="00D051DB">
            <w:pPr>
              <w:pStyle w:val="acctfourfigures"/>
              <w:tabs>
                <w:tab w:val="decimal" w:pos="60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17F8A1F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14:paraId="74E2A0CC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2400" w:rsidRPr="008E57D9" w14:paraId="727E6BFA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4BC85AD9" w14:textId="77777777" w:rsidR="00F62400" w:rsidRPr="008E57D9" w:rsidRDefault="00F62400" w:rsidP="00514A09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5209B3" w14:textId="77777777" w:rsidR="00F62400" w:rsidRPr="008E57D9" w:rsidRDefault="00F62400" w:rsidP="00D051DB">
            <w:pPr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4B142F" w14:textId="77777777" w:rsidR="00F62400" w:rsidRPr="008E57D9" w:rsidRDefault="00F62400" w:rsidP="00514A09">
            <w:pPr>
              <w:spacing w:line="1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522817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D8CC1A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1AE1CD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1556618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43A5A7F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DAE8153" w14:textId="77777777" w:rsidR="00F62400" w:rsidRPr="008E57D9" w:rsidRDefault="00F62400" w:rsidP="00D051DB">
            <w:pPr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A3FB28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FE71B99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</w:tcPr>
          <w:p w14:paraId="601AB657" w14:textId="77777777" w:rsidR="00F62400" w:rsidRPr="008E57D9" w:rsidRDefault="00F62400" w:rsidP="00D051DB">
            <w:pPr>
              <w:pStyle w:val="acctfourfigures"/>
              <w:tabs>
                <w:tab w:val="decimal" w:pos="60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BD207E3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14:paraId="438578F7" w14:textId="77777777" w:rsidR="00F62400" w:rsidRPr="008E57D9" w:rsidRDefault="00F62400" w:rsidP="00D051DB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A1B4F" w:rsidRPr="008E57D9" w14:paraId="47058274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76C4F556" w14:textId="77777777" w:rsidR="00FA1B4F" w:rsidRPr="008E57D9" w:rsidRDefault="00FA1B4F" w:rsidP="00FA1B4F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8E57D9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270" w:type="dxa"/>
          </w:tcPr>
          <w:p w14:paraId="7D04E903" w14:textId="77777777" w:rsidR="00FA1B4F" w:rsidRPr="008E57D9" w:rsidRDefault="00FA1B4F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06C1333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D294FCA" w14:textId="77777777" w:rsidR="00FA1B4F" w:rsidRPr="008E57D9" w:rsidRDefault="00FA1B4F" w:rsidP="00FA1B4F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4E6BE12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316692B" w14:textId="77777777" w:rsidR="00FA1B4F" w:rsidRPr="008E57D9" w:rsidRDefault="00FA1B4F" w:rsidP="00FA1B4F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DCD6C0A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CB6982B" w14:textId="77777777" w:rsidR="00FA1B4F" w:rsidRPr="008E57D9" w:rsidRDefault="00FA1B4F" w:rsidP="00FA1B4F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43F88FF9" w14:textId="77777777" w:rsidR="00FA1B4F" w:rsidRPr="008E57D9" w:rsidRDefault="00FA1B4F" w:rsidP="00D051DB">
            <w:pPr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1B821F1" w14:textId="77777777" w:rsidR="00FA1B4F" w:rsidRPr="008E57D9" w:rsidRDefault="00FA1B4F" w:rsidP="00FA1B4F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FFAF642" w14:textId="77777777" w:rsidR="00FA1B4F" w:rsidRPr="008E57D9" w:rsidRDefault="00FA1B4F" w:rsidP="00D051DB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59C64EC4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27C89ABC" w14:textId="77777777" w:rsidR="00FA1B4F" w:rsidRPr="008E57D9" w:rsidRDefault="00FA1B4F" w:rsidP="00D051DB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55E4D67E" w14:textId="77777777" w:rsidR="00FA1B4F" w:rsidRPr="008E57D9" w:rsidRDefault="00FA1B4F" w:rsidP="00FA1B4F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A1B4F" w:rsidRPr="008E57D9" w14:paraId="15896C29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396A7E73" w14:textId="77777777" w:rsidR="00FA1B4F" w:rsidRPr="008E57D9" w:rsidRDefault="00FA1B4F" w:rsidP="00FA1B4F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8E57D9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4581C13E" w14:textId="77777777" w:rsidR="00FA1B4F" w:rsidRPr="008E57D9" w:rsidRDefault="00FA1B4F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DDF3B98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7FE086B" w14:textId="77777777" w:rsidR="00FA1B4F" w:rsidRPr="008E57D9" w:rsidRDefault="00FA1B4F" w:rsidP="00FA1B4F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795AE51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44D0ACE" w14:textId="77777777" w:rsidR="00FA1B4F" w:rsidRPr="008E57D9" w:rsidRDefault="00FA1B4F" w:rsidP="00FA1B4F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AA44F35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C7FA44F" w14:textId="77777777" w:rsidR="00FA1B4F" w:rsidRPr="008E57D9" w:rsidRDefault="00FA1B4F" w:rsidP="00FA1B4F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07CF2E70" w14:textId="77777777" w:rsidR="00FA1B4F" w:rsidRPr="008E57D9" w:rsidRDefault="00FA1B4F" w:rsidP="00D051DB">
            <w:pPr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23539F5" w14:textId="77777777" w:rsidR="00FA1B4F" w:rsidRPr="008E57D9" w:rsidRDefault="00FA1B4F" w:rsidP="00FA1B4F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EFD397B" w14:textId="77777777" w:rsidR="00FA1B4F" w:rsidRPr="008E57D9" w:rsidRDefault="00FA1B4F" w:rsidP="00D051DB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1392F67B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08069B83" w14:textId="77777777" w:rsidR="00FA1B4F" w:rsidRPr="008E57D9" w:rsidRDefault="00FA1B4F" w:rsidP="00D051DB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0088A75E" w14:textId="77777777" w:rsidR="00FA1B4F" w:rsidRPr="008E57D9" w:rsidRDefault="00FA1B4F" w:rsidP="00FA1B4F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4A09" w:rsidRPr="008E57D9" w14:paraId="6F84149B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54071E69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30268C5B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1E357EC" w14:textId="77777777" w:rsidR="00514A09" w:rsidRPr="008E57D9" w:rsidRDefault="00514A09" w:rsidP="00514A0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9B0E2E9" w14:textId="1069FF7E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1,648 </w:t>
            </w:r>
          </w:p>
        </w:tc>
        <w:tc>
          <w:tcPr>
            <w:tcW w:w="270" w:type="dxa"/>
          </w:tcPr>
          <w:p w14:paraId="31FDC6E2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FC39574" w14:textId="0BA83B3C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20 </w:t>
            </w:r>
          </w:p>
        </w:tc>
        <w:tc>
          <w:tcPr>
            <w:tcW w:w="270" w:type="dxa"/>
          </w:tcPr>
          <w:p w14:paraId="3D497CAD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740C44D" w14:textId="0B651DC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1,668 </w:t>
            </w:r>
          </w:p>
        </w:tc>
        <w:tc>
          <w:tcPr>
            <w:tcW w:w="360" w:type="dxa"/>
          </w:tcPr>
          <w:p w14:paraId="1AB79471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FC67E0F" w14:textId="7C59BE04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2,027 </w:t>
            </w:r>
          </w:p>
        </w:tc>
        <w:tc>
          <w:tcPr>
            <w:tcW w:w="270" w:type="dxa"/>
          </w:tcPr>
          <w:p w14:paraId="4CDEB21B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1663998A" w14:textId="17DF54EC" w:rsidR="00514A09" w:rsidRPr="008E57D9" w:rsidRDefault="00514A09" w:rsidP="00D051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11 </w:t>
            </w:r>
          </w:p>
        </w:tc>
        <w:tc>
          <w:tcPr>
            <w:tcW w:w="252" w:type="dxa"/>
          </w:tcPr>
          <w:p w14:paraId="060613E9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2367DC7" w14:textId="69D2A5C3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2,038 </w:t>
            </w:r>
          </w:p>
        </w:tc>
      </w:tr>
      <w:tr w:rsidR="00514A09" w:rsidRPr="008E57D9" w14:paraId="5BE286C0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3E28644" w14:textId="48CFD47C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ส่วนขอ</w:t>
            </w:r>
            <w:r w:rsidRPr="008E57D9">
              <w:rPr>
                <w:rFonts w:asciiTheme="majorBidi" w:hAnsiTheme="majorBidi" w:cstheme="majorBidi" w:hint="cs"/>
                <w:sz w:val="23"/>
                <w:szCs w:val="23"/>
                <w:cs/>
              </w:rPr>
              <w:t>งเงินกู้ระยะยาว</w:t>
            </w: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7445995E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D19B3F8" w14:textId="77777777" w:rsidR="00514A09" w:rsidRPr="008E57D9" w:rsidRDefault="00514A09" w:rsidP="00514A0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E19FEA5" w14:textId="17E7B401" w:rsidR="00514A09" w:rsidRPr="008E57D9" w:rsidRDefault="00514A09" w:rsidP="003336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64AD9B4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08EBF76" w14:textId="40EE8801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   -   </w:t>
            </w:r>
          </w:p>
        </w:tc>
        <w:tc>
          <w:tcPr>
            <w:tcW w:w="270" w:type="dxa"/>
          </w:tcPr>
          <w:p w14:paraId="4F53C904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C536C4D" w14:textId="50C8CA1C" w:rsidR="00514A09" w:rsidRPr="008E57D9" w:rsidRDefault="00514A09" w:rsidP="00D051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60" w:type="dxa"/>
          </w:tcPr>
          <w:p w14:paraId="076EBB9D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E203041" w14:textId="1BBA1E8D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667 </w:t>
            </w:r>
          </w:p>
        </w:tc>
        <w:tc>
          <w:tcPr>
            <w:tcW w:w="270" w:type="dxa"/>
          </w:tcPr>
          <w:p w14:paraId="73E80C9F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83915E4" w14:textId="0F50273D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3109957C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7B87EBA" w14:textId="7EF6B382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667 </w:t>
            </w:r>
          </w:p>
        </w:tc>
      </w:tr>
      <w:tr w:rsidR="00514A09" w:rsidRPr="008E57D9" w14:paraId="0F25259A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39176BEE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52945969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036E3B8" w14:textId="77777777" w:rsidR="00514A09" w:rsidRPr="008E57D9" w:rsidRDefault="00514A09" w:rsidP="00514A0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4CAC3C3" w14:textId="2B594215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3,812 </w:t>
            </w:r>
          </w:p>
        </w:tc>
        <w:tc>
          <w:tcPr>
            <w:tcW w:w="270" w:type="dxa"/>
          </w:tcPr>
          <w:p w14:paraId="21C4F957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C9E4EDB" w14:textId="77C339DF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0043EFA5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94D3660" w14:textId="103923D5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3,812 </w:t>
            </w:r>
          </w:p>
        </w:tc>
        <w:tc>
          <w:tcPr>
            <w:tcW w:w="360" w:type="dxa"/>
            <w:vAlign w:val="bottom"/>
          </w:tcPr>
          <w:p w14:paraId="322BEBE0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A04C0EC" w14:textId="26B22B89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5,550 </w:t>
            </w:r>
          </w:p>
        </w:tc>
        <w:tc>
          <w:tcPr>
            <w:tcW w:w="270" w:type="dxa"/>
          </w:tcPr>
          <w:p w14:paraId="036A01B1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14CFA29E" w14:textId="683C75A6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7C9E4D87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601134D8" w14:textId="580A974A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5,550 </w:t>
            </w:r>
          </w:p>
        </w:tc>
      </w:tr>
      <w:tr w:rsidR="00514A09" w:rsidRPr="008E57D9" w14:paraId="51F12B8E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F204456" w14:textId="272C950E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33EA6458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2185A49" w14:textId="77777777" w:rsidR="00514A09" w:rsidRPr="008E57D9" w:rsidRDefault="00514A09" w:rsidP="00514A0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B4C85F3" w14:textId="24311139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33 </w:t>
            </w:r>
          </w:p>
        </w:tc>
        <w:tc>
          <w:tcPr>
            <w:tcW w:w="270" w:type="dxa"/>
            <w:vAlign w:val="bottom"/>
          </w:tcPr>
          <w:p w14:paraId="01BB968B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48B0F1E" w14:textId="6D37EE8D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35CFA35B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9BAA00A" w14:textId="2537004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33 </w:t>
            </w:r>
          </w:p>
        </w:tc>
        <w:tc>
          <w:tcPr>
            <w:tcW w:w="360" w:type="dxa"/>
            <w:vAlign w:val="bottom"/>
          </w:tcPr>
          <w:p w14:paraId="079A9280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FF2FD82" w14:textId="1F459BD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35 </w:t>
            </w:r>
          </w:p>
        </w:tc>
        <w:tc>
          <w:tcPr>
            <w:tcW w:w="270" w:type="dxa"/>
            <w:vAlign w:val="bottom"/>
          </w:tcPr>
          <w:p w14:paraId="37F4493B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31AA3094" w14:textId="3FB64666" w:rsidR="00514A09" w:rsidRPr="008E57D9" w:rsidRDefault="00514A09" w:rsidP="00D051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(10)</w:t>
            </w:r>
          </w:p>
        </w:tc>
        <w:tc>
          <w:tcPr>
            <w:tcW w:w="252" w:type="dxa"/>
            <w:vAlign w:val="bottom"/>
          </w:tcPr>
          <w:p w14:paraId="691676EE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DDD6826" w14:textId="72F975F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25 </w:t>
            </w:r>
          </w:p>
        </w:tc>
      </w:tr>
      <w:tr w:rsidR="00514A09" w:rsidRPr="008E57D9" w14:paraId="13402498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2C20D7CE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ภาษีเงินได้นิติบุคคลค้างจ่าย</w:t>
            </w:r>
          </w:p>
        </w:tc>
        <w:tc>
          <w:tcPr>
            <w:tcW w:w="270" w:type="dxa"/>
          </w:tcPr>
          <w:p w14:paraId="0303BEED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1C02958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3FEE500" w14:textId="3F42C5DD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6 </w:t>
            </w:r>
          </w:p>
        </w:tc>
        <w:tc>
          <w:tcPr>
            <w:tcW w:w="270" w:type="dxa"/>
          </w:tcPr>
          <w:p w14:paraId="64A3D4D0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C282905" w14:textId="407236CA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2BBA8F84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F20879B" w14:textId="129CAB25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6 </w:t>
            </w:r>
          </w:p>
        </w:tc>
        <w:tc>
          <w:tcPr>
            <w:tcW w:w="360" w:type="dxa"/>
          </w:tcPr>
          <w:p w14:paraId="0DFF182F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E4F7282" w14:textId="228D7349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12 </w:t>
            </w:r>
          </w:p>
        </w:tc>
        <w:tc>
          <w:tcPr>
            <w:tcW w:w="270" w:type="dxa"/>
          </w:tcPr>
          <w:p w14:paraId="18E897E1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E17647D" w14:textId="510B6925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5276C967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21964E3" w14:textId="115E5C69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12 </w:t>
            </w:r>
          </w:p>
        </w:tc>
      </w:tr>
      <w:tr w:rsidR="00514A09" w:rsidRPr="008E57D9" w14:paraId="53FA9A4F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EC8A3AD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123BF021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077D205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FC0CDDA" w14:textId="0456BA40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126 </w:t>
            </w:r>
          </w:p>
        </w:tc>
        <w:tc>
          <w:tcPr>
            <w:tcW w:w="270" w:type="dxa"/>
          </w:tcPr>
          <w:p w14:paraId="12A5FB57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4A7F59A" w14:textId="77EF4E7F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3A85C2E1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891F27A" w14:textId="3EEB926C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126 </w:t>
            </w:r>
          </w:p>
        </w:tc>
        <w:tc>
          <w:tcPr>
            <w:tcW w:w="360" w:type="dxa"/>
          </w:tcPr>
          <w:p w14:paraId="521009C3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C5356B4" w14:textId="1CD8A13D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34322191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023E79EB" w14:textId="67899980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31D7CF5D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F3AF5F5" w14:textId="42717BAB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</w:tr>
      <w:tr w:rsidR="00514A09" w:rsidRPr="008E57D9" w14:paraId="3BCB38E3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4FFEAE87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787A451C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5BA3BBC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49258D0" w14:textId="05B41A6E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147 </w:t>
            </w:r>
          </w:p>
        </w:tc>
        <w:tc>
          <w:tcPr>
            <w:tcW w:w="270" w:type="dxa"/>
          </w:tcPr>
          <w:p w14:paraId="0D660246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D7201B0" w14:textId="1FED6724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</w:p>
        </w:tc>
        <w:tc>
          <w:tcPr>
            <w:tcW w:w="270" w:type="dxa"/>
          </w:tcPr>
          <w:p w14:paraId="39B770A4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D6903CB" w14:textId="503FAA0D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148 </w:t>
            </w:r>
          </w:p>
        </w:tc>
        <w:tc>
          <w:tcPr>
            <w:tcW w:w="360" w:type="dxa"/>
          </w:tcPr>
          <w:p w14:paraId="50C34FC6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FD82E47" w14:textId="6785A5F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188 </w:t>
            </w:r>
          </w:p>
        </w:tc>
        <w:tc>
          <w:tcPr>
            <w:tcW w:w="270" w:type="dxa"/>
          </w:tcPr>
          <w:p w14:paraId="53744158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DFBA802" w14:textId="553F5DFF" w:rsidR="00514A09" w:rsidRPr="008E57D9" w:rsidRDefault="00B00D51" w:rsidP="00D051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514A09"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2A6922CE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E68F6A7" w14:textId="70632B1E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="00B00D51" w:rsidRPr="008E57D9">
              <w:rPr>
                <w:rFonts w:asciiTheme="majorBidi" w:hAnsiTheme="majorBidi" w:cstheme="majorBidi"/>
                <w:sz w:val="23"/>
                <w:szCs w:val="23"/>
              </w:rPr>
              <w:t>89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514A09" w:rsidRPr="008E57D9" w14:paraId="7E943142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7E523C98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รวมหนี้สินหมุนเวียน</w:t>
            </w:r>
          </w:p>
        </w:tc>
        <w:tc>
          <w:tcPr>
            <w:tcW w:w="270" w:type="dxa"/>
          </w:tcPr>
          <w:p w14:paraId="33EB9525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FC58514" w14:textId="77777777" w:rsidR="00514A09" w:rsidRPr="008E57D9" w:rsidRDefault="00514A09" w:rsidP="00514A0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8F4BE7" w14:textId="795786D8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5,772 </w:t>
            </w:r>
          </w:p>
        </w:tc>
        <w:tc>
          <w:tcPr>
            <w:tcW w:w="270" w:type="dxa"/>
          </w:tcPr>
          <w:p w14:paraId="1F5F854F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9D781" w14:textId="144D3375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21 </w:t>
            </w:r>
          </w:p>
        </w:tc>
        <w:tc>
          <w:tcPr>
            <w:tcW w:w="270" w:type="dxa"/>
          </w:tcPr>
          <w:p w14:paraId="791D455A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FA9790" w14:textId="71392610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5,793 </w:t>
            </w:r>
          </w:p>
        </w:tc>
        <w:tc>
          <w:tcPr>
            <w:tcW w:w="360" w:type="dxa"/>
          </w:tcPr>
          <w:p w14:paraId="1295518C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66206F" w14:textId="7EB3D658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8,479 </w:t>
            </w:r>
          </w:p>
        </w:tc>
        <w:tc>
          <w:tcPr>
            <w:tcW w:w="270" w:type="dxa"/>
          </w:tcPr>
          <w:p w14:paraId="39F6FB1F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530CA1F6" w14:textId="2D211037" w:rsidR="00514A09" w:rsidRPr="008E57D9" w:rsidRDefault="00B00D51" w:rsidP="00D051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514A09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26AE4212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296F01" w14:textId="11C509EC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8,48</w:t>
            </w:r>
            <w:r w:rsidR="00B00D51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FA1B4F" w:rsidRPr="008E57D9" w14:paraId="68C0A15E" w14:textId="77777777" w:rsidTr="00DB6D36">
        <w:trPr>
          <w:trHeight w:val="63"/>
        </w:trPr>
        <w:tc>
          <w:tcPr>
            <w:tcW w:w="4140" w:type="dxa"/>
            <w:shd w:val="clear" w:color="auto" w:fill="auto"/>
          </w:tcPr>
          <w:p w14:paraId="1172BCDF" w14:textId="77777777" w:rsidR="00FA1B4F" w:rsidRPr="008E57D9" w:rsidRDefault="00FA1B4F" w:rsidP="00FA1B4F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79C471AD" w14:textId="77777777" w:rsidR="00FA1B4F" w:rsidRPr="008E57D9" w:rsidRDefault="00FA1B4F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04A02AC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25527AC" w14:textId="77777777" w:rsidR="00FA1B4F" w:rsidRPr="008E57D9" w:rsidRDefault="00FA1B4F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7DFCB41" w14:textId="77777777" w:rsidR="00FA1B4F" w:rsidRPr="008E57D9" w:rsidRDefault="00FA1B4F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F852F57" w14:textId="77777777" w:rsidR="00FA1B4F" w:rsidRPr="008E57D9" w:rsidRDefault="00FA1B4F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375F553" w14:textId="77777777" w:rsidR="00FA1B4F" w:rsidRPr="008E57D9" w:rsidRDefault="00FA1B4F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F512706" w14:textId="77777777" w:rsidR="00FA1B4F" w:rsidRPr="008E57D9" w:rsidRDefault="00FA1B4F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67530205" w14:textId="77777777" w:rsidR="00FA1B4F" w:rsidRPr="008E57D9" w:rsidRDefault="00FA1B4F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68168EF" w14:textId="77777777" w:rsidR="00FA1B4F" w:rsidRPr="008E57D9" w:rsidRDefault="00FA1B4F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DA380F9" w14:textId="77777777" w:rsidR="00FA1B4F" w:rsidRPr="008E57D9" w:rsidRDefault="00FA1B4F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6497BCE0" w14:textId="77777777" w:rsidR="00FA1B4F" w:rsidRPr="008E57D9" w:rsidRDefault="00FA1B4F" w:rsidP="00D051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2C35D736" w14:textId="77777777" w:rsidR="00FA1B4F" w:rsidRPr="008E57D9" w:rsidRDefault="00FA1B4F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288DF36F" w14:textId="77777777" w:rsidR="00FA1B4F" w:rsidRPr="008E57D9" w:rsidRDefault="00FA1B4F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4A09" w:rsidRPr="008E57D9" w14:paraId="7549943D" w14:textId="77777777" w:rsidTr="00DB6D36">
        <w:trPr>
          <w:trHeight w:val="189"/>
        </w:trPr>
        <w:tc>
          <w:tcPr>
            <w:tcW w:w="4140" w:type="dxa"/>
            <w:shd w:val="clear" w:color="auto" w:fill="auto"/>
          </w:tcPr>
          <w:p w14:paraId="40FB8E42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0D8D3E2A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E968FF8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11E1E91" w14:textId="0DAED7E6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43,733 </w:t>
            </w:r>
          </w:p>
        </w:tc>
        <w:tc>
          <w:tcPr>
            <w:tcW w:w="270" w:type="dxa"/>
          </w:tcPr>
          <w:p w14:paraId="2B879C16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C7BB1C4" w14:textId="6D88CA54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B00D51" w:rsidRPr="008E57D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>731</w:t>
            </w:r>
          </w:p>
        </w:tc>
        <w:tc>
          <w:tcPr>
            <w:tcW w:w="270" w:type="dxa"/>
          </w:tcPr>
          <w:p w14:paraId="005F6168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62884E8" w14:textId="4FE69F6F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46,464 </w:t>
            </w:r>
          </w:p>
        </w:tc>
        <w:tc>
          <w:tcPr>
            <w:tcW w:w="360" w:type="dxa"/>
          </w:tcPr>
          <w:p w14:paraId="3B7FA5FA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B0F4D0D" w14:textId="67C06DFF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8E57D9">
              <w:rPr>
                <w:rFonts w:asciiTheme="majorBidi" w:hAnsiTheme="majorBidi" w:cstheme="majorBidi"/>
                <w:szCs w:val="22"/>
              </w:rPr>
              <w:t xml:space="preserve"> 53,048 </w:t>
            </w:r>
          </w:p>
        </w:tc>
        <w:tc>
          <w:tcPr>
            <w:tcW w:w="270" w:type="dxa"/>
          </w:tcPr>
          <w:p w14:paraId="050BAE6A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C2EBEF3" w14:textId="6FB0A468" w:rsidR="00514A09" w:rsidRPr="008E57D9" w:rsidRDefault="00514A09" w:rsidP="00D051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2,842 </w:t>
            </w:r>
          </w:p>
        </w:tc>
        <w:tc>
          <w:tcPr>
            <w:tcW w:w="252" w:type="dxa"/>
          </w:tcPr>
          <w:p w14:paraId="18602AB9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C53C8C2" w14:textId="2597C6FD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55,890 </w:t>
            </w:r>
          </w:p>
        </w:tc>
      </w:tr>
      <w:tr w:rsidR="00514A09" w:rsidRPr="008E57D9" w14:paraId="6F6035FC" w14:textId="77777777" w:rsidTr="00DB6D36">
        <w:trPr>
          <w:trHeight w:val="234"/>
        </w:trPr>
        <w:tc>
          <w:tcPr>
            <w:tcW w:w="4140" w:type="dxa"/>
            <w:shd w:val="clear" w:color="auto" w:fill="auto"/>
          </w:tcPr>
          <w:p w14:paraId="22C8D93B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E4263A9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3F5F8DA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E588E5A" w14:textId="7602FBCA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2,513 </w:t>
            </w:r>
          </w:p>
        </w:tc>
        <w:tc>
          <w:tcPr>
            <w:tcW w:w="270" w:type="dxa"/>
          </w:tcPr>
          <w:p w14:paraId="1659CD4B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E256B60" w14:textId="7F4ED8D5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B00D51" w:rsidRPr="008E57D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>762</w:t>
            </w:r>
          </w:p>
        </w:tc>
        <w:tc>
          <w:tcPr>
            <w:tcW w:w="270" w:type="dxa"/>
          </w:tcPr>
          <w:p w14:paraId="4C94ED09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8563DBA" w14:textId="7229EDA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4,275 </w:t>
            </w:r>
          </w:p>
        </w:tc>
        <w:tc>
          <w:tcPr>
            <w:tcW w:w="360" w:type="dxa"/>
            <w:vAlign w:val="bottom"/>
          </w:tcPr>
          <w:p w14:paraId="6F8AB8AC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7DB8FDA" w14:textId="4D83AB59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8E57D9">
              <w:rPr>
                <w:rFonts w:asciiTheme="majorBidi" w:hAnsiTheme="majorBidi" w:cstheme="majorBidi"/>
                <w:szCs w:val="22"/>
              </w:rPr>
              <w:t xml:space="preserve"> 2,556 </w:t>
            </w:r>
          </w:p>
        </w:tc>
        <w:tc>
          <w:tcPr>
            <w:tcW w:w="270" w:type="dxa"/>
          </w:tcPr>
          <w:p w14:paraId="7D2A714A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60490E94" w14:textId="7F316750" w:rsidR="00514A09" w:rsidRPr="008E57D9" w:rsidRDefault="00514A09" w:rsidP="00D051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1,825 </w:t>
            </w:r>
          </w:p>
        </w:tc>
        <w:tc>
          <w:tcPr>
            <w:tcW w:w="252" w:type="dxa"/>
          </w:tcPr>
          <w:p w14:paraId="6DC136C7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285F6987" w14:textId="5A11D911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4,381 </w:t>
            </w:r>
          </w:p>
        </w:tc>
      </w:tr>
      <w:tr w:rsidR="00514A09" w:rsidRPr="008E57D9" w14:paraId="1B08BF3E" w14:textId="77777777" w:rsidTr="00DB6D36">
        <w:trPr>
          <w:trHeight w:val="234"/>
        </w:trPr>
        <w:tc>
          <w:tcPr>
            <w:tcW w:w="4140" w:type="dxa"/>
            <w:shd w:val="clear" w:color="auto" w:fill="auto"/>
          </w:tcPr>
          <w:p w14:paraId="5903EB7F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066E5729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2126236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64E92CD" w14:textId="04C1170B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415 </w:t>
            </w:r>
          </w:p>
        </w:tc>
        <w:tc>
          <w:tcPr>
            <w:tcW w:w="270" w:type="dxa"/>
            <w:vAlign w:val="bottom"/>
          </w:tcPr>
          <w:p w14:paraId="2F628C81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72B4F605" w14:textId="004A185A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270" w:type="dxa"/>
            <w:vAlign w:val="bottom"/>
          </w:tcPr>
          <w:p w14:paraId="234F10C2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B42AE88" w14:textId="2D92E689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418 </w:t>
            </w:r>
          </w:p>
        </w:tc>
        <w:tc>
          <w:tcPr>
            <w:tcW w:w="360" w:type="dxa"/>
            <w:vAlign w:val="bottom"/>
          </w:tcPr>
          <w:p w14:paraId="382E58E5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5151996" w14:textId="04248416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8E57D9">
              <w:rPr>
                <w:rFonts w:asciiTheme="majorBidi" w:hAnsiTheme="majorBidi" w:cstheme="majorBidi"/>
                <w:szCs w:val="22"/>
              </w:rPr>
              <w:t xml:space="preserve"> 490 </w:t>
            </w:r>
          </w:p>
        </w:tc>
        <w:tc>
          <w:tcPr>
            <w:tcW w:w="270" w:type="dxa"/>
            <w:vAlign w:val="bottom"/>
          </w:tcPr>
          <w:p w14:paraId="75838BDF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5299D7EE" w14:textId="036942F1" w:rsidR="00514A09" w:rsidRPr="008E57D9" w:rsidRDefault="00514A09" w:rsidP="00D051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 </w:t>
            </w:r>
          </w:p>
        </w:tc>
        <w:tc>
          <w:tcPr>
            <w:tcW w:w="252" w:type="dxa"/>
            <w:vAlign w:val="bottom"/>
          </w:tcPr>
          <w:p w14:paraId="72FDB148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0986FF9C" w14:textId="59D8B81D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492 </w:t>
            </w:r>
          </w:p>
        </w:tc>
      </w:tr>
      <w:tr w:rsidR="00514A09" w:rsidRPr="008E57D9" w14:paraId="7944B8D9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399D7083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เงินมัดจำรับจากผู้เช่า</w:t>
            </w:r>
          </w:p>
        </w:tc>
        <w:tc>
          <w:tcPr>
            <w:tcW w:w="270" w:type="dxa"/>
          </w:tcPr>
          <w:p w14:paraId="67F213E6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CF2553E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7BCFA94" w14:textId="107649E0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670 </w:t>
            </w:r>
          </w:p>
        </w:tc>
        <w:tc>
          <w:tcPr>
            <w:tcW w:w="270" w:type="dxa"/>
          </w:tcPr>
          <w:p w14:paraId="77E5A514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FFADBA3" w14:textId="0D817D1A" w:rsidR="00514A09" w:rsidRPr="008E57D9" w:rsidRDefault="00514A09" w:rsidP="00D051DB">
            <w:pPr>
              <w:pStyle w:val="acctfourfigures"/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5C8E14C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677D55C" w14:textId="75F151ED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670 </w:t>
            </w:r>
          </w:p>
        </w:tc>
        <w:tc>
          <w:tcPr>
            <w:tcW w:w="360" w:type="dxa"/>
          </w:tcPr>
          <w:p w14:paraId="4E40FF77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E95584A" w14:textId="52B5404D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8E57D9">
              <w:rPr>
                <w:rFonts w:asciiTheme="majorBidi" w:hAnsiTheme="majorBidi" w:cstheme="majorBidi"/>
                <w:szCs w:val="22"/>
              </w:rPr>
              <w:t xml:space="preserve"> 711 </w:t>
            </w:r>
          </w:p>
        </w:tc>
        <w:tc>
          <w:tcPr>
            <w:tcW w:w="270" w:type="dxa"/>
          </w:tcPr>
          <w:p w14:paraId="3268E37A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7CEB9BEE" w14:textId="153A525B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75C9E6C7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DA76118" w14:textId="42E503CA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711 </w:t>
            </w:r>
          </w:p>
        </w:tc>
      </w:tr>
      <w:tr w:rsidR="00514A09" w:rsidRPr="008E57D9" w14:paraId="0189EEB0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5C744295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732B41BE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D85FA47" w14:textId="77777777" w:rsidR="00514A09" w:rsidRPr="008E57D9" w:rsidRDefault="00514A09" w:rsidP="00514A0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7DF5121" w14:textId="187F1D0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7,551</w:t>
            </w:r>
          </w:p>
        </w:tc>
        <w:tc>
          <w:tcPr>
            <w:tcW w:w="270" w:type="dxa"/>
          </w:tcPr>
          <w:p w14:paraId="4D3848F0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352F309" w14:textId="0E026B09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224</w:t>
            </w:r>
          </w:p>
        </w:tc>
        <w:tc>
          <w:tcPr>
            <w:tcW w:w="270" w:type="dxa"/>
          </w:tcPr>
          <w:p w14:paraId="20425D90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D0C271F" w14:textId="2585F251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7,775 </w:t>
            </w:r>
          </w:p>
        </w:tc>
        <w:tc>
          <w:tcPr>
            <w:tcW w:w="360" w:type="dxa"/>
          </w:tcPr>
          <w:p w14:paraId="46459785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6D29930" w14:textId="286668F3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8E57D9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F62400" w:rsidRPr="008E57D9">
              <w:rPr>
                <w:rFonts w:asciiTheme="majorBidi" w:hAnsiTheme="majorBidi" w:cstheme="majorBidi"/>
                <w:szCs w:val="22"/>
              </w:rPr>
              <w:t>8</w:t>
            </w:r>
            <w:r w:rsidR="00AE6A0F" w:rsidRPr="008E57D9">
              <w:rPr>
                <w:rFonts w:asciiTheme="majorBidi" w:hAnsiTheme="majorBidi" w:cstheme="majorBidi"/>
                <w:szCs w:val="22"/>
                <w:lang w:val="en-US" w:bidi="th-TH"/>
              </w:rPr>
              <w:t>,1</w:t>
            </w:r>
            <w:r w:rsidRPr="008E57D9">
              <w:rPr>
                <w:rFonts w:asciiTheme="majorBidi" w:hAnsiTheme="majorBidi" w:cstheme="majorBidi"/>
                <w:szCs w:val="22"/>
              </w:rPr>
              <w:t xml:space="preserve">11 </w:t>
            </w:r>
          </w:p>
        </w:tc>
        <w:tc>
          <w:tcPr>
            <w:tcW w:w="270" w:type="dxa"/>
          </w:tcPr>
          <w:p w14:paraId="084BB868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BEE2BE5" w14:textId="4AB32AD4" w:rsidR="00514A09" w:rsidRPr="008E57D9" w:rsidRDefault="00DB6D36" w:rsidP="00D051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238</w:t>
            </w:r>
            <w:r w:rsidR="00514A09"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  </w:t>
            </w:r>
          </w:p>
        </w:tc>
        <w:tc>
          <w:tcPr>
            <w:tcW w:w="252" w:type="dxa"/>
          </w:tcPr>
          <w:p w14:paraId="5B16E048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7A7202C" w14:textId="275DADC4" w:rsidR="00514A09" w:rsidRPr="008E57D9" w:rsidRDefault="00DB6D36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10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8,349</w:t>
            </w:r>
            <w:r w:rsidR="00514A09"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514A09" w:rsidRPr="008E57D9" w14:paraId="044662CE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595940B4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50141FBE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F129A82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BE48F0" w14:textId="27769C2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550 </w:t>
            </w:r>
          </w:p>
        </w:tc>
        <w:tc>
          <w:tcPr>
            <w:tcW w:w="270" w:type="dxa"/>
          </w:tcPr>
          <w:p w14:paraId="5A01059D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413D8F" w14:textId="2756F27F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70" w:type="dxa"/>
          </w:tcPr>
          <w:p w14:paraId="05E39BE0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DF9CD9" w14:textId="515D7B89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552 </w:t>
            </w:r>
          </w:p>
        </w:tc>
        <w:tc>
          <w:tcPr>
            <w:tcW w:w="360" w:type="dxa"/>
          </w:tcPr>
          <w:p w14:paraId="2890D45A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2F37EB" w14:textId="5CBA4DE0" w:rsidR="00514A09" w:rsidRPr="008E57D9" w:rsidRDefault="00514A09" w:rsidP="00D051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8E57D9">
              <w:rPr>
                <w:rFonts w:asciiTheme="majorBidi" w:hAnsiTheme="majorBidi" w:cstheme="majorBidi"/>
                <w:szCs w:val="22"/>
              </w:rPr>
              <w:t xml:space="preserve"> 200 </w:t>
            </w:r>
          </w:p>
        </w:tc>
        <w:tc>
          <w:tcPr>
            <w:tcW w:w="270" w:type="dxa"/>
          </w:tcPr>
          <w:p w14:paraId="49810731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5FDADF3" w14:textId="34A13811" w:rsidR="00514A09" w:rsidRPr="008E57D9" w:rsidRDefault="00514A09" w:rsidP="00D051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="00B00D51" w:rsidRPr="008E57D9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20074A9A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52C5AB38" w14:textId="758875F6" w:rsidR="00514A09" w:rsidRPr="008E57D9" w:rsidRDefault="00514A09" w:rsidP="00D051D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21</w:t>
            </w:r>
            <w:r w:rsidR="00B00D51" w:rsidRPr="008E57D9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514A09" w:rsidRPr="008E57D9" w14:paraId="725DA499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B493C0D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รวมหนี้สินไม่หมุนเวียน</w:t>
            </w:r>
          </w:p>
        </w:tc>
        <w:tc>
          <w:tcPr>
            <w:tcW w:w="270" w:type="dxa"/>
          </w:tcPr>
          <w:p w14:paraId="63916F93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D7244B9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C363BF" w14:textId="37C6A1AC" w:rsidR="00514A09" w:rsidRPr="008E57D9" w:rsidRDefault="00514A09" w:rsidP="00D051D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55,432 </w:t>
            </w:r>
          </w:p>
        </w:tc>
        <w:tc>
          <w:tcPr>
            <w:tcW w:w="270" w:type="dxa"/>
          </w:tcPr>
          <w:p w14:paraId="79D6577F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E79D6C" w14:textId="42E69F80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4,722 </w:t>
            </w:r>
          </w:p>
        </w:tc>
        <w:tc>
          <w:tcPr>
            <w:tcW w:w="270" w:type="dxa"/>
          </w:tcPr>
          <w:p w14:paraId="068EFC7F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7959D2" w14:textId="2157464F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60,154 </w:t>
            </w:r>
          </w:p>
        </w:tc>
        <w:tc>
          <w:tcPr>
            <w:tcW w:w="360" w:type="dxa"/>
          </w:tcPr>
          <w:p w14:paraId="6877A447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E63393" w14:textId="20D5EAFE" w:rsidR="00514A09" w:rsidRPr="008E57D9" w:rsidRDefault="00514A09" w:rsidP="00D051D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65,116 </w:t>
            </w:r>
          </w:p>
        </w:tc>
        <w:tc>
          <w:tcPr>
            <w:tcW w:w="270" w:type="dxa"/>
          </w:tcPr>
          <w:p w14:paraId="2A556AF1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29F45F8B" w14:textId="568EB5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4,92</w:t>
            </w:r>
            <w:r w:rsidR="00B00D51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</w:t>
            </w: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1F020F9F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1DFC1D" w14:textId="60DC08B3" w:rsidR="00514A09" w:rsidRPr="008E57D9" w:rsidRDefault="00514A09" w:rsidP="00D051D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70,03</w:t>
            </w:r>
            <w:r w:rsidR="00B00D51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514A09" w:rsidRPr="008E57D9" w14:paraId="1C80FC07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D80670A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</w:t>
            </w:r>
          </w:p>
        </w:tc>
        <w:tc>
          <w:tcPr>
            <w:tcW w:w="270" w:type="dxa"/>
          </w:tcPr>
          <w:p w14:paraId="11FD9C04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956ED77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E0C7EC" w14:textId="3DB3034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61,204 </w:t>
            </w:r>
          </w:p>
        </w:tc>
        <w:tc>
          <w:tcPr>
            <w:tcW w:w="270" w:type="dxa"/>
          </w:tcPr>
          <w:p w14:paraId="18626C79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E8193A" w14:textId="48F40605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4,743 </w:t>
            </w:r>
          </w:p>
        </w:tc>
        <w:tc>
          <w:tcPr>
            <w:tcW w:w="270" w:type="dxa"/>
          </w:tcPr>
          <w:p w14:paraId="6D1C938B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5534A7" w14:textId="5F88360B" w:rsidR="00514A09" w:rsidRPr="008E57D9" w:rsidRDefault="00514A09" w:rsidP="00D051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65,947 </w:t>
            </w:r>
          </w:p>
        </w:tc>
        <w:tc>
          <w:tcPr>
            <w:tcW w:w="360" w:type="dxa"/>
          </w:tcPr>
          <w:p w14:paraId="6BD1DFEE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8891A3" w14:textId="0C766FB1" w:rsidR="00514A09" w:rsidRPr="008E57D9" w:rsidRDefault="00514A09" w:rsidP="00D051D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73,595 </w:t>
            </w:r>
          </w:p>
        </w:tc>
        <w:tc>
          <w:tcPr>
            <w:tcW w:w="270" w:type="dxa"/>
          </w:tcPr>
          <w:p w14:paraId="2B4814E0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07559631" w14:textId="27A50B57" w:rsidR="00514A09" w:rsidRPr="008E57D9" w:rsidRDefault="00514A09" w:rsidP="00D051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4,92</w:t>
            </w:r>
            <w:r w:rsidR="00B00D51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52" w:type="dxa"/>
          </w:tcPr>
          <w:p w14:paraId="796F8DD8" w14:textId="77777777" w:rsidR="00514A09" w:rsidRPr="008E57D9" w:rsidRDefault="00514A09" w:rsidP="00D051D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7A19293" w14:textId="43FF1E09" w:rsidR="00514A09" w:rsidRPr="008E57D9" w:rsidRDefault="00514A09" w:rsidP="00D051D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78,51</w:t>
            </w:r>
            <w:r w:rsidR="00B00D51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FA1B4F" w:rsidRPr="008E57D9" w14:paraId="60F394E3" w14:textId="77777777" w:rsidTr="00B00D51">
        <w:trPr>
          <w:trHeight w:val="20"/>
        </w:trPr>
        <w:tc>
          <w:tcPr>
            <w:tcW w:w="4140" w:type="dxa"/>
            <w:shd w:val="clear" w:color="auto" w:fill="auto"/>
          </w:tcPr>
          <w:p w14:paraId="1B515E3B" w14:textId="77777777" w:rsidR="00FA1B4F" w:rsidRPr="008E57D9" w:rsidRDefault="00FA1B4F" w:rsidP="00FA1B4F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1B98AE11" w14:textId="77777777" w:rsidR="00FA1B4F" w:rsidRPr="008E57D9" w:rsidRDefault="00FA1B4F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B5A713B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7B6C0F8" w14:textId="77777777" w:rsidR="00FA1B4F" w:rsidRPr="008E57D9" w:rsidRDefault="00FA1B4F" w:rsidP="00FA1B4F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6915D072" w14:textId="77777777" w:rsidR="00FA1B4F" w:rsidRPr="008E57D9" w:rsidRDefault="00FA1B4F" w:rsidP="00FA1B4F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4EA83E7" w14:textId="77777777" w:rsidR="00FA1B4F" w:rsidRPr="008E57D9" w:rsidRDefault="00FA1B4F" w:rsidP="00FA1B4F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3D2EA45" w14:textId="77777777" w:rsidR="00FA1B4F" w:rsidRPr="008E57D9" w:rsidRDefault="00FA1B4F" w:rsidP="00FA1B4F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D721921" w14:textId="77777777" w:rsidR="00FA1B4F" w:rsidRPr="008E57D9" w:rsidRDefault="00FA1B4F" w:rsidP="00FA1B4F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5D3AEC71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8D82A5" w14:textId="77777777" w:rsidR="00FA1B4F" w:rsidRPr="008E57D9" w:rsidRDefault="00FA1B4F" w:rsidP="00FA1B4F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7D9B462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65E9CF2B" w14:textId="77777777" w:rsidR="00FA1B4F" w:rsidRPr="008E57D9" w:rsidRDefault="00FA1B4F" w:rsidP="00FA1B4F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55BD8DF8" w14:textId="77777777" w:rsidR="00FA1B4F" w:rsidRPr="008E57D9" w:rsidRDefault="00FA1B4F" w:rsidP="00FA1B4F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63FC4BC4" w14:textId="77777777" w:rsidR="00FA1B4F" w:rsidRPr="008E57D9" w:rsidRDefault="00FA1B4F" w:rsidP="00FA1B4F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B00D51" w:rsidRPr="008E57D9" w14:paraId="35DAB00F" w14:textId="77777777" w:rsidTr="00B00D51">
        <w:trPr>
          <w:trHeight w:val="20"/>
        </w:trPr>
        <w:tc>
          <w:tcPr>
            <w:tcW w:w="4140" w:type="dxa"/>
            <w:shd w:val="clear" w:color="auto" w:fill="auto"/>
          </w:tcPr>
          <w:p w14:paraId="45E3A71C" w14:textId="77777777" w:rsidR="00B00D51" w:rsidRPr="008E57D9" w:rsidRDefault="00B00D51" w:rsidP="00FA1B4F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498EC2C6" w14:textId="77777777" w:rsidR="00B00D51" w:rsidRPr="008E57D9" w:rsidRDefault="00B00D51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4D30B76" w14:textId="77777777" w:rsidR="00B00D51" w:rsidRPr="008E57D9" w:rsidRDefault="00B00D51" w:rsidP="00FA1B4F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2F6B6611" w14:textId="77777777" w:rsidR="00B00D51" w:rsidRPr="008E57D9" w:rsidRDefault="00B00D51" w:rsidP="00FA1B4F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637567E" w14:textId="77777777" w:rsidR="00B00D51" w:rsidRPr="008E57D9" w:rsidRDefault="00B00D51" w:rsidP="00FA1B4F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3FE0214" w14:textId="77777777" w:rsidR="00B00D51" w:rsidRPr="008E57D9" w:rsidRDefault="00B00D51" w:rsidP="00FA1B4F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2A29F18" w14:textId="77777777" w:rsidR="00B00D51" w:rsidRPr="008E57D9" w:rsidRDefault="00B00D51" w:rsidP="00FA1B4F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14:paraId="43BE2FCA" w14:textId="77777777" w:rsidR="00B00D51" w:rsidRPr="008E57D9" w:rsidRDefault="00B00D51" w:rsidP="00FA1B4F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723C2A94" w14:textId="77777777" w:rsidR="00B00D51" w:rsidRPr="008E57D9" w:rsidRDefault="00B00D51" w:rsidP="00FA1B4F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14:paraId="093A5393" w14:textId="77777777" w:rsidR="00B00D51" w:rsidRPr="008E57D9" w:rsidRDefault="00B00D51" w:rsidP="00FA1B4F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DA4DFC8" w14:textId="77777777" w:rsidR="00B00D51" w:rsidRPr="008E57D9" w:rsidRDefault="00B00D51" w:rsidP="00FA1B4F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</w:tcPr>
          <w:p w14:paraId="5929CA08" w14:textId="77777777" w:rsidR="00B00D51" w:rsidRPr="008E57D9" w:rsidRDefault="00B00D51" w:rsidP="00FA1B4F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33386E99" w14:textId="77777777" w:rsidR="00B00D51" w:rsidRPr="008E57D9" w:rsidRDefault="00B00D51" w:rsidP="00FA1B4F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6F7A752" w14:textId="77777777" w:rsidR="00B00D51" w:rsidRPr="008E57D9" w:rsidRDefault="00B00D51" w:rsidP="00FA1B4F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A1B4F" w:rsidRPr="008E57D9" w14:paraId="07593E16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70FEC59" w14:textId="77777777" w:rsidR="00FA1B4F" w:rsidRPr="008E57D9" w:rsidRDefault="00FA1B4F" w:rsidP="00D051DB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lastRenderedPageBreak/>
              <w:t>ส่วนของผู้ถือหุ้น</w:t>
            </w:r>
          </w:p>
        </w:tc>
        <w:tc>
          <w:tcPr>
            <w:tcW w:w="270" w:type="dxa"/>
          </w:tcPr>
          <w:p w14:paraId="58EACB20" w14:textId="77777777" w:rsidR="00FA1B4F" w:rsidRPr="008E57D9" w:rsidRDefault="00FA1B4F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27F7EB0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02C0DA4" w14:textId="77777777" w:rsidR="00FA1B4F" w:rsidRPr="008E57D9" w:rsidRDefault="00FA1B4F" w:rsidP="00FA1B4F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5140F0B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D91D0E5" w14:textId="77777777" w:rsidR="00FA1B4F" w:rsidRPr="008E57D9" w:rsidRDefault="00FA1B4F" w:rsidP="00FA1B4F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E07A800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6C4D46D" w14:textId="77777777" w:rsidR="00FA1B4F" w:rsidRPr="008E57D9" w:rsidRDefault="00FA1B4F" w:rsidP="00FA1B4F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78163DEC" w14:textId="77777777" w:rsidR="00FA1B4F" w:rsidRPr="008E57D9" w:rsidRDefault="00FA1B4F" w:rsidP="00D051DB">
            <w:pPr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8528F55" w14:textId="77777777" w:rsidR="00FA1B4F" w:rsidRPr="008E57D9" w:rsidRDefault="00FA1B4F" w:rsidP="00FA1B4F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2516873" w14:textId="77777777" w:rsidR="00FA1B4F" w:rsidRPr="008E57D9" w:rsidRDefault="00FA1B4F" w:rsidP="00D051DB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6820E2EF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50AEDEE3" w14:textId="77777777" w:rsidR="00FA1B4F" w:rsidRPr="008E57D9" w:rsidRDefault="00FA1B4F" w:rsidP="00D051DB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5FA9922A" w14:textId="77777777" w:rsidR="00FA1B4F" w:rsidRPr="008E57D9" w:rsidRDefault="00FA1B4F" w:rsidP="00FA1B4F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A1B4F" w:rsidRPr="008E57D9" w14:paraId="58DFC713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5AF89E5" w14:textId="77777777" w:rsidR="00FA1B4F" w:rsidRPr="008E57D9" w:rsidRDefault="00FA1B4F" w:rsidP="00FA1B4F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ทุนเรือนหุ้น</w:t>
            </w:r>
          </w:p>
        </w:tc>
        <w:tc>
          <w:tcPr>
            <w:tcW w:w="270" w:type="dxa"/>
          </w:tcPr>
          <w:p w14:paraId="3A49B6A3" w14:textId="77777777" w:rsidR="00FA1B4F" w:rsidRPr="008E57D9" w:rsidRDefault="00FA1B4F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8F057A4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775F12E7" w14:textId="77777777" w:rsidR="00FA1B4F" w:rsidRPr="008E57D9" w:rsidRDefault="00FA1B4F" w:rsidP="00FA1B4F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5653071" w14:textId="77777777" w:rsidR="00FA1B4F" w:rsidRPr="008E57D9" w:rsidRDefault="00FA1B4F" w:rsidP="00FA1B4F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660010BA" w14:textId="77777777" w:rsidR="00FA1B4F" w:rsidRPr="008E57D9" w:rsidRDefault="00FA1B4F" w:rsidP="00FA1B4F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B8E99D2" w14:textId="77777777" w:rsidR="00FA1B4F" w:rsidRPr="008E57D9" w:rsidRDefault="00FA1B4F" w:rsidP="00FA1B4F">
            <w:pPr>
              <w:tabs>
                <w:tab w:val="decimal" w:pos="648"/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8AFD67F" w14:textId="77777777" w:rsidR="00FA1B4F" w:rsidRPr="008E57D9" w:rsidRDefault="00FA1B4F" w:rsidP="00FA1B4F">
            <w:pPr>
              <w:tabs>
                <w:tab w:val="decimal" w:pos="880"/>
              </w:tabs>
              <w:ind w:right="-1350" w:firstLine="70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2CC48B5F" w14:textId="77777777" w:rsidR="00FA1B4F" w:rsidRPr="008E57D9" w:rsidRDefault="00FA1B4F" w:rsidP="00FA1B4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B238F0F" w14:textId="77777777" w:rsidR="00FA1B4F" w:rsidRPr="008E57D9" w:rsidRDefault="00FA1B4F" w:rsidP="00FA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E33FA3A" w14:textId="77777777" w:rsidR="00FA1B4F" w:rsidRPr="008E57D9" w:rsidRDefault="00FA1B4F" w:rsidP="00FA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B1383B9" w14:textId="77777777" w:rsidR="00FA1B4F" w:rsidRPr="008E57D9" w:rsidRDefault="00FA1B4F" w:rsidP="00FA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16B12567" w14:textId="77777777" w:rsidR="00FA1B4F" w:rsidRPr="008E57D9" w:rsidRDefault="00FA1B4F" w:rsidP="00FA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24F4A80D" w14:textId="77777777" w:rsidR="00FA1B4F" w:rsidRPr="008E57D9" w:rsidRDefault="00FA1B4F" w:rsidP="00FA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4A09" w:rsidRPr="008E57D9" w14:paraId="05B47F0D" w14:textId="77777777" w:rsidTr="00DB6D36">
        <w:trPr>
          <w:trHeight w:val="324"/>
        </w:trPr>
        <w:tc>
          <w:tcPr>
            <w:tcW w:w="4140" w:type="dxa"/>
            <w:shd w:val="clear" w:color="auto" w:fill="auto"/>
          </w:tcPr>
          <w:p w14:paraId="1BE50144" w14:textId="77777777" w:rsidR="00514A09" w:rsidRPr="008E57D9" w:rsidRDefault="00514A09" w:rsidP="00514A09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ทุนจดทะเบียน</w:t>
            </w:r>
          </w:p>
        </w:tc>
        <w:tc>
          <w:tcPr>
            <w:tcW w:w="270" w:type="dxa"/>
          </w:tcPr>
          <w:p w14:paraId="3B6E4D9E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1A47DEB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E7F59D7" w14:textId="56C92E12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32,150 </w:t>
            </w:r>
          </w:p>
        </w:tc>
        <w:tc>
          <w:tcPr>
            <w:tcW w:w="270" w:type="dxa"/>
          </w:tcPr>
          <w:p w14:paraId="26A67329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A9CAEA8" w14:textId="4391CD0D" w:rsidR="00514A09" w:rsidRPr="008E57D9" w:rsidRDefault="00514A09" w:rsidP="00D051DB">
            <w:pPr>
              <w:pStyle w:val="acctfourfigures"/>
              <w:spacing w:line="240" w:lineRule="atLeast"/>
              <w:ind w:left="-79"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7E536CD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F743329" w14:textId="3E894A72" w:rsidR="00514A09" w:rsidRPr="008E57D9" w:rsidRDefault="00514A09" w:rsidP="00514A09">
            <w:pPr>
              <w:spacing w:line="240" w:lineRule="auto"/>
              <w:ind w:left="144" w:right="7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32,150 </w:t>
            </w:r>
          </w:p>
        </w:tc>
        <w:tc>
          <w:tcPr>
            <w:tcW w:w="360" w:type="dxa"/>
            <w:vAlign w:val="bottom"/>
          </w:tcPr>
          <w:p w14:paraId="67DB79D1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9DD4388" w14:textId="46C09471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32,150 </w:t>
            </w:r>
          </w:p>
        </w:tc>
        <w:tc>
          <w:tcPr>
            <w:tcW w:w="270" w:type="dxa"/>
          </w:tcPr>
          <w:p w14:paraId="687494DE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B7FE808" w14:textId="6260B704" w:rsidR="00514A09" w:rsidRPr="008E57D9" w:rsidRDefault="00DB6D36" w:rsidP="00D051D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54F55D83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641145ED" w14:textId="1AA6FC1F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32,150 </w:t>
            </w:r>
          </w:p>
        </w:tc>
      </w:tr>
      <w:tr w:rsidR="00514A09" w:rsidRPr="008E57D9" w14:paraId="556457AD" w14:textId="77777777" w:rsidTr="00DB6D36">
        <w:trPr>
          <w:trHeight w:val="324"/>
        </w:trPr>
        <w:tc>
          <w:tcPr>
            <w:tcW w:w="4140" w:type="dxa"/>
            <w:shd w:val="clear" w:color="auto" w:fill="auto"/>
          </w:tcPr>
          <w:p w14:paraId="787AC30D" w14:textId="77777777" w:rsidR="00514A09" w:rsidRPr="008E57D9" w:rsidRDefault="00514A09" w:rsidP="00514A09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ทุนที่ออกและชำระแล้ว</w:t>
            </w:r>
          </w:p>
        </w:tc>
        <w:tc>
          <w:tcPr>
            <w:tcW w:w="270" w:type="dxa"/>
          </w:tcPr>
          <w:p w14:paraId="1899C5CE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E4641E2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85A50F8" w14:textId="7EF956F1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32,000 </w:t>
            </w:r>
          </w:p>
        </w:tc>
        <w:tc>
          <w:tcPr>
            <w:tcW w:w="270" w:type="dxa"/>
            <w:vAlign w:val="bottom"/>
          </w:tcPr>
          <w:p w14:paraId="4BE11A14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B23EE5" w14:textId="31A2F1AE" w:rsidR="00514A09" w:rsidRPr="008E57D9" w:rsidRDefault="00514A09" w:rsidP="00D051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7223918F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99407E5" w14:textId="33F9CAA9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32,000 </w:t>
            </w:r>
          </w:p>
        </w:tc>
        <w:tc>
          <w:tcPr>
            <w:tcW w:w="360" w:type="dxa"/>
            <w:vAlign w:val="bottom"/>
          </w:tcPr>
          <w:p w14:paraId="1EFFBA3B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3981B56" w14:textId="3E014013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32,000 </w:t>
            </w:r>
          </w:p>
        </w:tc>
        <w:tc>
          <w:tcPr>
            <w:tcW w:w="270" w:type="dxa"/>
            <w:vAlign w:val="bottom"/>
          </w:tcPr>
          <w:p w14:paraId="0D5D8B09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58AB951C" w14:textId="1FF44FA7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49843FE4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7193FD2B" w14:textId="7C1FA13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32,000 </w:t>
            </w:r>
          </w:p>
        </w:tc>
      </w:tr>
      <w:tr w:rsidR="00514A09" w:rsidRPr="008E57D9" w14:paraId="232866EC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58467D6" w14:textId="77777777" w:rsidR="00514A09" w:rsidRPr="008E57D9" w:rsidRDefault="00514A09" w:rsidP="00514A09">
            <w:pPr>
              <w:spacing w:line="240" w:lineRule="auto"/>
              <w:ind w:left="10"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ส่วนเกินมูลค่าหุ้น</w:t>
            </w:r>
          </w:p>
        </w:tc>
        <w:tc>
          <w:tcPr>
            <w:tcW w:w="270" w:type="dxa"/>
          </w:tcPr>
          <w:p w14:paraId="43902401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BC21B19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09654AA" w14:textId="3420AB1F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39,327 </w:t>
            </w:r>
          </w:p>
        </w:tc>
        <w:tc>
          <w:tcPr>
            <w:tcW w:w="270" w:type="dxa"/>
            <w:vAlign w:val="bottom"/>
          </w:tcPr>
          <w:p w14:paraId="123ADBA5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7091344" w14:textId="44ED0D1F" w:rsidR="00514A09" w:rsidRPr="008E57D9" w:rsidRDefault="00514A09" w:rsidP="00D051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32351F1A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AF6E49D" w14:textId="69ADB3C6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39,327 </w:t>
            </w:r>
          </w:p>
        </w:tc>
        <w:tc>
          <w:tcPr>
            <w:tcW w:w="360" w:type="dxa"/>
            <w:vAlign w:val="bottom"/>
          </w:tcPr>
          <w:p w14:paraId="2CAD2F68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B00707E" w14:textId="1697F388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39,32</w:t>
            </w:r>
            <w:r w:rsidR="00AE6A0F" w:rsidRPr="008E57D9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270" w:type="dxa"/>
            <w:vAlign w:val="bottom"/>
          </w:tcPr>
          <w:p w14:paraId="2AE83EBB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ABB652D" w14:textId="793DEEED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72252FA2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7A15436" w14:textId="1A46E31A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39,32</w:t>
            </w:r>
            <w:r w:rsidR="00AE6A0F" w:rsidRPr="008E57D9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514A09" w:rsidRPr="008E57D9" w14:paraId="27E127C7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60013443" w14:textId="77777777" w:rsidR="00514A09" w:rsidRPr="008E57D9" w:rsidRDefault="00514A09" w:rsidP="00514A09">
            <w:pPr>
              <w:spacing w:line="240" w:lineRule="auto"/>
              <w:ind w:left="144" w:right="-108" w:hanging="223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  </w:t>
            </w: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กำไรสะสม</w:t>
            </w:r>
          </w:p>
        </w:tc>
        <w:tc>
          <w:tcPr>
            <w:tcW w:w="270" w:type="dxa"/>
          </w:tcPr>
          <w:p w14:paraId="293EE7F3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D55278C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6DB10A1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D19EA8C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647D2A6" w14:textId="77777777" w:rsidR="00514A09" w:rsidRPr="008E57D9" w:rsidRDefault="00514A09" w:rsidP="00B22127">
            <w:pPr>
              <w:tabs>
                <w:tab w:val="clear" w:pos="907"/>
                <w:tab w:val="decimal" w:pos="88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C6929AF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970F053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6CC05A25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A4F2DE9" w14:textId="46CD16B3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AA10FD9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4FE9C741" w14:textId="44EC9D87" w:rsidR="00514A09" w:rsidRPr="008E57D9" w:rsidRDefault="00514A09" w:rsidP="00B22127">
            <w:pPr>
              <w:tabs>
                <w:tab w:val="clear" w:pos="907"/>
                <w:tab w:val="decimal" w:pos="969"/>
              </w:tabs>
              <w:spacing w:line="240" w:lineRule="auto"/>
              <w:ind w:left="-21"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</w:tcPr>
          <w:p w14:paraId="568DF722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F4EAA1F" w14:textId="44642F5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4A09" w:rsidRPr="008E57D9" w14:paraId="7B6C5F08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3BFBFD5" w14:textId="77777777" w:rsidR="00514A09" w:rsidRPr="008E57D9" w:rsidRDefault="00514A09" w:rsidP="00514A09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จัดสรรเป็นทุนสำรองตามกฎหมาย</w:t>
            </w:r>
          </w:p>
        </w:tc>
        <w:tc>
          <w:tcPr>
            <w:tcW w:w="270" w:type="dxa"/>
          </w:tcPr>
          <w:p w14:paraId="6E2F0D3E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E1BEC93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04F905B" w14:textId="144F8921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85 </w:t>
            </w:r>
          </w:p>
        </w:tc>
        <w:tc>
          <w:tcPr>
            <w:tcW w:w="270" w:type="dxa"/>
            <w:vAlign w:val="bottom"/>
          </w:tcPr>
          <w:p w14:paraId="7761BB70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B60A35B" w14:textId="52A179FD" w:rsidR="00514A09" w:rsidRPr="008E57D9" w:rsidRDefault="00514A09" w:rsidP="00D051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4567DB03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C49CCCB" w14:textId="42AFA112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85 </w:t>
            </w:r>
          </w:p>
        </w:tc>
        <w:tc>
          <w:tcPr>
            <w:tcW w:w="360" w:type="dxa"/>
            <w:vAlign w:val="bottom"/>
          </w:tcPr>
          <w:p w14:paraId="76426541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C3362D3" w14:textId="3B06A268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AE6A0F" w:rsidRPr="008E57D9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5 </w:t>
            </w:r>
          </w:p>
        </w:tc>
        <w:tc>
          <w:tcPr>
            <w:tcW w:w="270" w:type="dxa"/>
            <w:vAlign w:val="bottom"/>
          </w:tcPr>
          <w:p w14:paraId="0A632E5E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19F68D6A" w14:textId="23BAA72F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229BD701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4F93FD61" w14:textId="5BEE363C" w:rsidR="00514A09" w:rsidRPr="008E57D9" w:rsidRDefault="009078AB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514A09"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5 </w:t>
            </w:r>
          </w:p>
        </w:tc>
      </w:tr>
      <w:tr w:rsidR="00514A09" w:rsidRPr="008E57D9" w14:paraId="6F73EDC6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786AC39" w14:textId="77777777" w:rsidR="00514A09" w:rsidRPr="008E57D9" w:rsidRDefault="00514A09" w:rsidP="00514A09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ยังไม่ได้จัดสรร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</w:tcPr>
          <w:p w14:paraId="5489B2FD" w14:textId="77777777" w:rsidR="00514A09" w:rsidRPr="008E57D9" w:rsidRDefault="00514A09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1A47B29" w14:textId="77777777" w:rsidR="00514A09" w:rsidRPr="008E57D9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E15B945" w14:textId="0D785B5E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6,763 </w:t>
            </w:r>
          </w:p>
        </w:tc>
        <w:tc>
          <w:tcPr>
            <w:tcW w:w="270" w:type="dxa"/>
            <w:vAlign w:val="center"/>
          </w:tcPr>
          <w:p w14:paraId="0271830E" w14:textId="77777777" w:rsidR="00514A09" w:rsidRPr="008E57D9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7BD74A5" w14:textId="1D2951BB" w:rsidR="00514A09" w:rsidRPr="008E57D9" w:rsidRDefault="00514A09" w:rsidP="00D051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1A30BF81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B2F6F02" w14:textId="5D93950E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6,763 </w:t>
            </w:r>
          </w:p>
        </w:tc>
        <w:tc>
          <w:tcPr>
            <w:tcW w:w="360" w:type="dxa"/>
            <w:vAlign w:val="center"/>
          </w:tcPr>
          <w:p w14:paraId="45C293F1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4B253D3" w14:textId="1EF2E7D9" w:rsidR="00514A09" w:rsidRPr="008E57D9" w:rsidRDefault="00AE6A0F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10,262</w:t>
            </w:r>
            <w:r w:rsidR="00514A09"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5846A63C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9642ACF" w14:textId="6BFD14F6" w:rsidR="00514A09" w:rsidRPr="008E57D9" w:rsidRDefault="00514A09" w:rsidP="00D051D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02CB06F8" w14:textId="77777777" w:rsidR="00514A09" w:rsidRPr="008E57D9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41D6FB4F" w14:textId="1A35143C" w:rsidR="00514A09" w:rsidRPr="008E57D9" w:rsidRDefault="009078AB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10,262</w:t>
            </w:r>
          </w:p>
        </w:tc>
      </w:tr>
      <w:tr w:rsidR="0078255C" w:rsidRPr="008E57D9" w14:paraId="3FFF083F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4D75C13C" w14:textId="77777777" w:rsidR="0078255C" w:rsidRPr="008E57D9" w:rsidRDefault="0078255C" w:rsidP="0078255C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สำรองการตีราคาที่ดินใหม่</w:t>
            </w:r>
          </w:p>
        </w:tc>
        <w:tc>
          <w:tcPr>
            <w:tcW w:w="270" w:type="dxa"/>
          </w:tcPr>
          <w:p w14:paraId="398301D3" w14:textId="77777777" w:rsidR="0078255C" w:rsidRPr="008E57D9" w:rsidRDefault="0078255C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1E9CC1F" w14:textId="77777777" w:rsidR="0078255C" w:rsidRPr="008E57D9" w:rsidRDefault="0078255C" w:rsidP="0078255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148C49D" w14:textId="23EC068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7,359 </w:t>
            </w:r>
          </w:p>
        </w:tc>
        <w:tc>
          <w:tcPr>
            <w:tcW w:w="270" w:type="dxa"/>
            <w:vAlign w:val="bottom"/>
          </w:tcPr>
          <w:p w14:paraId="4FAB7E8B" w14:textId="77777777" w:rsidR="0078255C" w:rsidRPr="008E57D9" w:rsidRDefault="0078255C" w:rsidP="0078255C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1228D97" w14:textId="65AE8139" w:rsidR="0078255C" w:rsidRPr="008E57D9" w:rsidRDefault="0078255C" w:rsidP="00D051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259E8D55" w14:textId="7777777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EA0C78D" w14:textId="050D7362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7,359</w:t>
            </w:r>
          </w:p>
        </w:tc>
        <w:tc>
          <w:tcPr>
            <w:tcW w:w="360" w:type="dxa"/>
            <w:vAlign w:val="bottom"/>
          </w:tcPr>
          <w:p w14:paraId="0914511E" w14:textId="7777777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B78A272" w14:textId="579FD5B5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7,306 </w:t>
            </w:r>
          </w:p>
        </w:tc>
        <w:tc>
          <w:tcPr>
            <w:tcW w:w="270" w:type="dxa"/>
          </w:tcPr>
          <w:p w14:paraId="0DFCD23F" w14:textId="7777777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371A84D8" w14:textId="2371BBF3" w:rsidR="0078255C" w:rsidRPr="008E57D9" w:rsidRDefault="0078255C" w:rsidP="00D051D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0F6710AA" w14:textId="7777777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7FF6F417" w14:textId="16A17A2D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7,306 </w:t>
            </w:r>
          </w:p>
        </w:tc>
      </w:tr>
      <w:tr w:rsidR="00FA1B4F" w:rsidRPr="008E57D9" w14:paraId="1D50306F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35EC3653" w14:textId="77777777" w:rsidR="00FA1B4F" w:rsidRPr="008E57D9" w:rsidRDefault="00FA1B4F" w:rsidP="00FA1B4F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สำรองการป้องกันความเสี่ยง</w:t>
            </w:r>
          </w:p>
        </w:tc>
        <w:tc>
          <w:tcPr>
            <w:tcW w:w="270" w:type="dxa"/>
          </w:tcPr>
          <w:p w14:paraId="41ECD509" w14:textId="77777777" w:rsidR="00FA1B4F" w:rsidRPr="008E57D9" w:rsidRDefault="00FA1B4F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5B58DAA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10892F8" w14:textId="46629B94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C6A8B" w:rsidRPr="008E57D9">
              <w:rPr>
                <w:rFonts w:asciiTheme="majorBidi" w:hAnsiTheme="majorBidi" w:cstheme="majorBidi"/>
                <w:sz w:val="23"/>
                <w:szCs w:val="23"/>
              </w:rPr>
              <w:t>70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bottom"/>
          </w:tcPr>
          <w:p w14:paraId="10FAF044" w14:textId="77777777" w:rsidR="00FA1B4F" w:rsidRPr="008E57D9" w:rsidRDefault="00FA1B4F" w:rsidP="00FA1B4F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5E00EB7" w14:textId="67C0B2F4" w:rsidR="00FA1B4F" w:rsidRPr="008E57D9" w:rsidRDefault="00FA1B4F" w:rsidP="00D051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7FA123D2" w14:textId="7777777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3E828F9" w14:textId="11476871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C6A8B" w:rsidRPr="008E57D9">
              <w:rPr>
                <w:rFonts w:asciiTheme="majorBidi" w:hAnsiTheme="majorBidi" w:cstheme="majorBidi"/>
                <w:sz w:val="23"/>
                <w:szCs w:val="23"/>
              </w:rPr>
              <w:t>70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360" w:type="dxa"/>
            <w:vAlign w:val="bottom"/>
          </w:tcPr>
          <w:p w14:paraId="5C78B1B2" w14:textId="7777777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D45E051" w14:textId="3D505404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</w:t>
            </w:r>
          </w:p>
        </w:tc>
        <w:tc>
          <w:tcPr>
            <w:tcW w:w="270" w:type="dxa"/>
          </w:tcPr>
          <w:p w14:paraId="1CBB576C" w14:textId="7777777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A159576" w14:textId="5C5520DB" w:rsidR="00FA1B4F" w:rsidRPr="008E57D9" w:rsidRDefault="00FA1B4F" w:rsidP="00D051D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0913B7CC" w14:textId="7777777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47EBE1D" w14:textId="0B1C6B4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2 </w:t>
            </w:r>
          </w:p>
        </w:tc>
      </w:tr>
      <w:tr w:rsidR="00FA1B4F" w:rsidRPr="008E57D9" w14:paraId="62631D62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285EDA42" w14:textId="77777777" w:rsidR="00FA1B4F" w:rsidRPr="008E57D9" w:rsidRDefault="00FA1B4F" w:rsidP="00FA1B4F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270" w:type="dxa"/>
          </w:tcPr>
          <w:p w14:paraId="59E7D7D6" w14:textId="77777777" w:rsidR="00FA1B4F" w:rsidRPr="008E57D9" w:rsidRDefault="00FA1B4F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E501FFC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2E7C7F5" w14:textId="42EAB116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9</w:t>
            </w:r>
          </w:p>
        </w:tc>
        <w:tc>
          <w:tcPr>
            <w:tcW w:w="270" w:type="dxa"/>
            <w:vAlign w:val="bottom"/>
          </w:tcPr>
          <w:p w14:paraId="20EEF1CD" w14:textId="77777777" w:rsidR="00FA1B4F" w:rsidRPr="008E57D9" w:rsidRDefault="00FA1B4F" w:rsidP="00FA1B4F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9BEF940" w14:textId="103A4DD2" w:rsidR="00FA1B4F" w:rsidRPr="008E57D9" w:rsidRDefault="00FA1B4F" w:rsidP="00D051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7E6CD36E" w14:textId="7777777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FF8123B" w14:textId="0D49A5C8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9</w:t>
            </w:r>
          </w:p>
        </w:tc>
        <w:tc>
          <w:tcPr>
            <w:tcW w:w="360" w:type="dxa"/>
            <w:vAlign w:val="bottom"/>
          </w:tcPr>
          <w:p w14:paraId="5AE0313B" w14:textId="7777777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5CD8F6E" w14:textId="6C7B3AA9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="00F33218" w:rsidRPr="008E57D9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70" w:type="dxa"/>
          </w:tcPr>
          <w:p w14:paraId="1A04577D" w14:textId="7777777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339D18CC" w14:textId="1D9C7CB6" w:rsidR="00FA1B4F" w:rsidRPr="008E57D9" w:rsidRDefault="00FA1B4F" w:rsidP="00D051D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2CCD2167" w14:textId="7777777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4873758" w14:textId="7682985F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="00DB6D36" w:rsidRPr="008E57D9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A1B4F" w:rsidRPr="008E57D9" w14:paraId="31300264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F6B2075" w14:textId="77777777" w:rsidR="00FA1B4F" w:rsidRPr="008E57D9" w:rsidRDefault="00FA1B4F" w:rsidP="00FA1B4F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270" w:type="dxa"/>
          </w:tcPr>
          <w:p w14:paraId="1BC8D28B" w14:textId="77777777" w:rsidR="00FA1B4F" w:rsidRPr="008E57D9" w:rsidRDefault="00FA1B4F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241CE28" w14:textId="77777777" w:rsidR="00FA1B4F" w:rsidRPr="008E57D9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8E75BA" w14:textId="51098305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(6,26</w:t>
            </w:r>
            <w:r w:rsidR="008C6A8B" w:rsidRPr="008E57D9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bottom"/>
          </w:tcPr>
          <w:p w14:paraId="414725F5" w14:textId="77777777" w:rsidR="00FA1B4F" w:rsidRPr="008E57D9" w:rsidRDefault="00FA1B4F" w:rsidP="00FA1B4F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7FA20" w14:textId="4C4FC821" w:rsidR="00FA1B4F" w:rsidRPr="008E57D9" w:rsidRDefault="00FA1B4F" w:rsidP="00D051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38937A76" w14:textId="7777777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CDDCBC" w14:textId="74294254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(6,26</w:t>
            </w:r>
            <w:r w:rsidR="008C6A8B" w:rsidRPr="008E57D9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360" w:type="dxa"/>
            <w:vAlign w:val="bottom"/>
          </w:tcPr>
          <w:p w14:paraId="5099BFEF" w14:textId="7777777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651109" w14:textId="4FC0E9D5" w:rsidR="00FA1B4F" w:rsidRPr="008E57D9" w:rsidRDefault="00AE6A0F" w:rsidP="00AE6A0F">
            <w:pPr>
              <w:tabs>
                <w:tab w:val="clear" w:pos="907"/>
                <w:tab w:val="left" w:pos="974"/>
              </w:tabs>
              <w:spacing w:line="240" w:lineRule="auto"/>
              <w:ind w:left="144" w:right="76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  <w:r w:rsidR="00FA1B4F"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  <w:r w:rsidR="00FA1B4F" w:rsidRPr="008E57D9">
              <w:rPr>
                <w:rFonts w:asciiTheme="majorBidi" w:hAnsiTheme="majorBidi" w:cstheme="majorBidi"/>
                <w:sz w:val="23"/>
                <w:szCs w:val="23"/>
              </w:rPr>
              <w:t>(6,15</w:t>
            </w:r>
            <w:r w:rsidR="009078AB" w:rsidRPr="008E57D9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FA1B4F" w:rsidRPr="008E57D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014B5E9D" w14:textId="7777777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379666E" w14:textId="01512532" w:rsidR="00FA1B4F" w:rsidRPr="008E57D9" w:rsidRDefault="00FA1B4F" w:rsidP="00D051D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235B690C" w14:textId="77777777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04D9C38F" w14:textId="283E6326" w:rsidR="00FA1B4F" w:rsidRPr="008E57D9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 xml:space="preserve"> (6,15</w:t>
            </w:r>
            <w:r w:rsidR="004D5F1A" w:rsidRPr="008E57D9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8E57D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78255C" w:rsidRPr="008E57D9" w14:paraId="43B2F0C7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9D88E12" w14:textId="77777777" w:rsidR="0078255C" w:rsidRPr="008E57D9" w:rsidRDefault="0078255C" w:rsidP="0078255C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รวมส่วนของบริษัทใหญ่</w:t>
            </w:r>
          </w:p>
        </w:tc>
        <w:tc>
          <w:tcPr>
            <w:tcW w:w="270" w:type="dxa"/>
          </w:tcPr>
          <w:p w14:paraId="23CF16EB" w14:textId="77777777" w:rsidR="0078255C" w:rsidRPr="008E57D9" w:rsidRDefault="0078255C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AAEE8B2" w14:textId="77777777" w:rsidR="0078255C" w:rsidRPr="008E57D9" w:rsidRDefault="0078255C" w:rsidP="0078255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21DEC4" w14:textId="65E9C6E0" w:rsidR="0078255C" w:rsidRPr="008E57D9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79,2</w:t>
            </w:r>
            <w:r w:rsidR="00DB6D36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07</w:t>
            </w:r>
            <w:r w:rsidR="0078255C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</w:tcPr>
          <w:p w14:paraId="456BC079" w14:textId="77777777" w:rsidR="0078255C" w:rsidRPr="008E57D9" w:rsidRDefault="0078255C" w:rsidP="0078255C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C3AF6F" w14:textId="21E1D991" w:rsidR="0078255C" w:rsidRPr="008E57D9" w:rsidRDefault="004D5F1A" w:rsidP="00D051D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  <w:r w:rsidR="0078255C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</w:tcPr>
          <w:p w14:paraId="5B2E1F1F" w14:textId="7777777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6CD463" w14:textId="31A5E58A" w:rsidR="0078255C" w:rsidRPr="008E57D9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79,207</w:t>
            </w:r>
            <w:r w:rsidR="0078255C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511C9190" w14:textId="7777777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09129C" w14:textId="5C3ABE95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82,859 </w:t>
            </w:r>
          </w:p>
        </w:tc>
        <w:tc>
          <w:tcPr>
            <w:tcW w:w="270" w:type="dxa"/>
          </w:tcPr>
          <w:p w14:paraId="071BC796" w14:textId="7777777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FC481F5" w14:textId="14EC8AB9" w:rsidR="0078255C" w:rsidRPr="008E57D9" w:rsidRDefault="00B22127" w:rsidP="00E4285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0BA843F" w14:textId="7777777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4E704279" w14:textId="3E0F85DF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4D5F1A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82,859</w:t>
            </w: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AE6A0F" w:rsidRPr="008E57D9" w14:paraId="4A13BB0B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0702266" w14:textId="12774223" w:rsidR="00AE6A0F" w:rsidRPr="008E57D9" w:rsidRDefault="009078AB" w:rsidP="0078255C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ส่วนของผู้ถือหุ้นของบริษัทอื่นในกลุ่มก่อนการจัดโครงสร้างธุรกิจ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</w:tcPr>
          <w:p w14:paraId="68E445F8" w14:textId="77777777" w:rsidR="00AE6A0F" w:rsidRPr="008E57D9" w:rsidRDefault="00AE6A0F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85D2DAA" w14:textId="77777777" w:rsidR="00AE6A0F" w:rsidRPr="008E57D9" w:rsidRDefault="00AE6A0F" w:rsidP="0078255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AD8748" w14:textId="5989D02A" w:rsidR="00AE6A0F" w:rsidRPr="008E57D9" w:rsidRDefault="009078AB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3,099</w:t>
            </w:r>
          </w:p>
        </w:tc>
        <w:tc>
          <w:tcPr>
            <w:tcW w:w="270" w:type="dxa"/>
          </w:tcPr>
          <w:p w14:paraId="212BBBA9" w14:textId="77777777" w:rsidR="00AE6A0F" w:rsidRPr="008E57D9" w:rsidRDefault="00AE6A0F" w:rsidP="0078255C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CB0874" w14:textId="57F0E470" w:rsidR="00AE6A0F" w:rsidRPr="008E57D9" w:rsidRDefault="009078AB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689</w:t>
            </w:r>
          </w:p>
        </w:tc>
        <w:tc>
          <w:tcPr>
            <w:tcW w:w="270" w:type="dxa"/>
          </w:tcPr>
          <w:p w14:paraId="79101D9C" w14:textId="77777777" w:rsidR="00AE6A0F" w:rsidRPr="008E57D9" w:rsidRDefault="00AE6A0F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4CD0D8" w14:textId="0465CBC3" w:rsidR="00AE6A0F" w:rsidRPr="008E57D9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3,788</w:t>
            </w:r>
          </w:p>
        </w:tc>
        <w:tc>
          <w:tcPr>
            <w:tcW w:w="360" w:type="dxa"/>
            <w:vAlign w:val="bottom"/>
          </w:tcPr>
          <w:p w14:paraId="6FF4F350" w14:textId="77777777" w:rsidR="00AE6A0F" w:rsidRPr="008E57D9" w:rsidRDefault="00AE6A0F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274637" w14:textId="3633D1CA" w:rsidR="00AE6A0F" w:rsidRPr="008E57D9" w:rsidRDefault="004D5F1A" w:rsidP="00DB6D36">
            <w:pPr>
              <w:spacing w:line="240" w:lineRule="auto"/>
              <w:ind w:left="144" w:right="166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4BD7317" w14:textId="77777777" w:rsidR="00AE6A0F" w:rsidRPr="008E57D9" w:rsidRDefault="00AE6A0F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2F4FB4A" w14:textId="4F7124E5" w:rsidR="00AE6A0F" w:rsidRPr="008E57D9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76</w:t>
            </w:r>
            <w:r w:rsidR="00B00D51" w:rsidRPr="008E57D9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6B594017" w14:textId="77777777" w:rsidR="00AE6A0F" w:rsidRPr="008E57D9" w:rsidRDefault="00AE6A0F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59FC9602" w14:textId="3FCADE44" w:rsidR="00AE6A0F" w:rsidRPr="008E57D9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sz w:val="23"/>
                <w:szCs w:val="23"/>
              </w:rPr>
              <w:t>76</w:t>
            </w:r>
            <w:r w:rsidR="00B00D51" w:rsidRPr="008E57D9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9078AB" w:rsidRPr="008E57D9" w14:paraId="5D6FD9BA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02FB437" w14:textId="1FAD0D96" w:rsidR="009078AB" w:rsidRPr="008E57D9" w:rsidRDefault="009078AB" w:rsidP="0078255C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E57D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รวมส่วน</w:t>
            </w:r>
            <w:r w:rsidR="007F23C2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ของ</w:t>
            </w:r>
            <w:r w:rsidRPr="008E57D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ผู้ถือหุ้น</w:t>
            </w:r>
          </w:p>
        </w:tc>
        <w:tc>
          <w:tcPr>
            <w:tcW w:w="270" w:type="dxa"/>
          </w:tcPr>
          <w:p w14:paraId="11214EA4" w14:textId="77777777" w:rsidR="009078AB" w:rsidRPr="008E57D9" w:rsidRDefault="009078AB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5D2A6F2" w14:textId="77777777" w:rsidR="009078AB" w:rsidRPr="008E57D9" w:rsidRDefault="009078AB" w:rsidP="0078255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5B62B0" w14:textId="7871075E" w:rsidR="009078AB" w:rsidRPr="008E57D9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82,306</w:t>
            </w:r>
          </w:p>
        </w:tc>
        <w:tc>
          <w:tcPr>
            <w:tcW w:w="270" w:type="dxa"/>
          </w:tcPr>
          <w:p w14:paraId="75E5CC6E" w14:textId="77777777" w:rsidR="009078AB" w:rsidRPr="008E57D9" w:rsidRDefault="009078AB" w:rsidP="0078255C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E097A4" w14:textId="50A7ED30" w:rsidR="009078AB" w:rsidRPr="008E57D9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689</w:t>
            </w:r>
          </w:p>
        </w:tc>
        <w:tc>
          <w:tcPr>
            <w:tcW w:w="270" w:type="dxa"/>
          </w:tcPr>
          <w:p w14:paraId="422635D6" w14:textId="77777777" w:rsidR="009078AB" w:rsidRPr="008E57D9" w:rsidRDefault="009078AB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EC229D" w14:textId="697756B9" w:rsidR="009078AB" w:rsidRPr="008E57D9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82,995</w:t>
            </w:r>
          </w:p>
        </w:tc>
        <w:tc>
          <w:tcPr>
            <w:tcW w:w="360" w:type="dxa"/>
            <w:vAlign w:val="bottom"/>
          </w:tcPr>
          <w:p w14:paraId="53F8D300" w14:textId="77777777" w:rsidR="009078AB" w:rsidRPr="008E57D9" w:rsidRDefault="009078AB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C38B68" w14:textId="7795B4CF" w:rsidR="009078AB" w:rsidRPr="008E57D9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82,859</w:t>
            </w:r>
          </w:p>
        </w:tc>
        <w:tc>
          <w:tcPr>
            <w:tcW w:w="270" w:type="dxa"/>
          </w:tcPr>
          <w:p w14:paraId="67C7D78A" w14:textId="77777777" w:rsidR="009078AB" w:rsidRPr="008E57D9" w:rsidRDefault="009078AB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8A4C343" w14:textId="5DA0455B" w:rsidR="009078AB" w:rsidRPr="008E57D9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</w:t>
            </w:r>
            <w:r w:rsidR="00B00D51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63E3E463" w14:textId="77777777" w:rsidR="009078AB" w:rsidRPr="008E57D9" w:rsidRDefault="009078AB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38BD9E54" w14:textId="6DC6BB25" w:rsidR="009078AB" w:rsidRPr="008E57D9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83,6</w:t>
            </w:r>
            <w:r w:rsidR="00B00D51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</w:t>
            </w:r>
          </w:p>
        </w:tc>
      </w:tr>
      <w:tr w:rsidR="0078255C" w:rsidRPr="008E57D9" w14:paraId="6CCB6B29" w14:textId="77777777" w:rsidTr="00DB6D36">
        <w:trPr>
          <w:trHeight w:val="321"/>
        </w:trPr>
        <w:tc>
          <w:tcPr>
            <w:tcW w:w="4140" w:type="dxa"/>
            <w:shd w:val="clear" w:color="auto" w:fill="auto"/>
          </w:tcPr>
          <w:p w14:paraId="6CEA128F" w14:textId="77777777" w:rsidR="0078255C" w:rsidRPr="008E57D9" w:rsidRDefault="0078255C" w:rsidP="0078255C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รวมหนี้สินและส่วนของผู้ถือหุ้น</w:t>
            </w:r>
          </w:p>
        </w:tc>
        <w:tc>
          <w:tcPr>
            <w:tcW w:w="270" w:type="dxa"/>
          </w:tcPr>
          <w:p w14:paraId="6AD6DB60" w14:textId="77777777" w:rsidR="0078255C" w:rsidRPr="008E57D9" w:rsidRDefault="0078255C" w:rsidP="00D051D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FAAF393" w14:textId="77777777" w:rsidR="0078255C" w:rsidRPr="008E57D9" w:rsidRDefault="0078255C" w:rsidP="0078255C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4F386C" w14:textId="634A283E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143,510 </w:t>
            </w:r>
          </w:p>
        </w:tc>
        <w:tc>
          <w:tcPr>
            <w:tcW w:w="270" w:type="dxa"/>
          </w:tcPr>
          <w:p w14:paraId="36348843" w14:textId="77777777" w:rsidR="0078255C" w:rsidRPr="008E57D9" w:rsidRDefault="0078255C" w:rsidP="0078255C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5C4417" w14:textId="4C4A0EE6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5,432 </w:t>
            </w:r>
          </w:p>
        </w:tc>
        <w:tc>
          <w:tcPr>
            <w:tcW w:w="270" w:type="dxa"/>
          </w:tcPr>
          <w:p w14:paraId="26ACE05A" w14:textId="7777777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27A6CC" w14:textId="079F0A6B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148,942 </w:t>
            </w:r>
          </w:p>
        </w:tc>
        <w:tc>
          <w:tcPr>
            <w:tcW w:w="360" w:type="dxa"/>
          </w:tcPr>
          <w:p w14:paraId="7936D299" w14:textId="7777777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3A2667" w14:textId="6F5300D4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156,454 </w:t>
            </w:r>
          </w:p>
        </w:tc>
        <w:tc>
          <w:tcPr>
            <w:tcW w:w="270" w:type="dxa"/>
          </w:tcPr>
          <w:p w14:paraId="1CE009C6" w14:textId="7777777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9E3A7ED" w14:textId="1E8AC9E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5,68</w:t>
            </w:r>
            <w:r w:rsidR="00B00D51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0DAE1561" w14:textId="77777777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A76DB64" w14:textId="6ACEA56E" w:rsidR="0078255C" w:rsidRPr="008E57D9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162,13</w:t>
            </w:r>
            <w:r w:rsidR="00B00D51"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8E57D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14:paraId="28CE6649" w14:textId="77777777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13F1800" w14:textId="25327D17" w:rsidR="003B0B83" w:rsidRPr="008E57D9" w:rsidRDefault="003B0B83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F59700" w14:textId="14AEA4F5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FB0933" w14:textId="5B9C93DC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150D1" w14:textId="7EE618FF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59DBE1" w14:textId="7E5540A5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9DE816" w14:textId="6FDD6E6E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C4A8C" w14:textId="77777777" w:rsidR="005E2DEE" w:rsidRPr="008E57D9" w:rsidRDefault="005E2DEE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B6782B" w14:textId="77777777" w:rsidR="005E2DEE" w:rsidRPr="008E57D9" w:rsidRDefault="005E2DEE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E25505" w14:textId="31E45963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460A20" w14:textId="39FF3B54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79ABB1" w14:textId="77777777" w:rsidR="00232575" w:rsidRPr="008E57D9" w:rsidRDefault="00232575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93C6DB" w14:textId="33408205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952CB8" w14:textId="77777777" w:rsidR="00232575" w:rsidRPr="008E57D9" w:rsidRDefault="00232575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C8D813" w14:textId="50163E12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582B55" w14:textId="518319D8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8355A1" w14:textId="2278C167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A063F0" w14:textId="5D26A7A8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FABE16" w14:textId="645B149A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324425" w14:textId="446CFE02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595FE8" w14:textId="77777777" w:rsidR="00FA28E1" w:rsidRPr="008E57D9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236473" w14:textId="77777777" w:rsidR="003B0B83" w:rsidRPr="008E57D9" w:rsidRDefault="003B0B83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3B0B83" w:rsidRPr="008E57D9" w:rsidSect="00833027">
          <w:headerReference w:type="default" r:id="rId17"/>
          <w:pgSz w:w="16834" w:h="11909" w:orient="landscape" w:code="9"/>
          <w:pgMar w:top="1152" w:right="691" w:bottom="1152" w:left="576" w:header="720" w:footer="720" w:gutter="0"/>
          <w:pgNumType w:start="20"/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350"/>
        <w:gridCol w:w="284"/>
        <w:gridCol w:w="1336"/>
        <w:gridCol w:w="236"/>
        <w:gridCol w:w="1294"/>
      </w:tblGrid>
      <w:tr w:rsidR="00AE20AF" w:rsidRPr="008E57D9" w14:paraId="1723CDDE" w14:textId="77777777" w:rsidTr="003B0B83">
        <w:trPr>
          <w:trHeight w:val="20"/>
          <w:tblHeader/>
        </w:trPr>
        <w:tc>
          <w:tcPr>
            <w:tcW w:w="4950" w:type="dxa"/>
            <w:gridSpan w:val="2"/>
            <w:shd w:val="clear" w:color="auto" w:fill="auto"/>
          </w:tcPr>
          <w:p w14:paraId="739DD343" w14:textId="36C7E612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lastRenderedPageBreak/>
              <w:tab/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4500" w:type="dxa"/>
            <w:gridSpan w:val="5"/>
            <w:vAlign w:val="bottom"/>
          </w:tcPr>
          <w:p w14:paraId="08BEB49E" w14:textId="77777777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20AF" w:rsidRPr="008E57D9" w14:paraId="33416373" w14:textId="77777777" w:rsidTr="003B0B83">
        <w:trPr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539D8787" w14:textId="24D64989" w:rsidR="00AE20AF" w:rsidRPr="008E57D9" w:rsidRDefault="00263C61" w:rsidP="00D051DB">
            <w:pPr>
              <w:tabs>
                <w:tab w:val="clear" w:pos="227"/>
                <w:tab w:val="left" w:pos="4014"/>
              </w:tabs>
              <w:spacing w:line="240" w:lineRule="auto"/>
              <w:ind w:left="250" w:right="-115" w:hanging="250"/>
              <w:rPr>
                <w:rFonts w:ascii="Angsana New" w:hAnsi="Angsana New"/>
                <w:sz w:val="30"/>
                <w:szCs w:val="30"/>
                <w:rtl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7A27EC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202659"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202659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A27EC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710F6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6523A0" w14:textId="77777777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C14AC50" w14:textId="77777777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231DDB" w14:textId="77777777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8E5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2E3D1527" w14:textId="77777777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786154A7" w14:textId="77777777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48F9828E" w14:textId="77777777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27124D0A" w14:textId="77777777" w:rsidR="00AE20AF" w:rsidRPr="008E57D9" w:rsidRDefault="00AE20A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04224F1B" w14:textId="77777777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AE20AF" w:rsidRPr="008E57D9" w14:paraId="72FA481A" w14:textId="77777777" w:rsidTr="003B0B83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6E9105CC" w14:textId="77777777" w:rsidR="00AE20AF" w:rsidRPr="008E57D9" w:rsidRDefault="00AE20AF" w:rsidP="00D051DB">
            <w:pPr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9846D7" w14:textId="77777777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08E276F5" w14:textId="77777777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E5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E20AF" w:rsidRPr="008E57D9" w14:paraId="03A164F3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06AD0902" w14:textId="77777777" w:rsidR="00AE20AF" w:rsidRPr="008E57D9" w:rsidRDefault="00AE20A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  <w:vAlign w:val="center"/>
          </w:tcPr>
          <w:p w14:paraId="373F3312" w14:textId="77777777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E970CDD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53D52D29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3432648C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C4822DC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66DF6C9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A62CE" w:rsidRPr="008E57D9" w14:paraId="1280C6C7" w14:textId="77777777" w:rsidTr="00F94DD9">
        <w:trPr>
          <w:trHeight w:val="20"/>
        </w:trPr>
        <w:tc>
          <w:tcPr>
            <w:tcW w:w="4680" w:type="dxa"/>
            <w:shd w:val="clear" w:color="auto" w:fill="auto"/>
          </w:tcPr>
          <w:p w14:paraId="61AA6F47" w14:textId="77777777" w:rsidR="00CA62CE" w:rsidRPr="008E57D9" w:rsidRDefault="00CA62CE" w:rsidP="00CA62C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627BEF0D" w14:textId="77777777" w:rsidR="00CA62CE" w:rsidRPr="008E57D9" w:rsidRDefault="00CA62CE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78EB404" w14:textId="0CC72A1F" w:rsidR="00CA62CE" w:rsidRPr="008E57D9" w:rsidRDefault="00F0020B" w:rsidP="00CA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1,762 </w:t>
            </w:r>
          </w:p>
        </w:tc>
        <w:tc>
          <w:tcPr>
            <w:tcW w:w="284" w:type="dxa"/>
            <w:vAlign w:val="bottom"/>
          </w:tcPr>
          <w:p w14:paraId="489CE5AE" w14:textId="77777777" w:rsidR="00CA62CE" w:rsidRPr="008E57D9" w:rsidRDefault="00CA62CE" w:rsidP="00CA62CE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6241116" w14:textId="51B353C0" w:rsidR="00CA62CE" w:rsidRPr="008E57D9" w:rsidRDefault="00F0020B" w:rsidP="00CA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 </w:t>
            </w:r>
          </w:p>
        </w:tc>
        <w:tc>
          <w:tcPr>
            <w:tcW w:w="236" w:type="dxa"/>
            <w:vAlign w:val="bottom"/>
          </w:tcPr>
          <w:p w14:paraId="70B060C4" w14:textId="77777777" w:rsidR="00CA62CE" w:rsidRPr="008E57D9" w:rsidRDefault="00CA62CE" w:rsidP="00CA62CE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97D2EFF" w14:textId="215C1916" w:rsidR="00CA62CE" w:rsidRPr="008E57D9" w:rsidRDefault="00F0020B" w:rsidP="00CA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1,765 </w:t>
            </w:r>
          </w:p>
        </w:tc>
      </w:tr>
      <w:tr w:rsidR="00CA62CE" w:rsidRPr="008E57D9" w14:paraId="28C26CB7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1568779" w14:textId="77777777" w:rsidR="00CA62CE" w:rsidRPr="008E57D9" w:rsidRDefault="00CA62CE" w:rsidP="00CA62C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1F981C3A" w14:textId="77777777" w:rsidR="00CA62CE" w:rsidRPr="008E57D9" w:rsidRDefault="00CA62CE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97FACDF" w14:textId="1E97BF5F" w:rsidR="00CA62CE" w:rsidRPr="008E57D9" w:rsidRDefault="00F0020B" w:rsidP="00CA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713 </w:t>
            </w:r>
          </w:p>
        </w:tc>
        <w:tc>
          <w:tcPr>
            <w:tcW w:w="284" w:type="dxa"/>
          </w:tcPr>
          <w:p w14:paraId="2217ABA6" w14:textId="77777777" w:rsidR="00CA62CE" w:rsidRPr="008E57D9" w:rsidRDefault="00CA62CE" w:rsidP="00CA62CE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120C178" w14:textId="27D7A265" w:rsidR="00CA62CE" w:rsidRPr="008E57D9" w:rsidRDefault="00F0020B" w:rsidP="00CA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54DF" w:rsidRPr="008E57D9">
              <w:rPr>
                <w:rFonts w:ascii="Angsana New" w:hAnsi="Angsana New"/>
                <w:sz w:val="30"/>
                <w:szCs w:val="30"/>
              </w:rPr>
              <w:t>71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0AADAFB" w14:textId="77777777" w:rsidR="00CA62CE" w:rsidRPr="008E57D9" w:rsidRDefault="00CA62CE" w:rsidP="00CA62CE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9FA67B" w14:textId="72826942" w:rsidR="00CA62CE" w:rsidRPr="008E57D9" w:rsidRDefault="00F0020B" w:rsidP="00CA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54DF" w:rsidRPr="008E57D9">
              <w:rPr>
                <w:rFonts w:ascii="Angsana New" w:hAnsi="Angsana New"/>
                <w:sz w:val="30"/>
                <w:szCs w:val="30"/>
              </w:rPr>
              <w:t>784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A62CE" w:rsidRPr="008E57D9" w14:paraId="33859BA9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45D16C84" w14:textId="77777777" w:rsidR="00CA62CE" w:rsidRPr="008E57D9" w:rsidRDefault="00CA62CE" w:rsidP="00CA62CE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center"/>
          </w:tcPr>
          <w:p w14:paraId="0E3CDB19" w14:textId="77777777" w:rsidR="00CA62CE" w:rsidRPr="008E57D9" w:rsidRDefault="00CA62CE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AE0B13" w14:textId="45869109" w:rsidR="00CA62CE" w:rsidRPr="008E57D9" w:rsidRDefault="00F0020B" w:rsidP="00CA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4 </w:t>
            </w:r>
          </w:p>
        </w:tc>
        <w:tc>
          <w:tcPr>
            <w:tcW w:w="284" w:type="dxa"/>
          </w:tcPr>
          <w:p w14:paraId="62EBAC32" w14:textId="77777777" w:rsidR="00CA62CE" w:rsidRPr="008E57D9" w:rsidRDefault="00CA62CE" w:rsidP="00CA62C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639E145" w14:textId="5F96167D" w:rsidR="00CA62CE" w:rsidRPr="008E57D9" w:rsidRDefault="00F0020B" w:rsidP="00F8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583C524" w14:textId="77777777" w:rsidR="00CA62CE" w:rsidRPr="008E57D9" w:rsidRDefault="00CA62CE" w:rsidP="00F854DF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B2EF54E" w14:textId="6BB1652F" w:rsidR="00CA62CE" w:rsidRPr="008E57D9" w:rsidRDefault="00F0020B" w:rsidP="00CA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4 </w:t>
            </w:r>
          </w:p>
        </w:tc>
      </w:tr>
      <w:tr w:rsidR="00890C9E" w:rsidRPr="008E57D9" w14:paraId="7FFCA1D1" w14:textId="77777777" w:rsidTr="00417C8C">
        <w:trPr>
          <w:trHeight w:val="60"/>
        </w:trPr>
        <w:tc>
          <w:tcPr>
            <w:tcW w:w="4680" w:type="dxa"/>
            <w:shd w:val="clear" w:color="auto" w:fill="auto"/>
          </w:tcPr>
          <w:p w14:paraId="5388BA3D" w14:textId="77777777" w:rsidR="00890C9E" w:rsidRPr="008E57D9" w:rsidRDefault="00890C9E" w:rsidP="00890C9E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vAlign w:val="center"/>
          </w:tcPr>
          <w:p w14:paraId="3F5D94A5" w14:textId="77777777" w:rsidR="00890C9E" w:rsidRPr="008E57D9" w:rsidRDefault="00890C9E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41C59A8" w14:textId="4326BA58" w:rsidR="00890C9E" w:rsidRPr="008E57D9" w:rsidRDefault="00E31E6D" w:rsidP="0089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9 </w:t>
            </w:r>
          </w:p>
        </w:tc>
        <w:tc>
          <w:tcPr>
            <w:tcW w:w="284" w:type="dxa"/>
          </w:tcPr>
          <w:p w14:paraId="4EA84218" w14:textId="77777777" w:rsidR="00890C9E" w:rsidRPr="008E57D9" w:rsidRDefault="00890C9E" w:rsidP="00890C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7FC782C" w14:textId="7D145581" w:rsidR="00890C9E" w:rsidRPr="008E57D9" w:rsidRDefault="00E31E6D" w:rsidP="00F8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1B9B0794" w14:textId="77777777" w:rsidR="00890C9E" w:rsidRPr="008E57D9" w:rsidRDefault="00890C9E" w:rsidP="00F854DF">
            <w:pPr>
              <w:tabs>
                <w:tab w:val="decimal" w:pos="648"/>
                <w:tab w:val="decimal" w:pos="974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7E7935" w14:textId="63666FE4" w:rsidR="00890C9E" w:rsidRPr="008E57D9" w:rsidRDefault="00E31E6D" w:rsidP="0089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212E" w:rsidRPr="008E57D9">
              <w:rPr>
                <w:rFonts w:ascii="Angsana New" w:hAnsi="Angsana New"/>
                <w:sz w:val="30"/>
                <w:szCs w:val="30"/>
              </w:rPr>
              <w:t>9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90C9E" w:rsidRPr="008E57D9" w14:paraId="61FAAD81" w14:textId="77777777" w:rsidTr="00417C8C">
        <w:trPr>
          <w:trHeight w:val="60"/>
        </w:trPr>
        <w:tc>
          <w:tcPr>
            <w:tcW w:w="4680" w:type="dxa"/>
            <w:shd w:val="clear" w:color="auto" w:fill="auto"/>
          </w:tcPr>
          <w:p w14:paraId="19D8DEA4" w14:textId="77777777" w:rsidR="00890C9E" w:rsidRPr="008E57D9" w:rsidRDefault="00890C9E" w:rsidP="00890C9E">
            <w:pPr>
              <w:tabs>
                <w:tab w:val="left" w:pos="342"/>
              </w:tabs>
              <w:spacing w:line="240" w:lineRule="auto"/>
              <w:ind w:left="166" w:right="-10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70" w:type="dxa"/>
            <w:vAlign w:val="center"/>
          </w:tcPr>
          <w:p w14:paraId="2FE1FC0A" w14:textId="77777777" w:rsidR="00890C9E" w:rsidRPr="008E57D9" w:rsidRDefault="00890C9E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27D003" w14:textId="77777777" w:rsidR="00E31E6D" w:rsidRPr="008E57D9" w:rsidRDefault="00E31E6D" w:rsidP="00E3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0B8EE9E5" w14:textId="324F9281" w:rsidR="00890C9E" w:rsidRPr="008E57D9" w:rsidRDefault="00E31E6D" w:rsidP="0089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80212E" w:rsidRPr="008E57D9">
              <w:rPr>
                <w:rFonts w:ascii="Angsana New" w:hAnsi="Angsana New"/>
                <w:sz w:val="30"/>
                <w:szCs w:val="30"/>
              </w:rPr>
              <w:t>2</w:t>
            </w:r>
            <w:r w:rsidR="0058606A" w:rsidRPr="008E57D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14:paraId="04AFBD01" w14:textId="77777777" w:rsidR="00890C9E" w:rsidRPr="008E57D9" w:rsidRDefault="00890C9E" w:rsidP="00890C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60E8B42" w14:textId="77777777" w:rsidR="0080212E" w:rsidRPr="008E57D9" w:rsidRDefault="0080212E" w:rsidP="00802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4F2756D" w14:textId="40EDC895" w:rsidR="00890C9E" w:rsidRPr="008E57D9" w:rsidRDefault="0080212E" w:rsidP="0089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7</w:t>
            </w:r>
            <w:r w:rsidR="0058606A" w:rsidRPr="008E57D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48FBAED" w14:textId="77777777" w:rsidR="00890C9E" w:rsidRPr="008E57D9" w:rsidRDefault="00890C9E" w:rsidP="00890C9E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6B1E226" w14:textId="77777777" w:rsidR="0080212E" w:rsidRPr="008E57D9" w:rsidRDefault="0080212E" w:rsidP="00802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902F841" w14:textId="6701449B" w:rsidR="00890C9E" w:rsidRPr="008E57D9" w:rsidRDefault="0080212E" w:rsidP="0089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1,312 </w:t>
            </w:r>
          </w:p>
        </w:tc>
      </w:tr>
      <w:tr w:rsidR="00890C9E" w:rsidRPr="008E57D9" w14:paraId="22A1A5A3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8DF0A2C" w14:textId="77777777" w:rsidR="00890C9E" w:rsidRPr="008E57D9" w:rsidRDefault="00890C9E" w:rsidP="00890C9E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  <w:vAlign w:val="center"/>
          </w:tcPr>
          <w:p w14:paraId="4F9631CB" w14:textId="77777777" w:rsidR="00890C9E" w:rsidRPr="008E57D9" w:rsidRDefault="00890C9E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012398" w14:textId="382E9107" w:rsidR="00890C9E" w:rsidRPr="008E57D9" w:rsidRDefault="00E31E6D" w:rsidP="0089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</w:t>
            </w:r>
            <w:r w:rsidR="004938AE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233D1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56BF58CE" w14:textId="77777777" w:rsidR="00890C9E" w:rsidRPr="008E57D9" w:rsidRDefault="00890C9E" w:rsidP="00890C9E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05BEC7D5" w14:textId="6F914EA5" w:rsidR="00890C9E" w:rsidRPr="008E57D9" w:rsidRDefault="004938AE" w:rsidP="0089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14</w:t>
            </w:r>
            <w:r w:rsidR="00A53F11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304E690" w14:textId="77777777" w:rsidR="00890C9E" w:rsidRPr="008E57D9" w:rsidRDefault="00890C9E" w:rsidP="00890C9E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E0DCDEB" w14:textId="4532EF8E" w:rsidR="00890C9E" w:rsidRPr="008E57D9" w:rsidRDefault="004938AE" w:rsidP="0089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3,874 </w:t>
            </w:r>
          </w:p>
        </w:tc>
      </w:tr>
      <w:tr w:rsidR="00AE20AF" w:rsidRPr="008E57D9" w14:paraId="71A329DB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E5C32F6" w14:textId="77777777" w:rsidR="00AE20AF" w:rsidRPr="008E57D9" w:rsidRDefault="00AE20AF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221BCB8E" w14:textId="77777777" w:rsidR="00AE20AF" w:rsidRPr="008E57D9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1F5CC54E" w14:textId="77777777" w:rsidR="00AE20AF" w:rsidRPr="008E57D9" w:rsidRDefault="00AE20AF" w:rsidP="0055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 w:firstLine="2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4509F616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2A327F0A" w14:textId="77777777" w:rsidR="00AE20AF" w:rsidRPr="008E57D9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6E405C53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3622D71C" w14:textId="77777777" w:rsidR="00AE20AF" w:rsidRPr="008E57D9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AF" w:rsidRPr="008E57D9" w14:paraId="1965F1A2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1B89AADA" w14:textId="77777777" w:rsidR="00AE20AF" w:rsidRPr="008E57D9" w:rsidRDefault="00AE20A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  <w:vAlign w:val="center"/>
          </w:tcPr>
          <w:p w14:paraId="0B6C1D14" w14:textId="77777777" w:rsidR="00AE20AF" w:rsidRPr="008E57D9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4DA43E5D" w14:textId="77777777" w:rsidR="00AE20AF" w:rsidRPr="008E57D9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0F9552C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68453539" w14:textId="77777777" w:rsidR="00AE20AF" w:rsidRPr="008E57D9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217CD68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262FF8BB" w14:textId="77777777" w:rsidR="00AE20AF" w:rsidRPr="008E57D9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5E9" w:rsidRPr="008E57D9" w14:paraId="12A27702" w14:textId="77777777" w:rsidTr="00F94DD9">
        <w:trPr>
          <w:trHeight w:val="20"/>
        </w:trPr>
        <w:tc>
          <w:tcPr>
            <w:tcW w:w="4680" w:type="dxa"/>
            <w:shd w:val="clear" w:color="auto" w:fill="auto"/>
          </w:tcPr>
          <w:p w14:paraId="76F38334" w14:textId="77777777" w:rsidR="001D25E9" w:rsidRPr="008E57D9" w:rsidRDefault="001D25E9" w:rsidP="001D25E9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76FD5A4C" w14:textId="77777777" w:rsidR="001D25E9" w:rsidRPr="008E57D9" w:rsidRDefault="001D25E9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7E11EA" w14:textId="6E3C33DD" w:rsidR="001D25E9" w:rsidRPr="008E57D9" w:rsidRDefault="00D6046F" w:rsidP="001D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1,070 </w:t>
            </w:r>
          </w:p>
        </w:tc>
        <w:tc>
          <w:tcPr>
            <w:tcW w:w="284" w:type="dxa"/>
            <w:vAlign w:val="bottom"/>
          </w:tcPr>
          <w:p w14:paraId="2F822509" w14:textId="77777777" w:rsidR="001D25E9" w:rsidRPr="008E57D9" w:rsidRDefault="001D25E9" w:rsidP="001D25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ED39AD2" w14:textId="169E9408" w:rsidR="001D25E9" w:rsidRPr="008E57D9" w:rsidRDefault="00D6046F" w:rsidP="001D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236" w:type="dxa"/>
            <w:vAlign w:val="bottom"/>
          </w:tcPr>
          <w:p w14:paraId="06E727E2" w14:textId="77777777" w:rsidR="001D25E9" w:rsidRPr="008E57D9" w:rsidRDefault="001D25E9" w:rsidP="001D25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CF1C86A" w14:textId="5CA1BC5D" w:rsidR="001D25E9" w:rsidRPr="008E57D9" w:rsidRDefault="00D6046F" w:rsidP="001D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1,071 </w:t>
            </w:r>
          </w:p>
        </w:tc>
      </w:tr>
      <w:tr w:rsidR="00871E06" w:rsidRPr="008E57D9" w14:paraId="17F001DF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DBC3BCC" w14:textId="77777777" w:rsidR="00871E06" w:rsidRPr="008E57D9" w:rsidRDefault="00871E06" w:rsidP="00871E0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394F0A87" w14:textId="77777777" w:rsidR="00871E06" w:rsidRPr="008E57D9" w:rsidRDefault="00871E06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53BBFB" w14:textId="43C4243C" w:rsidR="00871E06" w:rsidRPr="008E57D9" w:rsidRDefault="00D6046F" w:rsidP="00871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272 </w:t>
            </w:r>
          </w:p>
        </w:tc>
        <w:tc>
          <w:tcPr>
            <w:tcW w:w="284" w:type="dxa"/>
          </w:tcPr>
          <w:p w14:paraId="2F5F44FB" w14:textId="77777777" w:rsidR="00871E06" w:rsidRPr="008E57D9" w:rsidRDefault="00871E06" w:rsidP="00871E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4E61EE2" w14:textId="56AEF394" w:rsidR="00871E06" w:rsidRPr="008E57D9" w:rsidRDefault="00D6046F" w:rsidP="00871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26 </w:t>
            </w:r>
          </w:p>
        </w:tc>
        <w:tc>
          <w:tcPr>
            <w:tcW w:w="236" w:type="dxa"/>
          </w:tcPr>
          <w:p w14:paraId="3B3BABCE" w14:textId="77777777" w:rsidR="00871E06" w:rsidRPr="008E57D9" w:rsidRDefault="00871E06" w:rsidP="00871E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3AC04B" w14:textId="10C3502E" w:rsidR="00871E06" w:rsidRPr="008E57D9" w:rsidRDefault="00D6046F" w:rsidP="00871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298 </w:t>
            </w:r>
          </w:p>
        </w:tc>
      </w:tr>
      <w:tr w:rsidR="005329E9" w:rsidRPr="008E57D9" w14:paraId="3668715F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D848EF7" w14:textId="77777777" w:rsidR="005329E9" w:rsidRPr="008E57D9" w:rsidRDefault="005329E9" w:rsidP="005329E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270" w:type="dxa"/>
            <w:vAlign w:val="center"/>
          </w:tcPr>
          <w:p w14:paraId="116D9A76" w14:textId="77777777" w:rsidR="005329E9" w:rsidRPr="008E57D9" w:rsidRDefault="005329E9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CB56BE" w14:textId="2FE7BF44" w:rsidR="005329E9" w:rsidRPr="008E57D9" w:rsidRDefault="00D6046F" w:rsidP="005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 </w:t>
            </w:r>
          </w:p>
        </w:tc>
        <w:tc>
          <w:tcPr>
            <w:tcW w:w="284" w:type="dxa"/>
          </w:tcPr>
          <w:p w14:paraId="77CB8180" w14:textId="77777777" w:rsidR="005329E9" w:rsidRPr="008E57D9" w:rsidRDefault="005329E9" w:rsidP="005329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533FA78" w14:textId="68A16346" w:rsidR="005329E9" w:rsidRPr="008E57D9" w:rsidRDefault="00D6046F" w:rsidP="00E42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461CA7E2" w14:textId="77777777" w:rsidR="005329E9" w:rsidRPr="008E57D9" w:rsidRDefault="005329E9" w:rsidP="005329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615E38" w14:textId="126A70E4" w:rsidR="005329E9" w:rsidRPr="008E57D9" w:rsidRDefault="00D6046F" w:rsidP="005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 </w:t>
            </w:r>
          </w:p>
        </w:tc>
      </w:tr>
      <w:tr w:rsidR="005329E9" w:rsidRPr="008E57D9" w14:paraId="02BABAAF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FD219FC" w14:textId="77777777" w:rsidR="005329E9" w:rsidRPr="008E57D9" w:rsidRDefault="005329E9" w:rsidP="005329E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  <w:vAlign w:val="center"/>
          </w:tcPr>
          <w:p w14:paraId="1A3BB589" w14:textId="77777777" w:rsidR="005329E9" w:rsidRPr="008E57D9" w:rsidRDefault="005329E9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B00C34" w14:textId="187982FE" w:rsidR="005329E9" w:rsidRPr="008E57D9" w:rsidRDefault="00D6046F" w:rsidP="005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117 </w:t>
            </w:r>
          </w:p>
        </w:tc>
        <w:tc>
          <w:tcPr>
            <w:tcW w:w="284" w:type="dxa"/>
          </w:tcPr>
          <w:p w14:paraId="1FD11304" w14:textId="77777777" w:rsidR="005329E9" w:rsidRPr="008E57D9" w:rsidRDefault="005329E9" w:rsidP="005329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2D33820" w14:textId="08A30B8A" w:rsidR="005329E9" w:rsidRPr="008E57D9" w:rsidRDefault="00D6046F" w:rsidP="005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236" w:type="dxa"/>
          </w:tcPr>
          <w:p w14:paraId="6C1CFBE3" w14:textId="77777777" w:rsidR="005329E9" w:rsidRPr="008E57D9" w:rsidRDefault="005329E9" w:rsidP="005329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F8329F" w14:textId="71FE68A0" w:rsidR="005329E9" w:rsidRPr="008E57D9" w:rsidRDefault="00D6046F" w:rsidP="005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118 </w:t>
            </w:r>
          </w:p>
        </w:tc>
      </w:tr>
      <w:tr w:rsidR="005329E9" w:rsidRPr="008E57D9" w14:paraId="7C900A97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0987289" w14:textId="77777777" w:rsidR="005329E9" w:rsidRPr="008E57D9" w:rsidRDefault="005329E9" w:rsidP="005329E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vAlign w:val="center"/>
          </w:tcPr>
          <w:p w14:paraId="036EDD00" w14:textId="77777777" w:rsidR="005329E9" w:rsidRPr="008E57D9" w:rsidRDefault="005329E9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20EA58" w14:textId="4800A481" w:rsidR="005329E9" w:rsidRPr="008E57D9" w:rsidRDefault="00D6046F" w:rsidP="005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700 </w:t>
            </w:r>
          </w:p>
        </w:tc>
        <w:tc>
          <w:tcPr>
            <w:tcW w:w="284" w:type="dxa"/>
          </w:tcPr>
          <w:p w14:paraId="3CCB054A" w14:textId="77777777" w:rsidR="005329E9" w:rsidRPr="008E57D9" w:rsidRDefault="005329E9" w:rsidP="005329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396C11F" w14:textId="5813FDA2" w:rsidR="005329E9" w:rsidRPr="008E57D9" w:rsidRDefault="00D6046F" w:rsidP="005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3EDA" w:rsidRPr="008E57D9">
              <w:rPr>
                <w:rFonts w:ascii="Angsana New" w:hAnsi="Angsana New"/>
                <w:sz w:val="30"/>
                <w:szCs w:val="30"/>
              </w:rPr>
              <w:t>10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97BA8EA" w14:textId="77777777" w:rsidR="005329E9" w:rsidRPr="008E57D9" w:rsidRDefault="005329E9" w:rsidP="005329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0BED00" w14:textId="5836FE74" w:rsidR="005329E9" w:rsidRPr="008E57D9" w:rsidRDefault="00D6046F" w:rsidP="005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7</w:t>
            </w:r>
            <w:r w:rsidR="00A63EDA" w:rsidRPr="008E57D9">
              <w:rPr>
                <w:rFonts w:ascii="Angsana New" w:hAnsi="Angsana New"/>
                <w:sz w:val="30"/>
                <w:szCs w:val="30"/>
              </w:rPr>
              <w:t>10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5329E9" w:rsidRPr="008E57D9" w14:paraId="555433B4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3CF32AC8" w14:textId="77777777" w:rsidR="005329E9" w:rsidRPr="008E57D9" w:rsidRDefault="005329E9" w:rsidP="005329E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  <w:vAlign w:val="center"/>
          </w:tcPr>
          <w:p w14:paraId="57BD1219" w14:textId="77777777" w:rsidR="005329E9" w:rsidRPr="008E57D9" w:rsidRDefault="005329E9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6C21F3" w14:textId="3EE0606E" w:rsidR="005329E9" w:rsidRPr="008E57D9" w:rsidRDefault="00D6046F" w:rsidP="005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2,162 </w:t>
            </w:r>
          </w:p>
        </w:tc>
        <w:tc>
          <w:tcPr>
            <w:tcW w:w="284" w:type="dxa"/>
          </w:tcPr>
          <w:p w14:paraId="4E5F2B16" w14:textId="77777777" w:rsidR="005329E9" w:rsidRPr="008E57D9" w:rsidRDefault="005329E9" w:rsidP="005329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404D398" w14:textId="299BFD6B" w:rsidR="005329E9" w:rsidRPr="008E57D9" w:rsidRDefault="00D6046F" w:rsidP="005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A63EDA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8363793" w14:textId="77777777" w:rsidR="005329E9" w:rsidRPr="008E57D9" w:rsidRDefault="005329E9" w:rsidP="005329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2FED593" w14:textId="3606AF0A" w:rsidR="005329E9" w:rsidRPr="008E57D9" w:rsidRDefault="00D6046F" w:rsidP="005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</w:t>
            </w:r>
            <w:r w:rsidR="00A63EDA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20AF" w:rsidRPr="008E57D9" w14:paraId="431498A3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1A506F4A" w14:textId="77777777" w:rsidR="00AE20AF" w:rsidRPr="008E57D9" w:rsidRDefault="00AE20A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center"/>
          </w:tcPr>
          <w:p w14:paraId="1ACA16C4" w14:textId="77777777" w:rsidR="00AE20AF" w:rsidRPr="008E57D9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D82F79" w14:textId="77777777" w:rsidR="00AE20AF" w:rsidRPr="008E57D9" w:rsidRDefault="00AE20AF" w:rsidP="0030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61A21FBA" w14:textId="77777777" w:rsidR="00AE20AF" w:rsidRPr="008E57D9" w:rsidRDefault="00AE20AF" w:rsidP="003074CF">
            <w:pPr>
              <w:tabs>
                <w:tab w:val="clear" w:pos="680"/>
                <w:tab w:val="decimal" w:pos="750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3A81C8E" w14:textId="77777777" w:rsidR="00AE20AF" w:rsidRPr="008E57D9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35C4257" w14:textId="77777777" w:rsidR="00AE20AF" w:rsidRPr="008E57D9" w:rsidRDefault="00AE20AF" w:rsidP="003074CF">
            <w:pPr>
              <w:tabs>
                <w:tab w:val="clear" w:pos="680"/>
                <w:tab w:val="decimal" w:pos="750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569B36A" w14:textId="77777777" w:rsidR="00AE20AF" w:rsidRPr="008E57D9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0BC" w:rsidRPr="008E57D9" w14:paraId="15060ECA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083088B9" w14:textId="77777777" w:rsidR="00E310BC" w:rsidRPr="008E57D9" w:rsidRDefault="00E310BC" w:rsidP="00E310BC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กำไรจากกิจกรรมดำเนินงาน</w:t>
            </w:r>
          </w:p>
        </w:tc>
        <w:tc>
          <w:tcPr>
            <w:tcW w:w="270" w:type="dxa"/>
            <w:vAlign w:val="center"/>
          </w:tcPr>
          <w:p w14:paraId="48F9DD13" w14:textId="77777777" w:rsidR="00E310BC" w:rsidRPr="008E57D9" w:rsidRDefault="00E310BC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A300C3" w14:textId="695AED24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1,56</w:t>
            </w:r>
            <w:r w:rsidR="009D2DFE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6C611107" w14:textId="77777777" w:rsidR="00E310BC" w:rsidRPr="008E57D9" w:rsidRDefault="00E310BC" w:rsidP="00E310B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62D731BA" w14:textId="53A3958F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="00D01B09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D2DFE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49B93E5" w14:textId="77777777" w:rsidR="00E310BC" w:rsidRPr="008E57D9" w:rsidRDefault="00E310BC" w:rsidP="00E310B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85A48A" w14:textId="00BA5D25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1,67</w:t>
            </w:r>
            <w:r w:rsidR="00D01B09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310BC" w:rsidRPr="008E57D9" w14:paraId="36FED425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49F94A2" w14:textId="060A1B07" w:rsidR="00E310BC" w:rsidRPr="008E57D9" w:rsidRDefault="00AD4DC2" w:rsidP="00E310BC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</w:t>
            </w:r>
            <w:r w:rsidR="00E310BC" w:rsidRPr="008E57D9"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จากการวัดมูลค่าเครื่องมือทางการเงินผ่านกำไรขาดทุน</w:t>
            </w:r>
          </w:p>
        </w:tc>
        <w:tc>
          <w:tcPr>
            <w:tcW w:w="270" w:type="dxa"/>
            <w:vAlign w:val="center"/>
          </w:tcPr>
          <w:p w14:paraId="5915F76C" w14:textId="77777777" w:rsidR="00E310BC" w:rsidRPr="008E57D9" w:rsidRDefault="00E310BC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DF3DAF" w14:textId="77777777" w:rsidR="00AD4DC2" w:rsidRPr="008E57D9" w:rsidRDefault="00AD4DC2" w:rsidP="00AD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3AC1CBA4" w14:textId="2DADDC0A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52 </w:t>
            </w:r>
          </w:p>
        </w:tc>
        <w:tc>
          <w:tcPr>
            <w:tcW w:w="284" w:type="dxa"/>
          </w:tcPr>
          <w:p w14:paraId="37AE3183" w14:textId="77777777" w:rsidR="00E310BC" w:rsidRPr="008E57D9" w:rsidRDefault="00E310BC" w:rsidP="00E310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A186941" w14:textId="77777777" w:rsidR="00AD4DC2" w:rsidRPr="008E57D9" w:rsidRDefault="00AD4DC2" w:rsidP="00AD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30AE4DC0" w14:textId="6C4E1214" w:rsidR="00E310BC" w:rsidRPr="008E57D9" w:rsidRDefault="00AD4DC2" w:rsidP="00E42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29E98C74" w14:textId="77777777" w:rsidR="00E310BC" w:rsidRPr="008E57D9" w:rsidRDefault="00E310BC" w:rsidP="00E310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24AAF68" w14:textId="77777777" w:rsidR="00AD4DC2" w:rsidRPr="008E57D9" w:rsidRDefault="00AD4DC2" w:rsidP="00AD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7FBDFF79" w14:textId="658AA0E0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52 </w:t>
            </w:r>
          </w:p>
        </w:tc>
      </w:tr>
      <w:tr w:rsidR="00E310BC" w:rsidRPr="008E57D9" w14:paraId="727BC7CE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247207E4" w14:textId="77777777" w:rsidR="00E310BC" w:rsidRPr="008E57D9" w:rsidRDefault="00E310BC" w:rsidP="00E310BC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vAlign w:val="center"/>
          </w:tcPr>
          <w:p w14:paraId="45A58B9F" w14:textId="77777777" w:rsidR="00E310BC" w:rsidRPr="008E57D9" w:rsidRDefault="00E310BC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EA2BC6" w14:textId="2F01F3D2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(336)</w:t>
            </w:r>
          </w:p>
        </w:tc>
        <w:tc>
          <w:tcPr>
            <w:tcW w:w="284" w:type="dxa"/>
          </w:tcPr>
          <w:p w14:paraId="049E430B" w14:textId="77777777" w:rsidR="00E310BC" w:rsidRPr="008E57D9" w:rsidRDefault="00E310BC" w:rsidP="00E310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67EB711" w14:textId="20B936B8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63F1F" w:rsidRPr="008E57D9">
              <w:rPr>
                <w:rFonts w:ascii="Angsana New" w:hAnsi="Angsana New"/>
                <w:sz w:val="30"/>
                <w:szCs w:val="30"/>
              </w:rPr>
              <w:t>17</w:t>
            </w:r>
            <w:r w:rsidRPr="008E5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41D841" w14:textId="77777777" w:rsidR="00E310BC" w:rsidRPr="008E57D9" w:rsidRDefault="00E310BC" w:rsidP="00E310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711D742" w14:textId="2BFD68BD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63F1F" w:rsidRPr="008E57D9">
              <w:rPr>
                <w:rFonts w:ascii="Angsana New" w:hAnsi="Angsana New"/>
                <w:sz w:val="30"/>
                <w:szCs w:val="30"/>
              </w:rPr>
              <w:t>353</w:t>
            </w:r>
            <w:r w:rsidRPr="008E5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310BC" w:rsidRPr="008E57D9" w14:paraId="7D3C73E9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1AD18F5" w14:textId="77777777" w:rsidR="00E310BC" w:rsidRPr="008E57D9" w:rsidRDefault="00E310BC" w:rsidP="00E310BC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0" w:type="dxa"/>
            <w:vAlign w:val="center"/>
          </w:tcPr>
          <w:p w14:paraId="38A330DE" w14:textId="77777777" w:rsidR="00E310BC" w:rsidRPr="008E57D9" w:rsidRDefault="00E310BC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968186" w14:textId="42066A48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</w:t>
            </w:r>
            <w:r w:rsidR="00563F1F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B8202F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3F3D975" w14:textId="77777777" w:rsidR="00E310BC" w:rsidRPr="008E57D9" w:rsidRDefault="00E310BC" w:rsidP="00E310B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EA26F0" w14:textId="1B60DAAD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63F1F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8202F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DE478F7" w14:textId="77777777" w:rsidR="00E310BC" w:rsidRPr="008E57D9" w:rsidRDefault="00E310BC" w:rsidP="00E310B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10162EA" w14:textId="2A59C476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</w:t>
            </w:r>
            <w:r w:rsidR="00563F1F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310BC" w:rsidRPr="008E57D9" w14:paraId="359F8A97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337A7BC" w14:textId="77777777" w:rsidR="00E310BC" w:rsidRPr="008E57D9" w:rsidRDefault="00E310BC" w:rsidP="00E310BC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vAlign w:val="center"/>
          </w:tcPr>
          <w:p w14:paraId="592A94F6" w14:textId="77777777" w:rsidR="00E310BC" w:rsidRPr="008E57D9" w:rsidRDefault="00E310BC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A18E03" w14:textId="385D32F0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(255)</w:t>
            </w:r>
          </w:p>
        </w:tc>
        <w:tc>
          <w:tcPr>
            <w:tcW w:w="284" w:type="dxa"/>
          </w:tcPr>
          <w:p w14:paraId="3DD1F177" w14:textId="77777777" w:rsidR="00E310BC" w:rsidRPr="008E57D9" w:rsidRDefault="00E310BC" w:rsidP="00E310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A293D0B" w14:textId="6A77F45B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(20)</w:t>
            </w:r>
          </w:p>
        </w:tc>
        <w:tc>
          <w:tcPr>
            <w:tcW w:w="236" w:type="dxa"/>
          </w:tcPr>
          <w:p w14:paraId="5B17AE87" w14:textId="77777777" w:rsidR="00E310BC" w:rsidRPr="008E57D9" w:rsidRDefault="00E310BC" w:rsidP="00E310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68F6196" w14:textId="16E638BA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(275)</w:t>
            </w:r>
          </w:p>
        </w:tc>
      </w:tr>
      <w:tr w:rsidR="00E310BC" w:rsidRPr="008E57D9" w14:paraId="0AE91915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44948731" w14:textId="133F3568" w:rsidR="00E310BC" w:rsidRPr="008E57D9" w:rsidRDefault="00E310BC" w:rsidP="00E310BC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sz w:val="30"/>
                <w:szCs w:val="30"/>
                <w:cs/>
              </w:rPr>
              <w:t>กำไรสำหรับ</w:t>
            </w:r>
            <w:r w:rsidRPr="008E57D9">
              <w:rPr>
                <w:rFonts w:ascii="Angsana New" w:hAnsi="Angsana New" w:hint="cs"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11132F75" w14:textId="77777777" w:rsidR="00E310BC" w:rsidRPr="008E57D9" w:rsidRDefault="00E310BC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104803" w14:textId="48B6B7F5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</w:t>
            </w:r>
            <w:r w:rsidR="00020F65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="00B8202F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3A770E3" w14:textId="77777777" w:rsidR="00E310BC" w:rsidRPr="008E57D9" w:rsidRDefault="00E310BC" w:rsidP="00E310B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9A2671E" w14:textId="5DE95D44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20F65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8202F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65ABBA6" w14:textId="77777777" w:rsidR="00E310BC" w:rsidRPr="008E57D9" w:rsidRDefault="00E310BC" w:rsidP="00E310BC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D894C" w14:textId="71B5030A" w:rsidR="00E310BC" w:rsidRPr="008E57D9" w:rsidRDefault="00AD4DC2" w:rsidP="00E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</w:t>
            </w:r>
            <w:r w:rsidR="00020F65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20AF" w:rsidRPr="008E57D9" w14:paraId="69386DB1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B73E065" w14:textId="77777777" w:rsidR="00AE20AF" w:rsidRPr="008E57D9" w:rsidRDefault="00AE20A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17744B26" w14:textId="77777777" w:rsidR="00AE20AF" w:rsidRPr="008E57D9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373BD14" w14:textId="77777777" w:rsidR="00AE20AF" w:rsidRPr="008E57D9" w:rsidRDefault="00AE20AF" w:rsidP="0030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A29A505" w14:textId="77777777" w:rsidR="00AE20AF" w:rsidRPr="008E57D9" w:rsidRDefault="00AE20AF" w:rsidP="00D051D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5AAC9B37" w14:textId="77777777" w:rsidR="00AE20AF" w:rsidRPr="008E57D9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ACB6420" w14:textId="77777777" w:rsidR="00AE20AF" w:rsidRPr="008E57D9" w:rsidRDefault="00AE20AF" w:rsidP="00D051D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57CCDC9E" w14:textId="77777777" w:rsidR="00AE20AF" w:rsidRPr="008E57D9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AF" w:rsidRPr="008E57D9" w14:paraId="3162F77D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34D50667" w14:textId="77777777" w:rsidR="00AE20AF" w:rsidRPr="008E57D9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กำไรขาดทุนเบ็ดเสร็จอื่น</w:t>
            </w:r>
          </w:p>
        </w:tc>
        <w:tc>
          <w:tcPr>
            <w:tcW w:w="270" w:type="dxa"/>
            <w:vAlign w:val="center"/>
          </w:tcPr>
          <w:p w14:paraId="6B6374DB" w14:textId="77777777" w:rsidR="00AE20AF" w:rsidRPr="008E57D9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186F4C9" w14:textId="77777777" w:rsidR="00AE20AF" w:rsidRPr="008E57D9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169AD59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1E2BD925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336218F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1EB21882" w14:textId="77777777" w:rsidR="00AE20AF" w:rsidRPr="008E57D9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30C" w:rsidRPr="008E57D9" w14:paraId="41C2CE57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3CBD3C18" w14:textId="77777777" w:rsidR="009C130C" w:rsidRPr="008E57D9" w:rsidRDefault="009C130C" w:rsidP="009C130C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อาจ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42B73BB6" w14:textId="77777777" w:rsidR="009C130C" w:rsidRPr="008E57D9" w:rsidRDefault="009C130C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7A8A8A" w14:textId="77777777" w:rsidR="009C130C" w:rsidRPr="008E57D9" w:rsidRDefault="009C130C" w:rsidP="009C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A21864F" w14:textId="77777777" w:rsidR="009C130C" w:rsidRPr="008E57D9" w:rsidRDefault="009C130C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</w:tcPr>
          <w:p w14:paraId="132A44B1" w14:textId="77777777" w:rsidR="009C130C" w:rsidRPr="008E57D9" w:rsidRDefault="009C130C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99F26C" w14:textId="77777777" w:rsidR="009C130C" w:rsidRPr="008E57D9" w:rsidRDefault="009C130C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47F5F4F2" w14:textId="77777777" w:rsidR="009C130C" w:rsidRPr="008E57D9" w:rsidRDefault="009C130C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30C" w:rsidRPr="008E57D9" w14:paraId="551424B5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972C50E" w14:textId="77777777" w:rsidR="009C130C" w:rsidRPr="008E57D9" w:rsidRDefault="009C130C" w:rsidP="009C130C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270" w:type="dxa"/>
            <w:vAlign w:val="center"/>
          </w:tcPr>
          <w:p w14:paraId="72FEA80A" w14:textId="77777777" w:rsidR="009C130C" w:rsidRPr="008E57D9" w:rsidRDefault="009C130C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816E70" w14:textId="5C944BD2" w:rsidR="009C130C" w:rsidRPr="008E57D9" w:rsidRDefault="008A0E4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54 </w:t>
            </w:r>
          </w:p>
        </w:tc>
        <w:tc>
          <w:tcPr>
            <w:tcW w:w="284" w:type="dxa"/>
          </w:tcPr>
          <w:p w14:paraId="36767A42" w14:textId="77777777" w:rsidR="009C130C" w:rsidRPr="008E57D9" w:rsidRDefault="009C130C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</w:tcPr>
          <w:p w14:paraId="7A3CF8F6" w14:textId="402DA702" w:rsidR="009C130C" w:rsidRPr="008E57D9" w:rsidRDefault="008A0E42" w:rsidP="0035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1027DE0C" w14:textId="77777777" w:rsidR="009C130C" w:rsidRPr="008E57D9" w:rsidRDefault="009C130C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647E1C64" w14:textId="326CCAE6" w:rsidR="009C130C" w:rsidRPr="008E57D9" w:rsidRDefault="008A0E4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54 </w:t>
            </w:r>
          </w:p>
        </w:tc>
      </w:tr>
      <w:tr w:rsidR="009C130C" w:rsidRPr="008E57D9" w14:paraId="06A0743F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00D121AE" w14:textId="77777777" w:rsidR="009C130C" w:rsidRPr="008E57D9" w:rsidRDefault="009C130C" w:rsidP="009C130C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205AF3B" w14:textId="77777777" w:rsidR="009C130C" w:rsidRPr="008E57D9" w:rsidRDefault="009C130C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C3F7D7" w14:textId="77777777" w:rsidR="008A0E42" w:rsidRPr="008E57D9" w:rsidRDefault="008A0E42" w:rsidP="008A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F204BEA" w14:textId="1DB5B3EB" w:rsidR="009C130C" w:rsidRPr="008E57D9" w:rsidRDefault="008A0E4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(11)</w:t>
            </w:r>
          </w:p>
        </w:tc>
        <w:tc>
          <w:tcPr>
            <w:tcW w:w="284" w:type="dxa"/>
          </w:tcPr>
          <w:p w14:paraId="750D4185" w14:textId="77777777" w:rsidR="009C130C" w:rsidRPr="008E57D9" w:rsidRDefault="009C130C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B22BC82" w14:textId="77777777" w:rsidR="008A0E42" w:rsidRPr="008E57D9" w:rsidRDefault="008A0E42" w:rsidP="008A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189792A4" w14:textId="1F07D929" w:rsidR="009C130C" w:rsidRPr="008E57D9" w:rsidRDefault="008A0E42" w:rsidP="0035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09E152DB" w14:textId="77777777" w:rsidR="009C130C" w:rsidRPr="008E57D9" w:rsidRDefault="009C130C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67E5D60" w14:textId="77777777" w:rsidR="008A0E42" w:rsidRPr="008E57D9" w:rsidRDefault="008A0E4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243454A8" w14:textId="4EA68D0F" w:rsidR="009C130C" w:rsidRPr="008E57D9" w:rsidRDefault="008A0E4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(11)</w:t>
            </w:r>
          </w:p>
        </w:tc>
      </w:tr>
      <w:tr w:rsidR="009C130C" w:rsidRPr="008E57D9" w14:paraId="29D252C3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49845BD" w14:textId="77777777" w:rsidR="009C130C" w:rsidRPr="008E57D9" w:rsidRDefault="009C130C" w:rsidP="009C130C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0B84DFB" w14:textId="77777777" w:rsidR="009C130C" w:rsidRPr="008E57D9" w:rsidRDefault="009C130C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AF02CC" w14:textId="77777777" w:rsidR="008A0E42" w:rsidRPr="008E57D9" w:rsidRDefault="008A0E42" w:rsidP="008A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948CB8" w14:textId="18D11F6B" w:rsidR="009C130C" w:rsidRPr="008E57D9" w:rsidRDefault="008A0E4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43 </w:t>
            </w:r>
          </w:p>
        </w:tc>
        <w:tc>
          <w:tcPr>
            <w:tcW w:w="284" w:type="dxa"/>
          </w:tcPr>
          <w:p w14:paraId="02E75679" w14:textId="77777777" w:rsidR="009C130C" w:rsidRPr="008E57D9" w:rsidRDefault="009C130C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53CDC5B9" w14:textId="77777777" w:rsidR="008A0E42" w:rsidRPr="008E57D9" w:rsidRDefault="008A0E42" w:rsidP="008A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ED1B72" w14:textId="3A0B050E" w:rsidR="009C130C" w:rsidRPr="008E57D9" w:rsidRDefault="008A0E42" w:rsidP="0000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4642ED29" w14:textId="77777777" w:rsidR="009C130C" w:rsidRPr="008E57D9" w:rsidRDefault="009C130C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1764855" w14:textId="77777777" w:rsidR="008A0E42" w:rsidRPr="008E57D9" w:rsidRDefault="008A0E4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911B55" w14:textId="182729AB" w:rsidR="009C130C" w:rsidRPr="008E57D9" w:rsidRDefault="008A0E4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43 </w:t>
            </w:r>
          </w:p>
        </w:tc>
      </w:tr>
      <w:tr w:rsidR="00D273C2" w:rsidRPr="008E57D9" w14:paraId="75B5104A" w14:textId="77777777" w:rsidTr="00417C8C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5BB97CDA" w14:textId="63F8D7D2" w:rsidR="00D273C2" w:rsidRPr="008E57D9" w:rsidRDefault="00D273C2" w:rsidP="00D273C2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บ็ดเสร็จอื่นสำหรับ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สุทธิจากภาษีเงินได้</w:t>
            </w:r>
          </w:p>
        </w:tc>
        <w:tc>
          <w:tcPr>
            <w:tcW w:w="270" w:type="dxa"/>
            <w:vAlign w:val="center"/>
          </w:tcPr>
          <w:p w14:paraId="75F7AD5B" w14:textId="77777777" w:rsidR="00D273C2" w:rsidRPr="008E57D9" w:rsidRDefault="00D273C2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C2670F" w14:textId="1248664B" w:rsidR="00D273C2" w:rsidRPr="008E57D9" w:rsidRDefault="008A0E4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43 </w:t>
            </w:r>
          </w:p>
        </w:tc>
        <w:tc>
          <w:tcPr>
            <w:tcW w:w="284" w:type="dxa"/>
          </w:tcPr>
          <w:p w14:paraId="71F86C9C" w14:textId="77777777" w:rsidR="00D273C2" w:rsidRPr="008E57D9" w:rsidRDefault="00D273C2" w:rsidP="00D273C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26B856B" w14:textId="6AFC75B8" w:rsidR="00D273C2" w:rsidRPr="008E57D9" w:rsidRDefault="008A0E42" w:rsidP="00D2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51EA57AD" w14:textId="77777777" w:rsidR="00D273C2" w:rsidRPr="008E57D9" w:rsidRDefault="00D273C2" w:rsidP="00D273C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63260B7" w14:textId="28EF87DF" w:rsidR="00D273C2" w:rsidRPr="008E57D9" w:rsidRDefault="008A0E4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43 </w:t>
            </w:r>
          </w:p>
        </w:tc>
      </w:tr>
      <w:tr w:rsidR="00D273C2" w:rsidRPr="008E57D9" w14:paraId="131F2570" w14:textId="77777777" w:rsidTr="00417C8C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3E3ECF7C" w14:textId="7C2C5ECF" w:rsidR="00D273C2" w:rsidRPr="008E57D9" w:rsidRDefault="00D273C2" w:rsidP="00D273C2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กำไรเบ็ดเสร็จรวมสำหรับ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0AAA9168" w14:textId="77777777" w:rsidR="00D273C2" w:rsidRPr="008E57D9" w:rsidRDefault="00D273C2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98EF97" w14:textId="1798DCC0" w:rsidR="00D273C2" w:rsidRPr="008E57D9" w:rsidRDefault="006E69B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1,0</w:t>
            </w:r>
            <w:r w:rsidR="00546F39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222C3F29" w14:textId="77777777" w:rsidR="00D273C2" w:rsidRPr="008E57D9" w:rsidRDefault="00D273C2" w:rsidP="00D273C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67FD06E" w14:textId="4E6E81A6" w:rsidR="00D273C2" w:rsidRPr="008E57D9" w:rsidRDefault="006E69B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</w:t>
            </w:r>
            <w:r w:rsidR="00550ACD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06BB8D8" w14:textId="77777777" w:rsidR="00D273C2" w:rsidRPr="008E57D9" w:rsidRDefault="00D273C2" w:rsidP="00D273C2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F9F08BD" w14:textId="45D31C57" w:rsidR="00D273C2" w:rsidRPr="008E57D9" w:rsidRDefault="006E69B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1,14</w:t>
            </w:r>
            <w:r w:rsidR="00470954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20AF" w:rsidRPr="008E57D9" w14:paraId="7EA2DF4E" w14:textId="77777777" w:rsidTr="003B0B83">
        <w:trPr>
          <w:trHeight w:val="98"/>
        </w:trPr>
        <w:tc>
          <w:tcPr>
            <w:tcW w:w="4680" w:type="dxa"/>
            <w:shd w:val="clear" w:color="auto" w:fill="auto"/>
          </w:tcPr>
          <w:p w14:paraId="2CEBE705" w14:textId="77777777" w:rsidR="00AE20AF" w:rsidRPr="008E57D9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10A8088" w14:textId="77777777" w:rsidR="00AE20AF" w:rsidRPr="008E57D9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AF1D9D1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6B3DFCDE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441AB79A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0025899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050DD4A1" w14:textId="77777777" w:rsidR="00AE20AF" w:rsidRPr="008E57D9" w:rsidRDefault="00AE20AF" w:rsidP="00275F1F">
            <w:pPr>
              <w:pStyle w:val="acctfourfigures"/>
              <w:tabs>
                <w:tab w:val="clear" w:pos="765"/>
                <w:tab w:val="decimal" w:pos="554"/>
                <w:tab w:val="decimal" w:pos="612"/>
                <w:tab w:val="decimal" w:pos="10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E20AF" w:rsidRPr="008E57D9" w14:paraId="4A1BF71A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495DA3BA" w14:textId="77777777" w:rsidR="00AE20AF" w:rsidRPr="008E57D9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85F0218" w14:textId="77777777" w:rsidR="00AE20AF" w:rsidRPr="008E57D9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FE01F4B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341D7283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68BEE580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E775E80" w14:textId="77777777" w:rsidR="00AE20AF" w:rsidRPr="008E57D9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4715022" w14:textId="77777777" w:rsidR="00AE20AF" w:rsidRPr="008E57D9" w:rsidRDefault="00AE20AF" w:rsidP="00275F1F">
            <w:pPr>
              <w:pStyle w:val="acctfourfigures"/>
              <w:tabs>
                <w:tab w:val="clear" w:pos="765"/>
                <w:tab w:val="decimal" w:pos="554"/>
                <w:tab w:val="decimal" w:pos="612"/>
                <w:tab w:val="decimal" w:pos="10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D7887" w:rsidRPr="008E57D9" w14:paraId="47D5A329" w14:textId="77777777" w:rsidTr="00417C8C">
        <w:trPr>
          <w:trHeight w:val="173"/>
        </w:trPr>
        <w:tc>
          <w:tcPr>
            <w:tcW w:w="4680" w:type="dxa"/>
            <w:shd w:val="clear" w:color="auto" w:fill="auto"/>
          </w:tcPr>
          <w:p w14:paraId="2DE3769D" w14:textId="77777777" w:rsidR="002D7887" w:rsidRPr="008E57D9" w:rsidRDefault="002D7887" w:rsidP="002D7887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A4A3A88" w14:textId="77777777" w:rsidR="002D7887" w:rsidRPr="008E57D9" w:rsidRDefault="002D7887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B4308C" w14:textId="0304BBBB" w:rsidR="002D7887" w:rsidRPr="008E57D9" w:rsidRDefault="006E69B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1,026 </w:t>
            </w:r>
          </w:p>
        </w:tc>
        <w:tc>
          <w:tcPr>
            <w:tcW w:w="284" w:type="dxa"/>
          </w:tcPr>
          <w:p w14:paraId="07B74D18" w14:textId="77777777" w:rsidR="002D7887" w:rsidRPr="008E57D9" w:rsidRDefault="002D7887" w:rsidP="002D78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E154A38" w14:textId="67A29AD8" w:rsidR="002D7887" w:rsidRPr="008E57D9" w:rsidRDefault="006E69B2" w:rsidP="00E42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31CCF82C" w14:textId="77777777" w:rsidR="002D7887" w:rsidRPr="008E57D9" w:rsidRDefault="002D7887" w:rsidP="002D78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5981CF" w14:textId="641B4D3A" w:rsidR="002D7887" w:rsidRPr="008E57D9" w:rsidRDefault="006E69B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1,026 </w:t>
            </w:r>
          </w:p>
        </w:tc>
      </w:tr>
      <w:tr w:rsidR="00201F22" w:rsidRPr="008E57D9" w14:paraId="63A2A015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9E1483D" w14:textId="77777777" w:rsidR="00201F22" w:rsidRPr="008E57D9" w:rsidRDefault="00201F22" w:rsidP="00201F22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029D3F08" w14:textId="77777777" w:rsidR="00201F22" w:rsidRPr="008E57D9" w:rsidRDefault="00201F22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BAA391" w14:textId="77777777" w:rsidR="006E69B2" w:rsidRPr="008E57D9" w:rsidRDefault="006E69B2" w:rsidP="006E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587B47A" w14:textId="1827CB9A" w:rsidR="00201F22" w:rsidRPr="008E57D9" w:rsidRDefault="006E69B2" w:rsidP="006E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84" w:type="dxa"/>
          </w:tcPr>
          <w:p w14:paraId="22238A5C" w14:textId="77777777" w:rsidR="00201F22" w:rsidRPr="008E57D9" w:rsidRDefault="00201F22" w:rsidP="006E69B2">
            <w:pPr>
              <w:tabs>
                <w:tab w:val="decimal" w:pos="748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618BB23" w14:textId="77777777" w:rsidR="006E69B2" w:rsidRPr="008E57D9" w:rsidRDefault="006E69B2" w:rsidP="006E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87FB454" w14:textId="79FBBCC4" w:rsidR="00201F22" w:rsidRPr="008E57D9" w:rsidRDefault="006E69B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7</w:t>
            </w:r>
            <w:r w:rsidR="00550ACD" w:rsidRPr="008E57D9">
              <w:rPr>
                <w:rFonts w:ascii="Angsana New" w:hAnsi="Angsana New"/>
                <w:sz w:val="30"/>
                <w:szCs w:val="30"/>
              </w:rPr>
              <w:t>2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635CA3D" w14:textId="77777777" w:rsidR="00201F22" w:rsidRPr="008E57D9" w:rsidRDefault="00201F22" w:rsidP="006E69B2">
            <w:pPr>
              <w:tabs>
                <w:tab w:val="decimal" w:pos="748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98C369" w14:textId="77777777" w:rsidR="006E69B2" w:rsidRPr="008E57D9" w:rsidRDefault="006E69B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9C6A31" w14:textId="2AFDC2AE" w:rsidR="00201F22" w:rsidRPr="008E57D9" w:rsidRDefault="006E69B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7</w:t>
            </w:r>
            <w:r w:rsidR="00550ACD" w:rsidRPr="008E57D9">
              <w:rPr>
                <w:rFonts w:ascii="Angsana New" w:hAnsi="Angsana New"/>
                <w:sz w:val="30"/>
                <w:szCs w:val="30"/>
              </w:rPr>
              <w:t>2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01F22" w:rsidRPr="008E57D9" w14:paraId="5EDEACB3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70E42E00" w14:textId="4ADFC959" w:rsidR="00201F22" w:rsidRPr="008E57D9" w:rsidRDefault="00201F22" w:rsidP="00201F22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7CC5B72C" w14:textId="77777777" w:rsidR="00201F22" w:rsidRPr="008E57D9" w:rsidRDefault="00201F22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1118E2" w14:textId="2733DA66" w:rsidR="00201F22" w:rsidRPr="008E57D9" w:rsidRDefault="006E69B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1,026 </w:t>
            </w:r>
          </w:p>
        </w:tc>
        <w:tc>
          <w:tcPr>
            <w:tcW w:w="284" w:type="dxa"/>
          </w:tcPr>
          <w:p w14:paraId="52F4605B" w14:textId="77777777" w:rsidR="00201F22" w:rsidRPr="008E57D9" w:rsidRDefault="00201F22" w:rsidP="00201F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04215D20" w14:textId="2738DBA4" w:rsidR="00201F22" w:rsidRPr="008E57D9" w:rsidRDefault="006E69B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</w:t>
            </w:r>
            <w:r w:rsidR="00550ACD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EFE54D8" w14:textId="77777777" w:rsidR="00201F22" w:rsidRPr="008E57D9" w:rsidRDefault="00201F22" w:rsidP="00201F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E098922" w14:textId="524D5E37" w:rsidR="00201F22" w:rsidRPr="008E57D9" w:rsidRDefault="006E69B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1,098 </w:t>
            </w:r>
          </w:p>
        </w:tc>
      </w:tr>
      <w:tr w:rsidR="00AE20AF" w:rsidRPr="008E57D9" w14:paraId="4EE8A68B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1F943695" w14:textId="77777777" w:rsidR="00AE20AF" w:rsidRPr="008E57D9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การแบ่งปันกำไรเบ็ดเสร็จรวม</w:t>
            </w:r>
          </w:p>
        </w:tc>
        <w:tc>
          <w:tcPr>
            <w:tcW w:w="270" w:type="dxa"/>
            <w:vAlign w:val="center"/>
          </w:tcPr>
          <w:p w14:paraId="13FEA6A8" w14:textId="77777777" w:rsidR="00AE20AF" w:rsidRPr="008E57D9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B4C3B2C" w14:textId="77777777" w:rsidR="00AE20AF" w:rsidRPr="008E57D9" w:rsidRDefault="00AE20AF" w:rsidP="006E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686CD0B" w14:textId="77777777" w:rsidR="00AE20AF" w:rsidRPr="008E57D9" w:rsidRDefault="00AE20AF" w:rsidP="006E69B2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1C74F278" w14:textId="77777777" w:rsidR="00AE20AF" w:rsidRPr="008E57D9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D86A668" w14:textId="77777777" w:rsidR="00AE20AF" w:rsidRPr="008E57D9" w:rsidRDefault="00AE20AF" w:rsidP="006E69B2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1AAC231" w14:textId="77777777" w:rsidR="00AE20AF" w:rsidRPr="008E57D9" w:rsidRDefault="00AE20AF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7887" w:rsidRPr="008E57D9" w14:paraId="71D45C83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4E4A0D0B" w14:textId="77777777" w:rsidR="002D7887" w:rsidRPr="008E57D9" w:rsidRDefault="002D7887" w:rsidP="002D7887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9E34414" w14:textId="77777777" w:rsidR="002D7887" w:rsidRPr="008E57D9" w:rsidRDefault="002D7887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B76803" w14:textId="50D4B091" w:rsidR="002D7887" w:rsidRPr="008E57D9" w:rsidRDefault="006E69B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1,0</w:t>
            </w:r>
            <w:r w:rsidR="00550ACD" w:rsidRPr="008E57D9">
              <w:rPr>
                <w:rFonts w:ascii="Angsana New" w:hAnsi="Angsana New"/>
                <w:sz w:val="30"/>
                <w:szCs w:val="30"/>
              </w:rPr>
              <w:t>69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D1E3680" w14:textId="77777777" w:rsidR="002D7887" w:rsidRPr="008E57D9" w:rsidRDefault="002D7887" w:rsidP="002D78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B1D8645" w14:textId="7B0D90DB" w:rsidR="002D7887" w:rsidRPr="008E57D9" w:rsidRDefault="006E69B2" w:rsidP="00E42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16B4E0A2" w14:textId="77777777" w:rsidR="002D7887" w:rsidRPr="008E57D9" w:rsidRDefault="002D7887" w:rsidP="002D78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41A58FB" w14:textId="4FDFDCCB" w:rsidR="002D7887" w:rsidRPr="008E57D9" w:rsidRDefault="006E69B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1,0</w:t>
            </w:r>
            <w:r w:rsidR="00BA5D75" w:rsidRPr="008E57D9">
              <w:rPr>
                <w:rFonts w:ascii="Angsana New" w:hAnsi="Angsana New"/>
                <w:sz w:val="30"/>
                <w:szCs w:val="30"/>
              </w:rPr>
              <w:t>69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D7887" w:rsidRPr="008E57D9" w14:paraId="5740F232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AEE0ACB" w14:textId="77777777" w:rsidR="002D7887" w:rsidRPr="008E57D9" w:rsidRDefault="002D7887" w:rsidP="002D7887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1920FBAB" w14:textId="77777777" w:rsidR="002D7887" w:rsidRPr="008E57D9" w:rsidRDefault="002D7887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E5E4E0" w14:textId="77777777" w:rsidR="006E69B2" w:rsidRPr="008E57D9" w:rsidRDefault="006E69B2" w:rsidP="006E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21639495" w14:textId="668D6198" w:rsidR="002D7887" w:rsidRPr="008E57D9" w:rsidRDefault="006E69B2" w:rsidP="006E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84" w:type="dxa"/>
          </w:tcPr>
          <w:p w14:paraId="0447DA38" w14:textId="77777777" w:rsidR="002D7887" w:rsidRPr="008E57D9" w:rsidRDefault="002D7887" w:rsidP="006E69B2">
            <w:pPr>
              <w:tabs>
                <w:tab w:val="decimal" w:pos="748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2799DB5" w14:textId="77777777" w:rsidR="006E69B2" w:rsidRPr="008E57D9" w:rsidRDefault="006E69B2" w:rsidP="006E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38B51C3" w14:textId="068A4B5B" w:rsidR="002D7887" w:rsidRPr="008E57D9" w:rsidRDefault="006E69B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72 </w:t>
            </w:r>
          </w:p>
        </w:tc>
        <w:tc>
          <w:tcPr>
            <w:tcW w:w="236" w:type="dxa"/>
          </w:tcPr>
          <w:p w14:paraId="22CC8141" w14:textId="77777777" w:rsidR="002D7887" w:rsidRPr="008E57D9" w:rsidRDefault="002D7887" w:rsidP="006E69B2">
            <w:pPr>
              <w:tabs>
                <w:tab w:val="decimal" w:pos="748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CE33086" w14:textId="77777777" w:rsidR="006E69B2" w:rsidRPr="008E57D9" w:rsidRDefault="006E69B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87652B" w14:textId="0EA3CC59" w:rsidR="002D7887" w:rsidRPr="008E57D9" w:rsidRDefault="006E69B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72 </w:t>
            </w:r>
          </w:p>
        </w:tc>
      </w:tr>
      <w:tr w:rsidR="002D7887" w:rsidRPr="008E57D9" w14:paraId="2EDCF7B4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1983E41" w14:textId="5F64B227" w:rsidR="002D7887" w:rsidRPr="008E57D9" w:rsidRDefault="002D7887" w:rsidP="002D7887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78993880" w14:textId="77777777" w:rsidR="002D7887" w:rsidRPr="008E57D9" w:rsidRDefault="002D7887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196E21" w14:textId="3329B3DB" w:rsidR="002D7887" w:rsidRPr="008E57D9" w:rsidRDefault="006E69B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1,0</w:t>
            </w:r>
            <w:r w:rsidR="00550ACD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4FA2A38E" w14:textId="77777777" w:rsidR="002D7887" w:rsidRPr="008E57D9" w:rsidRDefault="002D7887" w:rsidP="002D788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2D6967F0" w14:textId="33337F5C" w:rsidR="002D7887" w:rsidRPr="008E57D9" w:rsidRDefault="00372F9C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3FC52480" w14:textId="77777777" w:rsidR="002D7887" w:rsidRPr="008E57D9" w:rsidRDefault="002D7887" w:rsidP="002D788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91612D4" w14:textId="071DCF99" w:rsidR="002D7887" w:rsidRPr="008E57D9" w:rsidRDefault="006E69B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</w:t>
            </w:r>
            <w:r w:rsidR="00D25586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BA5D75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20AF" w:rsidRPr="008E57D9" w14:paraId="035FEF73" w14:textId="77777777" w:rsidTr="00E7048D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6E178011" w14:textId="77777777" w:rsidR="00AE20AF" w:rsidRPr="008E57D9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698F78D" w14:textId="77777777" w:rsidR="00AE20AF" w:rsidRPr="008E57D9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055D9AF1" w14:textId="77777777" w:rsidR="00AE20AF" w:rsidRPr="008E57D9" w:rsidRDefault="00AE20AF" w:rsidP="006E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30DC44C" w14:textId="77777777" w:rsidR="00AE20AF" w:rsidRPr="008E57D9" w:rsidRDefault="00AE20AF" w:rsidP="006E69B2">
            <w:pPr>
              <w:tabs>
                <w:tab w:val="clear" w:pos="680"/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2309303" w14:textId="77777777" w:rsidR="00AE20AF" w:rsidRPr="008E57D9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C84E096" w14:textId="77777777" w:rsidR="00AE20AF" w:rsidRPr="008E57D9" w:rsidRDefault="00AE20AF" w:rsidP="006E69B2">
            <w:pPr>
              <w:tabs>
                <w:tab w:val="clear" w:pos="680"/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20A8B622" w14:textId="77777777" w:rsidR="00AE20AF" w:rsidRPr="008E57D9" w:rsidRDefault="00AE20AF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74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AF" w:rsidRPr="008E57D9" w14:paraId="09720FE4" w14:textId="77777777">
        <w:trPr>
          <w:trHeight w:val="66"/>
        </w:trPr>
        <w:tc>
          <w:tcPr>
            <w:tcW w:w="4680" w:type="dxa"/>
            <w:shd w:val="clear" w:color="auto" w:fill="auto"/>
          </w:tcPr>
          <w:p w14:paraId="1271D1FE" w14:textId="77777777" w:rsidR="00AE20AF" w:rsidRPr="008E57D9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391AE21" w14:textId="77777777" w:rsidR="00AE20AF" w:rsidRPr="008E57D9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6D1EBF2" w14:textId="7DF47036" w:rsidR="00AE20AF" w:rsidRPr="008E57D9" w:rsidRDefault="005560C5" w:rsidP="00E8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</w:t>
            </w:r>
            <w:r w:rsidR="00E86D4B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0321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6E559973" w14:textId="77777777" w:rsidR="00AE20AF" w:rsidRPr="008E57D9" w:rsidRDefault="00AE20AF" w:rsidP="00E86D4B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14:paraId="64ECB867" w14:textId="33163082" w:rsidR="00AE20AF" w:rsidRPr="008E57D9" w:rsidRDefault="001C060C" w:rsidP="00E42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2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5560C5"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86B2959" w14:textId="77777777" w:rsidR="00AE20AF" w:rsidRPr="008E57D9" w:rsidRDefault="00AE20AF" w:rsidP="00E86D4B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21E24AE" w14:textId="77989DDC" w:rsidR="00AE20AF" w:rsidRPr="008E57D9" w:rsidRDefault="005560C5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732"/>
                <w:tab w:val="decimal" w:pos="82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</w:t>
            </w:r>
            <w:r w:rsidR="00E86D4B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  <w:r w:rsidR="00175612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86EC3" w:rsidRPr="008E57D9" w14:paraId="031F82C0" w14:textId="77777777" w:rsidTr="00E86D4B">
        <w:trPr>
          <w:trHeight w:val="66"/>
        </w:trPr>
        <w:tc>
          <w:tcPr>
            <w:tcW w:w="4680" w:type="dxa"/>
            <w:shd w:val="clear" w:color="auto" w:fill="auto"/>
          </w:tcPr>
          <w:p w14:paraId="0433C34D" w14:textId="43C75507" w:rsidR="00F86EC3" w:rsidRPr="008E57D9" w:rsidRDefault="00576EF2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0D819D8" w14:textId="77777777" w:rsidR="00F86EC3" w:rsidRPr="008E57D9" w:rsidRDefault="00F86EC3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D644824" w14:textId="060B1A33" w:rsidR="00F86EC3" w:rsidRPr="008E57D9" w:rsidRDefault="00E86D4B" w:rsidP="00E8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0.0321 </w:t>
            </w:r>
          </w:p>
        </w:tc>
        <w:tc>
          <w:tcPr>
            <w:tcW w:w="284" w:type="dxa"/>
          </w:tcPr>
          <w:p w14:paraId="5B304A4B" w14:textId="77777777" w:rsidR="00F86EC3" w:rsidRPr="008E57D9" w:rsidRDefault="00F86EC3" w:rsidP="00E86D4B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</w:tcPr>
          <w:p w14:paraId="669F0872" w14:textId="103C6F5E" w:rsidR="00F86EC3" w:rsidRPr="008E57D9" w:rsidRDefault="00E86D4B" w:rsidP="00E42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2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C060C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E13D826" w14:textId="77777777" w:rsidR="00F86EC3" w:rsidRPr="008E57D9" w:rsidRDefault="00F86EC3" w:rsidP="00E86D4B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5A5828BB" w14:textId="1FEF53DD" w:rsidR="00F86EC3" w:rsidRPr="008E57D9" w:rsidRDefault="00E86D4B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732"/>
                <w:tab w:val="decimal" w:pos="82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0.03</w:t>
            </w:r>
            <w:r w:rsidR="00175612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07A122C5" w14:textId="025D6DF4" w:rsidR="0072380C" w:rsidRPr="008E57D9" w:rsidRDefault="00723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350"/>
        <w:gridCol w:w="284"/>
        <w:gridCol w:w="1336"/>
        <w:gridCol w:w="236"/>
        <w:gridCol w:w="1294"/>
      </w:tblGrid>
      <w:tr w:rsidR="007A27EC" w:rsidRPr="008E57D9" w14:paraId="37DFC142" w14:textId="77777777" w:rsidTr="003B0B83">
        <w:trPr>
          <w:trHeight w:val="20"/>
          <w:tblHeader/>
        </w:trPr>
        <w:tc>
          <w:tcPr>
            <w:tcW w:w="4950" w:type="dxa"/>
            <w:gridSpan w:val="2"/>
            <w:shd w:val="clear" w:color="auto" w:fill="auto"/>
          </w:tcPr>
          <w:p w14:paraId="3E34A07D" w14:textId="77777777" w:rsidR="007A27EC" w:rsidRPr="008E57D9" w:rsidRDefault="007A27EC" w:rsidP="00D051D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lastRenderedPageBreak/>
              <w:tab/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4500" w:type="dxa"/>
            <w:gridSpan w:val="5"/>
            <w:vAlign w:val="bottom"/>
          </w:tcPr>
          <w:p w14:paraId="03FDBA46" w14:textId="77777777" w:rsidR="007A27EC" w:rsidRPr="008E57D9" w:rsidRDefault="007A27EC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27EC" w:rsidRPr="008E57D9" w14:paraId="176F7AA8" w14:textId="77777777" w:rsidTr="003B0B83">
        <w:trPr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1E05D2CD" w14:textId="3D04E27D" w:rsidR="007A27EC" w:rsidRPr="008E57D9" w:rsidRDefault="007A27EC" w:rsidP="00D051DB">
            <w:pPr>
              <w:tabs>
                <w:tab w:val="clear" w:pos="227"/>
                <w:tab w:val="left" w:pos="4014"/>
              </w:tabs>
              <w:spacing w:line="240" w:lineRule="auto"/>
              <w:ind w:left="250" w:right="-115" w:hanging="250"/>
              <w:rPr>
                <w:rFonts w:ascii="Angsana New" w:hAnsi="Angsana New"/>
                <w:sz w:val="30"/>
                <w:szCs w:val="30"/>
                <w:rtl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A60605"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เก้าเดือนสิ้น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สุดวันที่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5F1842"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5F1842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B68EE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74C36F" w14:textId="77777777" w:rsidR="007A27EC" w:rsidRPr="008E57D9" w:rsidRDefault="007A27EC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7A7A65AB" w14:textId="77777777" w:rsidR="007A27EC" w:rsidRPr="008E57D9" w:rsidRDefault="007A27EC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49B43FC" w14:textId="77777777" w:rsidR="007A27EC" w:rsidRPr="008E57D9" w:rsidRDefault="007A27EC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8E5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138C05EC" w14:textId="77777777" w:rsidR="007A27EC" w:rsidRPr="008E57D9" w:rsidRDefault="007A27EC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7DCBED5F" w14:textId="77777777" w:rsidR="007A27EC" w:rsidRPr="008E57D9" w:rsidRDefault="007A27EC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135E5006" w14:textId="77777777" w:rsidR="007A27EC" w:rsidRPr="008E57D9" w:rsidRDefault="007A27EC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2430A90F" w14:textId="77777777" w:rsidR="007A27EC" w:rsidRPr="008E57D9" w:rsidRDefault="007A27EC" w:rsidP="00C57890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79D264BC" w14:textId="77777777" w:rsidR="007A27EC" w:rsidRPr="008E57D9" w:rsidRDefault="007A27EC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7A27EC" w:rsidRPr="008E57D9" w14:paraId="6D5A689E" w14:textId="77777777" w:rsidTr="003B0B83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2AC14A56" w14:textId="77777777" w:rsidR="007A27EC" w:rsidRPr="008E57D9" w:rsidRDefault="007A27EC" w:rsidP="00D051DB">
            <w:pPr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4D8DC6" w14:textId="77777777" w:rsidR="007A27EC" w:rsidRPr="008E57D9" w:rsidRDefault="007A27EC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3E44B82D" w14:textId="77777777" w:rsidR="007A27EC" w:rsidRPr="008E57D9" w:rsidRDefault="007A27EC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E5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A27EC" w:rsidRPr="008E57D9" w14:paraId="31B1E930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406C602C" w14:textId="77777777" w:rsidR="007A27EC" w:rsidRPr="008E57D9" w:rsidRDefault="007A27EC" w:rsidP="00C5789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  <w:vAlign w:val="center"/>
          </w:tcPr>
          <w:p w14:paraId="18B24BAF" w14:textId="77777777" w:rsidR="007A27EC" w:rsidRPr="008E57D9" w:rsidRDefault="007A27EC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B0E27EF" w14:textId="77777777" w:rsidR="007A27EC" w:rsidRPr="008E57D9" w:rsidRDefault="007A27EC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391EA782" w14:textId="77777777" w:rsidR="007A27EC" w:rsidRPr="008E57D9" w:rsidRDefault="007A27EC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680CFC18" w14:textId="77777777" w:rsidR="007A27EC" w:rsidRPr="008E57D9" w:rsidRDefault="007A27EC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53004B3" w14:textId="77777777" w:rsidR="007A27EC" w:rsidRPr="008E57D9" w:rsidRDefault="007A27EC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E313B05" w14:textId="77777777" w:rsidR="007A27EC" w:rsidRPr="008E57D9" w:rsidRDefault="007A27EC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7538D" w:rsidRPr="008E57D9" w14:paraId="4B9B4332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14B9D06" w14:textId="77777777" w:rsidR="0037538D" w:rsidRPr="008E57D9" w:rsidRDefault="0037538D" w:rsidP="0037538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1CD3A6B4" w14:textId="77777777" w:rsidR="0037538D" w:rsidRPr="008E57D9" w:rsidRDefault="0037538D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767DC8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7EAF11B7" w14:textId="05C44218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3,956 </w:t>
            </w:r>
          </w:p>
        </w:tc>
        <w:tc>
          <w:tcPr>
            <w:tcW w:w="284" w:type="dxa"/>
          </w:tcPr>
          <w:p w14:paraId="1D47A0E1" w14:textId="77777777" w:rsidR="0037538D" w:rsidRPr="008E57D9" w:rsidRDefault="0037538D" w:rsidP="0037538D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5283D6D" w14:textId="77777777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17" w:firstLine="140"/>
              <w:rPr>
                <w:rFonts w:ascii="Angsana New" w:hAnsi="Angsana New"/>
                <w:sz w:val="30"/>
                <w:szCs w:val="30"/>
              </w:rPr>
            </w:pPr>
          </w:p>
          <w:p w14:paraId="5FF393E7" w14:textId="03C96CF9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1130"/>
              </w:tabs>
              <w:ind w:right="155" w:firstLine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8 </w:t>
            </w:r>
          </w:p>
        </w:tc>
        <w:tc>
          <w:tcPr>
            <w:tcW w:w="236" w:type="dxa"/>
          </w:tcPr>
          <w:p w14:paraId="1E7DFFA7" w14:textId="77777777" w:rsidR="0037538D" w:rsidRPr="008E57D9" w:rsidRDefault="0037538D" w:rsidP="0037538D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662EEC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2C5715F" w14:textId="282302DB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3,964 </w:t>
            </w:r>
          </w:p>
        </w:tc>
      </w:tr>
      <w:tr w:rsidR="0037538D" w:rsidRPr="008E57D9" w14:paraId="099447A0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E6DAE68" w14:textId="77777777" w:rsidR="0037538D" w:rsidRPr="008E57D9" w:rsidRDefault="0037538D" w:rsidP="0037538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70C88C11" w14:textId="77777777" w:rsidR="0037538D" w:rsidRPr="008E57D9" w:rsidRDefault="0037538D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B26288" w14:textId="62314D58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2,101 </w:t>
            </w:r>
          </w:p>
        </w:tc>
        <w:tc>
          <w:tcPr>
            <w:tcW w:w="284" w:type="dxa"/>
          </w:tcPr>
          <w:p w14:paraId="4E7AED12" w14:textId="77777777" w:rsidR="0037538D" w:rsidRPr="008E57D9" w:rsidRDefault="0037538D" w:rsidP="0037538D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CE5BA6E" w14:textId="1871153E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130"/>
              </w:tabs>
              <w:ind w:right="163" w:firstLine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205 </w:t>
            </w:r>
          </w:p>
        </w:tc>
        <w:tc>
          <w:tcPr>
            <w:tcW w:w="236" w:type="dxa"/>
          </w:tcPr>
          <w:p w14:paraId="742E0791" w14:textId="77777777" w:rsidR="0037538D" w:rsidRPr="008E57D9" w:rsidRDefault="0037538D" w:rsidP="0037538D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E53E50" w14:textId="4548B10F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2,306 </w:t>
            </w:r>
          </w:p>
        </w:tc>
      </w:tr>
      <w:tr w:rsidR="0037538D" w:rsidRPr="008E57D9" w14:paraId="646EA37D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88C8052" w14:textId="77777777" w:rsidR="0037538D" w:rsidRPr="008E57D9" w:rsidRDefault="0037538D" w:rsidP="0037538D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center"/>
          </w:tcPr>
          <w:p w14:paraId="6123904B" w14:textId="77777777" w:rsidR="0037538D" w:rsidRPr="008E57D9" w:rsidRDefault="0037538D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638A87" w14:textId="10BD5582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9 </w:t>
            </w:r>
          </w:p>
        </w:tc>
        <w:tc>
          <w:tcPr>
            <w:tcW w:w="284" w:type="dxa"/>
          </w:tcPr>
          <w:p w14:paraId="01C62B7F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A7F616F" w14:textId="4A861386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3C99EF0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8E35633" w14:textId="14A7D778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9 </w:t>
            </w:r>
          </w:p>
        </w:tc>
      </w:tr>
      <w:tr w:rsidR="0037538D" w:rsidRPr="008E57D9" w14:paraId="44108A42" w14:textId="77777777" w:rsidTr="00417C8C">
        <w:trPr>
          <w:trHeight w:val="60"/>
        </w:trPr>
        <w:tc>
          <w:tcPr>
            <w:tcW w:w="4680" w:type="dxa"/>
            <w:shd w:val="clear" w:color="auto" w:fill="auto"/>
          </w:tcPr>
          <w:p w14:paraId="4384F0BD" w14:textId="77777777" w:rsidR="0037538D" w:rsidRPr="008E57D9" w:rsidRDefault="0037538D" w:rsidP="0037538D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vAlign w:val="center"/>
          </w:tcPr>
          <w:p w14:paraId="5E14595A" w14:textId="77777777" w:rsidR="0037538D" w:rsidRPr="008E57D9" w:rsidRDefault="0037538D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B4B19A" w14:textId="0601DDA1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35 </w:t>
            </w:r>
          </w:p>
        </w:tc>
        <w:tc>
          <w:tcPr>
            <w:tcW w:w="284" w:type="dxa"/>
          </w:tcPr>
          <w:p w14:paraId="280E4DF8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7D1E195" w14:textId="10A02476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59C7FDB3" w14:textId="77777777" w:rsidR="0037538D" w:rsidRPr="008E57D9" w:rsidRDefault="0037538D" w:rsidP="0037538D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5C9D6F" w14:textId="6AA37478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35 </w:t>
            </w:r>
          </w:p>
        </w:tc>
      </w:tr>
      <w:tr w:rsidR="0037538D" w:rsidRPr="008E57D9" w14:paraId="0710FE18" w14:textId="77777777" w:rsidTr="00417C8C">
        <w:trPr>
          <w:trHeight w:val="60"/>
        </w:trPr>
        <w:tc>
          <w:tcPr>
            <w:tcW w:w="4680" w:type="dxa"/>
            <w:shd w:val="clear" w:color="auto" w:fill="auto"/>
          </w:tcPr>
          <w:p w14:paraId="4994E523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70" w:type="dxa"/>
            <w:vAlign w:val="center"/>
          </w:tcPr>
          <w:p w14:paraId="70273D6A" w14:textId="77777777" w:rsidR="0037538D" w:rsidRPr="008E57D9" w:rsidRDefault="0037538D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B802E0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2C6BF336" w14:textId="7D5318B3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3,614 </w:t>
            </w:r>
          </w:p>
        </w:tc>
        <w:tc>
          <w:tcPr>
            <w:tcW w:w="284" w:type="dxa"/>
          </w:tcPr>
          <w:p w14:paraId="445E2114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7E7763F" w14:textId="77777777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130"/>
              </w:tabs>
              <w:ind w:right="163" w:firstLine="140"/>
              <w:rPr>
                <w:rFonts w:ascii="Angsana New" w:hAnsi="Angsana New"/>
                <w:sz w:val="30"/>
                <w:szCs w:val="30"/>
              </w:rPr>
            </w:pPr>
          </w:p>
          <w:p w14:paraId="6A27DA86" w14:textId="05B04C65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130"/>
              </w:tabs>
              <w:ind w:right="163" w:firstLine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235 </w:t>
            </w:r>
          </w:p>
        </w:tc>
        <w:tc>
          <w:tcPr>
            <w:tcW w:w="236" w:type="dxa"/>
          </w:tcPr>
          <w:p w14:paraId="15F733DA" w14:textId="77777777" w:rsidR="0037538D" w:rsidRPr="008E57D9" w:rsidRDefault="0037538D" w:rsidP="0037538D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76F7BC2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78CFE9F" w14:textId="6AEB9CBD" w:rsidR="0037538D" w:rsidRPr="008E57D9" w:rsidRDefault="0037538D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3,849 </w:t>
            </w:r>
          </w:p>
        </w:tc>
      </w:tr>
      <w:tr w:rsidR="0037538D" w:rsidRPr="008E57D9" w14:paraId="569593F9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31F09A83" w14:textId="77777777" w:rsidR="0037538D" w:rsidRPr="008E57D9" w:rsidRDefault="0037538D" w:rsidP="0037538D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  <w:vAlign w:val="center"/>
          </w:tcPr>
          <w:p w14:paraId="76646B7A" w14:textId="77777777" w:rsidR="0037538D" w:rsidRPr="008E57D9" w:rsidRDefault="0037538D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7C2A00" w14:textId="6BE8E1A3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9,715 </w:t>
            </w:r>
          </w:p>
        </w:tc>
        <w:tc>
          <w:tcPr>
            <w:tcW w:w="284" w:type="dxa"/>
          </w:tcPr>
          <w:p w14:paraId="0763ED16" w14:textId="77777777" w:rsidR="0037538D" w:rsidRPr="008E57D9" w:rsidRDefault="0037538D" w:rsidP="0037538D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F8B297B" w14:textId="60252878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130"/>
              </w:tabs>
              <w:ind w:right="163" w:firstLine="1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448 </w:t>
            </w:r>
          </w:p>
        </w:tc>
        <w:tc>
          <w:tcPr>
            <w:tcW w:w="236" w:type="dxa"/>
          </w:tcPr>
          <w:p w14:paraId="38C307E9" w14:textId="77777777" w:rsidR="0037538D" w:rsidRPr="008E57D9" w:rsidRDefault="0037538D" w:rsidP="0037538D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D134046" w14:textId="0C8E5FFC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10,163 </w:t>
            </w:r>
          </w:p>
        </w:tc>
      </w:tr>
      <w:tr w:rsidR="0037538D" w:rsidRPr="008E57D9" w14:paraId="5BC69FB7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435A896E" w14:textId="77777777" w:rsidR="0037538D" w:rsidRPr="008E57D9" w:rsidRDefault="0037538D" w:rsidP="0037538D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3570FDD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E084F07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FCC8CCB" w14:textId="77777777" w:rsidR="0037538D" w:rsidRPr="008E57D9" w:rsidRDefault="0037538D" w:rsidP="00D051D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45422C00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69ED731" w14:textId="77777777" w:rsidR="0037538D" w:rsidRPr="008E57D9" w:rsidRDefault="0037538D" w:rsidP="00D051D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66B22873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38D" w:rsidRPr="008E57D9" w14:paraId="1EE11256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6DEA0472" w14:textId="77777777" w:rsidR="0037538D" w:rsidRPr="008E57D9" w:rsidRDefault="0037538D" w:rsidP="0037538D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  <w:vAlign w:val="center"/>
          </w:tcPr>
          <w:p w14:paraId="45B988DE" w14:textId="77777777" w:rsidR="0037538D" w:rsidRPr="008E57D9" w:rsidRDefault="0037538D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79C4856F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33FFCE6" w14:textId="77777777" w:rsidR="0037538D" w:rsidRPr="008E57D9" w:rsidRDefault="0037538D" w:rsidP="00D051D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48D5A38D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6F02134" w14:textId="77777777" w:rsidR="0037538D" w:rsidRPr="008E57D9" w:rsidRDefault="0037538D" w:rsidP="00D051D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0536B597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38D" w:rsidRPr="008E57D9" w14:paraId="2AA1FEF8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3B8934B9" w14:textId="77777777" w:rsidR="0037538D" w:rsidRPr="008E57D9" w:rsidRDefault="0037538D" w:rsidP="0037538D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19B881FD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41F517" w14:textId="77777777" w:rsidR="00376B26" w:rsidRDefault="00376B26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65F8626" w14:textId="3FC734D0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2,856 </w:t>
            </w:r>
          </w:p>
        </w:tc>
        <w:tc>
          <w:tcPr>
            <w:tcW w:w="284" w:type="dxa"/>
          </w:tcPr>
          <w:p w14:paraId="29AA4556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4A760B1" w14:textId="77777777" w:rsidR="00376B26" w:rsidRDefault="00376B26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32AC71" w14:textId="756451E9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4 </w:t>
            </w:r>
          </w:p>
        </w:tc>
        <w:tc>
          <w:tcPr>
            <w:tcW w:w="236" w:type="dxa"/>
          </w:tcPr>
          <w:p w14:paraId="270E275F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726A39" w14:textId="77777777" w:rsidR="00376B26" w:rsidRDefault="00376B26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092374" w14:textId="44352252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2,860 </w:t>
            </w:r>
          </w:p>
        </w:tc>
      </w:tr>
      <w:tr w:rsidR="0037538D" w:rsidRPr="008E57D9" w14:paraId="7B3AFBEE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23BF442A" w14:textId="77777777" w:rsidR="0037538D" w:rsidRPr="008E57D9" w:rsidRDefault="0037538D" w:rsidP="0037538D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7BA6D173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BE32F2" w14:textId="56E2D9DD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740 </w:t>
            </w:r>
          </w:p>
        </w:tc>
        <w:tc>
          <w:tcPr>
            <w:tcW w:w="284" w:type="dxa"/>
          </w:tcPr>
          <w:p w14:paraId="20B545A8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53E0C68" w14:textId="57CCDBA9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72 </w:t>
            </w:r>
          </w:p>
        </w:tc>
        <w:tc>
          <w:tcPr>
            <w:tcW w:w="236" w:type="dxa"/>
          </w:tcPr>
          <w:p w14:paraId="186ECB79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D80A4B1" w14:textId="6913BD35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812 </w:t>
            </w:r>
          </w:p>
        </w:tc>
      </w:tr>
      <w:tr w:rsidR="0037538D" w:rsidRPr="008E57D9" w14:paraId="17CEC766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20DFCD61" w14:textId="77777777" w:rsidR="0037538D" w:rsidRPr="008E57D9" w:rsidRDefault="0037538D" w:rsidP="0037538D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270" w:type="dxa"/>
            <w:vAlign w:val="center"/>
          </w:tcPr>
          <w:p w14:paraId="44D6B5B7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05FF26" w14:textId="354E79CA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6 </w:t>
            </w:r>
          </w:p>
        </w:tc>
        <w:tc>
          <w:tcPr>
            <w:tcW w:w="284" w:type="dxa"/>
          </w:tcPr>
          <w:p w14:paraId="0D1A5490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62AC040" w14:textId="1EA30490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11E29F8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D3CFD51" w14:textId="6EF2DB68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6 </w:t>
            </w:r>
          </w:p>
        </w:tc>
      </w:tr>
      <w:tr w:rsidR="0037538D" w:rsidRPr="008E57D9" w14:paraId="5C9C3AC2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2C445A8" w14:textId="77777777" w:rsidR="0037538D" w:rsidRPr="008E57D9" w:rsidRDefault="0037538D" w:rsidP="0037538D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  <w:vAlign w:val="center"/>
          </w:tcPr>
          <w:p w14:paraId="6EB1214F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57C777" w14:textId="75D80F7A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306 </w:t>
            </w:r>
          </w:p>
        </w:tc>
        <w:tc>
          <w:tcPr>
            <w:tcW w:w="284" w:type="dxa"/>
          </w:tcPr>
          <w:p w14:paraId="6E8BEC21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8EEAE45" w14:textId="7CD6AE55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 </w:t>
            </w:r>
          </w:p>
        </w:tc>
        <w:tc>
          <w:tcPr>
            <w:tcW w:w="236" w:type="dxa"/>
          </w:tcPr>
          <w:p w14:paraId="47A03F58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9AAE83C" w14:textId="52EAEC30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309 </w:t>
            </w:r>
          </w:p>
        </w:tc>
      </w:tr>
      <w:tr w:rsidR="0037538D" w:rsidRPr="008E57D9" w14:paraId="543C51E6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0871311" w14:textId="77777777" w:rsidR="0037538D" w:rsidRPr="008E57D9" w:rsidRDefault="0037538D" w:rsidP="0037538D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vAlign w:val="center"/>
          </w:tcPr>
          <w:p w14:paraId="08F37747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339B42" w14:textId="1973CA4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1,909 </w:t>
            </w:r>
          </w:p>
        </w:tc>
        <w:tc>
          <w:tcPr>
            <w:tcW w:w="284" w:type="dxa"/>
          </w:tcPr>
          <w:p w14:paraId="79D82337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3CBF914" w14:textId="225A958F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0BE7" w:rsidRPr="008E57D9">
              <w:rPr>
                <w:rFonts w:ascii="Angsana New" w:hAnsi="Angsana New"/>
                <w:sz w:val="30"/>
                <w:szCs w:val="30"/>
              </w:rPr>
              <w:t>29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31F5718" w14:textId="77777777" w:rsidR="0037538D" w:rsidRPr="008E57D9" w:rsidRDefault="0037538D" w:rsidP="00C40BE7">
            <w:pPr>
              <w:tabs>
                <w:tab w:val="decimal" w:pos="954"/>
              </w:tabs>
              <w:ind w:right="-29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5D240A" w14:textId="0D692BAD" w:rsidR="0037538D" w:rsidRPr="008E57D9" w:rsidRDefault="0037538D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C40BE7" w:rsidRPr="008E57D9">
              <w:rPr>
                <w:rFonts w:ascii="Angsana New" w:hAnsi="Angsana New"/>
                <w:sz w:val="30"/>
                <w:szCs w:val="30"/>
              </w:rPr>
              <w:t>938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7538D" w:rsidRPr="008E57D9" w14:paraId="717D33B3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291EBC39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  <w:vAlign w:val="center"/>
          </w:tcPr>
          <w:p w14:paraId="1B279E1E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E99C58" w14:textId="60912019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5,817 </w:t>
            </w:r>
          </w:p>
        </w:tc>
        <w:tc>
          <w:tcPr>
            <w:tcW w:w="284" w:type="dxa"/>
          </w:tcPr>
          <w:p w14:paraId="721FC5B1" w14:textId="77777777" w:rsidR="0037538D" w:rsidRPr="008E57D9" w:rsidRDefault="0037538D" w:rsidP="0037538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47EFFC74" w14:textId="757B0197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130"/>
              </w:tabs>
              <w:ind w:right="163" w:firstLine="1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40BE7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CB4D05F" w14:textId="77777777" w:rsidR="0037538D" w:rsidRPr="008E57D9" w:rsidRDefault="0037538D" w:rsidP="00C40BE7">
            <w:pPr>
              <w:tabs>
                <w:tab w:val="decimal" w:pos="954"/>
              </w:tabs>
              <w:ind w:right="-29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FAAAB60" w14:textId="09352572" w:rsidR="0037538D" w:rsidRPr="00275F1F" w:rsidRDefault="0037538D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5F1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</w:t>
            </w:r>
            <w:r w:rsidR="00C40BE7" w:rsidRPr="00275F1F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  <w:r w:rsidRPr="00275F1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538D" w:rsidRPr="008E57D9" w14:paraId="1C229CC0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6B355236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79FC8F1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ECB1F9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E747100" w14:textId="77777777" w:rsidR="0037538D" w:rsidRPr="008E57D9" w:rsidRDefault="0037538D" w:rsidP="0037538D">
            <w:pPr>
              <w:tabs>
                <w:tab w:val="clear" w:pos="680"/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41FFB25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9F294BB" w14:textId="77777777" w:rsidR="0037538D" w:rsidRPr="008E57D9" w:rsidRDefault="0037538D" w:rsidP="0037538D">
            <w:pPr>
              <w:tabs>
                <w:tab w:val="clear" w:pos="680"/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A409F0D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38D" w:rsidRPr="008E57D9" w14:paraId="3DB2BD24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6E4424B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กำไรจากกิจกรรมดำเนินงาน</w:t>
            </w:r>
          </w:p>
        </w:tc>
        <w:tc>
          <w:tcPr>
            <w:tcW w:w="270" w:type="dxa"/>
            <w:vAlign w:val="center"/>
          </w:tcPr>
          <w:p w14:paraId="2DD04191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01724" w14:textId="112C345C" w:rsidR="0037538D" w:rsidRPr="00D45B4F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B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3,898 </w:t>
            </w:r>
          </w:p>
        </w:tc>
        <w:tc>
          <w:tcPr>
            <w:tcW w:w="284" w:type="dxa"/>
          </w:tcPr>
          <w:p w14:paraId="4C349426" w14:textId="77777777" w:rsidR="0037538D" w:rsidRPr="00D45B4F" w:rsidRDefault="0037538D" w:rsidP="0037538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18244801" w14:textId="2008020E" w:rsidR="0037538D" w:rsidRPr="00D45B4F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B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34</w:t>
            </w:r>
            <w:r w:rsidR="00C40BE7" w:rsidRPr="00D45B4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45B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2EB0BCE" w14:textId="77777777" w:rsidR="0037538D" w:rsidRPr="00D45B4F" w:rsidRDefault="0037538D" w:rsidP="0037538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E30B594" w14:textId="2FC1D1A8" w:rsidR="0037538D" w:rsidRPr="00D45B4F" w:rsidRDefault="0037538D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B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4,23</w:t>
            </w:r>
            <w:r w:rsidR="00C40BE7" w:rsidRPr="00D45B4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45B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538D" w:rsidRPr="008E57D9" w14:paraId="1DD9340C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6F12A2C" w14:textId="7278AD87" w:rsidR="0037538D" w:rsidRPr="008E57D9" w:rsidRDefault="008A2D48" w:rsidP="0037538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</w:t>
            </w:r>
            <w:r w:rsidR="0037538D" w:rsidRPr="008E57D9"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จากการวัดมูลค่าเครื่องมือทางการเงินผ่านกำไรขาดทุน</w:t>
            </w:r>
          </w:p>
        </w:tc>
        <w:tc>
          <w:tcPr>
            <w:tcW w:w="270" w:type="dxa"/>
            <w:vAlign w:val="center"/>
          </w:tcPr>
          <w:p w14:paraId="7CEBAD14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6DF61C" w14:textId="77777777" w:rsidR="005560C5" w:rsidRPr="008E57D9" w:rsidRDefault="005560C5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785BC2F6" w14:textId="6614BB9A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 </w:t>
            </w:r>
          </w:p>
        </w:tc>
        <w:tc>
          <w:tcPr>
            <w:tcW w:w="284" w:type="dxa"/>
          </w:tcPr>
          <w:p w14:paraId="73534A61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C061ABB" w14:textId="77777777" w:rsidR="005560C5" w:rsidRPr="008E57D9" w:rsidRDefault="005560C5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D59648C" w14:textId="498770FB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49732BB2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D6C8AA" w14:textId="77777777" w:rsidR="005560C5" w:rsidRPr="008E57D9" w:rsidRDefault="005560C5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2602786" w14:textId="413C7810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3 </w:t>
            </w:r>
          </w:p>
        </w:tc>
      </w:tr>
      <w:tr w:rsidR="0037538D" w:rsidRPr="008E57D9" w14:paraId="081B5ED7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0D0EE7C5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vAlign w:val="center"/>
          </w:tcPr>
          <w:p w14:paraId="0FDE344E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894F9A" w14:textId="7D28BCE3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(851)</w:t>
            </w:r>
          </w:p>
        </w:tc>
        <w:tc>
          <w:tcPr>
            <w:tcW w:w="284" w:type="dxa"/>
          </w:tcPr>
          <w:p w14:paraId="60BFBAC8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66D83D1" w14:textId="1EE34668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(52)</w:t>
            </w:r>
          </w:p>
        </w:tc>
        <w:tc>
          <w:tcPr>
            <w:tcW w:w="236" w:type="dxa"/>
          </w:tcPr>
          <w:p w14:paraId="2266B7C1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A41DE2" w14:textId="1010B3AA" w:rsidR="0037538D" w:rsidRPr="008E57D9" w:rsidRDefault="0037538D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(903)</w:t>
            </w:r>
          </w:p>
        </w:tc>
      </w:tr>
      <w:tr w:rsidR="0037538D" w:rsidRPr="008E57D9" w14:paraId="418D1D53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D121BA0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0" w:type="dxa"/>
            <w:vAlign w:val="center"/>
          </w:tcPr>
          <w:p w14:paraId="5ABA8178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05C936" w14:textId="6BC936DB" w:rsidR="0037538D" w:rsidRPr="00D45B4F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B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3,050 </w:t>
            </w:r>
          </w:p>
        </w:tc>
        <w:tc>
          <w:tcPr>
            <w:tcW w:w="284" w:type="dxa"/>
          </w:tcPr>
          <w:p w14:paraId="3904F6AF" w14:textId="77777777" w:rsidR="0037538D" w:rsidRPr="00D45B4F" w:rsidRDefault="0037538D" w:rsidP="0037538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E7857CB" w14:textId="2C0E4698" w:rsidR="0037538D" w:rsidRPr="00D45B4F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B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28</w:t>
            </w:r>
            <w:r w:rsidR="00233D1D" w:rsidRPr="00D45B4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45B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9CCAD69" w14:textId="77777777" w:rsidR="0037538D" w:rsidRPr="00D45B4F" w:rsidRDefault="0037538D" w:rsidP="0037538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C25647E" w14:textId="22AD0011" w:rsidR="0037538D" w:rsidRPr="00D45B4F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B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3,33</w:t>
            </w:r>
            <w:r w:rsidR="00C40BE7" w:rsidRPr="00D45B4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45B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538D" w:rsidRPr="008E57D9" w14:paraId="24AE6441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DAAD430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vAlign w:val="center"/>
          </w:tcPr>
          <w:p w14:paraId="7D9B29DF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A25A8E" w14:textId="19739F06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(60</w:t>
            </w:r>
            <w:r w:rsidR="00233D1D">
              <w:rPr>
                <w:rFonts w:ascii="Angsana New" w:hAnsi="Angsana New"/>
                <w:sz w:val="30"/>
                <w:szCs w:val="30"/>
              </w:rPr>
              <w:t>2</w:t>
            </w:r>
            <w:r w:rsidRPr="008E5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378CDE2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C7F17D6" w14:textId="25C1FCA3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(6</w:t>
            </w:r>
            <w:r w:rsidR="00C40BE7" w:rsidRPr="008E57D9">
              <w:rPr>
                <w:rFonts w:ascii="Angsana New" w:hAnsi="Angsana New"/>
                <w:sz w:val="30"/>
                <w:szCs w:val="30"/>
              </w:rPr>
              <w:t>4</w:t>
            </w:r>
            <w:r w:rsidRPr="008E5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2C26A8C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77E55CC" w14:textId="0F0CD68F" w:rsidR="0037538D" w:rsidRPr="008E57D9" w:rsidRDefault="0037538D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(666)</w:t>
            </w:r>
          </w:p>
        </w:tc>
      </w:tr>
      <w:tr w:rsidR="0037538D" w:rsidRPr="008E57D9" w14:paraId="5D8D33BE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148CFBA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sz w:val="30"/>
                <w:szCs w:val="30"/>
                <w:cs/>
              </w:rPr>
              <w:t>กำไรสำหรับ</w:t>
            </w:r>
            <w:r w:rsidRPr="008E57D9">
              <w:rPr>
                <w:rFonts w:ascii="Angsana New" w:hAnsi="Angsana New" w:hint="cs"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715602A9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B10369" w14:textId="66A0E98B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2,44</w:t>
            </w:r>
            <w:r w:rsidR="00C40BE7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20DC89EB" w14:textId="77777777" w:rsidR="0037538D" w:rsidRPr="008E57D9" w:rsidRDefault="0037538D" w:rsidP="0037538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47A3CDBE" w14:textId="5B1ACFD5" w:rsidR="0037538D" w:rsidRPr="008E57D9" w:rsidRDefault="0037538D" w:rsidP="0037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22</w:t>
            </w:r>
            <w:r w:rsidR="00C40BE7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218D5E6" w14:textId="77777777" w:rsidR="0037538D" w:rsidRPr="008E57D9" w:rsidRDefault="0037538D" w:rsidP="0037538D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2DDA1" w14:textId="31852DE0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2,67</w:t>
            </w:r>
            <w:r w:rsidR="00C40BE7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538D" w:rsidRPr="008E57D9" w14:paraId="3D6D2640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0D06DA17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5AE96491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46C40211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8901586" w14:textId="77777777" w:rsidR="0037538D" w:rsidRPr="008E57D9" w:rsidRDefault="0037538D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A969D3A" w14:textId="77777777" w:rsidR="0037538D" w:rsidRPr="008E57D9" w:rsidRDefault="0037538D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F1ABB51" w14:textId="77777777" w:rsidR="0037538D" w:rsidRPr="008E57D9" w:rsidRDefault="0037538D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3F911F5E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38D" w:rsidRPr="008E57D9" w14:paraId="6F4362A4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1F613B92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กำไรขาดทุนเบ็ดเสร็จอื่น</w:t>
            </w:r>
          </w:p>
        </w:tc>
        <w:tc>
          <w:tcPr>
            <w:tcW w:w="270" w:type="dxa"/>
            <w:vAlign w:val="center"/>
          </w:tcPr>
          <w:p w14:paraId="70370D1A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AFEA013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54FB5AB" w14:textId="77777777" w:rsidR="0037538D" w:rsidRPr="008E57D9" w:rsidRDefault="0037538D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3DF946E0" w14:textId="77777777" w:rsidR="0037538D" w:rsidRPr="008E57D9" w:rsidRDefault="0037538D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F20CC7B" w14:textId="77777777" w:rsidR="0037538D" w:rsidRPr="008E57D9" w:rsidRDefault="0037538D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8513AA3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38D" w:rsidRPr="008E57D9" w14:paraId="0703FCAA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072C2F35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อาจ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451BC105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4C8C291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4DD2824" w14:textId="77777777" w:rsidR="0037538D" w:rsidRPr="008E57D9" w:rsidRDefault="0037538D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2359C366" w14:textId="77777777" w:rsidR="0037538D" w:rsidRPr="008E57D9" w:rsidRDefault="0037538D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5A9DD1F" w14:textId="77777777" w:rsidR="0037538D" w:rsidRPr="008E57D9" w:rsidRDefault="0037538D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094C987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F81" w:rsidRPr="008E57D9" w14:paraId="0D81A668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3F00B736" w14:textId="77777777" w:rsidR="00993F81" w:rsidRPr="008E57D9" w:rsidRDefault="00993F81" w:rsidP="00993F81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270" w:type="dxa"/>
            <w:vAlign w:val="center"/>
          </w:tcPr>
          <w:p w14:paraId="198167F7" w14:textId="77777777" w:rsidR="00993F81" w:rsidRPr="008E57D9" w:rsidRDefault="00993F81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7E1DF0" w14:textId="4F9CCA42" w:rsidR="00993F81" w:rsidRPr="008E57D9" w:rsidRDefault="00993F81" w:rsidP="00993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14</w:t>
            </w:r>
            <w:r w:rsidR="00653EA7" w:rsidRPr="008E57D9">
              <w:rPr>
                <w:rFonts w:ascii="Angsana New" w:hAnsi="Angsana New"/>
                <w:sz w:val="30"/>
                <w:szCs w:val="30"/>
              </w:rPr>
              <w:t>1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454F444C" w14:textId="77777777" w:rsidR="00993F81" w:rsidRPr="008E57D9" w:rsidRDefault="00993F81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</w:tcPr>
          <w:p w14:paraId="0CFBF5B9" w14:textId="68F84BC9" w:rsidR="00993F81" w:rsidRPr="008E57D9" w:rsidRDefault="00993F81" w:rsidP="00993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390E7314" w14:textId="77777777" w:rsidR="00993F81" w:rsidRPr="008E57D9" w:rsidRDefault="00993F81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7A619AEE" w14:textId="4EFDEC6D" w:rsidR="00993F81" w:rsidRPr="008E57D9" w:rsidRDefault="00993F81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14</w:t>
            </w:r>
            <w:r w:rsidR="00653EA7" w:rsidRPr="008E57D9">
              <w:rPr>
                <w:rFonts w:ascii="Angsana New" w:hAnsi="Angsana New"/>
                <w:sz w:val="30"/>
                <w:szCs w:val="30"/>
              </w:rPr>
              <w:t>1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5D1792" w:rsidRPr="008E57D9" w14:paraId="00141A0F" w14:textId="77777777" w:rsidTr="005C64FC">
        <w:trPr>
          <w:trHeight w:val="20"/>
        </w:trPr>
        <w:tc>
          <w:tcPr>
            <w:tcW w:w="4680" w:type="dxa"/>
            <w:shd w:val="clear" w:color="auto" w:fill="auto"/>
          </w:tcPr>
          <w:p w14:paraId="41D9A6B1" w14:textId="77777777" w:rsidR="005D1792" w:rsidRPr="008E57D9" w:rsidRDefault="005D1792" w:rsidP="005D1792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55DCB602" w14:textId="77777777" w:rsidR="005D1792" w:rsidRPr="008E57D9" w:rsidRDefault="005D1792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F4909F" w14:textId="77777777" w:rsidR="005D1792" w:rsidRPr="008E57D9" w:rsidRDefault="005D1792" w:rsidP="005D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0F3F3F2D" w14:textId="6C3ED169" w:rsidR="005D1792" w:rsidRPr="008E57D9" w:rsidRDefault="005D1792" w:rsidP="005D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(28)</w:t>
            </w:r>
          </w:p>
        </w:tc>
        <w:tc>
          <w:tcPr>
            <w:tcW w:w="284" w:type="dxa"/>
          </w:tcPr>
          <w:p w14:paraId="086749AA" w14:textId="5E3F5D24" w:rsidR="005D1792" w:rsidRPr="008E57D9" w:rsidRDefault="005D1792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69998B4" w14:textId="77777777" w:rsidR="005D1792" w:rsidRPr="008E57D9" w:rsidRDefault="005D1792" w:rsidP="005D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7D81A797" w14:textId="015CF7C3" w:rsidR="005D1792" w:rsidRPr="008E57D9" w:rsidRDefault="005D1792" w:rsidP="005D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2074BD5" w14:textId="5E7F02F8" w:rsidR="005D1792" w:rsidRPr="008E57D9" w:rsidRDefault="005D1792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FCC1B42" w14:textId="77777777" w:rsidR="005D1792" w:rsidRPr="008E57D9" w:rsidRDefault="005D179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1CF50D83" w14:textId="2D841952" w:rsidR="005D1792" w:rsidRPr="008E57D9" w:rsidRDefault="005D179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(28)</w:t>
            </w:r>
          </w:p>
        </w:tc>
      </w:tr>
      <w:tr w:rsidR="005D1792" w:rsidRPr="008E57D9" w14:paraId="1CC024C2" w14:textId="77777777" w:rsidTr="005C64FC">
        <w:trPr>
          <w:trHeight w:val="20"/>
        </w:trPr>
        <w:tc>
          <w:tcPr>
            <w:tcW w:w="4680" w:type="dxa"/>
            <w:shd w:val="clear" w:color="auto" w:fill="auto"/>
          </w:tcPr>
          <w:p w14:paraId="1E385F28" w14:textId="77777777" w:rsidR="005D1792" w:rsidRPr="008E57D9" w:rsidRDefault="005D1792" w:rsidP="005D1792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3A753BA" w14:textId="77777777" w:rsidR="005D1792" w:rsidRPr="008E57D9" w:rsidRDefault="005D1792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F5C530" w14:textId="77777777" w:rsidR="005D1792" w:rsidRPr="008E57D9" w:rsidRDefault="005D1792" w:rsidP="005D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43F802" w14:textId="5D4896F5" w:rsidR="005D1792" w:rsidRPr="008E57D9" w:rsidRDefault="005D1792" w:rsidP="005D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11</w:t>
            </w:r>
            <w:r w:rsidR="00653EA7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4B8E653A" w14:textId="461B15BB" w:rsidR="005D1792" w:rsidRPr="008E57D9" w:rsidRDefault="005D1792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281F9FC" w14:textId="77777777" w:rsidR="005D1792" w:rsidRPr="008E57D9" w:rsidRDefault="005D1792" w:rsidP="005D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CE4FB1" w14:textId="059A7B89" w:rsidR="005D1792" w:rsidRPr="008E57D9" w:rsidRDefault="005D1792" w:rsidP="005D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5D4092C" w14:textId="4DE8E9C7" w:rsidR="005D1792" w:rsidRPr="008E57D9" w:rsidRDefault="005D1792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D89D861" w14:textId="77777777" w:rsidR="005D1792" w:rsidRPr="008E57D9" w:rsidRDefault="005D179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70CEF3" w14:textId="7124B0CD" w:rsidR="005D1792" w:rsidRPr="008E57D9" w:rsidRDefault="005D1792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11</w:t>
            </w:r>
            <w:r w:rsidR="00653EA7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538D" w:rsidRPr="008E57D9" w14:paraId="601BA752" w14:textId="77777777" w:rsidTr="00417C8C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124EF036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บ็ดเสร็จอื่นสำหรับ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สุทธิจากภาษีเงินได้</w:t>
            </w:r>
          </w:p>
        </w:tc>
        <w:tc>
          <w:tcPr>
            <w:tcW w:w="270" w:type="dxa"/>
            <w:vAlign w:val="center"/>
          </w:tcPr>
          <w:p w14:paraId="7961F0E6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63AAFB" w14:textId="18ABAABA" w:rsidR="0037538D" w:rsidRPr="008E57D9" w:rsidRDefault="00F24C04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11</w:t>
            </w:r>
            <w:r w:rsidR="00653EA7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3A329BD" w14:textId="1755161D" w:rsidR="0037538D" w:rsidRPr="008E57D9" w:rsidRDefault="0037538D" w:rsidP="0037538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585073D" w14:textId="518AD17A" w:rsidR="0037538D" w:rsidRPr="008E57D9" w:rsidRDefault="00F24C04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735EE4" w14:textId="0AB0A326" w:rsidR="0037538D" w:rsidRPr="008E57D9" w:rsidRDefault="0037538D" w:rsidP="0037538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40C1F5B" w14:textId="3413BB37" w:rsidR="0037538D" w:rsidRPr="008E57D9" w:rsidRDefault="00F24C04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11</w:t>
            </w:r>
            <w:r w:rsidR="00653EA7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538D" w:rsidRPr="008E57D9" w14:paraId="23581663" w14:textId="77777777" w:rsidTr="00417C8C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1FEED6A6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กำไรเบ็ดเสร็จรวมสำหรับ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28AD5A53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6EE896" w14:textId="4CD5711B" w:rsidR="0037538D" w:rsidRPr="008E57D9" w:rsidRDefault="00F24C04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2,561 </w:t>
            </w:r>
          </w:p>
        </w:tc>
        <w:tc>
          <w:tcPr>
            <w:tcW w:w="284" w:type="dxa"/>
          </w:tcPr>
          <w:p w14:paraId="42DD9271" w14:textId="77777777" w:rsidR="0037538D" w:rsidRPr="008E57D9" w:rsidRDefault="0037538D" w:rsidP="0037538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4947CB9F" w14:textId="6C75DE60" w:rsidR="0037538D" w:rsidRPr="008E57D9" w:rsidRDefault="00F24C04" w:rsidP="00D051D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E57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22</w:t>
            </w:r>
            <w:r w:rsidR="00653EA7" w:rsidRPr="008E57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8E57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625B730B" w14:textId="77777777" w:rsidR="0037538D" w:rsidRPr="008E57D9" w:rsidRDefault="0037538D" w:rsidP="0037538D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959567E" w14:textId="3A4D0FA6" w:rsidR="0037538D" w:rsidRPr="008E57D9" w:rsidRDefault="00F24C04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2,78</w:t>
            </w:r>
            <w:r w:rsidR="004B292E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538D" w:rsidRPr="008E57D9" w14:paraId="38E8EA88" w14:textId="77777777" w:rsidTr="003B0B83">
        <w:trPr>
          <w:trHeight w:val="98"/>
        </w:trPr>
        <w:tc>
          <w:tcPr>
            <w:tcW w:w="4680" w:type="dxa"/>
            <w:shd w:val="clear" w:color="auto" w:fill="auto"/>
          </w:tcPr>
          <w:p w14:paraId="055F9C0D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FF24829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CC71187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BF85092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5037B36D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3EB33E5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71327CC1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38D" w:rsidRPr="008E57D9" w14:paraId="6F2B6C5B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03180FE2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D25FA89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50944C5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FA012BC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0AFB6F9F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AF5D883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74800ACE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38D" w:rsidRPr="008E57D9" w14:paraId="6A244B7F" w14:textId="77777777" w:rsidTr="00417C8C">
        <w:trPr>
          <w:trHeight w:val="173"/>
        </w:trPr>
        <w:tc>
          <w:tcPr>
            <w:tcW w:w="4680" w:type="dxa"/>
            <w:shd w:val="clear" w:color="auto" w:fill="auto"/>
          </w:tcPr>
          <w:p w14:paraId="6FE8D212" w14:textId="77777777" w:rsidR="0037538D" w:rsidRPr="008E57D9" w:rsidRDefault="0037538D" w:rsidP="0037538D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51CFF5D9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1762AB" w14:textId="52BF9F9B" w:rsidR="0037538D" w:rsidRPr="008E57D9" w:rsidRDefault="00B70C3B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2,44</w:t>
            </w:r>
            <w:r w:rsidR="00FC48F9" w:rsidRPr="008E57D9">
              <w:rPr>
                <w:rFonts w:ascii="Angsana New" w:hAnsi="Angsana New"/>
                <w:sz w:val="30"/>
                <w:szCs w:val="30"/>
              </w:rPr>
              <w:t>8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463115FC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425328C" w14:textId="61E8F8FD" w:rsidR="0037538D" w:rsidRPr="008E57D9" w:rsidRDefault="00B70C3B" w:rsidP="00D051DB">
            <w:pPr>
              <w:pStyle w:val="acctfourfigures"/>
              <w:tabs>
                <w:tab w:val="clear" w:pos="765"/>
                <w:tab w:val="decimal" w:pos="496"/>
                <w:tab w:val="left" w:pos="590"/>
              </w:tabs>
              <w:spacing w:line="240" w:lineRule="auto"/>
              <w:ind w:left="-79" w:right="33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36" w:type="dxa"/>
          </w:tcPr>
          <w:p w14:paraId="02110213" w14:textId="77777777" w:rsidR="0037538D" w:rsidRPr="008E57D9" w:rsidRDefault="0037538D" w:rsidP="0037538D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8944E1" w14:textId="02E047DD" w:rsidR="0037538D" w:rsidRPr="008E57D9" w:rsidRDefault="00B70C3B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2,44</w:t>
            </w:r>
            <w:r w:rsidR="00FC48F9" w:rsidRPr="008E57D9">
              <w:rPr>
                <w:rFonts w:ascii="Angsana New" w:hAnsi="Angsana New"/>
                <w:sz w:val="30"/>
                <w:szCs w:val="30"/>
              </w:rPr>
              <w:t>8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7538D" w:rsidRPr="008E57D9" w14:paraId="6E7D8FCB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0D713D3A" w14:textId="77777777" w:rsidR="0037538D" w:rsidRPr="008E57D9" w:rsidRDefault="0037538D" w:rsidP="0037538D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4C4697BC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EE0507" w14:textId="77777777" w:rsidR="00B70C3B" w:rsidRPr="008E57D9" w:rsidRDefault="00B70C3B" w:rsidP="00B7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B37F3F1" w14:textId="51510307" w:rsidR="0037538D" w:rsidRPr="008E57D9" w:rsidRDefault="00B70C3B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84" w:type="dxa"/>
          </w:tcPr>
          <w:p w14:paraId="3C964CED" w14:textId="77777777" w:rsidR="0037538D" w:rsidRPr="008E57D9" w:rsidRDefault="0037538D" w:rsidP="0037538D">
            <w:pPr>
              <w:tabs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DEE09AA" w14:textId="77777777" w:rsidR="00B70C3B" w:rsidRPr="008E57D9" w:rsidRDefault="00B70C3B" w:rsidP="00D051DB">
            <w:pPr>
              <w:pStyle w:val="acctfourfigures"/>
              <w:tabs>
                <w:tab w:val="decimal" w:pos="676"/>
              </w:tabs>
              <w:spacing w:line="240" w:lineRule="auto"/>
              <w:ind w:left="-79"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D11FAE9" w14:textId="32D04476" w:rsidR="0037538D" w:rsidRPr="008E57D9" w:rsidRDefault="00B70C3B" w:rsidP="00D051DB">
            <w:pPr>
              <w:pStyle w:val="acctfourfigures"/>
              <w:tabs>
                <w:tab w:val="decimal" w:pos="676"/>
              </w:tabs>
              <w:spacing w:line="240" w:lineRule="auto"/>
              <w:ind w:left="-79"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22</w:t>
            </w:r>
            <w:r w:rsidR="00FC48F9" w:rsidRPr="008E5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8E5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65D39C2D" w14:textId="77777777" w:rsidR="0037538D" w:rsidRPr="008E57D9" w:rsidRDefault="0037538D" w:rsidP="0037538D">
            <w:pPr>
              <w:tabs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E8697E" w14:textId="77777777" w:rsidR="00B70C3B" w:rsidRPr="008E57D9" w:rsidRDefault="00B70C3B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21B5AF8" w14:textId="438E1480" w:rsidR="0037538D" w:rsidRPr="008E57D9" w:rsidRDefault="00B70C3B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22</w:t>
            </w:r>
            <w:r w:rsidR="00FC48F9" w:rsidRPr="008E57D9">
              <w:rPr>
                <w:rFonts w:ascii="Angsana New" w:hAnsi="Angsana New"/>
                <w:sz w:val="30"/>
                <w:szCs w:val="30"/>
              </w:rPr>
              <w:t>4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7538D" w:rsidRPr="008E57D9" w14:paraId="56E0600E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62024553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0C2A652F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78825B" w14:textId="6475590B" w:rsidR="0037538D" w:rsidRPr="008E57D9" w:rsidRDefault="00B70C3B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2,44</w:t>
            </w:r>
            <w:r w:rsidR="00FC48F9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72DC570" w14:textId="77777777" w:rsidR="0037538D" w:rsidRPr="008E57D9" w:rsidRDefault="0037538D" w:rsidP="0037538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51FC0E23" w14:textId="613FBC64" w:rsidR="0037538D" w:rsidRPr="008E57D9" w:rsidRDefault="00B70C3B" w:rsidP="00D051DB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79"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E57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22</w:t>
            </w:r>
            <w:r w:rsidR="00FC48F9" w:rsidRPr="008E57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8E57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4DB7343F" w14:textId="77777777" w:rsidR="0037538D" w:rsidRPr="008E57D9" w:rsidRDefault="0037538D" w:rsidP="0037538D">
            <w:pPr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85C456F" w14:textId="16100543" w:rsidR="0037538D" w:rsidRPr="008E57D9" w:rsidRDefault="00B70C3B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2,67</w:t>
            </w:r>
            <w:r w:rsidR="00FC48F9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538D" w:rsidRPr="008E57D9" w14:paraId="1E34264A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78D1E3C8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การแบ่งปันกำไรเบ็ดเสร็จรวม</w:t>
            </w:r>
          </w:p>
        </w:tc>
        <w:tc>
          <w:tcPr>
            <w:tcW w:w="270" w:type="dxa"/>
            <w:vAlign w:val="center"/>
          </w:tcPr>
          <w:p w14:paraId="271C62AC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702336F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A7BDFB8" w14:textId="77777777" w:rsidR="0037538D" w:rsidRPr="008E57D9" w:rsidRDefault="0037538D" w:rsidP="0037538D">
            <w:pPr>
              <w:tabs>
                <w:tab w:val="clear" w:pos="680"/>
                <w:tab w:val="decimal" w:pos="74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7D429119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DC564A3" w14:textId="77777777" w:rsidR="0037538D" w:rsidRPr="008E57D9" w:rsidRDefault="0037538D" w:rsidP="0037538D">
            <w:pPr>
              <w:tabs>
                <w:tab w:val="clear" w:pos="680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18B2CB76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38D" w:rsidRPr="008E57D9" w14:paraId="70813B6C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1ADB61B" w14:textId="77777777" w:rsidR="0037538D" w:rsidRPr="008E57D9" w:rsidRDefault="0037538D" w:rsidP="0037538D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102FFFC1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734FB4" w14:textId="2BD57D93" w:rsidR="0037538D" w:rsidRPr="008E57D9" w:rsidRDefault="00B70C3B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2,561 </w:t>
            </w:r>
          </w:p>
        </w:tc>
        <w:tc>
          <w:tcPr>
            <w:tcW w:w="284" w:type="dxa"/>
          </w:tcPr>
          <w:p w14:paraId="0EC575E6" w14:textId="77777777" w:rsidR="0037538D" w:rsidRPr="008E57D9" w:rsidRDefault="0037538D" w:rsidP="003753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848B34C" w14:textId="383F3C4E" w:rsidR="0037538D" w:rsidRPr="008E57D9" w:rsidRDefault="00B70C3B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right="2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28135409" w14:textId="77777777" w:rsidR="0037538D" w:rsidRPr="008E57D9" w:rsidRDefault="0037538D" w:rsidP="0037538D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8BA68E" w14:textId="6CF9563F" w:rsidR="0037538D" w:rsidRPr="008E57D9" w:rsidRDefault="00B70C3B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2,561 </w:t>
            </w:r>
          </w:p>
        </w:tc>
      </w:tr>
      <w:tr w:rsidR="0037538D" w:rsidRPr="008E57D9" w14:paraId="4983D848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28D19406" w14:textId="77777777" w:rsidR="0037538D" w:rsidRPr="008E57D9" w:rsidRDefault="0037538D" w:rsidP="0037538D">
            <w:pPr>
              <w:spacing w:line="240" w:lineRule="auto"/>
              <w:ind w:left="162" w:right="-108" w:hanging="162"/>
              <w:rPr>
                <w:rFonts w:asciiTheme="minorHAnsi" w:hAnsiTheme="minorHAnsi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0B287257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1D1B6A" w14:textId="77777777" w:rsidR="00B70C3B" w:rsidRPr="008E57D9" w:rsidRDefault="00B70C3B" w:rsidP="00B7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29B72403" w14:textId="414F6D33" w:rsidR="0037538D" w:rsidRPr="008E57D9" w:rsidRDefault="00B70C3B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84" w:type="dxa"/>
          </w:tcPr>
          <w:p w14:paraId="71ED479A" w14:textId="77777777" w:rsidR="0037538D" w:rsidRPr="008E57D9" w:rsidRDefault="0037538D" w:rsidP="0037538D">
            <w:pPr>
              <w:tabs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5E8A1C6" w14:textId="77777777" w:rsidR="00B70C3B" w:rsidRPr="008E57D9" w:rsidRDefault="00B70C3B" w:rsidP="00B7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E0C7D9" w14:textId="106CCC3B" w:rsidR="0037538D" w:rsidRPr="008E57D9" w:rsidRDefault="00B70C3B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22</w:t>
            </w:r>
            <w:r w:rsidR="00FC48F9" w:rsidRPr="008E57D9">
              <w:rPr>
                <w:rFonts w:ascii="Angsana New" w:hAnsi="Angsana New"/>
                <w:sz w:val="30"/>
                <w:szCs w:val="30"/>
              </w:rPr>
              <w:t>4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85F8EB2" w14:textId="77777777" w:rsidR="0037538D" w:rsidRPr="008E57D9" w:rsidRDefault="0037538D" w:rsidP="0037538D">
            <w:pPr>
              <w:tabs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C28A25F" w14:textId="77777777" w:rsidR="00B70C3B" w:rsidRPr="008E57D9" w:rsidRDefault="00B70C3B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F22BB7" w14:textId="5EAF2EB4" w:rsidR="0037538D" w:rsidRPr="008E57D9" w:rsidRDefault="00B70C3B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22</w:t>
            </w:r>
            <w:r w:rsidR="00FC48F9" w:rsidRPr="008E57D9">
              <w:rPr>
                <w:rFonts w:ascii="Angsana New" w:hAnsi="Angsana New"/>
                <w:sz w:val="30"/>
                <w:szCs w:val="30"/>
              </w:rPr>
              <w:t>4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7538D" w:rsidRPr="008E57D9" w14:paraId="0F254C61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20D22F6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2D032B48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042EB" w14:textId="729705B1" w:rsidR="0037538D" w:rsidRPr="008E57D9" w:rsidRDefault="00B70C3B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2,561 </w:t>
            </w:r>
          </w:p>
        </w:tc>
        <w:tc>
          <w:tcPr>
            <w:tcW w:w="284" w:type="dxa"/>
          </w:tcPr>
          <w:p w14:paraId="38342270" w14:textId="77777777" w:rsidR="0037538D" w:rsidRPr="008E57D9" w:rsidRDefault="0037538D" w:rsidP="0037538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431A0046" w14:textId="12C5F074" w:rsidR="0037538D" w:rsidRPr="008E57D9" w:rsidRDefault="00B70C3B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22</w:t>
            </w:r>
            <w:r w:rsidR="00FC48F9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789523F" w14:textId="77777777" w:rsidR="0037538D" w:rsidRPr="008E57D9" w:rsidRDefault="0037538D" w:rsidP="0037538D">
            <w:pPr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A252C67" w14:textId="06A592FB" w:rsidR="0037538D" w:rsidRPr="008E57D9" w:rsidRDefault="00B70C3B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2,78</w:t>
            </w:r>
            <w:r w:rsidR="0080581C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538D" w:rsidRPr="008E57D9" w14:paraId="719F937C" w14:textId="77777777" w:rsidTr="00CA74B5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4EFDA5D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098F34F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26BAE927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B8F53A2" w14:textId="77777777" w:rsidR="0037538D" w:rsidRPr="008E57D9" w:rsidRDefault="0037538D" w:rsidP="0037538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4885F37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EB9BA71" w14:textId="77777777" w:rsidR="0037538D" w:rsidRPr="008E57D9" w:rsidRDefault="0037538D" w:rsidP="0037538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26324576" w14:textId="77777777" w:rsidR="0037538D" w:rsidRPr="008E57D9" w:rsidRDefault="0037538D" w:rsidP="0037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38D" w:rsidRPr="008E57D9" w14:paraId="7CFE6630" w14:textId="77777777" w:rsidTr="005C64FC">
        <w:trPr>
          <w:trHeight w:val="66"/>
        </w:trPr>
        <w:tc>
          <w:tcPr>
            <w:tcW w:w="4680" w:type="dxa"/>
            <w:shd w:val="clear" w:color="auto" w:fill="auto"/>
          </w:tcPr>
          <w:p w14:paraId="11E9F12A" w14:textId="77777777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6D58823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8D4832D" w14:textId="192B1BA6" w:rsidR="0037538D" w:rsidRPr="008E57D9" w:rsidRDefault="00735F7D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0.0765 </w:t>
            </w:r>
          </w:p>
        </w:tc>
        <w:tc>
          <w:tcPr>
            <w:tcW w:w="284" w:type="dxa"/>
          </w:tcPr>
          <w:p w14:paraId="6BB934BB" w14:textId="77777777" w:rsidR="0037538D" w:rsidRPr="008E57D9" w:rsidRDefault="0037538D" w:rsidP="00735F7D">
            <w:pPr>
              <w:tabs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14:paraId="3B28CC8A" w14:textId="078B889E" w:rsidR="0037538D" w:rsidRPr="008E57D9" w:rsidRDefault="00735F7D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75"/>
              </w:tabs>
              <w:ind w:right="2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E64EA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73BA579" w14:textId="77777777" w:rsidR="0037538D" w:rsidRPr="008E57D9" w:rsidRDefault="0037538D" w:rsidP="00735F7D">
            <w:pPr>
              <w:tabs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647D68B" w14:textId="69B68311" w:rsidR="0037538D" w:rsidRPr="008E57D9" w:rsidRDefault="00735F7D" w:rsidP="0073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972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</w:t>
            </w:r>
            <w:r w:rsidR="00E6307A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765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538D" w:rsidRPr="008E57D9" w14:paraId="25F4E444" w14:textId="77777777" w:rsidTr="00735F7D">
        <w:trPr>
          <w:trHeight w:val="66"/>
        </w:trPr>
        <w:tc>
          <w:tcPr>
            <w:tcW w:w="4680" w:type="dxa"/>
            <w:shd w:val="clear" w:color="auto" w:fill="auto"/>
          </w:tcPr>
          <w:p w14:paraId="0BBAE776" w14:textId="4363F464" w:rsidR="0037538D" w:rsidRPr="008E57D9" w:rsidRDefault="0037538D" w:rsidP="0037538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C4E4720" w14:textId="77777777" w:rsidR="0037538D" w:rsidRPr="008E57D9" w:rsidRDefault="0037538D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20B6561" w14:textId="2846C90A" w:rsidR="0037538D" w:rsidRPr="008E57D9" w:rsidRDefault="00735F7D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0.0765 </w:t>
            </w:r>
          </w:p>
        </w:tc>
        <w:tc>
          <w:tcPr>
            <w:tcW w:w="284" w:type="dxa"/>
          </w:tcPr>
          <w:p w14:paraId="0A3CEA0C" w14:textId="77777777" w:rsidR="0037538D" w:rsidRPr="008E57D9" w:rsidRDefault="0037538D" w:rsidP="00735F7D">
            <w:pPr>
              <w:tabs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</w:tcPr>
          <w:p w14:paraId="5DEB7D7D" w14:textId="4721F975" w:rsidR="0037538D" w:rsidRPr="008E57D9" w:rsidRDefault="00735F7D" w:rsidP="0027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75"/>
              </w:tabs>
              <w:ind w:right="2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E64EA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E3A1EE9" w14:textId="77777777" w:rsidR="0037538D" w:rsidRPr="008E57D9" w:rsidRDefault="0037538D" w:rsidP="00735F7D">
            <w:pPr>
              <w:tabs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06C09A87" w14:textId="142C9E74" w:rsidR="0037538D" w:rsidRPr="008E57D9" w:rsidRDefault="00735F7D" w:rsidP="0073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972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</w:t>
            </w:r>
            <w:r w:rsidR="00E6307A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0765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554FDB3E" w14:textId="3C80D583" w:rsidR="00460AD0" w:rsidRPr="008E57D9" w:rsidRDefault="0046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58BCD72" w14:textId="77777777" w:rsidR="00460AD0" w:rsidRPr="008E57D9" w:rsidRDefault="0046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E57D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7ACDE798" w:rsidR="00C61BCB" w:rsidRPr="008E57D9" w:rsidRDefault="00F9645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DF632E" w14:textId="77777777" w:rsidR="00815BA9" w:rsidRPr="008E57D9" w:rsidRDefault="00815BA9" w:rsidP="00697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576BAC1C" w14:textId="7008DAE1" w:rsidR="0068161C" w:rsidRPr="008E57D9" w:rsidRDefault="0068161C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E57D9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D45B4F">
        <w:rPr>
          <w:rFonts w:ascii="Angsana New" w:hAnsi="Angsana New" w:hint="cs"/>
          <w:b/>
          <w:sz w:val="30"/>
          <w:szCs w:val="30"/>
          <w:cs/>
        </w:rPr>
        <w:t>กิจการร่วมค้าและ</w:t>
      </w:r>
      <w:r w:rsidRPr="008E57D9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8E57D9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8E57D9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</w:t>
      </w:r>
      <w:r w:rsidR="00D45B4F">
        <w:rPr>
          <w:rFonts w:ascii="Angsana New" w:hAnsi="Angsana New"/>
          <w:b/>
          <w:sz w:val="30"/>
          <w:szCs w:val="30"/>
        </w:rPr>
        <w:br/>
      </w:r>
      <w:r w:rsidRPr="008E57D9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517CA6" w:rsidRPr="00D45B4F">
        <w:rPr>
          <w:rFonts w:ascii="Angsana New" w:hAnsi="Angsana New"/>
          <w:bCs/>
          <w:sz w:val="30"/>
          <w:szCs w:val="30"/>
        </w:rPr>
        <w:t>4</w:t>
      </w:r>
      <w:r w:rsidRPr="008E57D9">
        <w:rPr>
          <w:rFonts w:ascii="Angsana New" w:hAnsi="Angsana New"/>
          <w:bCs/>
          <w:sz w:val="30"/>
          <w:szCs w:val="30"/>
        </w:rPr>
        <w:t xml:space="preserve"> </w:t>
      </w:r>
      <w:r w:rsidR="00D45B4F" w:rsidRPr="00D45B4F">
        <w:rPr>
          <w:rFonts w:ascii="Angsana New" w:hAnsi="Angsana New" w:hint="cs"/>
          <w:b/>
          <w:sz w:val="30"/>
          <w:szCs w:val="30"/>
          <w:cs/>
        </w:rPr>
        <w:t>และ</w:t>
      </w:r>
      <w:r w:rsidR="00D45B4F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D45B4F">
        <w:rPr>
          <w:rFonts w:ascii="Angsana New" w:hAnsi="Angsana New"/>
          <w:bCs/>
          <w:sz w:val="30"/>
          <w:szCs w:val="30"/>
        </w:rPr>
        <w:t xml:space="preserve">5 </w:t>
      </w:r>
      <w:r w:rsidRPr="008E57D9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="00F53DCC" w:rsidRPr="008E57D9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8E57D9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08A7AE0B" w14:textId="77777777" w:rsidR="00960E84" w:rsidRPr="008E57D9" w:rsidRDefault="00960E84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285E19" w:rsidRPr="008E57D9" w14:paraId="476C57EC" w14:textId="77777777" w:rsidTr="00C050EC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C46D" w14:textId="17711B1C" w:rsidR="00F15296" w:rsidRPr="008E57D9" w:rsidRDefault="00460AD0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sz w:val="28"/>
                <w:szCs w:val="28"/>
                <w:cs/>
              </w:rPr>
              <w:br/>
            </w:r>
            <w:r w:rsidR="00F15296"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F15296"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4A08" w14:textId="77777777" w:rsidR="00F15296" w:rsidRPr="008E57D9" w:rsidRDefault="00F15296" w:rsidP="00C050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8E57D9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16F3" w14:textId="77777777" w:rsidR="00F15296" w:rsidRPr="008E57D9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3599" w:rsidRPr="008E57D9" w14:paraId="25CD6ACC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34F0CE89" w:rsidR="00213599" w:rsidRPr="008E57D9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60BAAC1" w:rsidR="00213599" w:rsidRPr="008E57D9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531A75C7" w:rsidR="00213599" w:rsidRPr="008E57D9" w:rsidRDefault="00213599" w:rsidP="00AE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F133F6" w:rsidRPr="008E57D9" w14:paraId="1995684E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1CF" w14:textId="3D8AC18B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0E82" w14:textId="780A54ED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F51E4" w14:textId="11A2453C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8E57D9" w14:paraId="4C964D63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B560" w14:textId="345C9929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2234" w14:textId="1FCD540B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082C" w14:textId="4E117113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8E57D9" w14:paraId="285EE69F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F60" w14:textId="62FF29E2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9B7" w14:textId="231DF3F4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0446" w14:textId="40CAADC3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8E57D9" w14:paraId="3D21913D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5F24" w14:textId="1D571692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DD57" w14:textId="4F2495D5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36C9" w14:textId="4AE2504C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8E57D9" w14:paraId="15340EC2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4F1E" w14:textId="57FE9B59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รีเทล เวิลด์ 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D33C0" w14:textId="24A41221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1E58" w14:textId="1E75B289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8E57D9" w14:paraId="47F64B1B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A933" w14:textId="0BB44529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ป้อมทิพย์ (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2012) 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2005D" w14:textId="10807E4A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CCEB" w14:textId="044CD614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8E57D9" w14:paraId="7FDDE4D9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2F8F" w14:textId="7E1A4337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5C96" w14:textId="1EBEBB5E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3C5F3" w14:textId="05B55C11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8E57D9" w14:paraId="1511ABEC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085A7" w14:textId="7DDB2962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4018F" w14:textId="63857DE5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C6CAA" w14:textId="35A60B00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8E57D9" w14:paraId="21D399F1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F7D7" w14:textId="36764722" w:rsidR="00F133F6" w:rsidRPr="008E57D9" w:rsidRDefault="00D00358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133F6"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เดอะ คิวเอสอาร์ ออฟ เอเชีย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AC142" w14:textId="59DE9DC2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4C5C3" w14:textId="3D9D6F0B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8E57D9" w14:paraId="0FD368C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EDCC8" w14:textId="6861B81A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แคปปิตอล แลนด์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883F" w14:textId="30A748F9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FBD72" w14:textId="0078C8D6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8E57D9" w14:paraId="41C780C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F5ECF" w14:textId="502C6544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โฮเทลส์ กรุ๊ป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18E6" w14:textId="7E3297B8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E008" w14:textId="60B51ECB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C01D34" w:rsidRPr="008E57D9" w14:paraId="689906E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EB8B" w14:textId="1C0BC559" w:rsidR="00C01D34" w:rsidRPr="008E57D9" w:rsidRDefault="00C01D34" w:rsidP="00C0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ทิพย์พัฒน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อาร์เขต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EFE94" w14:textId="7733748B" w:rsidR="00C01D34" w:rsidRPr="008E57D9" w:rsidRDefault="00C01D34" w:rsidP="00C0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2765" w14:textId="0C0AE9CB" w:rsidR="00C01D34" w:rsidRPr="008E57D9" w:rsidRDefault="00C01D34" w:rsidP="00C0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8E57D9" w14:paraId="2FF416B7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1888" w14:textId="73122D89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1124" w14:textId="15E10746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75F6" w14:textId="6FB72124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8E57D9" w14:paraId="0F9B7708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4BC" w14:textId="45E5F947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A5D" w14:textId="74E0BE26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B200" w14:textId="31A89B69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8E57D9" w14:paraId="38BB557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D67A" w14:textId="61E0142B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บิ๊กซี ซูเปอร์เซ็นเตอร์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3F25E" w14:textId="6CEBC112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725" w14:textId="4B9DF618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8E57D9" w14:paraId="1146962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16E4" w14:textId="02554F46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1061" w14:textId="2B5AC6C0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3421" w14:textId="6A2FDE29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8E57D9" w14:paraId="25AF050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C5480" w14:textId="27996F79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อาหารสยาม (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2513) 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84EB" w14:textId="0C709128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2415" w14:textId="1E0A51C5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8E57D9" w14:paraId="0DB7FB4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B124" w14:textId="06A3E26C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</w:t>
            </w:r>
            <w:r w:rsidR="0085382A"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382A" w:rsidRPr="008E57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87F1" w14:textId="255A8BDF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2EE6" w14:textId="622355C2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E31EE7" w:rsidRPr="008E57D9" w14:paraId="3A45C421" w14:textId="77777777" w:rsidTr="00476C1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E0BB9" w14:textId="77777777" w:rsidR="00E31EE7" w:rsidRPr="008E57D9" w:rsidRDefault="00E31EE7" w:rsidP="004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48322" w14:textId="77777777" w:rsidR="00E31EE7" w:rsidRPr="008E57D9" w:rsidRDefault="00E31EE7" w:rsidP="004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7A1C4" w14:textId="77777777" w:rsidR="00E31EE7" w:rsidRPr="008E57D9" w:rsidRDefault="00E31EE7" w:rsidP="004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8E57D9" w14:paraId="35D06E0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A833" w14:textId="248B17B5" w:rsidR="00F133F6" w:rsidRPr="008E57D9" w:rsidRDefault="00F133F6" w:rsidP="0079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แลนด์ อินเตอร์เนชั่นแนล (ประเทศไทย)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8F10" w14:textId="1DB4B6D1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606D2" w14:textId="454F9AC1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8E57D9" w14:paraId="555FE25D" w14:textId="77777777" w:rsidTr="00C578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8191C" w14:textId="5DBAF2A7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834CB" w14:textId="4D28C4C1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E1F9F" w14:textId="528A4E88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8E57D9" w14:paraId="03D35FCD" w14:textId="77777777" w:rsidTr="00C578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C5F0A" w14:textId="67FBD8E4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เพาเวอร์ โซลูชั่น เทคโนโลยี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6D919" w14:textId="3010F083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8572" w14:textId="1EF39020" w:rsidR="00F133F6" w:rsidRPr="008E57D9" w:rsidRDefault="00F133F6" w:rsidP="00F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EDD91C4" w14:textId="7C8B68FC" w:rsidR="00D36BC6" w:rsidRPr="008E57D9" w:rsidRDefault="00D36BC6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cs/>
        </w:rPr>
      </w:pPr>
    </w:p>
    <w:p w14:paraId="0B4790A0" w14:textId="66972C8A" w:rsidR="00D36BC6" w:rsidRPr="008E57D9" w:rsidRDefault="00D36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cs/>
        </w:rPr>
      </w:pPr>
    </w:p>
    <w:tbl>
      <w:tblPr>
        <w:tblW w:w="942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170"/>
        <w:gridCol w:w="270"/>
        <w:gridCol w:w="1079"/>
        <w:gridCol w:w="270"/>
        <w:gridCol w:w="1073"/>
        <w:gridCol w:w="6"/>
      </w:tblGrid>
      <w:tr w:rsidR="00691BD5" w:rsidRPr="008E57D9" w14:paraId="65867E25" w14:textId="77777777" w:rsidTr="00AC2394">
        <w:trPr>
          <w:cantSplit/>
          <w:trHeight w:val="335"/>
          <w:tblHeader/>
        </w:trPr>
        <w:tc>
          <w:tcPr>
            <w:tcW w:w="4293" w:type="dxa"/>
          </w:tcPr>
          <w:p w14:paraId="7B7A7711" w14:textId="77777777" w:rsidR="00691BD5" w:rsidRPr="008E57D9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57D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436CBBA" w14:textId="77777777" w:rsidR="00691BD5" w:rsidRPr="008E57D9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325E7B" w14:textId="77777777" w:rsidR="00691BD5" w:rsidRPr="008E57D9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</w:tcPr>
          <w:p w14:paraId="585F9290" w14:textId="77777777" w:rsidR="00691BD5" w:rsidRPr="008E57D9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8E57D9" w14:paraId="411C1E2F" w14:textId="77777777" w:rsidTr="00AC2394">
        <w:trPr>
          <w:tblHeader/>
        </w:trPr>
        <w:tc>
          <w:tcPr>
            <w:tcW w:w="4293" w:type="dxa"/>
          </w:tcPr>
          <w:p w14:paraId="73A2377E" w14:textId="1E0C85D1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960E84"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BE1CDA"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60E84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135C2"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3137C5C0" w14:textId="1C288355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3AA1CA8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A44ED" w14:textId="6EAB899C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AD32784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9FD0B0" w14:textId="4F85BE51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B15D2B1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40B994" w14:textId="1BA46F7A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C2394" w:rsidRPr="008E57D9" w14:paraId="683EAC30" w14:textId="77777777" w:rsidTr="00AC2394">
        <w:trPr>
          <w:tblHeader/>
        </w:trPr>
        <w:tc>
          <w:tcPr>
            <w:tcW w:w="4293" w:type="dxa"/>
          </w:tcPr>
          <w:p w14:paraId="332DAFF9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C4B068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8B87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59CBA" w14:textId="56C77D90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BA4784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56526A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4A6F1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2A53DC0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2394" w:rsidRPr="008E57D9" w14:paraId="27CD5062" w14:textId="77777777" w:rsidTr="00AC2394">
        <w:trPr>
          <w:gridAfter w:val="1"/>
          <w:wAfter w:w="6" w:type="dxa"/>
          <w:tblHeader/>
        </w:trPr>
        <w:tc>
          <w:tcPr>
            <w:tcW w:w="4293" w:type="dxa"/>
          </w:tcPr>
          <w:p w14:paraId="6EBECC7C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</w:tcPr>
          <w:p w14:paraId="28B7A1F7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0D0" w:rsidRPr="008E57D9" w14:paraId="522B9D4F" w14:textId="77777777" w:rsidTr="00AC2394">
        <w:tc>
          <w:tcPr>
            <w:tcW w:w="4293" w:type="dxa"/>
          </w:tcPr>
          <w:p w14:paraId="0A91764E" w14:textId="77777777" w:rsidR="003350D0" w:rsidRPr="008E57D9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9743261" w14:textId="660A97A9" w:rsidR="003350D0" w:rsidRPr="008E57D9" w:rsidRDefault="003350D0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D74E0" w14:textId="77777777" w:rsidR="003350D0" w:rsidRPr="008E57D9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993B7" w14:textId="77777777" w:rsidR="003350D0" w:rsidRPr="008E57D9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47AE5" w14:textId="77777777" w:rsidR="003350D0" w:rsidRPr="008E57D9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4B6B7F" w14:textId="77777777" w:rsidR="003350D0" w:rsidRPr="008E57D9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7CBD7" w14:textId="77777777" w:rsidR="003350D0" w:rsidRPr="008E57D9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03D5BD" w14:textId="6F36BD17" w:rsidR="003350D0" w:rsidRPr="008E57D9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985" w:rsidRPr="008E57D9" w14:paraId="512DF4F3" w14:textId="77777777" w:rsidTr="005C64FC">
        <w:tc>
          <w:tcPr>
            <w:tcW w:w="4293" w:type="dxa"/>
          </w:tcPr>
          <w:p w14:paraId="697182CE" w14:textId="19D4FBEE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B3F61F" w14:textId="3F6918DE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5E293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1D6AD" w14:textId="30243974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58A4E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E7BBEA" w14:textId="506B9C0B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966,445 </w:t>
            </w:r>
          </w:p>
        </w:tc>
        <w:tc>
          <w:tcPr>
            <w:tcW w:w="270" w:type="dxa"/>
          </w:tcPr>
          <w:p w14:paraId="2520B0F0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230B21D" w14:textId="1A92DC24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539,717</w:t>
            </w:r>
          </w:p>
        </w:tc>
      </w:tr>
      <w:tr w:rsidR="008B4985" w:rsidRPr="008E57D9" w14:paraId="3012C9F7" w14:textId="77777777" w:rsidTr="005C64FC">
        <w:tc>
          <w:tcPr>
            <w:tcW w:w="4293" w:type="dxa"/>
          </w:tcPr>
          <w:p w14:paraId="6B1AF633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4640043" w14:textId="6CA29731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AB607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5DA0D" w14:textId="78BCE67D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1ADE59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D0A398" w14:textId="4B4E302E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2,374,709 </w:t>
            </w:r>
          </w:p>
        </w:tc>
        <w:tc>
          <w:tcPr>
            <w:tcW w:w="270" w:type="dxa"/>
          </w:tcPr>
          <w:p w14:paraId="6E20DEF3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E161439" w14:textId="0F1416B1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1,693,426</w:t>
            </w:r>
          </w:p>
        </w:tc>
      </w:tr>
      <w:tr w:rsidR="008B4985" w:rsidRPr="008E57D9" w14:paraId="57F536C8" w14:textId="77777777" w:rsidTr="005C64FC">
        <w:tc>
          <w:tcPr>
            <w:tcW w:w="4293" w:type="dxa"/>
          </w:tcPr>
          <w:p w14:paraId="4BC033E1" w14:textId="5D03CD75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793240B" w14:textId="348F333B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A83A6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9665A" w14:textId="01E330F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84584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0EFA2FB" w14:textId="119B3AEB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3,689 </w:t>
            </w:r>
          </w:p>
        </w:tc>
        <w:tc>
          <w:tcPr>
            <w:tcW w:w="270" w:type="dxa"/>
          </w:tcPr>
          <w:p w14:paraId="144C62B5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38654" w14:textId="24FAD108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382</w:t>
            </w:r>
          </w:p>
        </w:tc>
      </w:tr>
      <w:tr w:rsidR="008B4985" w:rsidRPr="008E57D9" w14:paraId="5C875405" w14:textId="77777777" w:rsidTr="005C64FC">
        <w:trPr>
          <w:trHeight w:val="137"/>
        </w:trPr>
        <w:tc>
          <w:tcPr>
            <w:tcW w:w="4293" w:type="dxa"/>
          </w:tcPr>
          <w:p w14:paraId="5BDADAED" w14:textId="54ED076C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760D99E6" w14:textId="74AD1ECB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60AAA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3C3D8" w14:textId="03DA2869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D1621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26C69B" w14:textId="0B2FF38F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33,285 </w:t>
            </w:r>
          </w:p>
        </w:tc>
        <w:tc>
          <w:tcPr>
            <w:tcW w:w="270" w:type="dxa"/>
          </w:tcPr>
          <w:p w14:paraId="069E0141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6A2BF07" w14:textId="5E6B0FE8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30,809</w:t>
            </w:r>
          </w:p>
        </w:tc>
      </w:tr>
      <w:tr w:rsidR="008B4985" w:rsidRPr="008E57D9" w14:paraId="6B14CA7A" w14:textId="77777777" w:rsidTr="005C64FC">
        <w:trPr>
          <w:trHeight w:val="20"/>
        </w:trPr>
        <w:tc>
          <w:tcPr>
            <w:tcW w:w="4293" w:type="dxa"/>
          </w:tcPr>
          <w:p w14:paraId="3D4F9574" w14:textId="1C7B736F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31256872" w14:textId="30835313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4A713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A2639" w14:textId="634CEBDB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91387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33F0313" w14:textId="499F728A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4,107 </w:t>
            </w:r>
          </w:p>
        </w:tc>
        <w:tc>
          <w:tcPr>
            <w:tcW w:w="270" w:type="dxa"/>
          </w:tcPr>
          <w:p w14:paraId="0365D25D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43E0D2" w14:textId="4C4E1371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31,776</w:t>
            </w:r>
          </w:p>
        </w:tc>
      </w:tr>
      <w:tr w:rsidR="008B4985" w:rsidRPr="008E57D9" w14:paraId="2B422A4C" w14:textId="77777777" w:rsidTr="005C64FC">
        <w:trPr>
          <w:trHeight w:val="20"/>
        </w:trPr>
        <w:tc>
          <w:tcPr>
            <w:tcW w:w="4293" w:type="dxa"/>
          </w:tcPr>
          <w:p w14:paraId="17A8A3A2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3B9A3453" w14:textId="3916C729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63004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CD775" w14:textId="19012BBC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25A5B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B1070A" w14:textId="04F9FDD0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16,735 </w:t>
            </w:r>
          </w:p>
        </w:tc>
        <w:tc>
          <w:tcPr>
            <w:tcW w:w="270" w:type="dxa"/>
          </w:tcPr>
          <w:p w14:paraId="7267C406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1D81FA1" w14:textId="6A4CBFEC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15,394</w:t>
            </w:r>
          </w:p>
        </w:tc>
      </w:tr>
      <w:tr w:rsidR="008B4985" w:rsidRPr="008E57D9" w14:paraId="63674603" w14:textId="77777777" w:rsidTr="005C64FC">
        <w:trPr>
          <w:trHeight w:val="20"/>
        </w:trPr>
        <w:tc>
          <w:tcPr>
            <w:tcW w:w="4293" w:type="dxa"/>
          </w:tcPr>
          <w:p w14:paraId="245D720A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2FECA79A" w14:textId="39E33FC5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67ABD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F7C8D" w14:textId="5CF7872A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A0989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52C9E37" w14:textId="058ADAB3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13,593 </w:t>
            </w:r>
          </w:p>
        </w:tc>
        <w:tc>
          <w:tcPr>
            <w:tcW w:w="270" w:type="dxa"/>
          </w:tcPr>
          <w:p w14:paraId="7BBE8ED3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87A359A" w14:textId="1D6BB3D4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9,200</w:t>
            </w:r>
          </w:p>
        </w:tc>
      </w:tr>
      <w:tr w:rsidR="008B4985" w:rsidRPr="008E57D9" w14:paraId="7AB0CE74" w14:textId="77777777" w:rsidTr="005C64FC">
        <w:trPr>
          <w:trHeight w:val="20"/>
        </w:trPr>
        <w:tc>
          <w:tcPr>
            <w:tcW w:w="4293" w:type="dxa"/>
          </w:tcPr>
          <w:p w14:paraId="06535BCD" w14:textId="6AFB5661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shd w:val="clear" w:color="auto" w:fill="auto"/>
          </w:tcPr>
          <w:p w14:paraId="46F57F5E" w14:textId="5E12342B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242651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EE438" w14:textId="1F09351F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E5F64E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2716DA" w14:textId="3AF4B91A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200 </w:t>
            </w:r>
          </w:p>
        </w:tc>
        <w:tc>
          <w:tcPr>
            <w:tcW w:w="270" w:type="dxa"/>
          </w:tcPr>
          <w:p w14:paraId="48A4A799" w14:textId="77777777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FBE82E7" w14:textId="47DE7F7E" w:rsidR="008B4985" w:rsidRPr="008E57D9" w:rsidRDefault="008B4985" w:rsidP="008B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9,660</w:t>
            </w:r>
          </w:p>
        </w:tc>
      </w:tr>
      <w:tr w:rsidR="0011746D" w:rsidRPr="008E57D9" w14:paraId="485403F5" w14:textId="77777777" w:rsidTr="00C57890">
        <w:tc>
          <w:tcPr>
            <w:tcW w:w="4293" w:type="dxa"/>
          </w:tcPr>
          <w:p w14:paraId="7712CA4E" w14:textId="77777777" w:rsidR="0011746D" w:rsidRPr="008E57D9" w:rsidRDefault="0011746D" w:rsidP="0011746D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</w:t>
            </w:r>
            <w:r w:rsidRPr="008E57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shd w:val="clear" w:color="auto" w:fill="auto"/>
          </w:tcPr>
          <w:p w14:paraId="26E80F8B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90F0E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B35179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94A14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ABA0CE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A44D9E0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E673474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63C5" w:rsidRPr="008E57D9" w14:paraId="4E1B406E" w14:textId="77777777" w:rsidTr="00C57890">
        <w:tc>
          <w:tcPr>
            <w:tcW w:w="4293" w:type="dxa"/>
          </w:tcPr>
          <w:p w14:paraId="5A28A239" w14:textId="77777777" w:rsidR="008C63C5" w:rsidRPr="008E57D9" w:rsidRDefault="008C63C5" w:rsidP="008C63C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63E444D7" w14:textId="41740971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160,567 </w:t>
            </w:r>
          </w:p>
        </w:tc>
        <w:tc>
          <w:tcPr>
            <w:tcW w:w="270" w:type="dxa"/>
            <w:vAlign w:val="bottom"/>
          </w:tcPr>
          <w:p w14:paraId="4731C7AB" w14:textId="77777777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5C39C" w14:textId="534489E2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EE255E" w14:textId="77777777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71C5DFD" w14:textId="7EBF88C5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160,567 </w:t>
            </w:r>
          </w:p>
        </w:tc>
        <w:tc>
          <w:tcPr>
            <w:tcW w:w="270" w:type="dxa"/>
            <w:vAlign w:val="bottom"/>
          </w:tcPr>
          <w:p w14:paraId="464EA0C1" w14:textId="77777777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9F0E4" w14:textId="2DA26A9D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63C5" w:rsidRPr="008E57D9" w14:paraId="3FF44118" w14:textId="77777777" w:rsidTr="00C57890">
        <w:tc>
          <w:tcPr>
            <w:tcW w:w="4293" w:type="dxa"/>
          </w:tcPr>
          <w:p w14:paraId="0683A17E" w14:textId="77777777" w:rsidR="008C63C5" w:rsidRPr="008E57D9" w:rsidRDefault="008C63C5" w:rsidP="008C63C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2D716F9" w14:textId="1B9B1BD4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380 </w:t>
            </w:r>
          </w:p>
        </w:tc>
        <w:tc>
          <w:tcPr>
            <w:tcW w:w="270" w:type="dxa"/>
            <w:vAlign w:val="bottom"/>
          </w:tcPr>
          <w:p w14:paraId="10990AC7" w14:textId="77777777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F303D" w14:textId="076A7CB8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52A6AA1" w14:textId="77777777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496D7F" w14:textId="14EEDCB0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380 </w:t>
            </w:r>
          </w:p>
        </w:tc>
        <w:tc>
          <w:tcPr>
            <w:tcW w:w="270" w:type="dxa"/>
            <w:vAlign w:val="bottom"/>
          </w:tcPr>
          <w:p w14:paraId="26FA4DCC" w14:textId="77777777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B874879" w14:textId="4AE0D95C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63C5" w:rsidRPr="008E57D9" w14:paraId="1024E9D4" w14:textId="77777777" w:rsidTr="00C57890">
        <w:tc>
          <w:tcPr>
            <w:tcW w:w="4293" w:type="dxa"/>
          </w:tcPr>
          <w:p w14:paraId="28FF1C9F" w14:textId="1612E90D" w:rsidR="008C63C5" w:rsidRPr="008E57D9" w:rsidRDefault="008C63C5" w:rsidP="008C63C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DF9C43F" w14:textId="27307640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  <w:vAlign w:val="bottom"/>
          </w:tcPr>
          <w:p w14:paraId="51EA7F79" w14:textId="77777777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2935F3" w14:textId="1B3F5B9D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0781D2" w14:textId="77777777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0C2742" w14:textId="2A950DCD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  <w:vAlign w:val="bottom"/>
          </w:tcPr>
          <w:p w14:paraId="404B043D" w14:textId="77777777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8EE7C58" w14:textId="2B3FE84A" w:rsidR="008C63C5" w:rsidRPr="008E57D9" w:rsidRDefault="008C63C5" w:rsidP="008C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746D" w:rsidRPr="008E57D9" w14:paraId="245B1CE2" w14:textId="77777777" w:rsidTr="00C57890">
        <w:tc>
          <w:tcPr>
            <w:tcW w:w="4293" w:type="dxa"/>
          </w:tcPr>
          <w:p w14:paraId="779E3463" w14:textId="77777777" w:rsidR="0011746D" w:rsidRPr="008E57D9" w:rsidRDefault="0011746D" w:rsidP="0011746D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4CB560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D6DDA6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01DE82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C1D35B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6D61163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66002C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D215F8B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46D" w:rsidRPr="008E57D9" w14:paraId="4BD301AA" w14:textId="77777777" w:rsidTr="00AC2394">
        <w:tc>
          <w:tcPr>
            <w:tcW w:w="4293" w:type="dxa"/>
          </w:tcPr>
          <w:p w14:paraId="780D8E7D" w14:textId="7E40876D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B20439A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E3DE4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93098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9E5BF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2FC8DF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39EFD9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B333B2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46D" w:rsidRPr="008E57D9" w14:paraId="4BEAF193" w14:textId="77777777" w:rsidTr="00AC2394">
        <w:tc>
          <w:tcPr>
            <w:tcW w:w="4293" w:type="dxa"/>
          </w:tcPr>
          <w:p w14:paraId="78F3B3F7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84C096F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2C728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2F95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1501B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AEAE1A4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F3582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114897A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D48" w:rsidRPr="008E57D9" w14:paraId="212BE775" w14:textId="77777777" w:rsidTr="005C64FC">
        <w:tc>
          <w:tcPr>
            <w:tcW w:w="4293" w:type="dxa"/>
          </w:tcPr>
          <w:p w14:paraId="02BFCFDF" w14:textId="7CB49FF2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8E57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09117678" w14:textId="5124516D" w:rsidR="00843D48" w:rsidRPr="008E57D9" w:rsidRDefault="00B644BA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99,305 </w:t>
            </w:r>
          </w:p>
        </w:tc>
        <w:tc>
          <w:tcPr>
            <w:tcW w:w="270" w:type="dxa"/>
          </w:tcPr>
          <w:p w14:paraId="7DFA7CF5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EAB97" w14:textId="215806F9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98,719 </w:t>
            </w:r>
          </w:p>
        </w:tc>
        <w:tc>
          <w:tcPr>
            <w:tcW w:w="270" w:type="dxa"/>
          </w:tcPr>
          <w:p w14:paraId="6309913A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8FE5FD" w14:textId="5E06C9B7" w:rsidR="00843D48" w:rsidRPr="008E57D9" w:rsidRDefault="00B644BA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99,305 </w:t>
            </w:r>
          </w:p>
        </w:tc>
        <w:tc>
          <w:tcPr>
            <w:tcW w:w="270" w:type="dxa"/>
          </w:tcPr>
          <w:p w14:paraId="5676E52A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FAFAA7A" w14:textId="26D16681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98,719 </w:t>
            </w:r>
          </w:p>
        </w:tc>
      </w:tr>
      <w:tr w:rsidR="00843D48" w:rsidRPr="008E57D9" w14:paraId="2DED99C3" w14:textId="77777777" w:rsidTr="005C64FC">
        <w:tc>
          <w:tcPr>
            <w:tcW w:w="4293" w:type="dxa"/>
          </w:tcPr>
          <w:p w14:paraId="2C5B44E1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446E2941" w14:textId="7954A1E7" w:rsidR="00843D48" w:rsidRPr="008E57D9" w:rsidRDefault="00B644BA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3,199 </w:t>
            </w:r>
          </w:p>
        </w:tc>
        <w:tc>
          <w:tcPr>
            <w:tcW w:w="270" w:type="dxa"/>
          </w:tcPr>
          <w:p w14:paraId="51318152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B1767" w14:textId="491040FE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3,477 </w:t>
            </w:r>
          </w:p>
        </w:tc>
        <w:tc>
          <w:tcPr>
            <w:tcW w:w="270" w:type="dxa"/>
          </w:tcPr>
          <w:p w14:paraId="3CFDCAD8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5BA731" w14:textId="45754733" w:rsidR="00843D48" w:rsidRPr="008E57D9" w:rsidRDefault="00B644BA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3,199 </w:t>
            </w:r>
          </w:p>
        </w:tc>
        <w:tc>
          <w:tcPr>
            <w:tcW w:w="270" w:type="dxa"/>
          </w:tcPr>
          <w:p w14:paraId="2A2A0421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8ED2D3F" w14:textId="4A562DF1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3,477 </w:t>
            </w:r>
          </w:p>
        </w:tc>
      </w:tr>
      <w:tr w:rsidR="00843D48" w:rsidRPr="008E57D9" w14:paraId="51AA7B44" w14:textId="77777777" w:rsidTr="005C64FC">
        <w:tc>
          <w:tcPr>
            <w:tcW w:w="4293" w:type="dxa"/>
          </w:tcPr>
          <w:p w14:paraId="0F309972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</w:tcPr>
          <w:p w14:paraId="567B6874" w14:textId="3ED41CEB" w:rsidR="00843D48" w:rsidRPr="008E57D9" w:rsidRDefault="00B644BA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6,090 </w:t>
            </w:r>
          </w:p>
        </w:tc>
        <w:tc>
          <w:tcPr>
            <w:tcW w:w="270" w:type="dxa"/>
          </w:tcPr>
          <w:p w14:paraId="57631344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6EB7A" w14:textId="0F9A3581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4,482</w:t>
            </w:r>
          </w:p>
        </w:tc>
        <w:tc>
          <w:tcPr>
            <w:tcW w:w="270" w:type="dxa"/>
          </w:tcPr>
          <w:p w14:paraId="4BE45DA5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2E950DF" w14:textId="3F394193" w:rsidR="00843D48" w:rsidRPr="008E57D9" w:rsidRDefault="00B644BA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6,090 </w:t>
            </w:r>
          </w:p>
        </w:tc>
        <w:tc>
          <w:tcPr>
            <w:tcW w:w="270" w:type="dxa"/>
          </w:tcPr>
          <w:p w14:paraId="1BD02AE5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C0A494B" w14:textId="672D508A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4,482</w:t>
            </w:r>
          </w:p>
        </w:tc>
      </w:tr>
      <w:tr w:rsidR="00843D48" w:rsidRPr="008E57D9" w14:paraId="2C7BC331" w14:textId="77777777" w:rsidTr="005C64FC">
        <w:tc>
          <w:tcPr>
            <w:tcW w:w="4293" w:type="dxa"/>
          </w:tcPr>
          <w:p w14:paraId="1447C250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F62C0A" w14:textId="6A6642E7" w:rsidR="00843D48" w:rsidRPr="008E57D9" w:rsidRDefault="00B644BA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108,594 </w:t>
            </w:r>
          </w:p>
        </w:tc>
        <w:tc>
          <w:tcPr>
            <w:tcW w:w="270" w:type="dxa"/>
          </w:tcPr>
          <w:p w14:paraId="42043F38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FA1B0A" w14:textId="2A03588D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106,678</w:t>
            </w:r>
          </w:p>
        </w:tc>
        <w:tc>
          <w:tcPr>
            <w:tcW w:w="270" w:type="dxa"/>
          </w:tcPr>
          <w:p w14:paraId="10EC245B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E3B62BE" w14:textId="12957A46" w:rsidR="00843D48" w:rsidRPr="008E57D9" w:rsidRDefault="00B644BA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108,594 </w:t>
            </w:r>
          </w:p>
        </w:tc>
        <w:tc>
          <w:tcPr>
            <w:tcW w:w="270" w:type="dxa"/>
          </w:tcPr>
          <w:p w14:paraId="5747E8E4" w14:textId="77777777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E52CF" w14:textId="17EB532C" w:rsidR="00843D48" w:rsidRPr="008E57D9" w:rsidRDefault="00843D48" w:rsidP="0084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106,678</w:t>
            </w:r>
          </w:p>
        </w:tc>
      </w:tr>
      <w:tr w:rsidR="0011746D" w:rsidRPr="008E57D9" w14:paraId="56FE6442" w14:textId="77777777" w:rsidTr="00C93BB2">
        <w:trPr>
          <w:trHeight w:val="314"/>
        </w:trPr>
        <w:tc>
          <w:tcPr>
            <w:tcW w:w="4293" w:type="dxa"/>
          </w:tcPr>
          <w:p w14:paraId="22FBE92C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52D0391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EEAF90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D1F1A4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30019B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12BAA021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9DDF8B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6F958AE5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1746D" w:rsidRPr="008E57D9" w14:paraId="1526F893" w14:textId="77777777" w:rsidTr="00AC2394">
        <w:tc>
          <w:tcPr>
            <w:tcW w:w="4293" w:type="dxa"/>
          </w:tcPr>
          <w:p w14:paraId="7859158F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C9D0A23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A8580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086D2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101ED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1F3C08F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EF128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6E6891D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182F" w:rsidRPr="008E57D9" w14:paraId="4F797AD2" w14:textId="77777777">
        <w:tc>
          <w:tcPr>
            <w:tcW w:w="4293" w:type="dxa"/>
          </w:tcPr>
          <w:p w14:paraId="131AED7B" w14:textId="77777777" w:rsidR="00D1182F" w:rsidRPr="008E57D9" w:rsidRDefault="00D1182F" w:rsidP="00D1182F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D1182F" w:rsidRPr="008E57D9" w:rsidRDefault="00D1182F" w:rsidP="00D1182F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F1D7DB" w14:textId="77777777" w:rsidR="00D1182F" w:rsidRPr="008E57D9" w:rsidRDefault="00D1182F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1813B8" w14:textId="6F68D151" w:rsidR="00350882" w:rsidRPr="008E57D9" w:rsidRDefault="00350882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45,397</w:t>
            </w:r>
          </w:p>
        </w:tc>
        <w:tc>
          <w:tcPr>
            <w:tcW w:w="270" w:type="dxa"/>
            <w:vAlign w:val="bottom"/>
          </w:tcPr>
          <w:p w14:paraId="18B959FB" w14:textId="77777777" w:rsidR="00D1182F" w:rsidRPr="008E57D9" w:rsidRDefault="00D1182F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CB3318" w14:textId="17A7CF78" w:rsidR="00D1182F" w:rsidRPr="008E57D9" w:rsidRDefault="00933FEE" w:rsidP="00933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49,773</w:t>
            </w:r>
          </w:p>
        </w:tc>
        <w:tc>
          <w:tcPr>
            <w:tcW w:w="270" w:type="dxa"/>
            <w:vAlign w:val="bottom"/>
          </w:tcPr>
          <w:p w14:paraId="5D73E70D" w14:textId="77777777" w:rsidR="00D1182F" w:rsidRPr="008E57D9" w:rsidRDefault="00D1182F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4353C24" w14:textId="77777777" w:rsidR="00933FEE" w:rsidRPr="008E57D9" w:rsidRDefault="00933FEE" w:rsidP="00933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E2E628" w14:textId="0950DD84" w:rsidR="00D1182F" w:rsidRPr="008E57D9" w:rsidRDefault="00933FEE" w:rsidP="003F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A4714E" w14:textId="77777777" w:rsidR="00D1182F" w:rsidRPr="008E57D9" w:rsidRDefault="00D1182F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AF7F217" w14:textId="77777777" w:rsidR="00D1182F" w:rsidRPr="008E57D9" w:rsidRDefault="00D1182F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95473" w14:textId="7623EAE9" w:rsidR="00D1182F" w:rsidRPr="008E57D9" w:rsidRDefault="00D1182F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182F" w:rsidRPr="008E57D9" w14:paraId="40322C93" w14:textId="77777777" w:rsidTr="005C64FC">
        <w:tc>
          <w:tcPr>
            <w:tcW w:w="4293" w:type="dxa"/>
          </w:tcPr>
          <w:p w14:paraId="0269A93A" w14:textId="77777777" w:rsidR="00D1182F" w:rsidRPr="008E57D9" w:rsidRDefault="00D1182F" w:rsidP="00D1182F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440CD355" w:rsidR="00D1182F" w:rsidRPr="008E57D9" w:rsidRDefault="00D1182F" w:rsidP="00D1182F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</w:t>
            </w:r>
            <w:r w:rsidR="00627CF7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กรรม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01310C" w14:textId="77777777" w:rsidR="00D1182F" w:rsidRPr="008E57D9" w:rsidRDefault="00D1182F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45E85B" w14:textId="66BA4932" w:rsidR="00350882" w:rsidRPr="008E57D9" w:rsidRDefault="00350882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536E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,857</w:t>
            </w:r>
          </w:p>
        </w:tc>
        <w:tc>
          <w:tcPr>
            <w:tcW w:w="270" w:type="dxa"/>
            <w:vAlign w:val="bottom"/>
          </w:tcPr>
          <w:p w14:paraId="1DEF9D0A" w14:textId="77777777" w:rsidR="00D1182F" w:rsidRPr="008E57D9" w:rsidRDefault="00D1182F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1F769" w14:textId="77777777" w:rsidR="00D1182F" w:rsidRPr="008E57D9" w:rsidRDefault="00D1182F" w:rsidP="00933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684208" w14:textId="281D6E35" w:rsidR="00D1182F" w:rsidRPr="008E57D9" w:rsidRDefault="00933FEE" w:rsidP="00933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6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113,146</w:t>
            </w:r>
          </w:p>
        </w:tc>
        <w:tc>
          <w:tcPr>
            <w:tcW w:w="270" w:type="dxa"/>
            <w:vAlign w:val="bottom"/>
          </w:tcPr>
          <w:p w14:paraId="16B9E5A1" w14:textId="77777777" w:rsidR="00D1182F" w:rsidRPr="008E57D9" w:rsidRDefault="00D1182F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E4EB969" w14:textId="77777777" w:rsidR="00D1182F" w:rsidRPr="008E57D9" w:rsidRDefault="00D1182F" w:rsidP="00933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CD082A" w14:textId="2D2BF4A5" w:rsidR="00D1182F" w:rsidRPr="008E57D9" w:rsidRDefault="00933FEE" w:rsidP="003F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BF1BC8" w14:textId="77777777" w:rsidR="00D1182F" w:rsidRPr="008E57D9" w:rsidRDefault="00D1182F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A3084D" w14:textId="77777777" w:rsidR="00D1182F" w:rsidRPr="008E57D9" w:rsidRDefault="00D1182F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15D3A" w14:textId="5F824D75" w:rsidR="00D1182F" w:rsidRPr="008E57D9" w:rsidRDefault="00D1182F" w:rsidP="00D1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0882" w:rsidRPr="008E57D9" w14:paraId="78EE21C6" w14:textId="77777777" w:rsidTr="005C64FC">
        <w:tc>
          <w:tcPr>
            <w:tcW w:w="4293" w:type="dxa"/>
          </w:tcPr>
          <w:p w14:paraId="2327CA9D" w14:textId="62929F77" w:rsidR="00350882" w:rsidRPr="008E57D9" w:rsidRDefault="00350882" w:rsidP="0035088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4894B636" w14:textId="68CFB90F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43 </w:t>
            </w:r>
          </w:p>
        </w:tc>
        <w:tc>
          <w:tcPr>
            <w:tcW w:w="270" w:type="dxa"/>
            <w:vAlign w:val="bottom"/>
          </w:tcPr>
          <w:p w14:paraId="0C1F12E8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25073B" w14:textId="295069B2" w:rsidR="00350882" w:rsidRPr="008E57D9" w:rsidRDefault="00B47F95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2"/>
                <w:szCs w:val="32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5,256 </w:t>
            </w:r>
            <w:r w:rsidR="00350882" w:rsidRPr="008E57D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A9317B5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8015A37" w14:textId="0A22E019" w:rsidR="00350882" w:rsidRPr="008E57D9" w:rsidRDefault="00B47F95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  <w:vAlign w:val="bottom"/>
          </w:tcPr>
          <w:p w14:paraId="56EEB331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E5D3605" w14:textId="472DBA2E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5,256</w:t>
            </w:r>
          </w:p>
        </w:tc>
      </w:tr>
      <w:tr w:rsidR="00350882" w:rsidRPr="008E57D9" w14:paraId="0640F750" w14:textId="77777777" w:rsidTr="005C64FC">
        <w:tc>
          <w:tcPr>
            <w:tcW w:w="4293" w:type="dxa"/>
          </w:tcPr>
          <w:p w14:paraId="0C560F74" w14:textId="652CF336" w:rsidR="00350882" w:rsidRPr="008E57D9" w:rsidRDefault="00350882" w:rsidP="0035088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C9B7CDA" w14:textId="03FB654C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177 </w:t>
            </w:r>
          </w:p>
        </w:tc>
        <w:tc>
          <w:tcPr>
            <w:tcW w:w="270" w:type="dxa"/>
            <w:vAlign w:val="bottom"/>
          </w:tcPr>
          <w:p w14:paraId="54119B60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28618" w14:textId="54D7A36A" w:rsidR="00350882" w:rsidRPr="008E57D9" w:rsidRDefault="00BE6865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1,033</w:t>
            </w:r>
            <w:r w:rsidR="00350882" w:rsidRPr="008E57D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45F26DB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16254C1" w14:textId="15B8A69B" w:rsidR="00350882" w:rsidRPr="008E57D9" w:rsidRDefault="00BE6865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350882"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45A6EF7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C5FE77F" w14:textId="087B5CA6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</w:t>
            </w:r>
          </w:p>
        </w:tc>
      </w:tr>
      <w:tr w:rsidR="00350882" w:rsidRPr="008E57D9" w14:paraId="74F9AF07" w14:textId="77777777">
        <w:tc>
          <w:tcPr>
            <w:tcW w:w="4293" w:type="dxa"/>
          </w:tcPr>
          <w:p w14:paraId="45BB81CE" w14:textId="06649867" w:rsidR="00350882" w:rsidRPr="008E57D9" w:rsidRDefault="00350882" w:rsidP="0035088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shd w:val="clear" w:color="auto" w:fill="auto"/>
          </w:tcPr>
          <w:p w14:paraId="456FA1D0" w14:textId="6C98DF12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21,</w:t>
            </w:r>
            <w:r w:rsidR="00195CF4" w:rsidRPr="008E57D9">
              <w:rPr>
                <w:rFonts w:asciiTheme="majorBidi" w:hAnsiTheme="majorBidi" w:cstheme="majorBidi"/>
                <w:sz w:val="30"/>
                <w:szCs w:val="30"/>
              </w:rPr>
              <w:t>452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69F8A91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3CCFF" w14:textId="1ECE7F97" w:rsidR="00350882" w:rsidRPr="008E57D9" w:rsidRDefault="001811C2" w:rsidP="00181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6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10,047</w:t>
            </w:r>
          </w:p>
        </w:tc>
        <w:tc>
          <w:tcPr>
            <w:tcW w:w="270" w:type="dxa"/>
          </w:tcPr>
          <w:p w14:paraId="6E2C10D3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B8E65B7" w14:textId="0DBF6F85" w:rsidR="00350882" w:rsidRPr="008E57D9" w:rsidRDefault="001811C2" w:rsidP="003F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E0E916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F5AAF09" w14:textId="7A0765A0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0882" w:rsidRPr="008E57D9" w14:paraId="1BD375AF" w14:textId="77777777" w:rsidTr="00AC2394">
        <w:tc>
          <w:tcPr>
            <w:tcW w:w="4293" w:type="dxa"/>
          </w:tcPr>
          <w:p w14:paraId="7DE57FBF" w14:textId="66C8583A" w:rsidR="00350882" w:rsidRPr="008E57D9" w:rsidRDefault="00350882" w:rsidP="00350882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6862C5BC" w14:textId="56809BCC" w:rsidR="00350882" w:rsidRPr="008E57D9" w:rsidRDefault="00032B7E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13,477</w:t>
            </w:r>
          </w:p>
        </w:tc>
        <w:tc>
          <w:tcPr>
            <w:tcW w:w="270" w:type="dxa"/>
          </w:tcPr>
          <w:p w14:paraId="3048A72C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20FB5" w14:textId="440DCED1" w:rsidR="00350882" w:rsidRPr="008E57D9" w:rsidRDefault="00A4155E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2"/>
                <w:szCs w:val="32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8,344 </w:t>
            </w:r>
          </w:p>
        </w:tc>
        <w:tc>
          <w:tcPr>
            <w:tcW w:w="270" w:type="dxa"/>
          </w:tcPr>
          <w:p w14:paraId="776192F4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54F92BF" w14:textId="4D710049" w:rsidR="00350882" w:rsidRPr="008E57D9" w:rsidRDefault="00A4155E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2"/>
                <w:szCs w:val="32"/>
              </w:rPr>
              <w:t>1,095</w:t>
            </w:r>
          </w:p>
        </w:tc>
        <w:tc>
          <w:tcPr>
            <w:tcW w:w="270" w:type="dxa"/>
            <w:vAlign w:val="bottom"/>
          </w:tcPr>
          <w:p w14:paraId="08BDB030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01CCC38" w14:textId="13FDF2F6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350882" w:rsidRPr="008E57D9" w14:paraId="54F91391" w14:textId="77777777" w:rsidTr="00AC2394">
        <w:tc>
          <w:tcPr>
            <w:tcW w:w="4293" w:type="dxa"/>
          </w:tcPr>
          <w:p w14:paraId="1A567F70" w14:textId="51A3DC08" w:rsidR="00350882" w:rsidRPr="008E57D9" w:rsidRDefault="00350882" w:rsidP="00350882">
            <w:pPr>
              <w:spacing w:line="230" w:lineRule="auto"/>
              <w:ind w:left="222" w:right="160" w:hanging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shd w:val="clear" w:color="auto" w:fill="auto"/>
          </w:tcPr>
          <w:p w14:paraId="03639C65" w14:textId="3EAAA454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28,253 </w:t>
            </w:r>
          </w:p>
        </w:tc>
        <w:tc>
          <w:tcPr>
            <w:tcW w:w="270" w:type="dxa"/>
          </w:tcPr>
          <w:p w14:paraId="1F7384B8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738E6" w14:textId="60C3FA92" w:rsidR="00350882" w:rsidRPr="008E57D9" w:rsidRDefault="00A4155E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2"/>
                <w:szCs w:val="32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19,850 </w:t>
            </w:r>
          </w:p>
        </w:tc>
        <w:tc>
          <w:tcPr>
            <w:tcW w:w="270" w:type="dxa"/>
          </w:tcPr>
          <w:p w14:paraId="690E8FEA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B40555" w14:textId="7E7348B0" w:rsidR="00350882" w:rsidRPr="008E57D9" w:rsidRDefault="00A4155E" w:rsidP="003F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3D7B5A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0B1EDB5" w14:textId="123FB1CB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0882" w:rsidRPr="008E57D9" w14:paraId="70EDDB95" w14:textId="77777777" w:rsidTr="00AC2394">
        <w:tc>
          <w:tcPr>
            <w:tcW w:w="4293" w:type="dxa"/>
          </w:tcPr>
          <w:p w14:paraId="72708135" w14:textId="053C88E7" w:rsidR="00350882" w:rsidRPr="008E57D9" w:rsidRDefault="00350882" w:rsidP="00350882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shd w:val="clear" w:color="auto" w:fill="auto"/>
          </w:tcPr>
          <w:p w14:paraId="6119BECB" w14:textId="336F045B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10,695 </w:t>
            </w:r>
          </w:p>
        </w:tc>
        <w:tc>
          <w:tcPr>
            <w:tcW w:w="270" w:type="dxa"/>
          </w:tcPr>
          <w:p w14:paraId="33B96B5B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85454" w14:textId="59709A4A" w:rsidR="00350882" w:rsidRPr="008E57D9" w:rsidRDefault="00A4155E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2"/>
                <w:szCs w:val="32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16,897 </w:t>
            </w:r>
          </w:p>
        </w:tc>
        <w:tc>
          <w:tcPr>
            <w:tcW w:w="270" w:type="dxa"/>
          </w:tcPr>
          <w:p w14:paraId="36A8054A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6DFBB93" w14:textId="0324CEDC" w:rsidR="00350882" w:rsidRPr="008E57D9" w:rsidRDefault="00A4155E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2"/>
                <w:szCs w:val="32"/>
              </w:rPr>
              <w:t xml:space="preserve"> 8,326 </w:t>
            </w:r>
          </w:p>
        </w:tc>
        <w:tc>
          <w:tcPr>
            <w:tcW w:w="270" w:type="dxa"/>
            <w:vAlign w:val="bottom"/>
          </w:tcPr>
          <w:p w14:paraId="302BF27C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1025118" w14:textId="404C42C3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12,673</w:t>
            </w:r>
          </w:p>
        </w:tc>
      </w:tr>
      <w:tr w:rsidR="00350882" w:rsidRPr="008E57D9" w14:paraId="06097D62" w14:textId="77777777" w:rsidTr="00C57890">
        <w:tc>
          <w:tcPr>
            <w:tcW w:w="4293" w:type="dxa"/>
          </w:tcPr>
          <w:p w14:paraId="700DE979" w14:textId="130D4F84" w:rsidR="00350882" w:rsidRPr="008E57D9" w:rsidRDefault="00350882" w:rsidP="00350882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60C2BB05" w14:textId="4506E8BB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23,800 </w:t>
            </w:r>
          </w:p>
        </w:tc>
        <w:tc>
          <w:tcPr>
            <w:tcW w:w="270" w:type="dxa"/>
          </w:tcPr>
          <w:p w14:paraId="298D9698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70EA6" w14:textId="4FDBEE43" w:rsidR="00350882" w:rsidRPr="008E57D9" w:rsidRDefault="00A4155E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2"/>
                <w:szCs w:val="32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13,004 </w:t>
            </w:r>
          </w:p>
        </w:tc>
        <w:tc>
          <w:tcPr>
            <w:tcW w:w="270" w:type="dxa"/>
          </w:tcPr>
          <w:p w14:paraId="5059D071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9E6C99" w14:textId="36207556" w:rsidR="00350882" w:rsidRPr="008E57D9" w:rsidRDefault="00A4155E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2"/>
                <w:szCs w:val="32"/>
              </w:rPr>
              <w:t xml:space="preserve"> 2,558 </w:t>
            </w:r>
          </w:p>
        </w:tc>
        <w:tc>
          <w:tcPr>
            <w:tcW w:w="270" w:type="dxa"/>
            <w:vAlign w:val="bottom"/>
          </w:tcPr>
          <w:p w14:paraId="78B8F27C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A3B7522" w14:textId="48AA1AB1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1,405</w:t>
            </w:r>
          </w:p>
        </w:tc>
      </w:tr>
      <w:tr w:rsidR="00350882" w:rsidRPr="008E57D9" w14:paraId="54F42130" w14:textId="77777777" w:rsidTr="00C57890">
        <w:tc>
          <w:tcPr>
            <w:tcW w:w="4293" w:type="dxa"/>
          </w:tcPr>
          <w:p w14:paraId="63EB751B" w14:textId="24801A6B" w:rsidR="00350882" w:rsidRPr="008E57D9" w:rsidRDefault="00350882" w:rsidP="00350882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AF882BF" w14:textId="61945F8E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  <w:r w:rsidR="003C00BE" w:rsidRPr="008E57D9">
              <w:rPr>
                <w:rFonts w:asciiTheme="majorBidi" w:hAnsiTheme="majorBidi" w:cstheme="majorBidi"/>
                <w:sz w:val="30"/>
                <w:szCs w:val="30"/>
              </w:rPr>
              <w:t>5,566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ABCAF7C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D036" w14:textId="435050F6" w:rsidR="00350882" w:rsidRPr="008E57D9" w:rsidRDefault="00A4155E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2"/>
                <w:szCs w:val="32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42,085 </w:t>
            </w:r>
          </w:p>
        </w:tc>
        <w:tc>
          <w:tcPr>
            <w:tcW w:w="270" w:type="dxa"/>
          </w:tcPr>
          <w:p w14:paraId="64D468E1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C86198" w14:textId="16422C8E" w:rsidR="00350882" w:rsidRPr="008E57D9" w:rsidRDefault="00A4155E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2"/>
                <w:szCs w:val="32"/>
              </w:rPr>
              <w:t xml:space="preserve"> 3,225 </w:t>
            </w:r>
          </w:p>
        </w:tc>
        <w:tc>
          <w:tcPr>
            <w:tcW w:w="270" w:type="dxa"/>
            <w:vAlign w:val="bottom"/>
          </w:tcPr>
          <w:p w14:paraId="7954E699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91F6861" w14:textId="40CEC8B3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2,358</w:t>
            </w:r>
          </w:p>
        </w:tc>
      </w:tr>
      <w:tr w:rsidR="00350882" w:rsidRPr="008E57D9" w14:paraId="0A21D438" w14:textId="77777777" w:rsidTr="005C64FC">
        <w:tc>
          <w:tcPr>
            <w:tcW w:w="4293" w:type="dxa"/>
          </w:tcPr>
          <w:p w14:paraId="1B7C0483" w14:textId="37FB60DF" w:rsidR="00350882" w:rsidRPr="008E57D9" w:rsidRDefault="00350882" w:rsidP="00350882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FC5C564" w14:textId="3CE0E2B0" w:rsidR="00350882" w:rsidRPr="008E57D9" w:rsidRDefault="00544DF6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43,799</w:t>
            </w:r>
          </w:p>
        </w:tc>
        <w:tc>
          <w:tcPr>
            <w:tcW w:w="270" w:type="dxa"/>
            <w:vAlign w:val="bottom"/>
          </w:tcPr>
          <w:p w14:paraId="6132892F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5B3A7" w14:textId="7B3ED849" w:rsidR="00350882" w:rsidRPr="008E57D9" w:rsidRDefault="00A4155E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2"/>
                <w:szCs w:val="32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26,059 </w:t>
            </w:r>
          </w:p>
        </w:tc>
        <w:tc>
          <w:tcPr>
            <w:tcW w:w="270" w:type="dxa"/>
            <w:vAlign w:val="bottom"/>
          </w:tcPr>
          <w:p w14:paraId="3D89F6DE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D07D62" w14:textId="03B3F292" w:rsidR="00350882" w:rsidRPr="008E57D9" w:rsidRDefault="00A4155E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2"/>
                <w:szCs w:val="32"/>
              </w:rPr>
              <w:t xml:space="preserve"> 159 </w:t>
            </w:r>
          </w:p>
        </w:tc>
        <w:tc>
          <w:tcPr>
            <w:tcW w:w="270" w:type="dxa"/>
            <w:vAlign w:val="bottom"/>
          </w:tcPr>
          <w:p w14:paraId="09671789" w14:textId="77777777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2FE8ADB" w14:textId="57F6510B" w:rsidR="00350882" w:rsidRPr="008E57D9" w:rsidRDefault="00350882" w:rsidP="0035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114</w:t>
            </w:r>
          </w:p>
        </w:tc>
      </w:tr>
      <w:tr w:rsidR="0011746D" w:rsidRPr="008E57D9" w14:paraId="6F21C6F9" w14:textId="77777777" w:rsidTr="005C64FC">
        <w:tc>
          <w:tcPr>
            <w:tcW w:w="4293" w:type="dxa"/>
          </w:tcPr>
          <w:p w14:paraId="505E79CD" w14:textId="7C6E2B46" w:rsidR="0011746D" w:rsidRPr="008E57D9" w:rsidRDefault="0011746D" w:rsidP="0011746D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shd w:val="clear" w:color="auto" w:fill="auto"/>
          </w:tcPr>
          <w:p w14:paraId="5373910D" w14:textId="59868C1C" w:rsidR="0011746D" w:rsidRPr="008E57D9" w:rsidRDefault="00350882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0" w:type="dxa"/>
            <w:vAlign w:val="bottom"/>
          </w:tcPr>
          <w:p w14:paraId="139088ED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1A079" w14:textId="34FC7071" w:rsidR="0011746D" w:rsidRPr="008E57D9" w:rsidRDefault="00A4155E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2"/>
                <w:szCs w:val="32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270" w:type="dxa"/>
            <w:vAlign w:val="bottom"/>
          </w:tcPr>
          <w:p w14:paraId="2CD61A86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CC454FB" w14:textId="296D7A3F" w:rsidR="0011746D" w:rsidRPr="008E57D9" w:rsidRDefault="00A4155E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270" w:type="dxa"/>
            <w:vAlign w:val="bottom"/>
          </w:tcPr>
          <w:p w14:paraId="02FCF3E9" w14:textId="77777777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D25D323" w14:textId="4490319D" w:rsidR="0011746D" w:rsidRPr="008E57D9" w:rsidRDefault="0011746D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</w:tbl>
    <w:p w14:paraId="3E490954" w14:textId="77777777" w:rsidR="00DE79D8" w:rsidRPr="008E57D9" w:rsidRDefault="00DE79D8" w:rsidP="00AC2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68D891B0" w14:textId="368598F0" w:rsidR="00AC2394" w:rsidRPr="008E57D9" w:rsidRDefault="00AC2394" w:rsidP="00AC2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24"/>
          <w:szCs w:val="24"/>
        </w:rPr>
      </w:pPr>
      <w:r w:rsidRPr="008E57D9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D3E38" w:rsidRPr="008E57D9">
        <w:rPr>
          <w:rFonts w:ascii="Angsana New" w:hAnsi="Angsana New"/>
          <w:sz w:val="30"/>
          <w:szCs w:val="30"/>
        </w:rPr>
        <w:t xml:space="preserve">30 </w:t>
      </w:r>
      <w:r w:rsidR="00AA5323" w:rsidRPr="008E57D9">
        <w:rPr>
          <w:rFonts w:ascii="Angsana New" w:hAnsi="Angsana New" w:hint="cs"/>
          <w:sz w:val="30"/>
          <w:szCs w:val="30"/>
          <w:cs/>
        </w:rPr>
        <w:t>กันยายน</w:t>
      </w:r>
      <w:r w:rsidR="00AA5323"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cs/>
        </w:rPr>
        <w:t xml:space="preserve"> และ </w:t>
      </w:r>
      <w:r w:rsidRPr="008E57D9">
        <w:rPr>
          <w:rFonts w:ascii="Angsana New" w:hAnsi="Angsana New"/>
          <w:sz w:val="30"/>
          <w:szCs w:val="30"/>
        </w:rPr>
        <w:t>31</w:t>
      </w:r>
      <w:r w:rsidRPr="008E57D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E57D9">
        <w:rPr>
          <w:rFonts w:ascii="Angsana New" w:hAnsi="Angsana New"/>
          <w:sz w:val="30"/>
          <w:szCs w:val="30"/>
        </w:rPr>
        <w:t>2565</w:t>
      </w:r>
      <w:r w:rsidRPr="008E57D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0E90F84" w14:textId="77777777" w:rsidR="005B2070" w:rsidRPr="008E57D9" w:rsidRDefault="005B2070" w:rsidP="004F5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90"/>
        <w:gridCol w:w="9"/>
        <w:gridCol w:w="1048"/>
        <w:gridCol w:w="11"/>
        <w:gridCol w:w="279"/>
        <w:gridCol w:w="16"/>
        <w:gridCol w:w="1098"/>
      </w:tblGrid>
      <w:tr w:rsidR="005B2070" w:rsidRPr="008E57D9" w14:paraId="73B47809" w14:textId="77777777" w:rsidTr="00691BD5">
        <w:trPr>
          <w:tblHeader/>
        </w:trPr>
        <w:tc>
          <w:tcPr>
            <w:tcW w:w="3987" w:type="dxa"/>
          </w:tcPr>
          <w:p w14:paraId="68051FE1" w14:textId="77777777" w:rsidR="005B2070" w:rsidRPr="008E57D9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8E57D9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D55F713" w14:textId="77777777" w:rsidR="005B2070" w:rsidRPr="008E57D9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1" w:type="dxa"/>
            <w:gridSpan w:val="6"/>
          </w:tcPr>
          <w:p w14:paraId="65F49993" w14:textId="77777777" w:rsidR="005B2070" w:rsidRPr="008E57D9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8E57D9" w14:paraId="526A265C" w14:textId="77777777" w:rsidTr="00691BD5">
        <w:trPr>
          <w:tblHeader/>
        </w:trPr>
        <w:tc>
          <w:tcPr>
            <w:tcW w:w="3987" w:type="dxa"/>
          </w:tcPr>
          <w:p w14:paraId="6D6DF717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2FD01646" w:rsidR="00AC2394" w:rsidRPr="008E57D9" w:rsidRDefault="00432920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04DEF" w:rsidRPr="008E57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1" w:type="dxa"/>
            <w:vAlign w:val="center"/>
          </w:tcPr>
          <w:p w14:paraId="415B3F7E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2F105E06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31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5CDC4474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093AF6F4" w14:textId="2DD96D77" w:rsidR="00AC2394" w:rsidRPr="008E57D9" w:rsidRDefault="00432920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04DEF" w:rsidRPr="008E57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37704F15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31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2394" w:rsidRPr="008E57D9" w14:paraId="630383A7" w14:textId="77777777" w:rsidTr="00691BD5">
        <w:trPr>
          <w:tblHeader/>
        </w:trPr>
        <w:tc>
          <w:tcPr>
            <w:tcW w:w="3987" w:type="dxa"/>
          </w:tcPr>
          <w:p w14:paraId="4D4E74EF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67A699A1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1" w:type="dxa"/>
            <w:vAlign w:val="center"/>
          </w:tcPr>
          <w:p w14:paraId="5D81361F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7E1C478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</w:tcPr>
          <w:p w14:paraId="2399F47B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6444D272" w14:textId="6779F0DB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18E59401" w:rsidR="00AC2394" w:rsidRPr="008E57D9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B0B83" w:rsidRPr="008E57D9" w14:paraId="4A0CD3F2" w14:textId="77777777" w:rsidTr="00691BD5">
        <w:trPr>
          <w:tblHeader/>
        </w:trPr>
        <w:tc>
          <w:tcPr>
            <w:tcW w:w="3987" w:type="dxa"/>
          </w:tcPr>
          <w:p w14:paraId="21E0AF65" w14:textId="77777777" w:rsidR="003B0B83" w:rsidRPr="008E57D9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43B58D22" w14:textId="77777777" w:rsidR="003B0B83" w:rsidRPr="008E57D9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1" w:type="dxa"/>
            <w:vAlign w:val="center"/>
          </w:tcPr>
          <w:p w14:paraId="26F42A38" w14:textId="77777777" w:rsidR="003B0B83" w:rsidRPr="008E57D9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00046A28" w14:textId="3DBCD934" w:rsidR="003B0B83" w:rsidRPr="008E57D9" w:rsidRDefault="007876EA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0" w:type="dxa"/>
          </w:tcPr>
          <w:p w14:paraId="446942C5" w14:textId="77777777" w:rsidR="003B0B83" w:rsidRPr="008E57D9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153348ED" w14:textId="77777777" w:rsidR="003B0B83" w:rsidRPr="008E57D9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vAlign w:val="center"/>
          </w:tcPr>
          <w:p w14:paraId="6B8166C4" w14:textId="77777777" w:rsidR="003B0B83" w:rsidRPr="008E57D9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5E504FA8" w14:textId="77777777" w:rsidR="003B0B83" w:rsidRPr="008E57D9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A56B4F" w:rsidRPr="008E57D9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A56B4F" w:rsidRPr="008E57D9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10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8E57D9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8E57D9" w14:paraId="3275AD86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902125" w:rsidRPr="008E57D9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902125" w:rsidRPr="008E57D9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902125" w:rsidRPr="008E57D9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902125" w:rsidRPr="008E57D9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3C2133" w14:textId="77777777" w:rsidR="00902125" w:rsidRPr="008E57D9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902125" w:rsidRPr="008E57D9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902125" w:rsidRPr="008E57D9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902125" w:rsidRPr="008E57D9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E03A15" w:rsidRPr="008E57D9" w14:paraId="48822876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B91AA99" w14:textId="38729E8F" w:rsidR="00E03A15" w:rsidRPr="008E57D9" w:rsidRDefault="00013FEB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17,514</w:t>
            </w:r>
          </w:p>
        </w:tc>
        <w:tc>
          <w:tcPr>
            <w:tcW w:w="291" w:type="dxa"/>
          </w:tcPr>
          <w:p w14:paraId="4E4AA2F9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205AF9CF" w14:textId="14885678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28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17,518</w:t>
            </w:r>
          </w:p>
        </w:tc>
        <w:tc>
          <w:tcPr>
            <w:tcW w:w="299" w:type="dxa"/>
            <w:gridSpan w:val="2"/>
          </w:tcPr>
          <w:p w14:paraId="5D2E3B63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bottom w:val="double" w:sz="4" w:space="0" w:color="auto"/>
            </w:tcBorders>
          </w:tcPr>
          <w:p w14:paraId="51A91FDA" w14:textId="2039B608" w:rsidR="00E03A15" w:rsidRPr="008E57D9" w:rsidRDefault="00013FEB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6037D4B2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58E79D16" w14:textId="4D69FC94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03A15" w:rsidRPr="008E57D9" w14:paraId="10D810D1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701ADB36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158AA91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</w:tcPr>
          <w:p w14:paraId="51945192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0A2029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</w:tcPr>
          <w:p w14:paraId="1980A1BC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</w:tcPr>
          <w:p w14:paraId="76C95ECB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</w:tcPr>
          <w:p w14:paraId="2646861D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93BD74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3A15" w:rsidRPr="008E57D9" w14:paraId="5C3CEAD5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bottom w:val="nil"/>
            </w:tcBorders>
          </w:tcPr>
          <w:p w14:paraId="43217866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bottom w:val="nil"/>
            </w:tcBorders>
          </w:tcPr>
          <w:p w14:paraId="7614C3BB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15A5E59B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bottom w:val="nil"/>
            </w:tcBorders>
          </w:tcPr>
          <w:p w14:paraId="18662AC7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bottom w:val="nil"/>
            </w:tcBorders>
          </w:tcPr>
          <w:p w14:paraId="2283C200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33B64C33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395FDF7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0F59" w:rsidRPr="008E57D9" w14:paraId="4C36D5AF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nil"/>
            </w:tcBorders>
          </w:tcPr>
          <w:p w14:paraId="6D606A2E" w14:textId="467BFFBE" w:rsidR="00130F59" w:rsidRPr="008E57D9" w:rsidRDefault="00130F59" w:rsidP="003F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91" w:type="dxa"/>
            <w:tcBorders>
              <w:bottom w:val="nil"/>
            </w:tcBorders>
          </w:tcPr>
          <w:p w14:paraId="26D654DB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07823000" w14:textId="760BA270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99" w:type="dxa"/>
            <w:gridSpan w:val="2"/>
            <w:tcBorders>
              <w:bottom w:val="nil"/>
            </w:tcBorders>
          </w:tcPr>
          <w:p w14:paraId="28782CB2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76116" w14:textId="664CA52F" w:rsidR="00130F59" w:rsidRPr="008E57D9" w:rsidRDefault="001D4A3D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596,402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4345A37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775C5ED" w14:textId="37639960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870,201</w:t>
            </w:r>
          </w:p>
        </w:tc>
      </w:tr>
      <w:tr w:rsidR="00130F59" w:rsidRPr="008E57D9" w14:paraId="2B408A50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2BCD5B" w14:textId="0B5A1A21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  <w:tcBorders>
              <w:bottom w:val="nil"/>
            </w:tcBorders>
          </w:tcPr>
          <w:p w14:paraId="6D71E51C" w14:textId="3B41A07A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102,617 </w:t>
            </w:r>
          </w:p>
        </w:tc>
        <w:tc>
          <w:tcPr>
            <w:tcW w:w="291" w:type="dxa"/>
            <w:tcBorders>
              <w:bottom w:val="nil"/>
            </w:tcBorders>
          </w:tcPr>
          <w:p w14:paraId="456F6732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5DD6C519" w14:textId="02FFC6EE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1,770 </w:t>
            </w:r>
          </w:p>
        </w:tc>
        <w:tc>
          <w:tcPr>
            <w:tcW w:w="299" w:type="dxa"/>
            <w:gridSpan w:val="2"/>
            <w:tcBorders>
              <w:bottom w:val="nil"/>
            </w:tcBorders>
          </w:tcPr>
          <w:p w14:paraId="13544B6B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DFA99" w14:textId="4555D2D5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102,617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15E3984D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75677D8" w14:textId="297F3DC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1,770</w:t>
            </w:r>
          </w:p>
        </w:tc>
      </w:tr>
      <w:tr w:rsidR="00130F59" w:rsidRPr="008E57D9" w14:paraId="36C753A7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5BBF229" w14:textId="628680CF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4FCB" w:rsidRPr="008E57D9">
              <w:rPr>
                <w:rFonts w:asciiTheme="majorBidi" w:hAnsiTheme="majorBidi" w:cstheme="majorBidi"/>
                <w:sz w:val="30"/>
                <w:szCs w:val="30"/>
              </w:rPr>
              <w:t>8,519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1" w:type="dxa"/>
            <w:tcBorders>
              <w:bottom w:val="nil"/>
            </w:tcBorders>
          </w:tcPr>
          <w:p w14:paraId="1645D1F5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F946D49" w14:textId="1171C04F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63,331</w:t>
            </w:r>
          </w:p>
        </w:tc>
        <w:tc>
          <w:tcPr>
            <w:tcW w:w="299" w:type="dxa"/>
            <w:gridSpan w:val="2"/>
            <w:tcBorders>
              <w:bottom w:val="nil"/>
            </w:tcBorders>
          </w:tcPr>
          <w:p w14:paraId="4C3155B9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269A2" w14:textId="2EFA8C86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C00BE" w:rsidRPr="008E57D9">
              <w:rPr>
                <w:rFonts w:asciiTheme="majorBidi" w:hAnsiTheme="majorBidi" w:cstheme="majorBidi"/>
                <w:sz w:val="30"/>
                <w:szCs w:val="30"/>
              </w:rPr>
              <w:t>7,054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68B3402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57077E" w14:textId="53EB45FA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24,885</w:t>
            </w:r>
          </w:p>
        </w:tc>
      </w:tr>
      <w:tr w:rsidR="00130F59" w:rsidRPr="008E57D9" w14:paraId="00836BF4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0064F803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04FCB"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11,136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03E87944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65,101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41874" w14:textId="33296836" w:rsidR="00130F59" w:rsidRPr="008E57D9" w:rsidRDefault="001D4A3D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706,073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0880D955" w:rsidR="00130F59" w:rsidRPr="008E57D9" w:rsidRDefault="00130F59" w:rsidP="0013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896,856</w:t>
            </w:r>
          </w:p>
        </w:tc>
      </w:tr>
      <w:tr w:rsidR="00E03A15" w:rsidRPr="008E57D9" w14:paraId="5B2D492C" w14:textId="77777777" w:rsidTr="005402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E3A584E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A8121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E188BD5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930BC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F8BA4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CE945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DDBFA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CCC7B" w14:textId="77777777" w:rsidR="00E03A15" w:rsidRPr="008E57D9" w:rsidRDefault="00E03A15" w:rsidP="00E0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</w:tbl>
    <w:p w14:paraId="7C5B3A07" w14:textId="77777777" w:rsidR="00853222" w:rsidRPr="008E57D9" w:rsidRDefault="00853222" w:rsidP="00083CD7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914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1025"/>
        <w:gridCol w:w="236"/>
        <w:gridCol w:w="1123"/>
        <w:gridCol w:w="239"/>
        <w:gridCol w:w="1277"/>
        <w:gridCol w:w="253"/>
        <w:gridCol w:w="1092"/>
        <w:gridCol w:w="6"/>
      </w:tblGrid>
      <w:tr w:rsidR="00A478D8" w:rsidRPr="008E57D9" w14:paraId="01D1A35C" w14:textId="77777777" w:rsidTr="00D3375F">
        <w:trPr>
          <w:gridAfter w:val="1"/>
          <w:wAfter w:w="6" w:type="dxa"/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621CB793" w14:textId="223A7C20" w:rsidR="00D720DF" w:rsidRPr="008E57D9" w:rsidRDefault="00D36BC6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BB7B1E" w14:textId="77777777" w:rsidR="00A478D8" w:rsidRPr="008E57D9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D6ED2E9" w14:textId="77777777" w:rsidR="00A478D8" w:rsidRPr="008E57D9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14:paraId="4F9E2A82" w14:textId="77777777" w:rsidR="00A478D8" w:rsidRPr="008E57D9" w:rsidRDefault="005F46E3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D07EC" w:rsidRPr="008E57D9" w14:paraId="7DD300BC" w14:textId="77777777" w:rsidTr="00D3375F">
        <w:trPr>
          <w:tblHeader/>
        </w:trPr>
        <w:tc>
          <w:tcPr>
            <w:tcW w:w="2160" w:type="dxa"/>
            <w:shd w:val="clear" w:color="auto" w:fill="auto"/>
          </w:tcPr>
          <w:p w14:paraId="6274A3A3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8E57D9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B68C4B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8E57D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54EB64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70624E6" w14:textId="77777777" w:rsidR="009E4DE4" w:rsidRPr="008E57D9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CDE78" w14:textId="040ACF07" w:rsidR="008D07EC" w:rsidRPr="008E57D9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>3</w:t>
            </w:r>
            <w:r w:rsidR="00936AAD" w:rsidRPr="008E57D9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D76A6" w:rsidRPr="008E57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3" w:type="dxa"/>
          </w:tcPr>
          <w:p w14:paraId="6C5F914F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14:paraId="29567D4F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12120B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B21BD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35A1F50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6FF6C4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5A613E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B516F87" w14:textId="77777777" w:rsidR="008D07EC" w:rsidRPr="008E57D9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  <w:hideMark/>
          </w:tcPr>
          <w:p w14:paraId="38357897" w14:textId="77777777" w:rsidR="009E4DE4" w:rsidRPr="008E57D9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FAD53B" w14:textId="3CA95162" w:rsidR="008D07EC" w:rsidRPr="008E57D9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>3</w:t>
            </w:r>
            <w:r w:rsidR="007B5051" w:rsidRPr="008E57D9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954519" w:rsidRPr="008E57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556BB" w:rsidRPr="008E57D9" w14:paraId="521172C8" w14:textId="77777777" w:rsidTr="00D3375F">
        <w:trPr>
          <w:tblHeader/>
        </w:trPr>
        <w:tc>
          <w:tcPr>
            <w:tcW w:w="2160" w:type="dxa"/>
            <w:shd w:val="clear" w:color="auto" w:fill="auto"/>
          </w:tcPr>
          <w:p w14:paraId="22D0375E" w14:textId="77777777" w:rsidR="00A556BB" w:rsidRPr="008E57D9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75F3A94F" w:rsidR="00A556BB" w:rsidRPr="008E57D9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</w:t>
            </w:r>
            <w:r w:rsidR="00C86063" w:rsidRPr="008E57D9">
              <w:rPr>
                <w:rFonts w:ascii="Angsana New" w:hAnsi="Angsana New"/>
                <w:sz w:val="30"/>
                <w:szCs w:val="30"/>
              </w:rPr>
              <w:t>6</w:t>
            </w:r>
            <w:r w:rsidR="009E4DE4" w:rsidRPr="008E57D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A556BB" w:rsidRPr="008E57D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BB8781" w14:textId="3B3E90F5" w:rsidR="00A556BB" w:rsidRPr="008E57D9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</w:t>
            </w:r>
            <w:r w:rsidR="009E4DE4" w:rsidRPr="008E57D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3" w:type="dxa"/>
          </w:tcPr>
          <w:p w14:paraId="5F4A1FB3" w14:textId="77777777" w:rsidR="00A556BB" w:rsidRPr="008E57D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9AF0CF0" w14:textId="1611A9AB" w:rsidR="00A556BB" w:rsidRPr="008E57D9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</w:t>
            </w:r>
            <w:r w:rsidR="009E4DE4" w:rsidRPr="008E57D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903725" w14:textId="77777777" w:rsidR="00A556BB" w:rsidRPr="008E57D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A045C2" w14:textId="77777777" w:rsidR="00A556BB" w:rsidRPr="008E57D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A0E99C" w14:textId="77777777" w:rsidR="00A556BB" w:rsidRPr="008E57D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2EE01C" w14:textId="77777777" w:rsidR="00A556BB" w:rsidRPr="008E57D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58753A" w14:textId="77777777" w:rsidR="00A556BB" w:rsidRPr="008E57D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029610DC" w14:textId="1D85F170" w:rsidR="00A556BB" w:rsidRPr="008E57D9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</w:t>
            </w:r>
            <w:r w:rsidR="009E4DE4" w:rsidRPr="008E57D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478D8" w:rsidRPr="008E57D9" w14:paraId="6584B2BD" w14:textId="77777777" w:rsidTr="00D3375F">
        <w:trPr>
          <w:gridAfter w:val="1"/>
          <w:wAfter w:w="6" w:type="dxa"/>
          <w:tblHeader/>
        </w:trPr>
        <w:tc>
          <w:tcPr>
            <w:tcW w:w="2160" w:type="dxa"/>
            <w:shd w:val="clear" w:color="auto" w:fill="auto"/>
            <w:vAlign w:val="bottom"/>
          </w:tcPr>
          <w:p w14:paraId="026D389B" w14:textId="77777777" w:rsidR="00A478D8" w:rsidRPr="008E57D9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21438A" w14:textId="77777777" w:rsidR="00A478D8" w:rsidRPr="008E57D9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1E28C593" w14:textId="77777777" w:rsidR="00A478D8" w:rsidRPr="008E57D9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14:paraId="1D306AFA" w14:textId="77777777" w:rsidR="00A478D8" w:rsidRPr="008E57D9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2AE1" w:rsidRPr="008E57D9" w14:paraId="22AEC04A" w14:textId="77777777" w:rsidTr="00D3375F">
        <w:tc>
          <w:tcPr>
            <w:tcW w:w="2160" w:type="dxa"/>
            <w:shd w:val="clear" w:color="auto" w:fill="auto"/>
          </w:tcPr>
          <w:p w14:paraId="2EC9E629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28F8325" w14:textId="1FF500F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  <w:shd w:val="clear" w:color="auto" w:fill="auto"/>
          </w:tcPr>
          <w:p w14:paraId="26A6EA86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7FE67A" w14:textId="1FC5A55F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3.66 </w:t>
            </w:r>
            <w:r w:rsidR="00BE6865">
              <w:rPr>
                <w:rFonts w:ascii="Angsana New" w:hAnsi="Angsana New"/>
                <w:sz w:val="30"/>
                <w:szCs w:val="30"/>
              </w:rPr>
              <w:t>-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>4.73</w:t>
            </w:r>
          </w:p>
        </w:tc>
        <w:tc>
          <w:tcPr>
            <w:tcW w:w="253" w:type="dxa"/>
          </w:tcPr>
          <w:p w14:paraId="01B9C152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E3A28F3" w14:textId="26D4E372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89,280,054</w:t>
            </w:r>
          </w:p>
        </w:tc>
        <w:tc>
          <w:tcPr>
            <w:tcW w:w="236" w:type="dxa"/>
            <w:shd w:val="clear" w:color="auto" w:fill="auto"/>
          </w:tcPr>
          <w:p w14:paraId="2841DB08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17C89D7" w14:textId="186005AE" w:rsidR="00E62AE1" w:rsidRPr="008E57D9" w:rsidRDefault="00DD6C79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20,781,693</w:t>
            </w:r>
            <w:r w:rsidR="00E62AE1"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21C0BEF8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A6AFCF8" w14:textId="72DE5A5A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left" w:pos="95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561AA5">
              <w:rPr>
                <w:rFonts w:asciiTheme="majorBidi" w:hAnsiTheme="majorBidi" w:cstheme="majorBidi"/>
                <w:sz w:val="30"/>
                <w:szCs w:val="30"/>
              </w:rPr>
              <w:t>8,782,296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7577A95E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0AA979B5" w14:textId="0CB29695" w:rsidR="00E62AE1" w:rsidRPr="008E57D9" w:rsidRDefault="00DD6C79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51,279,451</w:t>
            </w:r>
            <w:r w:rsidR="00E62AE1"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62AE1" w:rsidRPr="008E57D9" w14:paraId="5B5C0A7C" w14:textId="77777777" w:rsidTr="00D3375F">
        <w:tc>
          <w:tcPr>
            <w:tcW w:w="2160" w:type="dxa"/>
            <w:shd w:val="clear" w:color="auto" w:fill="auto"/>
          </w:tcPr>
          <w:p w14:paraId="421E59C2" w14:textId="2917910C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21664A76" w14:textId="4FF3D8B3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34251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541921" w14:textId="6009B8E6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3.66</w:t>
            </w:r>
          </w:p>
        </w:tc>
        <w:tc>
          <w:tcPr>
            <w:tcW w:w="253" w:type="dxa"/>
          </w:tcPr>
          <w:p w14:paraId="145502FF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1C60BBCB" w14:textId="4B5AED55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111557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86C8618" w14:textId="6E00C701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40,219 </w:t>
            </w:r>
          </w:p>
        </w:tc>
        <w:tc>
          <w:tcPr>
            <w:tcW w:w="239" w:type="dxa"/>
            <w:shd w:val="clear" w:color="auto" w:fill="auto"/>
          </w:tcPr>
          <w:p w14:paraId="1661183E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25EBCDFA" w14:textId="327F6128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249C649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8CFE3" w14:textId="5C6AA2E8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40,219 </w:t>
            </w:r>
          </w:p>
        </w:tc>
      </w:tr>
      <w:tr w:rsidR="00E62AE1" w:rsidRPr="008E57D9" w14:paraId="208FB349" w14:textId="77777777" w:rsidTr="00D3375F">
        <w:tc>
          <w:tcPr>
            <w:tcW w:w="2160" w:type="dxa"/>
            <w:shd w:val="clear" w:color="auto" w:fill="auto"/>
          </w:tcPr>
          <w:p w14:paraId="50F9A3AE" w14:textId="540FEA15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14091FDB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7DFA3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B4A34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88A8C7F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CDBA5" w14:textId="65F23A7F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89,280,054 </w:t>
            </w:r>
          </w:p>
        </w:tc>
        <w:tc>
          <w:tcPr>
            <w:tcW w:w="236" w:type="dxa"/>
            <w:shd w:val="clear" w:color="auto" w:fill="auto"/>
          </w:tcPr>
          <w:p w14:paraId="17C33E5B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83BF4D0" w14:textId="32D9C24E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F2B9B8A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6FADE03" w14:textId="659F7F0B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1124140D" w14:textId="77777777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1ED0C" w14:textId="1A6BA456" w:rsidR="00E62AE1" w:rsidRPr="008E57D9" w:rsidRDefault="00E62AE1" w:rsidP="00E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6C79" w:rsidRPr="00DD6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51,319,670</w:t>
            </w:r>
          </w:p>
        </w:tc>
      </w:tr>
    </w:tbl>
    <w:p w14:paraId="65D0BF92" w14:textId="4BD2A79B" w:rsidR="00766716" w:rsidRPr="008E57D9" w:rsidRDefault="0076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6BC862C" w14:textId="72F0A60B" w:rsidR="00025E7A" w:rsidRPr="008E57D9" w:rsidRDefault="0060720B" w:rsidP="005D2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E57D9">
        <w:rPr>
          <w:rFonts w:ascii="Angsana New" w:hAnsi="Angsana New"/>
          <w:sz w:val="30"/>
          <w:szCs w:val="30"/>
        </w:rPr>
        <w:t xml:space="preserve"> 11 </w:t>
      </w:r>
      <w:r w:rsidRPr="008E57D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E57D9">
        <w:rPr>
          <w:rFonts w:ascii="Angsana New" w:hAnsi="Angsana New"/>
          <w:sz w:val="30"/>
          <w:szCs w:val="30"/>
        </w:rPr>
        <w:t xml:space="preserve">2566 </w:t>
      </w:r>
      <w:r w:rsidRPr="008E57D9">
        <w:rPr>
          <w:rFonts w:ascii="Angsana New" w:hAnsi="Angsana New" w:hint="cs"/>
          <w:sz w:val="30"/>
          <w:szCs w:val="30"/>
          <w:cs/>
        </w:rPr>
        <w:t>บริษัทให้เงินกู้ยืมแก่บริษัทย่อยหลายแห่งจำนวน</w:t>
      </w:r>
      <w:r w:rsidRPr="008E57D9">
        <w:rPr>
          <w:rFonts w:ascii="Angsana New" w:hAnsi="Angsana New"/>
          <w:sz w:val="30"/>
          <w:szCs w:val="30"/>
        </w:rPr>
        <w:t xml:space="preserve"> 2,887.60 </w:t>
      </w:r>
      <w:r w:rsidRPr="008E57D9">
        <w:rPr>
          <w:rFonts w:ascii="Angsana New" w:hAnsi="Angsana New" w:hint="cs"/>
          <w:sz w:val="30"/>
          <w:szCs w:val="30"/>
          <w:cs/>
        </w:rPr>
        <w:t xml:space="preserve">ล้านบาท เพื่อใช้จ่ายชำระเงินกู้ยืมที่บริษัทย่อยมีกับผู้ถือหุ้นเดิมและถือเป็นส่วนหนึ่งของเงินจ่ายซื้อธุรกิจ (ดูหมายเหตุข้อ </w:t>
      </w:r>
      <w:r w:rsidRPr="008E57D9">
        <w:rPr>
          <w:rFonts w:ascii="Angsana New" w:hAnsi="Angsana New"/>
          <w:sz w:val="30"/>
          <w:szCs w:val="30"/>
        </w:rPr>
        <w:t>2</w:t>
      </w:r>
      <w:r w:rsidRPr="008E57D9">
        <w:rPr>
          <w:rFonts w:ascii="Angsana New" w:hAnsi="Angsana New" w:hint="cs"/>
          <w:sz w:val="30"/>
          <w:szCs w:val="30"/>
          <w:cs/>
        </w:rPr>
        <w:t>)</w:t>
      </w:r>
    </w:p>
    <w:p w14:paraId="27D75B00" w14:textId="77777777" w:rsidR="00B05F8F" w:rsidRPr="008E57D9" w:rsidRDefault="00B05F8F" w:rsidP="005D2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E616B2" w14:textId="56F07C2B" w:rsidR="00B05F8F" w:rsidRPr="008E57D9" w:rsidRDefault="00B05F8F" w:rsidP="005D2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 xml:space="preserve">ยอดคงเหลือดอกเบี้ยค้างรับของบริษัทที่มีกับบริษัทย่อย จำนวนเงิน </w:t>
      </w:r>
      <w:r w:rsidR="00BE6865">
        <w:rPr>
          <w:rFonts w:ascii="Angsana New" w:hAnsi="Angsana New"/>
          <w:sz w:val="30"/>
          <w:szCs w:val="30"/>
          <w:lang w:eastAsia="zh-CN"/>
        </w:rPr>
        <w:t>47.42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 นำมารวมเป็นส่วนหนึ่งของเงินให้กู้ระยะยาวแก่บริษัทย่อยเพิ่มขึ้นในระหว่างงวด</w:t>
      </w:r>
    </w:p>
    <w:p w14:paraId="5D1B5669" w14:textId="77777777" w:rsidR="005D2E29" w:rsidRPr="008E57D9" w:rsidRDefault="005D2E29" w:rsidP="005D2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8E57D9" w14:paraId="58402E51" w14:textId="77777777" w:rsidTr="004021B4">
        <w:trPr>
          <w:tblHeader/>
        </w:trPr>
        <w:tc>
          <w:tcPr>
            <w:tcW w:w="3852" w:type="dxa"/>
          </w:tcPr>
          <w:p w14:paraId="1375F965" w14:textId="77777777" w:rsidR="00DB050F" w:rsidRPr="008E57D9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8E57D9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8E57D9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8E57D9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8E57D9" w14:paraId="4342E64C" w14:textId="77777777" w:rsidTr="004021B4">
        <w:trPr>
          <w:tblHeader/>
        </w:trPr>
        <w:tc>
          <w:tcPr>
            <w:tcW w:w="3852" w:type="dxa"/>
          </w:tcPr>
          <w:p w14:paraId="313DAD46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72B7C1A7" w:rsidR="0066179A" w:rsidRPr="008E57D9" w:rsidRDefault="003010CD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97D88" w:rsidRPr="008E57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vAlign w:val="center"/>
          </w:tcPr>
          <w:p w14:paraId="2A5A6A03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20FCC8A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31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54A3966B" w:rsidR="0066179A" w:rsidRPr="008E57D9" w:rsidRDefault="003010CD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97D88" w:rsidRPr="008E57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vAlign w:val="center"/>
          </w:tcPr>
          <w:p w14:paraId="7858BDAD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49A098D9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31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79A" w:rsidRPr="008E57D9" w14:paraId="3BCD170C" w14:textId="77777777" w:rsidTr="004021B4">
        <w:trPr>
          <w:tblHeader/>
        </w:trPr>
        <w:tc>
          <w:tcPr>
            <w:tcW w:w="3852" w:type="dxa"/>
          </w:tcPr>
          <w:p w14:paraId="7889B711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7E8BCEA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0" w:type="dxa"/>
            <w:vAlign w:val="center"/>
          </w:tcPr>
          <w:p w14:paraId="1435AF0F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6058B8CB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</w:tcPr>
          <w:p w14:paraId="3B36AC00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566B54B4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0" w:type="dxa"/>
            <w:vAlign w:val="center"/>
          </w:tcPr>
          <w:p w14:paraId="0489DB35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254DA26D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B0B83" w:rsidRPr="008E57D9" w14:paraId="2F3B6457" w14:textId="77777777" w:rsidTr="004021B4">
        <w:trPr>
          <w:tblHeader/>
        </w:trPr>
        <w:tc>
          <w:tcPr>
            <w:tcW w:w="3852" w:type="dxa"/>
          </w:tcPr>
          <w:p w14:paraId="7E6407D7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E8DD1EB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center"/>
          </w:tcPr>
          <w:p w14:paraId="01BB064E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EEDA151" w14:textId="14853C05" w:rsidR="003B0B83" w:rsidRPr="008E57D9" w:rsidRDefault="007876EA" w:rsidP="003B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0" w:type="dxa"/>
          </w:tcPr>
          <w:p w14:paraId="7D52AF76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68224F8E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center"/>
          </w:tcPr>
          <w:p w14:paraId="0752E703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12750B33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991B7A" w:rsidRPr="008E57D9" w14:paraId="10B47A5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991B7A" w:rsidRPr="008E57D9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91B7A" w:rsidRPr="008E57D9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1B7A" w:rsidRPr="008E57D9" w14:paraId="08399D2F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991B7A" w:rsidRPr="008E57D9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991B7A" w:rsidRPr="008E57D9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91B7A" w:rsidRPr="008E57D9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91B7A" w:rsidRPr="008E57D9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91B7A" w:rsidRPr="008E57D9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991B7A" w:rsidRPr="008E57D9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91B7A" w:rsidRPr="008E57D9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91B7A" w:rsidRPr="008E57D9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4AFF" w:rsidRPr="008E57D9" w14:paraId="74DBD75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716007E5" w:rsidR="00AD4AFF" w:rsidRPr="008E57D9" w:rsidRDefault="00285330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5BC0E112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2E95822C" w14:textId="61A62B82" w:rsidR="00AD4AFF" w:rsidRPr="008E57D9" w:rsidRDefault="00285330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21,305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782A7932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18,693</w:t>
            </w:r>
          </w:p>
        </w:tc>
      </w:tr>
      <w:tr w:rsidR="00285330" w:rsidRPr="008E57D9" w14:paraId="246A246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77777777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4EF7F9D0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6,418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1187567E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8,539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6AD25" w14:textId="725DC9BB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679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10785D1E" w:rsidR="00285330" w:rsidRPr="008E57D9" w:rsidRDefault="00285330" w:rsidP="003F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1,916 </w:t>
            </w:r>
          </w:p>
        </w:tc>
      </w:tr>
      <w:tr w:rsidR="00285330" w:rsidRPr="008E57D9" w14:paraId="7722F869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1A376E91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6,418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100DE948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8,539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31E75" w14:textId="1310FEC7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21,984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7498F561" w:rsidR="00285330" w:rsidRPr="008E57D9" w:rsidRDefault="00285330" w:rsidP="0028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20,609 </w:t>
            </w:r>
          </w:p>
        </w:tc>
      </w:tr>
      <w:tr w:rsidR="00AD4AFF" w:rsidRPr="008E57D9" w14:paraId="1668D6AB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3A0CF68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1749E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238ED7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2BA5D9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9864435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37EF1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59CDA7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26333AF0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AFF" w:rsidRPr="008E57D9" w14:paraId="5F038CA6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02A887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AD4AFF" w:rsidRPr="008E57D9" w:rsidRDefault="00AD4AFF" w:rsidP="00AD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CC4" w:rsidRPr="008E57D9" w14:paraId="7F50427E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07CFD9E6" w:rsidR="00003CC4" w:rsidRPr="008E57D9" w:rsidRDefault="00786560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10,747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B5E777" w14:textId="00BB29E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18,359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4D829BA8" w:rsidR="00003CC4" w:rsidRPr="008E57D9" w:rsidRDefault="000D24F3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F36405F" w14:textId="2A8BBA9B" w:rsidR="00003CC4" w:rsidRPr="008E57D9" w:rsidRDefault="000D24F3" w:rsidP="003F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03CC4" w:rsidRPr="008E57D9" w14:paraId="69B5DF78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014DA7B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B0E71AE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42C079C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82CDEFD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C73584B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00EFA8E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AEF41A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07D74D1C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CC4" w:rsidRPr="008E57D9" w14:paraId="602F2D00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9818D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290FDA1C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3CC4" w:rsidRPr="008E57D9" w14:paraId="3D7EF418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18F0C" w14:textId="22FA3CBE" w:rsidR="00003CC4" w:rsidRPr="008E57D9" w:rsidRDefault="001D40A0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1A2B62" w14:textId="274345FB" w:rsidR="00003CC4" w:rsidRPr="008E57D9" w:rsidRDefault="00003CC4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B2379" w14:textId="2C52B3EE" w:rsidR="00003CC4" w:rsidRPr="008E57D9" w:rsidRDefault="001D40A0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31,747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9BE8848" w14:textId="3B44B9B2" w:rsidR="00003CC4" w:rsidRPr="008E57D9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26,547 </w:t>
            </w:r>
          </w:p>
        </w:tc>
      </w:tr>
      <w:tr w:rsidR="001D40A0" w:rsidRPr="008E57D9" w14:paraId="07FE0F84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77777777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347F7" w14:textId="271DB5AB" w:rsidR="001D40A0" w:rsidRPr="008E57D9" w:rsidRDefault="00AA10C2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165,248</w:t>
            </w:r>
            <w:r w:rsidR="001D40A0"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7D45440" w14:textId="5AE07777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27,123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05CC4" w14:textId="73E3B17D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155,698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0495F5A9" w14:textId="5694B236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10,989</w:t>
            </w:r>
          </w:p>
        </w:tc>
      </w:tr>
      <w:tr w:rsidR="001D40A0" w:rsidRPr="008E57D9" w14:paraId="183D0D22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77777777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78ECF" w14:textId="0016A80A" w:rsidR="001D40A0" w:rsidRPr="008E57D9" w:rsidRDefault="00AA10C2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165,248</w:t>
            </w:r>
            <w:r w:rsidR="001D40A0"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594465" w14:textId="7053E7EE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27,123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68CC7" w14:textId="011D0685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187,445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DFC6F0D" w14:textId="2185A593" w:rsidR="001D40A0" w:rsidRPr="008E57D9" w:rsidRDefault="001D40A0" w:rsidP="001D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37,536 </w:t>
            </w:r>
          </w:p>
        </w:tc>
      </w:tr>
    </w:tbl>
    <w:p w14:paraId="156D75E0" w14:textId="77777777" w:rsidR="007C5A64" w:rsidRPr="008E57D9" w:rsidRDefault="007C5A64" w:rsidP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AA77CDA" w14:textId="2EC7FAF9" w:rsidR="007B3E55" w:rsidRPr="008E57D9" w:rsidRDefault="007B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38"/>
        <w:gridCol w:w="1254"/>
        <w:gridCol w:w="236"/>
        <w:gridCol w:w="1024"/>
        <w:gridCol w:w="270"/>
        <w:gridCol w:w="990"/>
        <w:gridCol w:w="236"/>
        <w:gridCol w:w="1051"/>
        <w:gridCol w:w="7"/>
      </w:tblGrid>
      <w:tr w:rsidR="0060720B" w:rsidRPr="008E57D9" w14:paraId="4F56D1F0" w14:textId="77777777" w:rsidTr="00CE0F90">
        <w:trPr>
          <w:gridAfter w:val="1"/>
          <w:wAfter w:w="7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2EB6F66A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C1800A6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7FDDA65C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1" w:type="dxa"/>
            <w:gridSpan w:val="7"/>
            <w:shd w:val="clear" w:color="auto" w:fill="auto"/>
            <w:vAlign w:val="bottom"/>
          </w:tcPr>
          <w:p w14:paraId="75441141" w14:textId="40188B34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233AB"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0720B" w:rsidRPr="008E57D9" w14:paraId="1073426F" w14:textId="77777777" w:rsidTr="00CE0F90">
        <w:trPr>
          <w:tblHeader/>
        </w:trPr>
        <w:tc>
          <w:tcPr>
            <w:tcW w:w="2140" w:type="dxa"/>
            <w:shd w:val="clear" w:color="auto" w:fill="auto"/>
          </w:tcPr>
          <w:p w14:paraId="50C0D09C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8E57D9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100FC425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47E48041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4191C06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4E6EC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3E2BD648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2C86D63" w14:textId="14591988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1CDA" w:rsidRPr="008E57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4E1931A7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3792A078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F22FC68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9C8F8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FDFABDB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D0E1A1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6C94A3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8EFF10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3ADBFE73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4BD625D" w14:textId="49B3DC55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1CDA" w:rsidRPr="008E57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0720B" w:rsidRPr="008E57D9" w14:paraId="56A32AEF" w14:textId="77777777" w:rsidTr="00CE0F90">
        <w:trPr>
          <w:tblHeader/>
        </w:trPr>
        <w:tc>
          <w:tcPr>
            <w:tcW w:w="2140" w:type="dxa"/>
            <w:shd w:val="clear" w:color="auto" w:fill="auto"/>
          </w:tcPr>
          <w:p w14:paraId="30C85C17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181A7F0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1463E7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4953DC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6322E893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D413E72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057C98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C89C39C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22332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AD01D1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B81CD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C1F44E6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83A0F" w:rsidRPr="008E57D9" w14:paraId="1EE2AB2F" w14:textId="77777777" w:rsidTr="00CE0F90">
        <w:trPr>
          <w:tblHeader/>
        </w:trPr>
        <w:tc>
          <w:tcPr>
            <w:tcW w:w="2140" w:type="dxa"/>
            <w:shd w:val="clear" w:color="auto" w:fill="auto"/>
          </w:tcPr>
          <w:p w14:paraId="28EC12EC" w14:textId="77777777" w:rsidR="00E83A0F" w:rsidRPr="008E57D9" w:rsidRDefault="00E83A0F" w:rsidP="005C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39EA1A8" w14:textId="77777777" w:rsidR="00E83A0F" w:rsidRPr="008E57D9" w:rsidRDefault="00E83A0F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AC6D2A" w14:textId="77777777" w:rsidR="00E83A0F" w:rsidRPr="008E57D9" w:rsidRDefault="00E83A0F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2CE4DADF" w14:textId="77777777" w:rsidR="00E83A0F" w:rsidRPr="008E57D9" w:rsidRDefault="00E83A0F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2AD652A" w14:textId="77777777" w:rsidR="00E83A0F" w:rsidRPr="008E57D9" w:rsidRDefault="00E83A0F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10EF964" w14:textId="54B110C9" w:rsidR="00E83A0F" w:rsidRPr="008E57D9" w:rsidRDefault="00E83A0F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8231D8" w14:textId="77777777" w:rsidR="00E83A0F" w:rsidRPr="008E57D9" w:rsidRDefault="00E83A0F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BEEE01" w14:textId="77777777" w:rsidR="00E83A0F" w:rsidRPr="008E57D9" w:rsidRDefault="00E83A0F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BD8198" w14:textId="77777777" w:rsidR="00E83A0F" w:rsidRPr="008E57D9" w:rsidRDefault="00E83A0F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2166FA" w14:textId="77777777" w:rsidR="00E83A0F" w:rsidRPr="008E57D9" w:rsidRDefault="00E83A0F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787EF4" w14:textId="77777777" w:rsidR="00E83A0F" w:rsidRPr="008E57D9" w:rsidRDefault="00E83A0F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0CAB337B" w14:textId="77777777" w:rsidR="00E83A0F" w:rsidRPr="008E57D9" w:rsidRDefault="00E83A0F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720B" w:rsidRPr="008E57D9" w14:paraId="4A050FA3" w14:textId="77777777" w:rsidTr="00CE0F90">
        <w:trPr>
          <w:gridAfter w:val="1"/>
          <w:wAfter w:w="7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CB2E492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05F79567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062B342A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1" w:type="dxa"/>
            <w:gridSpan w:val="7"/>
            <w:shd w:val="clear" w:color="auto" w:fill="auto"/>
            <w:vAlign w:val="bottom"/>
          </w:tcPr>
          <w:p w14:paraId="427CD506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720B" w:rsidRPr="008E57D9" w14:paraId="51269772" w14:textId="77777777" w:rsidTr="00CE0F90">
        <w:tc>
          <w:tcPr>
            <w:tcW w:w="2140" w:type="dxa"/>
            <w:shd w:val="clear" w:color="auto" w:fill="auto"/>
            <w:hideMark/>
          </w:tcPr>
          <w:p w14:paraId="3F35AC7E" w14:textId="345266CA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0927342B" w14:textId="6F730910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3.70</w:t>
            </w:r>
          </w:p>
        </w:tc>
        <w:tc>
          <w:tcPr>
            <w:tcW w:w="236" w:type="dxa"/>
            <w:shd w:val="clear" w:color="auto" w:fill="auto"/>
          </w:tcPr>
          <w:p w14:paraId="400919A8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82A192C" w14:textId="1EDA2D91" w:rsidR="0060720B" w:rsidRPr="008E57D9" w:rsidRDefault="00F86A5E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2149057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29F22DE7" w14:textId="2D5B9263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2,842,111</w:t>
            </w:r>
          </w:p>
        </w:tc>
        <w:tc>
          <w:tcPr>
            <w:tcW w:w="236" w:type="dxa"/>
            <w:shd w:val="clear" w:color="auto" w:fill="auto"/>
          </w:tcPr>
          <w:p w14:paraId="4AD7B7A8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AD7F79" w14:textId="5A9B5C8D" w:rsidR="0060720B" w:rsidRPr="008E57D9" w:rsidRDefault="00CB75F9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16,926</w:t>
            </w:r>
          </w:p>
        </w:tc>
        <w:tc>
          <w:tcPr>
            <w:tcW w:w="270" w:type="dxa"/>
            <w:shd w:val="clear" w:color="auto" w:fill="auto"/>
          </w:tcPr>
          <w:p w14:paraId="2B001DD3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84EB76" w14:textId="03B598EC" w:rsidR="0060720B" w:rsidRPr="008E57D9" w:rsidRDefault="00CB75F9" w:rsidP="005C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(2,859,037)</w:t>
            </w:r>
          </w:p>
        </w:tc>
        <w:tc>
          <w:tcPr>
            <w:tcW w:w="236" w:type="dxa"/>
            <w:shd w:val="clear" w:color="auto" w:fill="auto"/>
          </w:tcPr>
          <w:p w14:paraId="0C49F678" w14:textId="77777777" w:rsidR="0060720B" w:rsidRPr="008E57D9" w:rsidRDefault="0060720B" w:rsidP="005C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C8122F4" w14:textId="3C576E9D" w:rsidR="0060720B" w:rsidRPr="008E57D9" w:rsidRDefault="006F4EF1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8F3EF7C" w14:textId="51373765" w:rsidR="0060720B" w:rsidRPr="008E57D9" w:rsidRDefault="0060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55053E" w14:textId="0216E3C2" w:rsidR="0060720B" w:rsidRPr="008E57D9" w:rsidRDefault="0060720B" w:rsidP="0060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30"/>
          <w:szCs w:val="30"/>
          <w:cs/>
        </w:rPr>
      </w:pPr>
      <w:r w:rsidRPr="008E57D9">
        <w:rPr>
          <w:rFonts w:hint="cs"/>
          <w:sz w:val="30"/>
          <w:szCs w:val="30"/>
          <w:cs/>
        </w:rPr>
        <w:t>บริษัทย่อยจ่ายชำระคืนเงินกู้ยืมให้แก่ผู้ถือหุ้นเดิมซึ่งเป็นกิจการที่เกี่ยวข้องกันโดยรายการดังกล่าวถือเป็นส่วนหนึ่งของเงินจ่ายซื้อธุรกิจ</w:t>
      </w: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8E57D9" w14:paraId="01220438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376BB86" w14:textId="77777777" w:rsidR="00B30E85" w:rsidRPr="008E57D9" w:rsidRDefault="00B30E85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D04EE27" w14:textId="77777777" w:rsidR="00B30E85" w:rsidRPr="008E57D9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8E57D9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567C7F07" w14:textId="77777777" w:rsidR="00B30E85" w:rsidRPr="008E57D9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8E57D9" w14:paraId="7605647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11087AAA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8E57D9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284BC152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D443D8D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7C9E6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FA32D7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2042EFD0" w:rsidR="0066179A" w:rsidRPr="008E57D9" w:rsidRDefault="00AF33F4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F3636" w:rsidRPr="008E57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3BB0A7B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2E5B9F18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0BF33902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C859B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FE727D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EA640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A970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57AC341F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11B66628" w:rsidR="0066179A" w:rsidRPr="008E57D9" w:rsidRDefault="00A4396B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F3636" w:rsidRPr="008E57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75F86" w:rsidRPr="008E57D9" w14:paraId="6DA5046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47EB6FD6" w14:textId="77777777" w:rsidR="00475F86" w:rsidRPr="008E57D9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29211007" w:rsidR="00475F86" w:rsidRPr="008E57D9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</w:t>
            </w:r>
            <w:r w:rsidR="0066179A" w:rsidRPr="008E57D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03498" w14:textId="77777777" w:rsidR="00475F86" w:rsidRPr="008E57D9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226AE6C7" w:rsidR="00475F86" w:rsidRPr="008E57D9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</w:t>
            </w:r>
            <w:r w:rsidR="0066179A" w:rsidRPr="008E57D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828EBA" w14:textId="77777777" w:rsidR="00475F86" w:rsidRPr="008E57D9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AA2440" w14:textId="1954271B" w:rsidR="00475F86" w:rsidRPr="008E57D9" w:rsidRDefault="00C019DA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8B4F" w14:textId="77777777" w:rsidR="00475F86" w:rsidRPr="008E57D9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162A4B" w14:textId="77777777" w:rsidR="00475F86" w:rsidRPr="008E57D9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475F86" w:rsidRPr="008E57D9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DCDE1" w14:textId="77777777" w:rsidR="00475F86" w:rsidRPr="008E57D9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00B19" w14:textId="77777777" w:rsidR="00475F86" w:rsidRPr="008E57D9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4D6C087" w14:textId="5FDFC9A9" w:rsidR="00475F86" w:rsidRPr="008E57D9" w:rsidRDefault="00C019DA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C0422" w:rsidRPr="008E57D9" w14:paraId="445F263F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6EA621DA" w14:textId="77777777" w:rsidR="007C0422" w:rsidRPr="008E57D9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766DAAF1" w14:textId="77777777" w:rsidR="007C0422" w:rsidRPr="008E57D9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8E57D9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0EB80331" w14:textId="77777777" w:rsidR="007C0422" w:rsidRPr="008E57D9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8E57D9" w14:paraId="62D5C03C" w14:textId="77777777" w:rsidTr="00697ABC">
        <w:tc>
          <w:tcPr>
            <w:tcW w:w="2140" w:type="dxa"/>
            <w:shd w:val="clear" w:color="auto" w:fill="auto"/>
            <w:hideMark/>
          </w:tcPr>
          <w:p w14:paraId="114B289D" w14:textId="77777777" w:rsidR="009E4B32" w:rsidRPr="008E57D9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42B50875" w:rsidR="009E4B32" w:rsidRPr="008E57D9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4221F9BC" w14:textId="77777777" w:rsidR="009E4B32" w:rsidRPr="008E57D9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2E9725EA" w:rsidR="009E4B32" w:rsidRPr="008E57D9" w:rsidRDefault="00BA34B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2.65</w:t>
            </w:r>
          </w:p>
        </w:tc>
        <w:tc>
          <w:tcPr>
            <w:tcW w:w="270" w:type="dxa"/>
          </w:tcPr>
          <w:p w14:paraId="5708AEC6" w14:textId="77777777" w:rsidR="009E4B32" w:rsidRPr="008E57D9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657D23EE" w:rsidR="009E4B32" w:rsidRPr="008E57D9" w:rsidRDefault="0066179A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680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238</w:t>
            </w:r>
          </w:p>
        </w:tc>
        <w:tc>
          <w:tcPr>
            <w:tcW w:w="236" w:type="dxa"/>
            <w:shd w:val="clear" w:color="auto" w:fill="auto"/>
          </w:tcPr>
          <w:p w14:paraId="5E10B327" w14:textId="77777777" w:rsidR="009E4B32" w:rsidRPr="008E57D9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B5CE5D" w14:textId="32C2EA07" w:rsidR="009E4B32" w:rsidRPr="008E57D9" w:rsidRDefault="00664076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3,166,523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9E4B32" w:rsidRPr="008E57D9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6DA494" w14:textId="2AC1AF94" w:rsidR="009E4B32" w:rsidRPr="008E57D9" w:rsidRDefault="00895EEF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6865">
              <w:rPr>
                <w:rFonts w:asciiTheme="majorBidi" w:hAnsiTheme="majorBidi" w:cstheme="majorBidi"/>
                <w:sz w:val="30"/>
                <w:szCs w:val="30"/>
              </w:rPr>
              <w:t>1,379,014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4FAEF0" w14:textId="77777777" w:rsidR="009E4B32" w:rsidRPr="008E57D9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F6F9B1" w14:textId="16AE8597" w:rsidR="009E4B32" w:rsidRPr="008E57D9" w:rsidRDefault="00664076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2,467,747</w:t>
            </w:r>
          </w:p>
        </w:tc>
      </w:tr>
    </w:tbl>
    <w:p w14:paraId="0E3110C9" w14:textId="5F03D43D" w:rsidR="00A80FB3" w:rsidRPr="008E57D9" w:rsidRDefault="00A80FB3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8E57D9" w14:paraId="57F8ADAB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593312A5" w14:textId="77777777" w:rsidR="005321B9" w:rsidRPr="008E57D9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8E57D9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8E57D9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</w:tcPr>
          <w:p w14:paraId="00DDCC71" w14:textId="77777777" w:rsidR="005321B9" w:rsidRPr="008E57D9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8E57D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66179A" w:rsidRPr="008E57D9" w14:paraId="4B04E704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7A2B4FD0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7FEC0072" w:rsidR="0066179A" w:rsidRPr="008E57D9" w:rsidRDefault="00E777A0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30 </w:t>
            </w:r>
            <w:bookmarkStart w:id="0" w:name="_Hlk143010022"/>
            <w:r w:rsidR="00FA5A2E" w:rsidRPr="008E57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bookmarkEnd w:id="0"/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47BFB259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31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3A3E7856" w14:textId="16F531BD" w:rsidR="0066179A" w:rsidRPr="008E57D9" w:rsidRDefault="00E777A0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A5A2E" w:rsidRPr="008E57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652A15B" w14:textId="52D81A71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31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79A" w:rsidRPr="008E57D9" w14:paraId="453AEC03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61F5ED2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60CDC920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74AA0CA6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E6B28C8" w14:textId="301A720C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E8CA8F8" w14:textId="70EA94E2" w:rsidR="0066179A" w:rsidRPr="008E57D9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B0B83" w:rsidRPr="008E57D9" w14:paraId="7E4DAB67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01151052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201FD6DC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center"/>
          </w:tcPr>
          <w:p w14:paraId="00826AD4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2648E8C6" w14:textId="04B57D2A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5616B408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005782A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CDFB442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1D130904" w14:textId="77777777" w:rsidR="003B0B83" w:rsidRPr="008E57D9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38750E" w:rsidRPr="008E57D9" w14:paraId="728CE220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10BC7E2" w14:textId="77777777" w:rsidR="0038750E" w:rsidRPr="008E57D9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  <w:shd w:val="clear" w:color="auto" w:fill="auto"/>
          </w:tcPr>
          <w:p w14:paraId="0BFFE1FA" w14:textId="77777777" w:rsidR="0038750E" w:rsidRPr="008E57D9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750E" w:rsidRPr="008E57D9" w14:paraId="71518D3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2AD9152D" w14:textId="5F43E7B8" w:rsidR="0038750E" w:rsidRPr="008E57D9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38750E" w:rsidRPr="008E57D9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38750E" w:rsidRPr="008E57D9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38750E" w:rsidRPr="008E57D9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38750E" w:rsidRPr="008E57D9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2F9AC25" w14:textId="77777777" w:rsidR="0038750E" w:rsidRPr="008E57D9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38750E" w:rsidRPr="008E57D9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9EAD746" w14:textId="1588FC8F" w:rsidR="0038750E" w:rsidRPr="008E57D9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7831" w:rsidRPr="008E57D9" w14:paraId="0D1298D0" w14:textId="77777777" w:rsidTr="005C64FC">
        <w:trPr>
          <w:trHeight w:val="20"/>
        </w:trPr>
        <w:tc>
          <w:tcPr>
            <w:tcW w:w="3843" w:type="dxa"/>
            <w:shd w:val="clear" w:color="auto" w:fill="auto"/>
          </w:tcPr>
          <w:p w14:paraId="6F968E12" w14:textId="4B1D54E9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6B042C7A" w:rsidR="00907831" w:rsidRPr="008E57D9" w:rsidRDefault="00777353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A1DE048" w14:textId="0E88C668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56B5853" w14:textId="5C66B0AA" w:rsidR="00907831" w:rsidRPr="008E57D9" w:rsidRDefault="00777353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47,436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E8C7288" w14:textId="0A0A730D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36,836 </w:t>
            </w:r>
          </w:p>
        </w:tc>
      </w:tr>
      <w:tr w:rsidR="00777353" w:rsidRPr="008E57D9" w14:paraId="1E783476" w14:textId="77777777" w:rsidTr="00907831">
        <w:trPr>
          <w:trHeight w:val="317"/>
        </w:trPr>
        <w:tc>
          <w:tcPr>
            <w:tcW w:w="3843" w:type="dxa"/>
            <w:shd w:val="clear" w:color="auto" w:fill="auto"/>
          </w:tcPr>
          <w:p w14:paraId="504E2CCF" w14:textId="3F4F4B08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672EAA97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828,131 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7AAC0E" w14:textId="24BB52AB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799,670 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0409EAB6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1,427 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15454BC3" w14:textId="4A26CB03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3,466 </w:t>
            </w:r>
          </w:p>
        </w:tc>
      </w:tr>
      <w:tr w:rsidR="00777353" w:rsidRPr="008E57D9" w14:paraId="74075982" w14:textId="77777777" w:rsidTr="005C64FC">
        <w:trPr>
          <w:trHeight w:val="20"/>
        </w:trPr>
        <w:tc>
          <w:tcPr>
            <w:tcW w:w="3843" w:type="dxa"/>
            <w:shd w:val="clear" w:color="auto" w:fill="auto"/>
          </w:tcPr>
          <w:p w14:paraId="57A912B6" w14:textId="5FFE4A52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0453592C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828,131 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96AD0" w14:textId="6AF3CCE7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799,670 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0B7E0C61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48,863 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DD955" w14:textId="45C381B0" w:rsidR="00777353" w:rsidRPr="008E57D9" w:rsidRDefault="00777353" w:rsidP="007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40,302 </w:t>
            </w:r>
          </w:p>
        </w:tc>
      </w:tr>
      <w:tr w:rsidR="00907831" w:rsidRPr="008E57D9" w14:paraId="21E34BEC" w14:textId="77777777" w:rsidTr="005C64FC">
        <w:trPr>
          <w:trHeight w:val="215"/>
        </w:trPr>
        <w:tc>
          <w:tcPr>
            <w:tcW w:w="3843" w:type="dxa"/>
            <w:shd w:val="clear" w:color="auto" w:fill="auto"/>
          </w:tcPr>
          <w:p w14:paraId="5F902870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20"/>
                <w:szCs w:val="2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386C3D69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B7CAE20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6930D851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1E77B56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787358E5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C265468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65810680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07831" w:rsidRPr="008E57D9" w14:paraId="17B35ADA" w14:textId="77777777" w:rsidTr="005C64FC">
        <w:trPr>
          <w:trHeight w:val="20"/>
        </w:trPr>
        <w:tc>
          <w:tcPr>
            <w:tcW w:w="3843" w:type="dxa"/>
            <w:shd w:val="clear" w:color="auto" w:fill="auto"/>
          </w:tcPr>
          <w:p w14:paraId="23699DF2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8E57D9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</w:tcPr>
          <w:p w14:paraId="25DD197E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E27C2AD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6440C3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F15517C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FE3B0F4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D084F3E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2D4C5C1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07831" w:rsidRPr="008E57D9" w14:paraId="4C72329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6B11996" w14:textId="27316064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32F78C4" w14:textId="7455D921" w:rsidR="00907831" w:rsidRPr="008E57D9" w:rsidRDefault="007C426F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36,494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32E63717" w14:textId="3DE573C5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34,430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FF7CE1B" w14:textId="1C77C9AA" w:rsidR="00907831" w:rsidRPr="008E57D9" w:rsidRDefault="007C426F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60E5015D" w14:textId="4A2C6FC2" w:rsidR="00907831" w:rsidRPr="008E57D9" w:rsidRDefault="00907831" w:rsidP="0090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4B0EAFA" w14:textId="77777777" w:rsidR="008A0941" w:rsidRPr="008E57D9" w:rsidRDefault="008A0941" w:rsidP="006F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E68E890" w14:textId="1599F9A9" w:rsidR="0066179A" w:rsidRPr="008E57D9" w:rsidRDefault="0066179A" w:rsidP="0066179A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E57D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Pr="008E57D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8E57D9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Pr="008E57D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8E57D9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Pr="008E57D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</w:t>
      </w:r>
      <w:r w:rsidR="00367875" w:rsidRPr="008E57D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</w:t>
      </w:r>
      <w:r w:rsidR="00F87BD4" w:rsidRPr="008E57D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="00367875" w:rsidRPr="008E57D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367875" w:rsidRPr="008E57D9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="00F87BD4" w:rsidRPr="008E57D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กันยายน </w:t>
      </w:r>
      <w:r w:rsidR="00367875" w:rsidRPr="008E57D9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FF4C44" w:rsidRPr="008E57D9">
        <w:rPr>
          <w:rFonts w:ascii="Angsana New" w:hAnsi="Angsana New"/>
          <w:b/>
          <w:bCs/>
          <w:i/>
          <w:iCs/>
          <w:sz w:val="30"/>
          <w:szCs w:val="30"/>
        </w:rPr>
        <w:t>6</w:t>
      </w:r>
    </w:p>
    <w:p w14:paraId="21254667" w14:textId="2E0AA533" w:rsidR="00CF4E5B" w:rsidRPr="008E57D9" w:rsidRDefault="00CF4E5B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89EC0C5" w14:textId="48DDF421" w:rsidR="001763AB" w:rsidRPr="008E57D9" w:rsidRDefault="001763AB" w:rsidP="00DF6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i/>
          <w:iCs/>
          <w:sz w:val="30"/>
          <w:szCs w:val="30"/>
          <w:cs/>
        </w:rPr>
        <w:t>สัญญาให้คำปรึกษางานการวางแผนกลยุทธ์และพัฒนาโครงการ</w:t>
      </w:r>
    </w:p>
    <w:p w14:paraId="31C3E57E" w14:textId="77777777" w:rsidR="001763AB" w:rsidRPr="008E57D9" w:rsidRDefault="001763AB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AD41D41" w14:textId="29D6196B" w:rsidR="00DF6141" w:rsidRPr="008E57D9" w:rsidRDefault="00A80FB3" w:rsidP="00DF6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F87BD4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เก้า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เดือนสิ้นสุดวันที่ </w:t>
      </w:r>
      <w:r w:rsidR="00F775E9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F87BD4" w:rsidRPr="008E57D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DF6141" w:rsidRPr="008E57D9">
        <w:rPr>
          <w:rFonts w:ascii="Angsana New" w:hAnsi="Angsana New" w:hint="cs"/>
          <w:sz w:val="30"/>
          <w:szCs w:val="30"/>
          <w:cs/>
        </w:rPr>
        <w:t>บริษัทได้ให้บริการที่ปรึกษาส</w:t>
      </w:r>
      <w:r w:rsidR="004F510E" w:rsidRPr="008E57D9">
        <w:rPr>
          <w:rFonts w:ascii="Angsana New" w:hAnsi="Angsana New" w:hint="cs"/>
          <w:sz w:val="30"/>
          <w:szCs w:val="30"/>
          <w:cs/>
        </w:rPr>
        <w:t>ำ</w:t>
      </w:r>
      <w:r w:rsidR="00DF6141" w:rsidRPr="008E57D9">
        <w:rPr>
          <w:rFonts w:ascii="Angsana New" w:hAnsi="Angsana New" w:hint="cs"/>
          <w:sz w:val="30"/>
          <w:szCs w:val="30"/>
          <w:cs/>
        </w:rPr>
        <w:t>หรับงานศึกษา</w:t>
      </w:r>
      <w:r w:rsidR="00DF6141" w:rsidRPr="008E57D9">
        <w:rPr>
          <w:rFonts w:ascii="Angsana New" w:hAnsi="Angsana New"/>
          <w:sz w:val="30"/>
          <w:szCs w:val="30"/>
          <w:cs/>
        </w:rPr>
        <w:t xml:space="preserve"> </w:t>
      </w:r>
      <w:r w:rsidR="00DF6141" w:rsidRPr="008E57D9">
        <w:rPr>
          <w:rFonts w:ascii="Angsana New" w:hAnsi="Angsana New" w:hint="cs"/>
          <w:sz w:val="30"/>
          <w:szCs w:val="30"/>
          <w:cs/>
        </w:rPr>
        <w:t>การวางแผนกลยุทธ์และการพัฒนาโครงการกับบริษัทย่อยหลายแห่ง</w:t>
      </w:r>
      <w:r w:rsidR="00DF6141" w:rsidRPr="008E57D9">
        <w:rPr>
          <w:rFonts w:ascii="Angsana New" w:hAnsi="Angsana New"/>
          <w:sz w:val="30"/>
          <w:szCs w:val="30"/>
          <w:cs/>
        </w:rPr>
        <w:t xml:space="preserve"> </w:t>
      </w:r>
      <w:r w:rsidR="00DF6141" w:rsidRPr="008E57D9">
        <w:rPr>
          <w:rFonts w:ascii="Angsana New" w:hAnsi="Angsana New" w:hint="cs"/>
          <w:sz w:val="30"/>
          <w:szCs w:val="30"/>
          <w:cs/>
        </w:rPr>
        <w:t>เพื่อให้บริการที่ปรึกษาด้านการด</w:t>
      </w:r>
      <w:r w:rsidR="004F510E" w:rsidRPr="008E57D9">
        <w:rPr>
          <w:rFonts w:ascii="Angsana New" w:hAnsi="Angsana New" w:hint="cs"/>
          <w:sz w:val="30"/>
          <w:szCs w:val="30"/>
          <w:cs/>
        </w:rPr>
        <w:t>ำ</w:t>
      </w:r>
      <w:r w:rsidR="00DF6141" w:rsidRPr="008E57D9">
        <w:rPr>
          <w:rFonts w:ascii="Angsana New" w:hAnsi="Angsana New" w:hint="cs"/>
          <w:sz w:val="30"/>
          <w:szCs w:val="30"/>
          <w:cs/>
        </w:rPr>
        <w:t>เนินงานตามที่</w:t>
      </w:r>
      <w:r w:rsidR="002E0864" w:rsidRPr="008E57D9">
        <w:rPr>
          <w:rFonts w:ascii="Angsana New" w:hAnsi="Angsana New" w:hint="cs"/>
          <w:sz w:val="30"/>
          <w:szCs w:val="30"/>
          <w:cs/>
        </w:rPr>
        <w:t>กำ</w:t>
      </w:r>
      <w:r w:rsidR="00DF6141" w:rsidRPr="008E57D9">
        <w:rPr>
          <w:rFonts w:ascii="Angsana New" w:hAnsi="Angsana New" w:hint="cs"/>
          <w:sz w:val="30"/>
          <w:szCs w:val="30"/>
          <w:cs/>
        </w:rPr>
        <w:t>หนดขอบเขตไว้ในสัญญา</w:t>
      </w:r>
      <w:r w:rsidR="00DF6141" w:rsidRPr="008E57D9">
        <w:rPr>
          <w:rFonts w:ascii="Angsana New" w:hAnsi="Angsana New"/>
          <w:sz w:val="30"/>
          <w:szCs w:val="30"/>
          <w:cs/>
        </w:rPr>
        <w:t xml:space="preserve"> </w:t>
      </w:r>
      <w:r w:rsidR="00DF6141" w:rsidRPr="008E57D9">
        <w:rPr>
          <w:rFonts w:ascii="Angsana New" w:hAnsi="Angsana New" w:hint="cs"/>
          <w:sz w:val="30"/>
          <w:szCs w:val="30"/>
          <w:cs/>
        </w:rPr>
        <w:t>ซึ่งบริษัทจะได้รับค่าจ้างตามความส</w:t>
      </w:r>
      <w:r w:rsidR="004F510E" w:rsidRPr="008E57D9">
        <w:rPr>
          <w:rFonts w:ascii="Angsana New" w:hAnsi="Angsana New" w:hint="cs"/>
          <w:sz w:val="30"/>
          <w:szCs w:val="30"/>
          <w:cs/>
        </w:rPr>
        <w:t>ำ</w:t>
      </w:r>
      <w:r w:rsidR="00DF6141" w:rsidRPr="008E57D9">
        <w:rPr>
          <w:rFonts w:ascii="Angsana New" w:hAnsi="Angsana New" w:hint="cs"/>
          <w:sz w:val="30"/>
          <w:szCs w:val="30"/>
          <w:cs/>
        </w:rPr>
        <w:t>เร็จของงานแต่ละขั้นตอนตามสัญญา</w:t>
      </w:r>
      <w:r w:rsidR="00DF6141" w:rsidRPr="008E57D9">
        <w:rPr>
          <w:rFonts w:ascii="Angsana New" w:hAnsi="Angsana New"/>
          <w:sz w:val="30"/>
          <w:szCs w:val="30"/>
          <w:cs/>
        </w:rPr>
        <w:t xml:space="preserve"> </w:t>
      </w:r>
      <w:r w:rsidR="00DF6141" w:rsidRPr="008E57D9">
        <w:rPr>
          <w:rFonts w:ascii="Angsana New" w:hAnsi="Angsana New" w:hint="cs"/>
          <w:sz w:val="30"/>
          <w:szCs w:val="30"/>
          <w:cs/>
        </w:rPr>
        <w:t>โดยปัจจุบันสัญญาอยู่ในระหว่างลงนาม</w:t>
      </w:r>
    </w:p>
    <w:p w14:paraId="067F3E88" w14:textId="77777777" w:rsidR="00DF6141" w:rsidRPr="008E57D9" w:rsidRDefault="00DF6141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D63951A" w14:textId="77777777" w:rsidR="0060720B" w:rsidRPr="008E57D9" w:rsidRDefault="0060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8E57D9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0AD9ACC" w14:textId="31B1645A" w:rsidR="003F35ED" w:rsidRPr="008E57D9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E57D9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สัญญาให้คำปรึกษาเกี่ยวกับ</w:t>
      </w:r>
      <w:r w:rsidRPr="008E57D9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5F184B71" w14:textId="77777777" w:rsidR="003F35ED" w:rsidRPr="008E57D9" w:rsidRDefault="003F35ED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4B52F6E" w14:textId="5D50AD80" w:rsidR="003F35ED" w:rsidRPr="008E57D9" w:rsidRDefault="00F775E9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F87BD4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เก้า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เดือนสิ้นสุดวันที่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F87BD4" w:rsidRPr="008E57D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3F35ED" w:rsidRPr="008E57D9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บริษัทย่อย</w:t>
      </w:r>
      <w:r w:rsidR="00C670B7">
        <w:rPr>
          <w:rFonts w:ascii="Angsana New" w:hAnsi="Angsana New" w:hint="cs"/>
          <w:sz w:val="30"/>
          <w:szCs w:val="30"/>
          <w:cs/>
          <w:lang w:eastAsia="zh-CN"/>
        </w:rPr>
        <w:t>และการร่วมค้า</w:t>
      </w:r>
      <w:r w:rsidR="00C441B2" w:rsidRPr="008E57D9">
        <w:rPr>
          <w:rFonts w:ascii="Angsana New" w:hAnsi="Angsana New" w:hint="cs"/>
          <w:sz w:val="30"/>
          <w:szCs w:val="30"/>
          <w:cs/>
          <w:lang w:eastAsia="zh-CN"/>
        </w:rPr>
        <w:t>หลายแห่ง</w:t>
      </w:r>
      <w:r w:rsidR="004F510E" w:rsidRPr="008E57D9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3F35ED" w:rsidRPr="008E57D9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="003F35ED" w:rsidRPr="008E57D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3F35ED" w:rsidRPr="008E57D9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 สัญญาดังกล่าวมีระยะเวลาจนกว่าโครงการจะแล้วเสร็จ โดยปัจจุบันสัญญาอยู่ในระหว่างลงนาม</w:t>
      </w:r>
    </w:p>
    <w:p w14:paraId="5B254AA6" w14:textId="77777777" w:rsidR="003F35ED" w:rsidRPr="008E57D9" w:rsidRDefault="003F35ED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50640F7" w14:textId="07607581" w:rsidR="003F35ED" w:rsidRPr="008E57D9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E57D9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53B43FF3" w14:textId="3BDF1F0C" w:rsidR="003F35ED" w:rsidRPr="008E57D9" w:rsidRDefault="003F35ED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AFA74D3" w14:textId="08A1309F" w:rsidR="00896507" w:rsidRPr="008E57D9" w:rsidRDefault="00896507" w:rsidP="003F35ED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cs/>
          <w:lang w:eastAsia="zh-CN"/>
        </w:rPr>
      </w:pP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ในเดือนพฤษภาคม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บริษัทได้ทำสัญญาให้บริการบริหารธุรกิจ</w:t>
      </w:r>
      <w:r w:rsidR="00EF7FBB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และการให้คำปรึกษาเกี่ยวกับการดำเนินธุรกิจและการลงทุน</w:t>
      </w:r>
      <w:r w:rsidR="00B96E54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แก่บริษัทย่อยหลายแห่ง เพื่อให้บริการในการให้คำปรึกษา ให้คำแนะนำ และประสานงานเกี่ยวกับการกำหนด</w:t>
      </w:r>
      <w:r w:rsidR="00927FDA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นโยบายให้เป็นแนวทางตามมาตรฐานสากล การดำเนินธุรกิจ การหาแหล่งเงินทุนและการลงทุน</w:t>
      </w:r>
      <w:r w:rsidR="00345BA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สัญญามีผลบังคับใช้เป็นระยะเวลา </w:t>
      </w:r>
      <w:r w:rsidR="00345BA1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345BA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ปี เริ่มตั้งแต่วันที่ </w:t>
      </w:r>
      <w:r w:rsidR="00345BA1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345BA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มกราคม </w:t>
      </w:r>
      <w:r w:rsidR="00345BA1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345BA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ถึงวันที่ </w:t>
      </w:r>
      <w:r w:rsidR="00345BA1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00345BA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ธันวาคม </w:t>
      </w:r>
      <w:r w:rsidR="00345BA1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345BA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บริษัทจะได้รับค่าตอบแทน</w:t>
      </w:r>
      <w:r w:rsidR="00FD1732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ในอัตราที่ตกลงกันไว้ในสัญญา </w:t>
      </w:r>
    </w:p>
    <w:p w14:paraId="11C9C77F" w14:textId="2576D869" w:rsidR="00487601" w:rsidRPr="008E57D9" w:rsidRDefault="00487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73B6DE87" w14:textId="2084949E" w:rsidR="003F35ED" w:rsidRPr="008E57D9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สัญญาเช่าพื้นที่และบริการ</w:t>
      </w:r>
    </w:p>
    <w:p w14:paraId="4983C406" w14:textId="77777777" w:rsidR="003F35ED" w:rsidRPr="008E57D9" w:rsidRDefault="003F35ED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4254D299" w14:textId="77777777" w:rsidR="003F35ED" w:rsidRPr="008E57D9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pacing w:val="-6"/>
          <w:sz w:val="30"/>
          <w:szCs w:val="30"/>
          <w:cs/>
        </w:rPr>
        <w:t>บริษัทได้ทำสัญญาเช่าพื้นที่และบริการกับบริษัทย่อยทางตรงแห่งหนึ่ง</w:t>
      </w:r>
      <w:r w:rsidRPr="008E57D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-6"/>
          <w:sz w:val="30"/>
          <w:szCs w:val="30"/>
          <w:cs/>
        </w:rPr>
        <w:t>โดยมีกำหนดระยะเวลาตั้งแต่วันที่</w:t>
      </w:r>
      <w:r w:rsidRPr="008E57D9">
        <w:rPr>
          <w:rFonts w:ascii="Angsana New" w:hAnsi="Angsana New"/>
          <w:spacing w:val="-6"/>
          <w:sz w:val="30"/>
          <w:szCs w:val="30"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มกราคม</w:t>
      </w:r>
      <w:r w:rsidRPr="008E57D9">
        <w:rPr>
          <w:rFonts w:ascii="Angsana New" w:hAnsi="Angsana New"/>
          <w:sz w:val="30"/>
          <w:szCs w:val="30"/>
        </w:rPr>
        <w:t xml:space="preserve"> 2565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ถึง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31 </w:t>
      </w:r>
      <w:r w:rsidRPr="008E57D9">
        <w:rPr>
          <w:rFonts w:ascii="Angsana New" w:hAnsi="Angsana New" w:hint="cs"/>
          <w:sz w:val="30"/>
          <w:szCs w:val="30"/>
          <w:cs/>
        </w:rPr>
        <w:t>ธันวาคม</w:t>
      </w:r>
      <w:r w:rsidRPr="008E57D9">
        <w:rPr>
          <w:rFonts w:ascii="Angsana New" w:hAnsi="Angsana New"/>
          <w:sz w:val="30"/>
          <w:szCs w:val="30"/>
        </w:rPr>
        <w:t xml:space="preserve"> 2565</w:t>
      </w:r>
      <w:r w:rsidRPr="008E57D9">
        <w:rPr>
          <w:rFonts w:ascii="Angsana New" w:hAnsi="Angsana New" w:hint="cs"/>
          <w:sz w:val="30"/>
          <w:szCs w:val="30"/>
          <w:cs/>
        </w:rPr>
        <w:t xml:space="preserve"> ซึ่งบริษัทต้องชำระค่าเช่าและค่าบริการเป็นรายเดือนตามอัตราที่ระบุไว้ในสัญญา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</w:p>
    <w:p w14:paraId="4B200AC1" w14:textId="77777777" w:rsidR="003F35ED" w:rsidRPr="008E57D9" w:rsidRDefault="003F35ED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274964E2" w14:textId="77777777" w:rsidR="003F35ED" w:rsidRPr="008E57D9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E57D9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Pr="008E57D9">
        <w:rPr>
          <w:rFonts w:ascii="Angsana New" w:hAnsi="Angsana New"/>
          <w:sz w:val="30"/>
          <w:szCs w:val="30"/>
        </w:rPr>
        <w:t xml:space="preserve"> 256</w:t>
      </w:r>
      <w:r w:rsidRPr="008E57D9">
        <w:rPr>
          <w:rFonts w:ascii="Angsana New" w:hAnsi="Angsana New" w:hint="cs"/>
          <w:sz w:val="30"/>
          <w:szCs w:val="30"/>
          <w:cs/>
        </w:rPr>
        <w:t>6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บริษัทได้ต่ออายุสัญญาเช่าเพิ่มเติม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3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ปี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โดยมีระยะเวลาตั้งแต่วันที่</w:t>
      </w:r>
      <w:r w:rsidRPr="008E57D9">
        <w:rPr>
          <w:rFonts w:ascii="Angsana New" w:hAnsi="Angsana New"/>
          <w:sz w:val="30"/>
          <w:szCs w:val="30"/>
        </w:rPr>
        <w:t xml:space="preserve"> 1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มกราคม</w:t>
      </w:r>
      <w:r w:rsidRPr="008E57D9">
        <w:rPr>
          <w:rFonts w:ascii="Angsana New" w:hAnsi="Angsana New"/>
          <w:sz w:val="30"/>
          <w:szCs w:val="30"/>
        </w:rPr>
        <w:t xml:space="preserve"> 2566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ถึง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 xml:space="preserve">        </w:t>
      </w:r>
      <w:r w:rsidRPr="008E57D9">
        <w:rPr>
          <w:rFonts w:ascii="Angsana New" w:hAnsi="Angsana New"/>
          <w:sz w:val="30"/>
          <w:szCs w:val="30"/>
        </w:rPr>
        <w:t xml:space="preserve">31 </w:t>
      </w:r>
      <w:r w:rsidRPr="008E57D9">
        <w:rPr>
          <w:rFonts w:ascii="Angsana New" w:hAnsi="Angsana New" w:hint="cs"/>
          <w:sz w:val="30"/>
          <w:szCs w:val="30"/>
          <w:cs/>
        </w:rPr>
        <w:t>ธันวาคม</w:t>
      </w:r>
      <w:r w:rsidRPr="008E57D9">
        <w:rPr>
          <w:rFonts w:ascii="Angsana New" w:hAnsi="Angsana New"/>
          <w:sz w:val="30"/>
          <w:szCs w:val="30"/>
        </w:rPr>
        <w:t xml:space="preserve"> 256</w:t>
      </w:r>
      <w:r w:rsidRPr="008E57D9">
        <w:rPr>
          <w:rFonts w:ascii="Angsana New" w:hAnsi="Angsana New" w:hint="cs"/>
          <w:sz w:val="30"/>
          <w:szCs w:val="30"/>
          <w:cs/>
        </w:rPr>
        <w:t>8</w:t>
      </w:r>
    </w:p>
    <w:p w14:paraId="55271F7A" w14:textId="77777777" w:rsidR="006A2FC0" w:rsidRPr="008E57D9" w:rsidRDefault="006A2FC0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D7EEC5" w14:textId="7EEF4996" w:rsidR="006A2FC0" w:rsidRPr="008E57D9" w:rsidRDefault="006A2FC0" w:rsidP="006A2FC0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8E57D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A50391" w:rsidRPr="008E57D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ติดตั้งระบบ</w:t>
      </w:r>
      <w:r w:rsidR="00845C77" w:rsidRPr="008E57D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เข้าออก</w:t>
      </w:r>
      <w:r w:rsidRPr="008E57D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ภายในอาคาร</w:t>
      </w:r>
      <w:r w:rsidRPr="008E57D9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2BEFD1CF" w14:textId="77777777" w:rsidR="006A2FC0" w:rsidRPr="008E57D9" w:rsidRDefault="006A2FC0" w:rsidP="006A2FC0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734504D9" w14:textId="2C6E6365" w:rsidR="006A2FC0" w:rsidRPr="008E57D9" w:rsidRDefault="006A2FC0" w:rsidP="006A2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บริษัทย่อยแห่ง</w:t>
      </w:r>
      <w:r w:rsidR="00185DBE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หนึ่ง</w:t>
      </w:r>
      <w:r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AA39A7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ติด</w:t>
      </w:r>
      <w:r w:rsidR="006924C1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ตั้ง</w:t>
      </w:r>
      <w:r w:rsidR="00DA3385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ระบบเข้าออก</w:t>
      </w:r>
      <w:r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ภายในอาคารกับบริษัท</w:t>
      </w:r>
      <w:r w:rsidR="00FF4717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 xml:space="preserve">ที่เกี่ยวข้องกัน 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60720B" w:rsidRPr="008E57D9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</w:t>
      </w:r>
      <w:r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ภาระผูกพันที่ต้องจ่ายค่าบริการ</w:t>
      </w:r>
      <w:r w:rsidR="00594E12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 xml:space="preserve">ในอัตราที่ตกลงกันไว้ในสัญญา </w:t>
      </w:r>
      <w:r w:rsidR="00594E12" w:rsidRPr="008E57D9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โดยปัจจุบันสัญญาบางส่วนอยู่ในขั้นตอนการลงนาม</w:t>
      </w:r>
    </w:p>
    <w:p w14:paraId="466B0895" w14:textId="77777777" w:rsidR="00A749EB" w:rsidRPr="008E57D9" w:rsidRDefault="00A749EB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30"/>
          <w:szCs w:val="30"/>
          <w:cs/>
          <w:lang w:eastAsia="zh-CN"/>
        </w:rPr>
      </w:pPr>
    </w:p>
    <w:p w14:paraId="7AC67FD8" w14:textId="5A3ED06B" w:rsidR="00F614BB" w:rsidRPr="008E57D9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8E57D9" w:rsidRDefault="00F614BB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5800EB3A" w14:textId="77777777" w:rsidR="00E86F7C" w:rsidRPr="008E57D9" w:rsidRDefault="00E86F7C" w:rsidP="00E86F7C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1.20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794C8FA5" w14:textId="77777777" w:rsidR="00E86F7C" w:rsidRPr="008E57D9" w:rsidRDefault="00E86F7C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03F3B9BA" w14:textId="36251A41" w:rsidR="00F614BB" w:rsidRPr="008E57D9" w:rsidRDefault="00E86F7C" w:rsidP="00F614BB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lastRenderedPageBreak/>
        <w:t>ในเดือนมกราคม</w:t>
      </w:r>
      <w:r w:rsidR="00A80FB3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A80FB3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B95204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</w:t>
      </w:r>
      <w:r w:rsidR="00F614BB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เงินให้กู้ยืมเงินและกู้ยืมเงิน</w:t>
      </w:r>
      <w:r w:rsidR="00F614BB"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="00F614BB"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D05FE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3.20 </w:t>
      </w:r>
      <w:r w:rsidR="00585AC2" w:rsidRPr="008E57D9">
        <w:rPr>
          <w:rFonts w:ascii="Angsana New" w:eastAsiaTheme="minorEastAsia" w:hAnsi="Angsana New"/>
          <w:sz w:val="30"/>
          <w:szCs w:val="30"/>
          <w:lang w:eastAsia="zh-CN"/>
        </w:rPr>
        <w:t>-</w:t>
      </w:r>
      <w:r w:rsidR="004D05FE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4D05FE" w:rsidRPr="008E57D9">
        <w:rPr>
          <w:rFonts w:ascii="Angsana New" w:eastAsiaTheme="minorEastAsia" w:hAnsi="Angsana New"/>
          <w:sz w:val="30"/>
          <w:szCs w:val="30"/>
          <w:lang w:eastAsia="zh-CN"/>
        </w:rPr>
        <w:t>4.33</w:t>
      </w:r>
      <w:r w:rsidR="00F614BB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F614BB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="00F614BB"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</w:t>
      </w:r>
      <w:r w:rsidR="000825F9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อัตรา</w:t>
      </w:r>
      <w:r w:rsidR="00F614BB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ดอกเบี้ยเงินกู้ยืมจากบริษัทย่อยร้อยละ</w:t>
      </w:r>
      <w:r w:rsidR="00F614BB"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8E57D9">
        <w:rPr>
          <w:rFonts w:ascii="Angsana New" w:eastAsiaTheme="minorEastAsia" w:hAnsi="Angsana New"/>
          <w:sz w:val="30"/>
          <w:szCs w:val="30"/>
          <w:lang w:eastAsia="zh-CN"/>
        </w:rPr>
        <w:t>1.</w:t>
      </w:r>
      <w:r w:rsidR="004D05FE" w:rsidRPr="008E57D9">
        <w:rPr>
          <w:rFonts w:ascii="Angsana New" w:eastAsiaTheme="minorEastAsia" w:hAnsi="Angsana New"/>
          <w:sz w:val="30"/>
          <w:szCs w:val="30"/>
          <w:lang w:eastAsia="zh-CN"/>
        </w:rPr>
        <w:t>6</w:t>
      </w:r>
      <w:r w:rsidR="00294147" w:rsidRPr="008E57D9">
        <w:rPr>
          <w:rFonts w:ascii="Angsana New" w:eastAsiaTheme="minorEastAsia" w:hAnsi="Angsana New"/>
          <w:sz w:val="30"/>
          <w:szCs w:val="30"/>
          <w:lang w:eastAsia="zh-CN"/>
        </w:rPr>
        <w:t>1</w:t>
      </w:r>
      <w:r w:rsidR="00F614BB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F614BB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</w:p>
    <w:p w14:paraId="07EA24BE" w14:textId="77777777" w:rsidR="007C7FD1" w:rsidRPr="008E57D9" w:rsidRDefault="007C7FD1" w:rsidP="007C7FD1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118538C5" w14:textId="4AF86D93" w:rsidR="007C7FD1" w:rsidRPr="008E57D9" w:rsidRDefault="002C74BA" w:rsidP="007C7FD1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ต่อมา</w:t>
      </w:r>
      <w:r w:rsidR="007C7FD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ในเดือน</w:t>
      </w:r>
      <w:r w:rsidR="003F7186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เมษายน</w:t>
      </w:r>
      <w:r w:rsidR="007C7FD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7C7FD1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B95204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</w:t>
      </w:r>
      <w:r w:rsidR="007C7FD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เงินให้กู้ยืมเงินและกู้ยืมเงิน</w:t>
      </w:r>
      <w:r w:rsidR="007C7FD1"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7C7FD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="007C7FD1"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7C7FD1" w:rsidRPr="008E57D9">
        <w:rPr>
          <w:rFonts w:ascii="Angsana New" w:eastAsiaTheme="minorEastAsia" w:hAnsi="Angsana New"/>
          <w:sz w:val="30"/>
          <w:szCs w:val="30"/>
          <w:lang w:eastAsia="zh-CN"/>
        </w:rPr>
        <w:t>3.</w:t>
      </w:r>
      <w:r w:rsidR="00DE2662" w:rsidRPr="008E57D9">
        <w:rPr>
          <w:rFonts w:ascii="Angsana New" w:eastAsiaTheme="minorEastAsia" w:hAnsi="Angsana New"/>
          <w:sz w:val="30"/>
          <w:szCs w:val="30"/>
          <w:lang w:eastAsia="zh-CN"/>
        </w:rPr>
        <w:t>49</w:t>
      </w:r>
      <w:r w:rsidR="007C7FD1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 -</w:t>
      </w:r>
      <w:r w:rsidR="007C7FD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7C7FD1" w:rsidRPr="008E57D9">
        <w:rPr>
          <w:rFonts w:ascii="Angsana New" w:eastAsiaTheme="minorEastAsia" w:hAnsi="Angsana New"/>
          <w:sz w:val="30"/>
          <w:szCs w:val="30"/>
          <w:lang w:eastAsia="zh-CN"/>
        </w:rPr>
        <w:t>4.</w:t>
      </w:r>
      <w:r w:rsidR="00CE22F3" w:rsidRPr="008E57D9">
        <w:rPr>
          <w:rFonts w:ascii="Angsana New" w:eastAsiaTheme="minorEastAsia" w:hAnsi="Angsana New"/>
          <w:sz w:val="30"/>
          <w:szCs w:val="30"/>
          <w:lang w:eastAsia="zh-CN"/>
        </w:rPr>
        <w:t>62</w:t>
      </w:r>
      <w:r w:rsidR="007C7FD1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7C7FD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="007C7FD1"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7C7FD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="007C7FD1"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A94E7F" w:rsidRPr="008E57D9">
        <w:rPr>
          <w:rFonts w:ascii="Angsana New" w:eastAsiaTheme="minorEastAsia" w:hAnsi="Angsana New"/>
          <w:sz w:val="30"/>
          <w:szCs w:val="30"/>
          <w:lang w:eastAsia="zh-CN"/>
        </w:rPr>
        <w:t>2.21</w:t>
      </w:r>
      <w:r w:rsidR="007C7FD1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7C7FD1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</w:p>
    <w:p w14:paraId="0FB03274" w14:textId="77777777" w:rsidR="00DA648D" w:rsidRPr="004A0120" w:rsidRDefault="00DA648D" w:rsidP="007C7FD1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1261DDD0" w14:textId="038660A3" w:rsidR="00DA648D" w:rsidRPr="008E57D9" w:rsidRDefault="00DA648D" w:rsidP="00DA648D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ต่อมาในเดือน</w:t>
      </w:r>
      <w:r w:rsidR="00185083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กรกฎาคม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>3.</w:t>
      </w:r>
      <w:r w:rsidR="00DA3B31" w:rsidRPr="008E57D9">
        <w:rPr>
          <w:rFonts w:ascii="Angsana New" w:eastAsiaTheme="minorEastAsia" w:hAnsi="Angsana New"/>
          <w:sz w:val="30"/>
          <w:szCs w:val="30"/>
          <w:lang w:eastAsia="zh-CN"/>
        </w:rPr>
        <w:t>66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 -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>4.</w:t>
      </w:r>
      <w:r w:rsidR="00DA3B31" w:rsidRPr="008E57D9">
        <w:rPr>
          <w:rFonts w:ascii="Angsana New" w:eastAsiaTheme="minorEastAsia" w:hAnsi="Angsana New"/>
          <w:sz w:val="30"/>
          <w:szCs w:val="30"/>
          <w:lang w:eastAsia="zh-CN"/>
        </w:rPr>
        <w:t>73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>2.</w:t>
      </w:r>
      <w:r w:rsidR="00DA3B31" w:rsidRPr="008E57D9">
        <w:rPr>
          <w:rFonts w:ascii="Angsana New" w:eastAsiaTheme="minorEastAsia" w:hAnsi="Angsana New"/>
          <w:sz w:val="30"/>
          <w:szCs w:val="30"/>
          <w:lang w:eastAsia="zh-CN"/>
        </w:rPr>
        <w:t>65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</w:p>
    <w:p w14:paraId="4768083F" w14:textId="075799F9" w:rsidR="009400FB" w:rsidRPr="008E57D9" w:rsidRDefault="009400FB" w:rsidP="00185083">
      <w:pPr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7DDED05D" w14:textId="424418F7" w:rsidR="00370AE4" w:rsidRPr="008E57D9" w:rsidRDefault="00370AE4" w:rsidP="00370AE4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เมื่อวันที่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060C4D" w:rsidRPr="008E57D9">
        <w:rPr>
          <w:rFonts w:ascii="Angsana New" w:eastAsiaTheme="minorEastAsia" w:hAnsi="Angsana New"/>
          <w:sz w:val="30"/>
          <w:szCs w:val="30"/>
          <w:lang w:eastAsia="zh-CN"/>
        </w:rPr>
        <w:t>2</w:t>
      </w:r>
      <w:r w:rsidR="00DA648D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8 </w:t>
      </w:r>
      <w:r w:rsidR="00DA648D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กันยายน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บริษัทได้ออกหนังสือไม่เรียกชำระคืนเงินให้กู้ยืมจากบริษัทย่อย</w:t>
      </w:r>
      <w:r w:rsidR="00A80FB3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และการร่วมค้า</w:t>
      </w:r>
      <w:r w:rsidR="004A0120">
        <w:rPr>
          <w:rFonts w:ascii="Angsana New" w:eastAsiaTheme="minorEastAsia" w:hAnsi="Angsana New"/>
          <w:sz w:val="30"/>
          <w:szCs w:val="30"/>
          <w:lang w:eastAsia="zh-CN"/>
        </w:rPr>
        <w:br/>
      </w:r>
      <w:r w:rsidR="00A80FB3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รวม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ทั้งหมด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060C4D" w:rsidRPr="008E57D9">
        <w:rPr>
          <w:rFonts w:ascii="Angsana New" w:eastAsiaTheme="minorEastAsia" w:hAnsi="Angsana New"/>
          <w:sz w:val="30"/>
          <w:szCs w:val="30"/>
          <w:lang w:eastAsia="zh-CN"/>
        </w:rPr>
        <w:t>6</w:t>
      </w:r>
      <w:r w:rsidR="00672A21" w:rsidRPr="008E57D9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ภายในรอบระยะเวลา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เงินให้กู้ยืมดังกล่าวถูกจัดประเภทเป็นสินทรัพย์ไม่หมุนเวียน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C75F1"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br/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A60605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A60605"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>กันยายน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และในวันเดียวกัน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บริษัทย่อย</w:t>
      </w:r>
      <w:r w:rsidRPr="008E57D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672A21" w:rsidRPr="008E57D9">
        <w:rPr>
          <w:rFonts w:ascii="Angsana New" w:eastAsiaTheme="minorEastAsia" w:hAnsi="Angsana New"/>
          <w:sz w:val="30"/>
          <w:szCs w:val="30"/>
          <w:lang w:eastAsia="zh-CN"/>
        </w:rPr>
        <w:t>7</w:t>
      </w:r>
      <w:r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</w:t>
      </w:r>
      <w:r w:rsidRPr="008E57D9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บริษัทภายในรอบระยะเวลา</w:t>
      </w:r>
      <w:r w:rsidRPr="008E57D9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12 </w:t>
      </w:r>
      <w:r w:rsidRPr="008E57D9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เดือน</w:t>
      </w:r>
      <w:r w:rsidRPr="008E57D9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8E57D9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ณ</w:t>
      </w:r>
      <w:r w:rsidRPr="008E57D9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วันที่</w:t>
      </w:r>
      <w:r w:rsidRPr="008E57D9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A60605" w:rsidRPr="008E57D9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30 </w:t>
      </w:r>
      <w:r w:rsidR="00A60605" w:rsidRPr="008E57D9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กันยายน</w:t>
      </w:r>
      <w:r w:rsidRPr="008E57D9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2566</w:t>
      </w:r>
    </w:p>
    <w:p w14:paraId="6961FF2A" w14:textId="7BD1A504" w:rsidR="00E7477B" w:rsidRPr="008E57D9" w:rsidRDefault="00E7477B" w:rsidP="0036570B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34B497FE" w14:textId="20553D99" w:rsidR="00E7477B" w:rsidRPr="008E57D9" w:rsidRDefault="00E7477B" w:rsidP="00E74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Theme="minorEastAsia" w:hAnsi="Angsana New"/>
          <w:i/>
          <w:iCs/>
          <w:sz w:val="30"/>
          <w:szCs w:val="30"/>
          <w:lang w:eastAsia="zh-CN"/>
        </w:rPr>
      </w:pPr>
      <w:r w:rsidRPr="008E57D9">
        <w:rPr>
          <w:rFonts w:ascii="Angsana New" w:eastAsiaTheme="minorEastAsia" w:hAnsi="Angsana New" w:hint="cs"/>
          <w:i/>
          <w:iCs/>
          <w:sz w:val="30"/>
          <w:szCs w:val="30"/>
          <w:cs/>
          <w:lang w:eastAsia="zh-CN"/>
        </w:rPr>
        <w:t>สัญญาซื้อขาย</w:t>
      </w:r>
      <w:r w:rsidR="001653EC" w:rsidRPr="008E57D9">
        <w:rPr>
          <w:rFonts w:ascii="Angsana New" w:eastAsiaTheme="minorEastAsia" w:hAnsi="Angsana New" w:hint="cs"/>
          <w:i/>
          <w:iCs/>
          <w:sz w:val="30"/>
          <w:szCs w:val="30"/>
          <w:cs/>
          <w:lang w:eastAsia="zh-CN"/>
        </w:rPr>
        <w:t>หุ้น</w:t>
      </w:r>
    </w:p>
    <w:p w14:paraId="75DD1691" w14:textId="77777777" w:rsidR="00E7477B" w:rsidRPr="008E57D9" w:rsidRDefault="00E7477B" w:rsidP="0036570B">
      <w:pPr>
        <w:ind w:left="540"/>
        <w:jc w:val="thaiDistribute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6773A4A7" w14:textId="1427DF14" w:rsidR="00E7477B" w:rsidRPr="008E57D9" w:rsidRDefault="0036570B" w:rsidP="0036570B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เมื่อวันที่ 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t>11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พฤษภาคม 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t>2566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กลุ่มบริษัทได้ลงนามในบันทึกข้อตกลงเพิ่มเติมกับกิจการที่เกี่ยวข้องกัน (“กลุ่มผู้ขาย”)เพื่อกำหนดเงื่อนไขเพิ่มเติมในสัญญาซื้อขายหุ้น ฉบับลงวันที่ 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t>19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เมษายน 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t>2564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ของบริษัท เอเชียติ๊ก โฮเต็ล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br/>
        <w:t>คอลเล</w:t>
      </w:r>
      <w:r w:rsidR="00E44887">
        <w:rPr>
          <w:rFonts w:ascii="Angsana New" w:eastAsiaTheme="minorEastAsia" w:hAnsi="Angsana New" w:hint="cs"/>
          <w:sz w:val="30"/>
          <w:szCs w:val="30"/>
          <w:cs/>
          <w:lang w:eastAsia="zh-CN"/>
        </w:rPr>
        <w:t>ค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ชั่น จำกัด โดยในกรณีที่กลุ่มบริษัทประสงค์จะใช้สิทธิ์ซื้อและรับโอนโครงการ 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t xml:space="preserve">OP Garden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br/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ตกลงจะชำระค่าทรัพย์สินของโครงการ 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t xml:space="preserve">OP Garden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เพิ่มเติมตามราคาที่ระบุในสัญญา กลุ่มบริษัทมีสิทธิ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br/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ในการรับโอนโครงการภายในวันที่ 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t>31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ธันวาคม 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t>2567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และให้สิทธิกลุ่มผู้ขายในการบริหารโครงการ 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t xml:space="preserve">OP Garden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ตั้งแต่วันที่ 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t>11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พฤษภาคม 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t>2566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เป็นต้นไป โดยกลุ่มผู้ขายจะได้รับหรือจ่ายคืนผลกำไรขาดทุนสุทธิจาก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br/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การดำเนินงานของโครงการ </w:t>
      </w:r>
      <w:r w:rsidRPr="008E57D9">
        <w:rPr>
          <w:rFonts w:ascii="Angsana New" w:eastAsiaTheme="minorEastAsia" w:hAnsi="Angsana New" w:hint="cs"/>
          <w:sz w:val="30"/>
          <w:szCs w:val="30"/>
          <w:lang w:eastAsia="zh-CN"/>
        </w:rPr>
        <w:t xml:space="preserve">OP Garden </w:t>
      </w:r>
      <w:r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ณ วันที่โอนโครงการ</w:t>
      </w:r>
    </w:p>
    <w:p w14:paraId="3AA3D773" w14:textId="3A8D1FE8" w:rsidR="00360501" w:rsidRPr="004A0120" w:rsidRDefault="00360501" w:rsidP="0036570B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0E9FD89B" w14:textId="77777777" w:rsidR="00C0310C" w:rsidRDefault="00C03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30"/>
          <w:szCs w:val="30"/>
          <w:lang w:eastAsia="zh-CN"/>
        </w:rPr>
      </w:pPr>
      <w:r>
        <w:rPr>
          <w:rFonts w:ascii="Angsana New" w:eastAsiaTheme="minorEastAsia" w:hAnsi="Angsana New"/>
          <w:sz w:val="30"/>
          <w:szCs w:val="30"/>
          <w:lang w:eastAsia="zh-CN"/>
        </w:rPr>
        <w:br w:type="page"/>
      </w:r>
    </w:p>
    <w:p w14:paraId="6F1AFE4B" w14:textId="2A5355E7" w:rsidR="00B406B1" w:rsidRPr="008E57D9" w:rsidRDefault="00B406B1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E57D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ภาระผูกพันที่มีกับบุคคลหรือกิจการที่เกี่ยวข้องกัน</w:t>
      </w:r>
    </w:p>
    <w:p w14:paraId="3586DD8F" w14:textId="77777777" w:rsidR="00B406B1" w:rsidRPr="008E57D9" w:rsidRDefault="00B406B1" w:rsidP="0036570B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8E57D9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8E57D9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46852A9D" w:rsidR="00C22C25" w:rsidRPr="008E57D9" w:rsidRDefault="00370AE4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F0431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87BD4"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8F0431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B81B59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66</w:t>
            </w:r>
          </w:p>
        </w:tc>
        <w:tc>
          <w:tcPr>
            <w:tcW w:w="742" w:type="pct"/>
          </w:tcPr>
          <w:p w14:paraId="02F92AC6" w14:textId="77777777" w:rsidR="00C22C25" w:rsidRPr="008E57D9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8E57D9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8E57D9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77777777" w:rsidR="00C22C25" w:rsidRPr="008E57D9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C25" w:rsidRPr="008E57D9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8E57D9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8E57D9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8E57D9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8E57D9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8E57D9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8E57D9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8E57D9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8E57D9" w14:paraId="0FD3F4B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2CC4AB48" w14:textId="77777777" w:rsidR="00C22C25" w:rsidRPr="008E57D9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8E57D9" w:rsidRDefault="00C22C25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8E57D9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8E57D9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E17" w:rsidRPr="008E57D9" w14:paraId="7E28BC4C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51600C30" w14:textId="1B94B5E7" w:rsidR="00C70E17" w:rsidRPr="008E57D9" w:rsidRDefault="0012012D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42" w:type="pct"/>
            <w:shd w:val="clear" w:color="auto" w:fill="FFFFFF"/>
          </w:tcPr>
          <w:p w14:paraId="6CC06301" w14:textId="1A775753" w:rsidR="00C70E17" w:rsidRPr="008E57D9" w:rsidRDefault="00140D74" w:rsidP="00C70E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E57D9">
              <w:rPr>
                <w:rFonts w:ascii="Angsana New" w:hAnsi="Angsana New"/>
                <w:sz w:val="30"/>
                <w:szCs w:val="30"/>
                <w:lang w:eastAsia="zh-CN"/>
              </w:rPr>
              <w:t>29</w:t>
            </w:r>
          </w:p>
        </w:tc>
        <w:tc>
          <w:tcPr>
            <w:tcW w:w="136" w:type="pct"/>
          </w:tcPr>
          <w:p w14:paraId="2BA307D7" w14:textId="77777777" w:rsidR="00C70E17" w:rsidRPr="008E57D9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58AA5446" w:rsidR="00C70E17" w:rsidRPr="008E57D9" w:rsidRDefault="000E7BF9" w:rsidP="004A0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43257A" w:rsidRPr="008E57D9" w14:paraId="4619D45B" w14:textId="77777777" w:rsidTr="00186D36">
        <w:trPr>
          <w:trHeight w:val="420"/>
        </w:trPr>
        <w:tc>
          <w:tcPr>
            <w:tcW w:w="3318" w:type="pct"/>
            <w:shd w:val="clear" w:color="auto" w:fill="auto"/>
          </w:tcPr>
          <w:p w14:paraId="720ADAB5" w14:textId="504D84AA" w:rsidR="0043257A" w:rsidRPr="008E57D9" w:rsidRDefault="006D71CC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25754166" w14:textId="506A5BDE" w:rsidR="0043257A" w:rsidRPr="008E57D9" w:rsidRDefault="00140D74" w:rsidP="00C70E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E57D9">
              <w:rPr>
                <w:rFonts w:ascii="Angsana New" w:hAnsi="Angsana New"/>
                <w:sz w:val="30"/>
                <w:szCs w:val="30"/>
                <w:lang w:eastAsia="zh-CN"/>
              </w:rPr>
              <w:t>9,029</w:t>
            </w:r>
          </w:p>
        </w:tc>
        <w:tc>
          <w:tcPr>
            <w:tcW w:w="136" w:type="pct"/>
          </w:tcPr>
          <w:p w14:paraId="1E5AB269" w14:textId="77777777" w:rsidR="0043257A" w:rsidRPr="008E57D9" w:rsidRDefault="0043257A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187B1D25" w14:textId="196FF68C" w:rsidR="0043257A" w:rsidRPr="008E57D9" w:rsidRDefault="000E7BF9" w:rsidP="004A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6D36" w:rsidRPr="008E57D9" w14:paraId="5553D250" w14:textId="77777777" w:rsidTr="00186D36">
        <w:trPr>
          <w:trHeight w:val="420"/>
        </w:trPr>
        <w:tc>
          <w:tcPr>
            <w:tcW w:w="3318" w:type="pct"/>
            <w:shd w:val="clear" w:color="auto" w:fill="auto"/>
          </w:tcPr>
          <w:p w14:paraId="06ADD035" w14:textId="72178F3C" w:rsidR="00186D36" w:rsidRPr="008E57D9" w:rsidRDefault="00186D36" w:rsidP="0018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192B83" w14:textId="7096F761" w:rsidR="00186D36" w:rsidRPr="008E57D9" w:rsidRDefault="000E7BF9" w:rsidP="00186D3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9,058</w:t>
            </w:r>
          </w:p>
        </w:tc>
        <w:tc>
          <w:tcPr>
            <w:tcW w:w="136" w:type="pct"/>
          </w:tcPr>
          <w:p w14:paraId="41A72B83" w14:textId="77777777" w:rsidR="00186D36" w:rsidRPr="008E57D9" w:rsidRDefault="00186D36" w:rsidP="0018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453D2226" w14:textId="349CFF7F" w:rsidR="00186D36" w:rsidRPr="008E57D9" w:rsidRDefault="000E7BF9" w:rsidP="000E7BF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  <w:tr w:rsidR="00C70E17" w:rsidRPr="008E57D9" w14:paraId="2AD9CFCC" w14:textId="77777777" w:rsidTr="00186D36">
        <w:trPr>
          <w:trHeight w:val="64"/>
        </w:trPr>
        <w:tc>
          <w:tcPr>
            <w:tcW w:w="3318" w:type="pct"/>
            <w:shd w:val="clear" w:color="auto" w:fill="auto"/>
          </w:tcPr>
          <w:p w14:paraId="7BCCA684" w14:textId="77777777" w:rsidR="00C70E17" w:rsidRPr="008E57D9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751D2058" w14:textId="77777777" w:rsidR="00C70E17" w:rsidRPr="008E57D9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</w:tcPr>
          <w:p w14:paraId="796EBCB0" w14:textId="77777777" w:rsidR="00C70E17" w:rsidRPr="008E57D9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lang w:eastAsia="zh-CN"/>
              </w:rPr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28499B5C" w14:textId="77777777" w:rsidR="00C70E17" w:rsidRPr="008E57D9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lang w:eastAsia="zh-CN"/>
              </w:rPr>
            </w:pPr>
          </w:p>
        </w:tc>
      </w:tr>
      <w:tr w:rsidR="00C70E17" w:rsidRPr="008E57D9" w14:paraId="2D8C044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01058181" w14:textId="77777777" w:rsidR="00C70E17" w:rsidRPr="008E57D9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70E17" w:rsidRPr="008E57D9" w:rsidRDefault="00C70E17" w:rsidP="00C70E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70E17" w:rsidRPr="008E57D9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70E17" w:rsidRPr="008E57D9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0E2" w:rsidRPr="008E57D9" w14:paraId="1B2E9404" w14:textId="77777777" w:rsidTr="00B87465">
        <w:trPr>
          <w:trHeight w:val="420"/>
        </w:trPr>
        <w:tc>
          <w:tcPr>
            <w:tcW w:w="3318" w:type="pct"/>
            <w:shd w:val="clear" w:color="auto" w:fill="auto"/>
          </w:tcPr>
          <w:p w14:paraId="6F8D2302" w14:textId="77777777" w:rsidR="000D30E2" w:rsidRPr="008E57D9" w:rsidRDefault="000D30E2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shd w:val="clear" w:color="auto" w:fill="FFFFFF"/>
          </w:tcPr>
          <w:p w14:paraId="1484F04D" w14:textId="05D367EB" w:rsidR="000D30E2" w:rsidRPr="008E57D9" w:rsidRDefault="00D847D1" w:rsidP="000D30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E57D9">
              <w:rPr>
                <w:rFonts w:ascii="Angsana New" w:hAnsi="Angsana New"/>
                <w:sz w:val="30"/>
                <w:szCs w:val="30"/>
                <w:lang w:eastAsia="zh-CN"/>
              </w:rPr>
              <w:t>158,753</w:t>
            </w:r>
          </w:p>
        </w:tc>
        <w:tc>
          <w:tcPr>
            <w:tcW w:w="136" w:type="pct"/>
          </w:tcPr>
          <w:p w14:paraId="4B037517" w14:textId="77777777" w:rsidR="000D30E2" w:rsidRPr="008E57D9" w:rsidRDefault="000D30E2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5EAFD942" w14:textId="657F6A58" w:rsidR="000D30E2" w:rsidRPr="008E57D9" w:rsidRDefault="00D847D1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E57D9">
              <w:rPr>
                <w:rFonts w:ascii="Angsana New" w:hAnsi="Angsana New"/>
                <w:sz w:val="30"/>
                <w:szCs w:val="30"/>
                <w:lang w:eastAsia="zh-CN"/>
              </w:rPr>
              <w:t>61,008</w:t>
            </w:r>
          </w:p>
        </w:tc>
      </w:tr>
    </w:tbl>
    <w:p w14:paraId="04685241" w14:textId="77777777" w:rsidR="001C6FFE" w:rsidRPr="008E57D9" w:rsidRDefault="001C6FFE" w:rsidP="001C6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EE1E104" w14:textId="42745832" w:rsidR="004A6698" w:rsidRPr="008E57D9" w:rsidRDefault="004A6698" w:rsidP="004A66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5A8229D9" w14:textId="77777777" w:rsidR="004A6698" w:rsidRPr="008E57D9" w:rsidRDefault="004A6698" w:rsidP="004A6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63"/>
        <w:gridCol w:w="1362"/>
        <w:gridCol w:w="262"/>
        <w:gridCol w:w="1367"/>
      </w:tblGrid>
      <w:tr w:rsidR="004A6698" w:rsidRPr="008E57D9" w14:paraId="6FC9E7B7" w14:textId="77777777" w:rsidTr="005C64FC">
        <w:trPr>
          <w:trHeight w:val="854"/>
          <w:tblHeader/>
        </w:trPr>
        <w:tc>
          <w:tcPr>
            <w:tcW w:w="5850" w:type="dxa"/>
            <w:vAlign w:val="bottom"/>
            <w:hideMark/>
          </w:tcPr>
          <w:p w14:paraId="4E8C4A0A" w14:textId="77777777" w:rsidR="004A6698" w:rsidRPr="008E57D9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7014429" w14:textId="46B06BD1" w:rsidR="004A6698" w:rsidRPr="008E57D9" w:rsidRDefault="004A6698" w:rsidP="004A01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01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E57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8E57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8E57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8E57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263" w:type="dxa"/>
          </w:tcPr>
          <w:p w14:paraId="06A0D3A2" w14:textId="77777777" w:rsidR="004A6698" w:rsidRPr="008E57D9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  <w:hideMark/>
          </w:tcPr>
          <w:p w14:paraId="62E38F58" w14:textId="77777777" w:rsidR="004A6698" w:rsidRPr="008E57D9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vAlign w:val="center"/>
          </w:tcPr>
          <w:p w14:paraId="4EFF043A" w14:textId="77777777" w:rsidR="004A6698" w:rsidRPr="008E57D9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vAlign w:val="center"/>
            <w:hideMark/>
          </w:tcPr>
          <w:p w14:paraId="2851F612" w14:textId="77777777" w:rsidR="004A6698" w:rsidRPr="008E57D9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B59D193" w14:textId="77777777" w:rsidR="004A6698" w:rsidRPr="008E57D9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6698" w:rsidRPr="008E57D9" w14:paraId="0C0164DF" w14:textId="77777777" w:rsidTr="005C64FC">
        <w:trPr>
          <w:trHeight w:val="402"/>
          <w:tblHeader/>
        </w:trPr>
        <w:tc>
          <w:tcPr>
            <w:tcW w:w="5850" w:type="dxa"/>
            <w:vAlign w:val="bottom"/>
            <w:hideMark/>
          </w:tcPr>
          <w:p w14:paraId="2FCB464D" w14:textId="77777777" w:rsidR="004A6698" w:rsidRPr="008E57D9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454C454" w14:textId="77777777" w:rsidR="004A6698" w:rsidRPr="008E57D9" w:rsidRDefault="004A6698" w:rsidP="005C64F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hideMark/>
          </w:tcPr>
          <w:p w14:paraId="62FC8183" w14:textId="77777777" w:rsidR="004A6698" w:rsidRPr="008E57D9" w:rsidRDefault="004A6698" w:rsidP="005C64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E57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E57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E57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143F7" w:rsidRPr="008E57D9" w14:paraId="2E6290C4" w14:textId="77777777" w:rsidTr="005C64FC">
        <w:trPr>
          <w:trHeight w:val="414"/>
        </w:trPr>
        <w:tc>
          <w:tcPr>
            <w:tcW w:w="5850" w:type="dxa"/>
          </w:tcPr>
          <w:p w14:paraId="03B2F891" w14:textId="6F0866F9" w:rsidR="001143F7" w:rsidRPr="008E57D9" w:rsidRDefault="00910BB2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3" w:type="dxa"/>
          </w:tcPr>
          <w:p w14:paraId="03F673B9" w14:textId="77777777" w:rsidR="001143F7" w:rsidRPr="008E57D9" w:rsidRDefault="001143F7" w:rsidP="001143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0C237A8" w14:textId="706AAAF3" w:rsidR="001143F7" w:rsidRPr="00DA6004" w:rsidRDefault="00AF51C9" w:rsidP="003F314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A6004">
              <w:rPr>
                <w:rFonts w:ascii="Angsana New" w:hAnsi="Angsana New"/>
                <w:sz w:val="30"/>
                <w:szCs w:val="30"/>
                <w:lang w:eastAsia="zh-CN"/>
              </w:rPr>
              <w:t xml:space="preserve"> -</w:t>
            </w:r>
          </w:p>
        </w:tc>
        <w:tc>
          <w:tcPr>
            <w:tcW w:w="262" w:type="dxa"/>
          </w:tcPr>
          <w:p w14:paraId="55DDEB64" w14:textId="77777777" w:rsidR="001143F7" w:rsidRPr="008E57D9" w:rsidRDefault="001143F7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</w:tcPr>
          <w:p w14:paraId="3D9C407B" w14:textId="6CC66B50" w:rsidR="001143F7" w:rsidRPr="008E57D9" w:rsidRDefault="00C652C0" w:rsidP="001143F7">
            <w:pPr>
              <w:pStyle w:val="acctfourfigures"/>
              <w:tabs>
                <w:tab w:val="left" w:pos="72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510 </w:t>
            </w:r>
          </w:p>
        </w:tc>
      </w:tr>
      <w:tr w:rsidR="001143F7" w:rsidRPr="008E57D9" w14:paraId="44AE5A49" w14:textId="77777777" w:rsidTr="00BB69CC">
        <w:trPr>
          <w:trHeight w:val="414"/>
        </w:trPr>
        <w:tc>
          <w:tcPr>
            <w:tcW w:w="5850" w:type="dxa"/>
          </w:tcPr>
          <w:p w14:paraId="2268610D" w14:textId="6DC91B6F" w:rsidR="001143F7" w:rsidRPr="008E57D9" w:rsidRDefault="00910BB2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ซื้อเงินลงทุนในการร่วมค้า</w:t>
            </w:r>
          </w:p>
        </w:tc>
        <w:tc>
          <w:tcPr>
            <w:tcW w:w="263" w:type="dxa"/>
          </w:tcPr>
          <w:p w14:paraId="1960061E" w14:textId="77777777" w:rsidR="001143F7" w:rsidRPr="008E57D9" w:rsidRDefault="001143F7" w:rsidP="001143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13D770F0" w14:textId="29133D16" w:rsidR="001143F7" w:rsidRPr="008E57D9" w:rsidRDefault="00AF51C9" w:rsidP="003F314C">
            <w:pPr>
              <w:pStyle w:val="acctfourfigures"/>
              <w:tabs>
                <w:tab w:val="left" w:pos="62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1,404,775</w:t>
            </w:r>
          </w:p>
        </w:tc>
        <w:tc>
          <w:tcPr>
            <w:tcW w:w="262" w:type="dxa"/>
          </w:tcPr>
          <w:p w14:paraId="4B1457F7" w14:textId="77777777" w:rsidR="001143F7" w:rsidRPr="008E57D9" w:rsidRDefault="001143F7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</w:tcPr>
          <w:p w14:paraId="667F8215" w14:textId="130FCD6F" w:rsidR="001143F7" w:rsidRPr="008E57D9" w:rsidRDefault="00C652C0" w:rsidP="001143F7">
            <w:pPr>
              <w:pStyle w:val="acctfourfigures"/>
              <w:tabs>
                <w:tab w:val="left" w:pos="72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1,404,775 </w:t>
            </w:r>
          </w:p>
        </w:tc>
      </w:tr>
      <w:tr w:rsidR="001143F7" w:rsidRPr="008E57D9" w14:paraId="0D5C49D7" w14:textId="77777777" w:rsidTr="00BB69CC">
        <w:trPr>
          <w:trHeight w:val="414"/>
        </w:trPr>
        <w:tc>
          <w:tcPr>
            <w:tcW w:w="5850" w:type="dxa"/>
          </w:tcPr>
          <w:p w14:paraId="350EC269" w14:textId="76406812" w:rsidR="001143F7" w:rsidRPr="008E57D9" w:rsidRDefault="00910BB2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ส่วนแบ่งขาดทุนสุทธิจากเงินลงทุนใน</w:t>
            </w:r>
            <w:r w:rsidR="00C0310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3" w:type="dxa"/>
          </w:tcPr>
          <w:p w14:paraId="1245062C" w14:textId="77777777" w:rsidR="001143F7" w:rsidRPr="008E57D9" w:rsidRDefault="001143F7" w:rsidP="001143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7D0A7928" w14:textId="35702A3D" w:rsidR="001143F7" w:rsidRPr="008E57D9" w:rsidRDefault="003F314C" w:rsidP="003F314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AF51C9"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(9,000)</w:t>
            </w:r>
          </w:p>
        </w:tc>
        <w:tc>
          <w:tcPr>
            <w:tcW w:w="262" w:type="dxa"/>
          </w:tcPr>
          <w:p w14:paraId="15D6F60F" w14:textId="77777777" w:rsidR="001143F7" w:rsidRPr="008E57D9" w:rsidRDefault="001143F7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</w:tcPr>
          <w:p w14:paraId="72AA611B" w14:textId="6B824611" w:rsidR="001143F7" w:rsidRPr="00DA6004" w:rsidRDefault="00C652C0" w:rsidP="003F314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A6004">
              <w:rPr>
                <w:rFonts w:ascii="Angsana New" w:hAnsi="Angsana New"/>
                <w:sz w:val="30"/>
                <w:szCs w:val="30"/>
                <w:lang w:eastAsia="zh-CN"/>
              </w:rPr>
              <w:t xml:space="preserve"> -</w:t>
            </w:r>
          </w:p>
        </w:tc>
      </w:tr>
      <w:tr w:rsidR="00BB69CC" w:rsidRPr="008E57D9" w14:paraId="50665097" w14:textId="77777777" w:rsidTr="00BB69CC">
        <w:trPr>
          <w:trHeight w:val="414"/>
        </w:trPr>
        <w:tc>
          <w:tcPr>
            <w:tcW w:w="5850" w:type="dxa"/>
          </w:tcPr>
          <w:p w14:paraId="60CA4B0A" w14:textId="7B953066" w:rsidR="00BB69CC" w:rsidRPr="008E57D9" w:rsidRDefault="00BB69CC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63" w:type="dxa"/>
          </w:tcPr>
          <w:p w14:paraId="4BADA6B5" w14:textId="77777777" w:rsidR="00BB69CC" w:rsidRPr="008E57D9" w:rsidRDefault="00BB69CC" w:rsidP="001143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FE1530E" w14:textId="753AC171" w:rsidR="00BB69CC" w:rsidRPr="00BB69CC" w:rsidRDefault="00BB69CC" w:rsidP="00BB69CC">
            <w:pPr>
              <w:pStyle w:val="acctfourfigures"/>
              <w:tabs>
                <w:tab w:val="left" w:pos="62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9CC">
              <w:rPr>
                <w:rFonts w:asciiTheme="majorBidi" w:hAnsiTheme="majorBidi" w:cstheme="majorBidi"/>
                <w:sz w:val="30"/>
                <w:szCs w:val="30"/>
              </w:rPr>
              <w:t>19,433</w:t>
            </w:r>
          </w:p>
        </w:tc>
        <w:tc>
          <w:tcPr>
            <w:tcW w:w="262" w:type="dxa"/>
          </w:tcPr>
          <w:p w14:paraId="623C301A" w14:textId="77777777" w:rsidR="00BB69CC" w:rsidRPr="00BB69CC" w:rsidRDefault="00BB69CC" w:rsidP="00BB69CC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A0E447D" w14:textId="4857CDE3" w:rsidR="00BB69CC" w:rsidRPr="00DA6004" w:rsidRDefault="00BB69CC" w:rsidP="00BB69C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A6004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1143F7" w:rsidRPr="008E57D9" w14:paraId="3E9A004D" w14:textId="77777777" w:rsidTr="00910BB2">
        <w:trPr>
          <w:trHeight w:val="414"/>
        </w:trPr>
        <w:tc>
          <w:tcPr>
            <w:tcW w:w="5850" w:type="dxa"/>
          </w:tcPr>
          <w:p w14:paraId="4D25014E" w14:textId="2A140D3F" w:rsidR="001143F7" w:rsidRPr="008E57D9" w:rsidRDefault="00910BB2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63" w:type="dxa"/>
          </w:tcPr>
          <w:p w14:paraId="1FAFDC63" w14:textId="77777777" w:rsidR="001143F7" w:rsidRPr="008E57D9" w:rsidRDefault="001143F7" w:rsidP="001143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38A68DA5" w14:textId="21C494D7" w:rsidR="001143F7" w:rsidRPr="008E57D9" w:rsidRDefault="00AF51C9" w:rsidP="003F314C">
            <w:pPr>
              <w:pStyle w:val="acctfourfigures"/>
              <w:tabs>
                <w:tab w:val="left" w:pos="62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B6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1,415,208</w:t>
            </w: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6894B7F3" w14:textId="77777777" w:rsidR="001143F7" w:rsidRPr="008E57D9" w:rsidRDefault="001143F7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2C61CA48" w14:textId="632FABC8" w:rsidR="001143F7" w:rsidRPr="008E57D9" w:rsidRDefault="00C652C0" w:rsidP="001143F7">
            <w:pPr>
              <w:pStyle w:val="acctfourfigures"/>
              <w:tabs>
                <w:tab w:val="left" w:pos="72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1,405,285 </w:t>
            </w:r>
          </w:p>
        </w:tc>
      </w:tr>
    </w:tbl>
    <w:p w14:paraId="418081BD" w14:textId="77777777" w:rsidR="004A6698" w:rsidRPr="008E57D9" w:rsidRDefault="004A6698" w:rsidP="004A6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6480C8B" w14:textId="063AD915" w:rsidR="00A15EB2" w:rsidRDefault="00360501" w:rsidP="004A6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3336B2" w:rsidRPr="008E57D9">
        <w:rPr>
          <w:rFonts w:ascii="Angsana New" w:hAnsi="Angsana New"/>
          <w:sz w:val="30"/>
          <w:szCs w:val="30"/>
        </w:rPr>
        <w:t xml:space="preserve">26 </w:t>
      </w:r>
      <w:r w:rsidRPr="008E57D9">
        <w:rPr>
          <w:rFonts w:ascii="Angsana New" w:hAnsi="Angsana New" w:hint="cs"/>
          <w:sz w:val="30"/>
          <w:szCs w:val="30"/>
          <w:cs/>
        </w:rPr>
        <w:t>กรกฎาคม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3336B2"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FC273E" w:rsidRPr="008E57D9">
        <w:rPr>
          <w:rFonts w:ascii="Angsana New" w:hAnsi="Angsana New" w:hint="cs"/>
          <w:sz w:val="30"/>
          <w:szCs w:val="30"/>
          <w:cs/>
        </w:rPr>
        <w:t>บริษัทได้ลงนามในสัญญา</w:t>
      </w:r>
      <w:r w:rsidRPr="008E57D9">
        <w:rPr>
          <w:rFonts w:ascii="Angsana New" w:hAnsi="Angsana New" w:hint="cs"/>
          <w:sz w:val="30"/>
          <w:szCs w:val="30"/>
          <w:cs/>
        </w:rPr>
        <w:t>การเข้าซื้อหุ้นสามัญ</w:t>
      </w:r>
      <w:r w:rsidR="00BB69CC">
        <w:rPr>
          <w:rFonts w:ascii="Angsana New" w:hAnsi="Angsana New" w:hint="cs"/>
          <w:sz w:val="30"/>
          <w:szCs w:val="30"/>
          <w:cs/>
        </w:rPr>
        <w:t>และ</w:t>
      </w:r>
      <w:r w:rsidR="00BB69CC" w:rsidRPr="008E57D9">
        <w:rPr>
          <w:rFonts w:ascii="Angsana New" w:hAnsi="Angsana New" w:hint="cs"/>
          <w:sz w:val="30"/>
          <w:szCs w:val="30"/>
          <w:cs/>
        </w:rPr>
        <w:t>สัญญาซื้อขายหุ้น</w:t>
      </w:r>
      <w:r w:rsidR="00BB69CC">
        <w:rPr>
          <w:rFonts w:ascii="Angsana New" w:hAnsi="Angsana New" w:hint="cs"/>
          <w:sz w:val="30"/>
          <w:szCs w:val="30"/>
          <w:cs/>
        </w:rPr>
        <w:t>ของ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พลาซ่า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แอทธินี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คิดเป็นส่วนได้เสียร้อยละ</w:t>
      </w:r>
      <w:r w:rsidR="006D0173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="006D0173" w:rsidRPr="008E57D9">
        <w:rPr>
          <w:rFonts w:ascii="Angsana New" w:hAnsi="Angsana New"/>
          <w:sz w:val="30"/>
          <w:szCs w:val="30"/>
          <w:lang w:eastAsia="zh-CN"/>
        </w:rPr>
        <w:t xml:space="preserve">100 </w:t>
      </w:r>
      <w:r w:rsidRPr="008E57D9">
        <w:rPr>
          <w:rFonts w:ascii="Angsana New" w:hAnsi="Angsana New" w:hint="cs"/>
          <w:sz w:val="30"/>
          <w:szCs w:val="30"/>
          <w:cs/>
        </w:rPr>
        <w:t>ของหุ้นที่ออกและชำระแล้วจากกิจการที่เกี่ยวข้องกัน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เพื่อให้ได้มา</w:t>
      </w:r>
      <w:r w:rsidR="004A0120">
        <w:rPr>
          <w:rFonts w:ascii="Angsana New" w:hAnsi="Angsana New" w:hint="cs"/>
          <w:sz w:val="30"/>
          <w:szCs w:val="30"/>
          <w:cs/>
        </w:rPr>
        <w:t>ซึ่ง</w:t>
      </w:r>
      <w:r w:rsidRPr="008E57D9">
        <w:rPr>
          <w:rFonts w:ascii="Angsana New" w:hAnsi="Angsana New" w:hint="cs"/>
          <w:sz w:val="30"/>
          <w:szCs w:val="30"/>
          <w:cs/>
        </w:rPr>
        <w:t>กิจการโรงแรมพลาซ่า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แอทธินี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นิวยอร์ก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และอาคารทาวน์เฮ้าส</w:t>
      </w:r>
      <w:r w:rsidR="00735CD0">
        <w:rPr>
          <w:rFonts w:ascii="Angsana New" w:hAnsi="Angsana New" w:hint="cs"/>
          <w:sz w:val="30"/>
          <w:szCs w:val="30"/>
          <w:cs/>
        </w:rPr>
        <w:t>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รวมเป็นจำนวนเงินประมาณ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3336B2" w:rsidRPr="008E57D9">
        <w:rPr>
          <w:rFonts w:ascii="Angsana New" w:hAnsi="Angsana New"/>
          <w:sz w:val="30"/>
          <w:szCs w:val="30"/>
        </w:rPr>
        <w:t>7,789.00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97235E">
        <w:rPr>
          <w:rFonts w:ascii="Angsana New" w:hAnsi="Angsana New"/>
          <w:sz w:val="30"/>
          <w:szCs w:val="30"/>
          <w:cs/>
        </w:rPr>
        <w:br/>
      </w:r>
      <w:r w:rsidR="00BB69CC" w:rsidRPr="008E57D9">
        <w:rPr>
          <w:rFonts w:ascii="Angsana New" w:hAnsi="Angsana New" w:hint="cs"/>
          <w:sz w:val="30"/>
          <w:szCs w:val="30"/>
          <w:cs/>
        </w:rPr>
        <w:t>โดยมีมูลค่าการเข้าซื้อหุ้นขั้นต้นเป็นจำนวนเงิน</w:t>
      </w:r>
      <w:r w:rsidR="00BB69CC" w:rsidRPr="008E57D9">
        <w:rPr>
          <w:rFonts w:ascii="Angsana New" w:hAnsi="Angsana New"/>
          <w:sz w:val="30"/>
          <w:szCs w:val="30"/>
        </w:rPr>
        <w:t xml:space="preserve"> 1,402.</w:t>
      </w:r>
      <w:r w:rsidR="00BB69CC">
        <w:rPr>
          <w:rFonts w:ascii="Angsana New" w:hAnsi="Angsana New"/>
          <w:sz w:val="30"/>
          <w:szCs w:val="30"/>
        </w:rPr>
        <w:t>05</w:t>
      </w:r>
      <w:r w:rsidR="00BB69CC" w:rsidRPr="008E57D9">
        <w:rPr>
          <w:rFonts w:ascii="Angsana New" w:hAnsi="Angsana New"/>
          <w:sz w:val="30"/>
          <w:szCs w:val="30"/>
          <w:cs/>
        </w:rPr>
        <w:t xml:space="preserve"> </w:t>
      </w:r>
      <w:r w:rsidR="00BB69CC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BB69CC" w:rsidRPr="008E57D9">
        <w:rPr>
          <w:rFonts w:ascii="Angsana New" w:hAnsi="Angsana New"/>
          <w:sz w:val="30"/>
          <w:szCs w:val="30"/>
          <w:cs/>
        </w:rPr>
        <w:t xml:space="preserve"> </w:t>
      </w:r>
      <w:r w:rsidR="00BB69CC" w:rsidRPr="008E57D9">
        <w:rPr>
          <w:rFonts w:ascii="Angsana New" w:hAnsi="Angsana New" w:hint="cs"/>
          <w:sz w:val="30"/>
          <w:szCs w:val="30"/>
          <w:cs/>
        </w:rPr>
        <w:t xml:space="preserve">หรือร้อยละ </w:t>
      </w:r>
      <w:r w:rsidR="00BB69CC" w:rsidRPr="008E57D9">
        <w:rPr>
          <w:rFonts w:ascii="Angsana New" w:hAnsi="Angsana New" w:hint="eastAsia"/>
          <w:sz w:val="30"/>
          <w:szCs w:val="30"/>
          <w:lang w:eastAsia="zh-CN"/>
        </w:rPr>
        <w:t>1</w:t>
      </w:r>
      <w:r w:rsidR="00BB69CC" w:rsidRPr="008E57D9">
        <w:rPr>
          <w:rFonts w:ascii="Angsana New" w:hAnsi="Angsana New"/>
          <w:sz w:val="30"/>
          <w:szCs w:val="30"/>
          <w:lang w:eastAsia="zh-CN"/>
        </w:rPr>
        <w:t>8</w:t>
      </w:r>
      <w:r w:rsidR="00BB69CC" w:rsidRPr="008E57D9">
        <w:rPr>
          <w:rFonts w:ascii="Angsana New" w:hAnsi="Angsana New"/>
          <w:sz w:val="30"/>
          <w:szCs w:val="30"/>
          <w:cs/>
        </w:rPr>
        <w:t xml:space="preserve"> </w:t>
      </w:r>
      <w:r w:rsidR="00BB69CC" w:rsidRPr="008E57D9">
        <w:rPr>
          <w:rFonts w:ascii="Angsana New" w:hAnsi="Angsana New" w:hint="cs"/>
          <w:sz w:val="30"/>
          <w:szCs w:val="30"/>
          <w:cs/>
        </w:rPr>
        <w:t>ของหุ้นที่ออกและชำระแล้ว</w:t>
      </w:r>
      <w:r w:rsidR="00BB69CC" w:rsidRPr="008E57D9">
        <w:rPr>
          <w:rFonts w:ascii="Angsana New" w:hAnsi="Angsana New"/>
          <w:sz w:val="30"/>
          <w:szCs w:val="30"/>
          <w:cs/>
        </w:rPr>
        <w:t xml:space="preserve"> </w:t>
      </w:r>
      <w:r w:rsidR="00BB69CC" w:rsidRPr="008E57D9">
        <w:rPr>
          <w:rFonts w:ascii="Angsana New" w:hAnsi="Angsana New" w:hint="cs"/>
          <w:sz w:val="30"/>
          <w:szCs w:val="30"/>
          <w:cs/>
        </w:rPr>
        <w:t>และ</w:t>
      </w:r>
      <w:r w:rsidR="0097235E"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="00BB69CC" w:rsidRPr="008E57D9">
        <w:rPr>
          <w:rFonts w:ascii="Angsana New" w:hAnsi="Angsana New" w:hint="cs"/>
          <w:sz w:val="30"/>
          <w:szCs w:val="30"/>
          <w:cs/>
        </w:rPr>
        <w:t>ต</w:t>
      </w:r>
      <w:r w:rsidR="0097235E">
        <w:rPr>
          <w:rFonts w:ascii="Angsana New" w:hAnsi="Angsana New" w:hint="cs"/>
          <w:sz w:val="30"/>
          <w:szCs w:val="30"/>
          <w:cs/>
        </w:rPr>
        <w:t>ก</w:t>
      </w:r>
      <w:r w:rsidR="00BB69CC" w:rsidRPr="008E57D9">
        <w:rPr>
          <w:rFonts w:ascii="Angsana New" w:hAnsi="Angsana New" w:hint="cs"/>
          <w:sz w:val="30"/>
          <w:szCs w:val="30"/>
          <w:cs/>
        </w:rPr>
        <w:t>ลงจะเข้าซื้อหุ้นส่วนที่เหลือภายในระยะเวลา</w:t>
      </w:r>
      <w:r w:rsidR="00BB69CC" w:rsidRPr="008E57D9">
        <w:rPr>
          <w:rFonts w:ascii="Angsana New" w:hAnsi="Angsana New"/>
          <w:sz w:val="30"/>
          <w:szCs w:val="30"/>
        </w:rPr>
        <w:t xml:space="preserve"> 10</w:t>
      </w:r>
      <w:r w:rsidR="00BB69CC" w:rsidRPr="008E57D9">
        <w:rPr>
          <w:rFonts w:ascii="Angsana New" w:hAnsi="Angsana New"/>
          <w:sz w:val="30"/>
          <w:szCs w:val="30"/>
          <w:cs/>
        </w:rPr>
        <w:t xml:space="preserve"> </w:t>
      </w:r>
      <w:r w:rsidR="00BB69CC" w:rsidRPr="008E57D9">
        <w:rPr>
          <w:rFonts w:ascii="Angsana New" w:hAnsi="Angsana New" w:hint="cs"/>
          <w:sz w:val="30"/>
          <w:szCs w:val="30"/>
          <w:cs/>
        </w:rPr>
        <w:t>ปี</w:t>
      </w:r>
      <w:r w:rsidR="00BB69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ในวันเดียวกันบริษัทได้ลงนามในสัญญาระหว่าง</w:t>
      </w:r>
      <w:r w:rsidR="0097235E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ผู้ถือหุ้นกับกิจการที่เกี่ยวข้องกัน</w:t>
      </w:r>
      <w:r w:rsidR="0097235E">
        <w:rPr>
          <w:rFonts w:ascii="Angsana New" w:hAnsi="Angsana New" w:hint="cs"/>
          <w:sz w:val="30"/>
          <w:szCs w:val="30"/>
          <w:cs/>
        </w:rPr>
        <w:t>และ</w:t>
      </w:r>
      <w:r w:rsidRPr="008E57D9">
        <w:rPr>
          <w:rFonts w:ascii="Angsana New" w:hAnsi="Angsana New" w:hint="cs"/>
          <w:sz w:val="30"/>
          <w:szCs w:val="30"/>
          <w:cs/>
        </w:rPr>
        <w:t>ได้จัดประเภทเงินลงทุนดังกล่าวเป็นเงินลงทุนในการร่วมค้า</w:t>
      </w:r>
      <w:r w:rsidR="003E5A68">
        <w:rPr>
          <w:rFonts w:ascii="Angsana New" w:hAnsi="Angsana New"/>
          <w:sz w:val="30"/>
          <w:szCs w:val="30"/>
        </w:rPr>
        <w:t xml:space="preserve"> </w:t>
      </w:r>
    </w:p>
    <w:p w14:paraId="1AA6B1DB" w14:textId="77777777" w:rsidR="00A15EB2" w:rsidRDefault="00A1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79E9DA2" w14:textId="2F951B60" w:rsidR="00C265AF" w:rsidRPr="008E57D9" w:rsidRDefault="00C265AF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5691E53" w14:textId="77777777" w:rsidR="009239B0" w:rsidRPr="008E57D9" w:rsidRDefault="009239B0" w:rsidP="0001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9"/>
        <w:gridCol w:w="2321"/>
        <w:gridCol w:w="720"/>
        <w:gridCol w:w="1440"/>
      </w:tblGrid>
      <w:tr w:rsidR="00C265AF" w:rsidRPr="008E57D9" w14:paraId="63DF0FE5" w14:textId="77777777" w:rsidTr="00DC73F7">
        <w:tc>
          <w:tcPr>
            <w:tcW w:w="4609" w:type="dxa"/>
            <w:hideMark/>
          </w:tcPr>
          <w:p w14:paraId="732F5880" w14:textId="455D52F1" w:rsidR="00C265AF" w:rsidRPr="008E57D9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8E57D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รายการเคลื่อนไหวสำหรับงวด</w:t>
            </w:r>
            <w:r w:rsidR="00A60605" w:rsidRPr="008E57D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เก้าเดือนสิ้น</w:t>
            </w:r>
            <w:r w:rsidR="00370AE4" w:rsidRPr="008E57D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สุดวันที่</w:t>
            </w:r>
          </w:p>
          <w:p w14:paraId="7A6322F4" w14:textId="7CB4F0B0" w:rsidR="00C265AF" w:rsidRPr="008E57D9" w:rsidRDefault="00C265AF" w:rsidP="004021B4">
            <w:pPr>
              <w:tabs>
                <w:tab w:val="left" w:pos="540"/>
              </w:tabs>
              <w:spacing w:line="240" w:lineRule="auto"/>
              <w:ind w:left="140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B4F86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D7DF4"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8B4F86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847EB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321" w:type="dxa"/>
          </w:tcPr>
          <w:p w14:paraId="4840DF9A" w14:textId="77777777" w:rsidR="00C265AF" w:rsidRPr="008E57D9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BCF059C" w14:textId="77777777" w:rsidR="00C265AF" w:rsidRPr="008E57D9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0173CBD" w14:textId="77777777" w:rsidR="00C265AF" w:rsidRPr="008E57D9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81FD4C" w14:textId="77777777" w:rsidR="00C265AF" w:rsidRPr="008E57D9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65AF" w:rsidRPr="008E57D9" w14:paraId="681C56A1" w14:textId="77777777" w:rsidTr="00DC73F7">
        <w:tc>
          <w:tcPr>
            <w:tcW w:w="4609" w:type="dxa"/>
          </w:tcPr>
          <w:p w14:paraId="7F71A25F" w14:textId="77777777" w:rsidR="00C265AF" w:rsidRPr="008E57D9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1" w:type="dxa"/>
          </w:tcPr>
          <w:p w14:paraId="456F2314" w14:textId="77777777" w:rsidR="00C265AF" w:rsidRPr="008E57D9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3A186D0" w14:textId="77777777" w:rsidR="00C265AF" w:rsidRPr="008E57D9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BDBD84" w14:textId="77777777" w:rsidR="00C265AF" w:rsidRPr="008E57D9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3AA" w:rsidRPr="008E57D9" w14:paraId="1D326987" w14:textId="77777777" w:rsidTr="00DC73F7">
        <w:tc>
          <w:tcPr>
            <w:tcW w:w="4609" w:type="dxa"/>
            <w:hideMark/>
          </w:tcPr>
          <w:p w14:paraId="22344B10" w14:textId="10CE489E" w:rsidR="000633AA" w:rsidRPr="008E57D9" w:rsidRDefault="000633AA" w:rsidP="000633AA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8E57D9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8E57D9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Pr="008E57D9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="00370AE4" w:rsidRPr="008E57D9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321" w:type="dxa"/>
          </w:tcPr>
          <w:p w14:paraId="4B305FDB" w14:textId="77777777" w:rsidR="000633AA" w:rsidRPr="008E57D9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9DA337F" w14:textId="77777777" w:rsidR="000633AA" w:rsidRPr="008E57D9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F647EE" w14:textId="3D19FCC0" w:rsidR="000633AA" w:rsidRPr="008E57D9" w:rsidRDefault="003A582F" w:rsidP="000E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370AE4" w:rsidRPr="008E57D9">
              <w:rPr>
                <w:rFonts w:ascii="Angsana New" w:eastAsia="MS Mincho" w:hAnsi="Angsana New"/>
                <w:sz w:val="30"/>
                <w:szCs w:val="30"/>
                <w:cs/>
              </w:rPr>
              <w:t>42</w:t>
            </w:r>
            <w:r w:rsidR="00370AE4" w:rsidRPr="008E57D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370AE4" w:rsidRPr="008E57D9">
              <w:rPr>
                <w:rFonts w:ascii="Angsana New" w:eastAsia="MS Mincho" w:hAnsi="Angsana New"/>
                <w:sz w:val="30"/>
                <w:szCs w:val="30"/>
                <w:cs/>
              </w:rPr>
              <w:t>495</w:t>
            </w:r>
            <w:r w:rsidR="00370AE4" w:rsidRPr="008E57D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370AE4" w:rsidRPr="008E57D9">
              <w:rPr>
                <w:rFonts w:ascii="Angsana New" w:eastAsia="MS Mincho" w:hAnsi="Angsana New"/>
                <w:sz w:val="30"/>
                <w:szCs w:val="30"/>
                <w:cs/>
              </w:rPr>
              <w:t>335</w:t>
            </w:r>
          </w:p>
        </w:tc>
      </w:tr>
      <w:tr w:rsidR="0049094C" w:rsidRPr="008E57D9" w14:paraId="288EE7BE" w14:textId="77777777" w:rsidTr="00DC73F7">
        <w:tc>
          <w:tcPr>
            <w:tcW w:w="4609" w:type="dxa"/>
          </w:tcPr>
          <w:p w14:paraId="741C66B0" w14:textId="2EE0C23F" w:rsidR="0049094C" w:rsidRPr="008E57D9" w:rsidRDefault="00D865A6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321" w:type="dxa"/>
          </w:tcPr>
          <w:p w14:paraId="009C71D1" w14:textId="77777777" w:rsidR="0049094C" w:rsidRPr="008E57D9" w:rsidRDefault="0049094C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CC7066B" w14:textId="77777777" w:rsidR="0049094C" w:rsidRPr="008E57D9" w:rsidRDefault="0049094C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4DDFC8" w14:textId="72878D6D" w:rsidR="0049094C" w:rsidRPr="008E57D9" w:rsidRDefault="00683E0E" w:rsidP="006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ab/>
              <w:t>191,925</w:t>
            </w:r>
          </w:p>
        </w:tc>
      </w:tr>
      <w:tr w:rsidR="00683E0E" w:rsidRPr="008E57D9" w14:paraId="263C605A" w14:textId="77777777" w:rsidTr="00DC73F7">
        <w:tc>
          <w:tcPr>
            <w:tcW w:w="4609" w:type="dxa"/>
          </w:tcPr>
          <w:p w14:paraId="312CEB17" w14:textId="7691BEC8" w:rsidR="00683E0E" w:rsidRPr="008E57D9" w:rsidRDefault="00683E0E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2321" w:type="dxa"/>
          </w:tcPr>
          <w:p w14:paraId="2343AFEB" w14:textId="77777777" w:rsidR="00683E0E" w:rsidRPr="008E57D9" w:rsidRDefault="00683E0E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6C086AF" w14:textId="77777777" w:rsidR="00683E0E" w:rsidRPr="008E57D9" w:rsidRDefault="00683E0E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FBF03E" w14:textId="646F68B7" w:rsidR="00683E0E" w:rsidRPr="008E57D9" w:rsidRDefault="00677295" w:rsidP="006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ab/>
              <w:t>45,994,416</w:t>
            </w:r>
          </w:p>
        </w:tc>
      </w:tr>
      <w:tr w:rsidR="000633AA" w:rsidRPr="008E57D9" w14:paraId="28140CE9" w14:textId="77777777" w:rsidTr="00DC73F7">
        <w:tc>
          <w:tcPr>
            <w:tcW w:w="4609" w:type="dxa"/>
          </w:tcPr>
          <w:p w14:paraId="23703BFE" w14:textId="2B42FC87" w:rsidR="000633AA" w:rsidRPr="008E57D9" w:rsidRDefault="003A582F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2321" w:type="dxa"/>
          </w:tcPr>
          <w:p w14:paraId="23BA578B" w14:textId="77777777" w:rsidR="000633AA" w:rsidRPr="008E57D9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EBD21EC" w14:textId="77777777" w:rsidR="000633AA" w:rsidRPr="008E57D9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CB3DF0" w14:textId="02789134" w:rsidR="000633AA" w:rsidRPr="008E57D9" w:rsidRDefault="00677295" w:rsidP="004E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ab/>
              <w:t>(</w:t>
            </w:r>
            <w:r w:rsidR="002E4651" w:rsidRPr="008E57D9">
              <w:rPr>
                <w:rFonts w:ascii="Angsana New" w:eastAsia="MS Mincho" w:hAnsi="Angsana New"/>
                <w:sz w:val="30"/>
                <w:szCs w:val="30"/>
              </w:rPr>
              <w:t>920</w:t>
            </w:r>
            <w:r w:rsidRPr="008E57D9">
              <w:rPr>
                <w:rFonts w:ascii="Angsana New" w:eastAsia="MS Mincho" w:hAnsi="Angsana New"/>
                <w:sz w:val="30"/>
                <w:szCs w:val="30"/>
              </w:rPr>
              <w:t>,665)</w:t>
            </w:r>
          </w:p>
        </w:tc>
      </w:tr>
      <w:tr w:rsidR="000633AA" w:rsidRPr="008E57D9" w14:paraId="31AB3609" w14:textId="77777777" w:rsidTr="00DC73F7">
        <w:tc>
          <w:tcPr>
            <w:tcW w:w="4609" w:type="dxa"/>
            <w:hideMark/>
          </w:tcPr>
          <w:p w14:paraId="55C4655F" w14:textId="2FD1856B" w:rsidR="000633AA" w:rsidRPr="008E57D9" w:rsidRDefault="000633AA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370AE4" w:rsidRPr="008E57D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370AE4"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8B4F86"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0 </w:t>
            </w:r>
            <w:r w:rsidR="00FD7DF4" w:rsidRPr="008E57D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370AE4"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21" w:type="dxa"/>
          </w:tcPr>
          <w:p w14:paraId="6A71C972" w14:textId="77777777" w:rsidR="000633AA" w:rsidRPr="008E57D9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A4A15BF" w14:textId="77777777" w:rsidR="000633AA" w:rsidRPr="008E57D9" w:rsidRDefault="000633AA" w:rsidP="000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11979" w14:textId="0AEF2194" w:rsidR="000633AA" w:rsidRPr="008E57D9" w:rsidRDefault="00677295" w:rsidP="004E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ab/>
            </w:r>
            <w:r w:rsidR="006A1635"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87,</w:t>
            </w:r>
            <w:r w:rsidR="00733709"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761</w:t>
            </w:r>
            <w:r w:rsidR="006A1635"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,011</w:t>
            </w:r>
          </w:p>
        </w:tc>
      </w:tr>
    </w:tbl>
    <w:p w14:paraId="48506028" w14:textId="4E85AA22" w:rsidR="00C265AF" w:rsidRPr="008E57D9" w:rsidRDefault="00C265AF" w:rsidP="00612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</w:rPr>
      </w:pPr>
    </w:p>
    <w:p w14:paraId="2D15A805" w14:textId="129DA185" w:rsidR="0076647F" w:rsidRPr="008E57D9" w:rsidRDefault="00742555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การเปลี่ยนชื่อบริษัทย่อยสำหรับงวด</w:t>
      </w:r>
      <w:r w:rsidR="00FD7DF4" w:rsidRPr="008E57D9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Pr="008E57D9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Pr="008E57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i/>
          <w:iCs/>
          <w:sz w:val="30"/>
          <w:szCs w:val="30"/>
        </w:rPr>
        <w:t>30</w:t>
      </w:r>
      <w:r w:rsidRPr="008E57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D7DF4" w:rsidRPr="008E57D9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Pr="008E57D9">
        <w:rPr>
          <w:rFonts w:ascii="Angsana New" w:hAnsi="Angsana New"/>
          <w:i/>
          <w:iCs/>
          <w:sz w:val="30"/>
          <w:szCs w:val="30"/>
        </w:rPr>
        <w:t>2566</w:t>
      </w:r>
    </w:p>
    <w:p w14:paraId="00EAB20A" w14:textId="77777777" w:rsidR="0076647F" w:rsidRPr="008E57D9" w:rsidRDefault="0076647F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cs/>
        </w:rPr>
      </w:pPr>
    </w:p>
    <w:p w14:paraId="15A807E2" w14:textId="77777777" w:rsidR="00413048" w:rsidRPr="008E57D9" w:rsidRDefault="00E35587" w:rsidP="007F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D36BC6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="008F3662" w:rsidRPr="008E57D9">
        <w:rPr>
          <w:rFonts w:ascii="Angsana New" w:hAnsi="Angsana New"/>
          <w:sz w:val="30"/>
          <w:szCs w:val="30"/>
        </w:rPr>
        <w:t>3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กุมภาพันธ์</w:t>
      </w:r>
      <w:r w:rsidR="00D36BC6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="008F3662"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วินเซอร์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โฮเต็ล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แบงคอก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สุขุมวิท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ลักชูรี่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2C58A3AE" w14:textId="77777777" w:rsidR="00413048" w:rsidRPr="008E57D9" w:rsidRDefault="00413048" w:rsidP="007F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62D4098" w14:textId="451BA0F6" w:rsidR="009233AB" w:rsidRPr="008E57D9" w:rsidRDefault="009233AB" w:rsidP="0092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E57D9">
        <w:rPr>
          <w:rFonts w:ascii="Angsana New" w:hAnsi="Angsana New"/>
          <w:sz w:val="30"/>
          <w:szCs w:val="30"/>
        </w:rPr>
        <w:t>16</w:t>
      </w:r>
      <w:r w:rsidRPr="008E57D9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 xml:space="preserve">รีเทล เวิลด์ </w:t>
      </w:r>
      <w:r w:rsidRPr="008E57D9">
        <w:rPr>
          <w:rFonts w:ascii="Angsana New" w:hAnsi="Angsana New"/>
          <w:sz w:val="30"/>
          <w:szCs w:val="30"/>
        </w:rPr>
        <w:t>8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บางรัก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ลักชูรี่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6113D0F2" w14:textId="57EC1467" w:rsidR="009233AB" w:rsidRPr="008E57D9" w:rsidRDefault="009233AB" w:rsidP="0092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6D7A90F" w14:textId="540204B5" w:rsidR="00211549" w:rsidRPr="008E57D9" w:rsidRDefault="00211549" w:rsidP="0092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  <w:cs/>
        </w:rPr>
      </w:pPr>
      <w:r w:rsidRPr="008E57D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E57D9">
        <w:rPr>
          <w:rFonts w:ascii="Angsana New" w:hAnsi="Angsana New"/>
          <w:sz w:val="30"/>
          <w:szCs w:val="30"/>
        </w:rPr>
        <w:t xml:space="preserve">5 </w:t>
      </w:r>
      <w:r w:rsidRPr="008E57D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 w:hint="cs"/>
          <w:sz w:val="30"/>
          <w:szCs w:val="30"/>
          <w:cs/>
        </w:rPr>
        <w:t xml:space="preserve"> บริษัท โฮเทลส์ เวิลด์ </w:t>
      </w:r>
      <w:r w:rsidRPr="008E57D9">
        <w:rPr>
          <w:rFonts w:ascii="Angsana New" w:hAnsi="Angsana New"/>
          <w:sz w:val="30"/>
          <w:szCs w:val="30"/>
        </w:rPr>
        <w:t xml:space="preserve">7 </w:t>
      </w:r>
      <w:r w:rsidRPr="008E57D9">
        <w:rPr>
          <w:rFonts w:ascii="Angsana New" w:hAnsi="Angsana New" w:hint="cs"/>
          <w:sz w:val="30"/>
          <w:szCs w:val="30"/>
          <w:cs/>
        </w:rPr>
        <w:t>จำกัด ซึ่งเป็นบริษัทย่อยได้ดำเนินการจดทะเบียนเปลี่ยนชื่อบริษัทเป็น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เอดับบลิวซี โฮเทล พร็อพเพอร์ตี แม่ปิง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36D75E87" w14:textId="77777777" w:rsidR="00211549" w:rsidRPr="008E57D9" w:rsidRDefault="00211549" w:rsidP="0092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498A6B5" w14:textId="6BD252FC" w:rsidR="00EE1018" w:rsidRDefault="00413048" w:rsidP="00EE1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24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พฤษภาคม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ปลี่ยนชื่อบริษัทกับกระทรวงพาณิชย์เป็นที่เรียบร้อย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7EC68188" w14:textId="77777777" w:rsidR="00620B7F" w:rsidRPr="00620B7F" w:rsidRDefault="00620B7F" w:rsidP="00EE1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D7F7180" w14:textId="16C1E721" w:rsidR="00EE1018" w:rsidRPr="008E57D9" w:rsidRDefault="00413048" w:rsidP="00EE1018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E57D9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8E57D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สิริทรัพย์พัฒนา</w:t>
      </w:r>
      <w:r w:rsidRPr="008E57D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pacing w:val="-4"/>
          <w:sz w:val="30"/>
          <w:szCs w:val="30"/>
        </w:rPr>
        <w:t>1</w:t>
      </w:r>
      <w:r w:rsidRPr="008E57D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8E57D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ได้จดทะเบียนเปลี่ยนชื่อบริษัทเป็น</w:t>
      </w:r>
      <w:r w:rsidRPr="008E57D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8E57D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เอดับบลิวซี</w:t>
      </w:r>
      <w:r w:rsidRPr="008E57D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สุรวงศ์</w:t>
      </w:r>
      <w:r w:rsidRPr="008E57D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พร๊อพเพอตี้</w:t>
      </w:r>
      <w:r w:rsidRPr="008E57D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จำกัด</w:t>
      </w:r>
    </w:p>
    <w:p w14:paraId="26E3412C" w14:textId="1E0D7DF7" w:rsidR="00413048" w:rsidRPr="008E57D9" w:rsidRDefault="00413048" w:rsidP="00EE1018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ทีซีซีซีแอล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จอมเทียน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ลักชูรี่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โฮเทลล์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จอมเทียน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1B61B9C8" w14:textId="77777777" w:rsidR="00EE1018" w:rsidRPr="008E57D9" w:rsidRDefault="00413048" w:rsidP="00EE1018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ทีซีซี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พัทยา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แอสเสท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เวิรด์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พัทยา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16637DF3" w14:textId="77777777" w:rsidR="00E251A3" w:rsidRPr="00DA6004" w:rsidRDefault="00E251A3" w:rsidP="00DA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C93E680" w14:textId="06976023" w:rsidR="001B3DB8" w:rsidRPr="008E57D9" w:rsidRDefault="001B3DB8" w:rsidP="001B3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4 </w:t>
      </w:r>
      <w:r w:rsidRPr="008E57D9">
        <w:rPr>
          <w:rFonts w:ascii="Angsana New" w:hAnsi="Angsana New" w:hint="cs"/>
          <w:sz w:val="30"/>
          <w:szCs w:val="30"/>
          <w:cs/>
        </w:rPr>
        <w:t>กันยายน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2566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เอเชียทีค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เอ็นเตอร์เทนเม้นท์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แอสเสท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เวิรด์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</w:t>
      </w:r>
      <w:r w:rsidR="00DA6004">
        <w:rPr>
          <w:rFonts w:ascii="Angsana New" w:hAnsi="Angsana New" w:hint="cs"/>
          <w:sz w:val="30"/>
          <w:szCs w:val="30"/>
          <w:cs/>
        </w:rPr>
        <w:t>ฮ</w:t>
      </w:r>
      <w:r w:rsidRPr="008E57D9">
        <w:rPr>
          <w:rFonts w:ascii="Angsana New" w:hAnsi="Angsana New" w:hint="cs"/>
          <w:sz w:val="30"/>
          <w:szCs w:val="30"/>
          <w:cs/>
        </w:rPr>
        <w:t>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พัทยา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2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3F240C45" w14:textId="391E1991" w:rsidR="00735CD0" w:rsidRDefault="00735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5CB935E4" w14:textId="37B89475" w:rsidR="009E231E" w:rsidRPr="008E57D9" w:rsidRDefault="009E231E" w:rsidP="009E231E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การควบรวมกิจการของบริษัทย่อย</w:t>
      </w:r>
    </w:p>
    <w:p w14:paraId="48555986" w14:textId="77777777" w:rsidR="009E231E" w:rsidRPr="00EF0B86" w:rsidRDefault="009E231E" w:rsidP="00EF0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0D584086" w14:textId="77777777" w:rsidR="009E231E" w:rsidRPr="008E57D9" w:rsidRDefault="009E231E" w:rsidP="009E231E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E57D9">
        <w:rPr>
          <w:rFonts w:ascii="Angsana New" w:hAnsi="Angsana New"/>
          <w:sz w:val="30"/>
          <w:szCs w:val="30"/>
        </w:rPr>
        <w:t xml:space="preserve">3 </w:t>
      </w:r>
      <w:r w:rsidRPr="008E57D9">
        <w:rPr>
          <w:rFonts w:ascii="Angsana New" w:hAnsi="Angsana New" w:hint="cs"/>
          <w:sz w:val="30"/>
          <w:szCs w:val="30"/>
          <w:cs/>
        </w:rPr>
        <w:t>กรกฎาคม</w:t>
      </w:r>
      <w:r w:rsidRPr="008E57D9">
        <w:rPr>
          <w:rFonts w:ascii="Angsana New" w:hAnsi="Angsana New"/>
          <w:sz w:val="30"/>
          <w:szCs w:val="30"/>
        </w:rPr>
        <w:t xml:space="preserve"> 2566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ทีซีซี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ซึ่งเป็นบริษัทย่อยทางอ้อมได้ดำเนินการ</w:t>
      </w:r>
      <w:r w:rsidRPr="008E57D9">
        <w:rPr>
          <w:rFonts w:ascii="Angsana New" w:hAnsi="Angsana New"/>
          <w:sz w:val="30"/>
          <w:szCs w:val="30"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จดทะเบียนควบรวมบริษัทกับบริษัทย่อยของบริษัทย่อยทางอ้อมต่อกระทรวงพาณิชย์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บริษัทที่ถูกควบรวมมีดังนี้</w:t>
      </w:r>
    </w:p>
    <w:p w14:paraId="0DB01C2A" w14:textId="77777777" w:rsidR="009E231E" w:rsidRPr="00EF0B86" w:rsidRDefault="009E231E" w:rsidP="00EF0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83535AD" w14:textId="2C4A8E22" w:rsidR="009E231E" w:rsidRPr="004C15D8" w:rsidRDefault="009E231E" w:rsidP="004C15D8">
      <w:pPr>
        <w:pStyle w:val="ListParagraph"/>
        <w:numPr>
          <w:ilvl w:val="2"/>
          <w:numId w:val="16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4C15D8">
        <w:rPr>
          <w:rFonts w:ascii="Angsana New" w:hAnsi="Angsana New" w:hint="cs"/>
          <w:sz w:val="30"/>
          <w:szCs w:val="30"/>
          <w:cs/>
        </w:rPr>
        <w:t>บริษัท</w:t>
      </w:r>
      <w:r w:rsidRPr="004C15D8">
        <w:rPr>
          <w:rFonts w:ascii="Angsana New" w:hAnsi="Angsana New"/>
          <w:sz w:val="30"/>
          <w:szCs w:val="30"/>
          <w:cs/>
        </w:rPr>
        <w:t xml:space="preserve"> </w:t>
      </w:r>
      <w:r w:rsidRPr="004C15D8">
        <w:rPr>
          <w:rFonts w:ascii="Angsana New" w:hAnsi="Angsana New" w:hint="cs"/>
          <w:sz w:val="30"/>
          <w:szCs w:val="30"/>
          <w:cs/>
        </w:rPr>
        <w:t>จรุงเศรษฐ์</w:t>
      </w:r>
      <w:r w:rsidRPr="004C15D8">
        <w:rPr>
          <w:rFonts w:ascii="Angsana New" w:hAnsi="Angsana New"/>
          <w:sz w:val="30"/>
          <w:szCs w:val="30"/>
          <w:cs/>
        </w:rPr>
        <w:t xml:space="preserve"> </w:t>
      </w:r>
      <w:r w:rsidRPr="004C15D8">
        <w:rPr>
          <w:rFonts w:ascii="Angsana New" w:hAnsi="Angsana New" w:hint="cs"/>
          <w:sz w:val="30"/>
          <w:szCs w:val="30"/>
          <w:cs/>
        </w:rPr>
        <w:t>จำกัด</w:t>
      </w:r>
    </w:p>
    <w:p w14:paraId="6C58ED16" w14:textId="63DEAC44" w:rsidR="009E231E" w:rsidRPr="008E57D9" w:rsidRDefault="009E231E" w:rsidP="004C15D8">
      <w:pPr>
        <w:pStyle w:val="ListParagraph"/>
        <w:numPr>
          <w:ilvl w:val="2"/>
          <w:numId w:val="16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นิวมาร์เก็ต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เอ็นเตอร์ไพร์ส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2A8C4A86" w14:textId="49F8B7A9" w:rsidR="009E231E" w:rsidRPr="008E57D9" w:rsidRDefault="009E231E" w:rsidP="004C15D8">
      <w:pPr>
        <w:pStyle w:val="ListParagraph"/>
        <w:numPr>
          <w:ilvl w:val="2"/>
          <w:numId w:val="16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วรรณวนา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ดีเวลลอปเม้นท์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6313AEF3" w14:textId="00940BA4" w:rsidR="009E231E" w:rsidRPr="008E57D9" w:rsidRDefault="009E231E" w:rsidP="004C15D8">
      <w:pPr>
        <w:pStyle w:val="ListParagraph"/>
        <w:numPr>
          <w:ilvl w:val="2"/>
          <w:numId w:val="16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ภุมริน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รีสอร์ท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แอนด์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สปา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</w:t>
      </w:r>
    </w:p>
    <w:p w14:paraId="052B89EE" w14:textId="32CA1086" w:rsidR="009E231E" w:rsidRPr="008E57D9" w:rsidRDefault="009E231E" w:rsidP="004C15D8">
      <w:pPr>
        <w:pStyle w:val="ListParagraph"/>
        <w:numPr>
          <w:ilvl w:val="2"/>
          <w:numId w:val="16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พีซฟูล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เอ็นเตอร์ไพร์ส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72572748" w14:textId="77777777" w:rsidR="009E231E" w:rsidRPr="00EF0B86" w:rsidRDefault="009E231E" w:rsidP="00EF0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48ADB5D" w14:textId="77777777" w:rsidR="009E231E" w:rsidRPr="008E57D9" w:rsidRDefault="009E231E" w:rsidP="009E231E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ภายหลังการควบรวม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ทีซีซี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ยังคงมีสภาพเป็นนิติบุคคลและใช้ชื่อบริษัทเป็น</w:t>
      </w:r>
      <w:r w:rsidRPr="008E57D9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ทีซีซี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 โดยบริษัทได้จดทะเบียนเพิ่มทุนจำนวน</w:t>
      </w:r>
      <w:r w:rsidRPr="008E57D9">
        <w:rPr>
          <w:rFonts w:ascii="Angsana New" w:hAnsi="Angsana New"/>
          <w:sz w:val="30"/>
          <w:szCs w:val="30"/>
        </w:rPr>
        <w:t xml:space="preserve"> 23.88 </w:t>
      </w:r>
      <w:r w:rsidRPr="008E57D9">
        <w:rPr>
          <w:rFonts w:ascii="Angsana New" w:hAnsi="Angsana New" w:hint="cs"/>
          <w:sz w:val="30"/>
          <w:szCs w:val="30"/>
          <w:cs/>
        </w:rPr>
        <w:t xml:space="preserve">ล้านบาท จากเดิม </w:t>
      </w:r>
      <w:r w:rsidRPr="008E57D9">
        <w:rPr>
          <w:rFonts w:ascii="Angsana New" w:hAnsi="Angsana New"/>
          <w:sz w:val="30"/>
          <w:szCs w:val="30"/>
        </w:rPr>
        <w:t xml:space="preserve">2,003.00 </w:t>
      </w:r>
      <w:r w:rsidRPr="008E57D9">
        <w:rPr>
          <w:rFonts w:ascii="Angsana New" w:hAnsi="Angsana New" w:hint="cs"/>
          <w:sz w:val="30"/>
          <w:szCs w:val="30"/>
          <w:cs/>
        </w:rPr>
        <w:t xml:space="preserve">ล้านบาท (จำนวนทั้งหมด </w:t>
      </w:r>
      <w:r w:rsidRPr="008E57D9">
        <w:rPr>
          <w:rFonts w:ascii="Angsana New" w:hAnsi="Angsana New"/>
          <w:sz w:val="30"/>
          <w:szCs w:val="30"/>
        </w:rPr>
        <w:t xml:space="preserve">200.30 </w:t>
      </w:r>
      <w:r w:rsidRPr="008E57D9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8E57D9">
        <w:rPr>
          <w:rFonts w:ascii="Angsana New" w:hAnsi="Angsana New"/>
          <w:sz w:val="30"/>
          <w:szCs w:val="30"/>
        </w:rPr>
        <w:t xml:space="preserve">10 </w:t>
      </w:r>
      <w:r w:rsidRPr="008E57D9">
        <w:rPr>
          <w:rFonts w:ascii="Angsana New" w:hAnsi="Angsana New" w:hint="cs"/>
          <w:sz w:val="30"/>
          <w:szCs w:val="30"/>
          <w:cs/>
        </w:rPr>
        <w:t xml:space="preserve">บาท) เป็นจำนวน </w:t>
      </w:r>
      <w:r w:rsidRPr="008E57D9">
        <w:rPr>
          <w:rFonts w:ascii="Angsana New" w:hAnsi="Angsana New"/>
          <w:sz w:val="30"/>
          <w:szCs w:val="30"/>
        </w:rPr>
        <w:t xml:space="preserve">2,026.88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202.69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10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</w:p>
    <w:p w14:paraId="1FD92265" w14:textId="77777777" w:rsidR="001B3DB8" w:rsidRPr="00EF0B86" w:rsidRDefault="001B3DB8" w:rsidP="00EF0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0AAF268C" w14:textId="6A4C8CE3" w:rsidR="00E251A3" w:rsidRPr="008E57D9" w:rsidRDefault="00597F55" w:rsidP="00597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  <w:r w:rsidR="00146ABD" w:rsidRPr="008E57D9">
        <w:rPr>
          <w:rFonts w:ascii="Angsana New" w:hAnsi="Angsana New" w:hint="cs"/>
          <w:i/>
          <w:iCs/>
          <w:sz w:val="30"/>
          <w:szCs w:val="30"/>
          <w:cs/>
        </w:rPr>
        <w:t>และเพิ่มทุน</w:t>
      </w:r>
      <w:r w:rsidRPr="008E57D9">
        <w:rPr>
          <w:rFonts w:ascii="Angsana New" w:hAnsi="Angsana New" w:hint="cs"/>
          <w:i/>
          <w:iCs/>
          <w:sz w:val="30"/>
          <w:szCs w:val="30"/>
          <w:cs/>
        </w:rPr>
        <w:t>ในบริษัทย่อยสำหรับงวด</w:t>
      </w:r>
      <w:r w:rsidR="00FD7DF4" w:rsidRPr="008E57D9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Pr="008E57D9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Pr="008E57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i/>
          <w:iCs/>
          <w:sz w:val="30"/>
          <w:szCs w:val="30"/>
        </w:rPr>
        <w:t xml:space="preserve">30 </w:t>
      </w:r>
      <w:r w:rsidR="00FD7DF4" w:rsidRPr="008E57D9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Pr="008E57D9">
        <w:rPr>
          <w:rFonts w:ascii="Angsana New" w:hAnsi="Angsana New"/>
          <w:i/>
          <w:iCs/>
          <w:sz w:val="30"/>
          <w:szCs w:val="30"/>
        </w:rPr>
        <w:t>2566</w:t>
      </w:r>
    </w:p>
    <w:p w14:paraId="1FFD2A89" w14:textId="77777777" w:rsidR="00597F55" w:rsidRPr="00EF0B86" w:rsidRDefault="00597F55" w:rsidP="00EF0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7048E07D" w14:textId="2F8D5C45" w:rsidR="00B41383" w:rsidRDefault="00B41383" w:rsidP="00B41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11 </w:t>
      </w:r>
      <w:r w:rsidRPr="008E57D9">
        <w:rPr>
          <w:rFonts w:ascii="Angsana New" w:hAnsi="Angsana New" w:hint="cs"/>
          <w:sz w:val="30"/>
          <w:szCs w:val="30"/>
          <w:cs/>
        </w:rPr>
        <w:t>พฤษภาคม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2566 </w:t>
      </w:r>
      <w:r w:rsidRPr="008E57D9">
        <w:rPr>
          <w:rFonts w:ascii="Angsana New" w:hAnsi="Angsana New" w:hint="cs"/>
          <w:sz w:val="30"/>
          <w:szCs w:val="30"/>
          <w:cs/>
        </w:rPr>
        <w:t>บริษัทและบริษัทย่อยได้ซื้อ</w:t>
      </w:r>
      <w:r w:rsidR="006E2467"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 w:hint="cs"/>
          <w:sz w:val="30"/>
          <w:szCs w:val="30"/>
          <w:cs/>
        </w:rPr>
        <w:t>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7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6E2467" w:rsidRPr="008E57D9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3,6</w:t>
      </w:r>
      <w:r w:rsidR="00B00614" w:rsidRPr="008E57D9">
        <w:rPr>
          <w:rFonts w:ascii="Angsana New" w:hAnsi="Angsana New"/>
          <w:sz w:val="30"/>
          <w:szCs w:val="30"/>
        </w:rPr>
        <w:t>5</w:t>
      </w:r>
      <w:r w:rsidR="004629C4" w:rsidRPr="008E57D9">
        <w:rPr>
          <w:rFonts w:ascii="Angsana New" w:hAnsi="Angsana New"/>
          <w:sz w:val="30"/>
          <w:szCs w:val="30"/>
        </w:rPr>
        <w:t>3</w:t>
      </w:r>
      <w:r w:rsidRPr="008E57D9">
        <w:rPr>
          <w:rFonts w:ascii="Angsana New" w:hAnsi="Angsana New"/>
          <w:sz w:val="30"/>
          <w:szCs w:val="30"/>
        </w:rPr>
        <w:t>.</w:t>
      </w:r>
      <w:r w:rsidR="00B00614" w:rsidRPr="008E57D9">
        <w:rPr>
          <w:rFonts w:ascii="Angsana New" w:hAnsi="Angsana New"/>
          <w:sz w:val="30"/>
          <w:szCs w:val="30"/>
        </w:rPr>
        <w:t>9</w:t>
      </w:r>
      <w:r w:rsidR="004629C4" w:rsidRPr="008E57D9">
        <w:rPr>
          <w:rFonts w:ascii="Angsana New" w:hAnsi="Angsana New"/>
          <w:sz w:val="30"/>
          <w:szCs w:val="30"/>
        </w:rPr>
        <w:t>7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6E2467" w:rsidRPr="008E57D9">
        <w:rPr>
          <w:rFonts w:ascii="Angsana New" w:hAnsi="Angsana New" w:hint="cs"/>
          <w:sz w:val="30"/>
          <w:szCs w:val="30"/>
          <w:cs/>
        </w:rPr>
        <w:t xml:space="preserve">โดยแบ่งเป็นการซื้อเงินลงทุนในบริษัทย่อยจำนวน </w:t>
      </w:r>
      <w:r w:rsidR="006E2467" w:rsidRPr="008E57D9">
        <w:rPr>
          <w:rFonts w:ascii="Angsana New" w:hAnsi="Angsana New"/>
          <w:sz w:val="30"/>
          <w:szCs w:val="30"/>
        </w:rPr>
        <w:t>7</w:t>
      </w:r>
      <w:r w:rsidR="00146ABD" w:rsidRPr="008E57D9">
        <w:rPr>
          <w:rFonts w:ascii="Angsana New" w:hAnsi="Angsana New" w:hint="cs"/>
          <w:sz w:val="30"/>
          <w:szCs w:val="30"/>
          <w:cs/>
        </w:rPr>
        <w:t>6</w:t>
      </w:r>
      <w:r w:rsidR="004629C4" w:rsidRPr="008E57D9">
        <w:rPr>
          <w:rFonts w:ascii="Angsana New" w:hAnsi="Angsana New"/>
          <w:sz w:val="30"/>
          <w:szCs w:val="30"/>
        </w:rPr>
        <w:t>6</w:t>
      </w:r>
      <w:r w:rsidR="006E2467" w:rsidRPr="008E57D9">
        <w:rPr>
          <w:rFonts w:ascii="Angsana New" w:hAnsi="Angsana New"/>
          <w:sz w:val="30"/>
          <w:szCs w:val="30"/>
        </w:rPr>
        <w:t>.</w:t>
      </w:r>
      <w:r w:rsidR="00B00614" w:rsidRPr="008E57D9">
        <w:rPr>
          <w:rFonts w:ascii="Angsana New" w:hAnsi="Angsana New"/>
          <w:sz w:val="30"/>
          <w:szCs w:val="30"/>
        </w:rPr>
        <w:t>3</w:t>
      </w:r>
      <w:r w:rsidR="004629C4" w:rsidRPr="008E57D9">
        <w:rPr>
          <w:rFonts w:ascii="Angsana New" w:hAnsi="Angsana New"/>
          <w:sz w:val="30"/>
          <w:szCs w:val="30"/>
        </w:rPr>
        <w:t>7</w:t>
      </w:r>
      <w:r w:rsidR="006E2467" w:rsidRPr="008E57D9">
        <w:rPr>
          <w:rFonts w:ascii="Angsana New" w:hAnsi="Angsana New"/>
          <w:sz w:val="30"/>
          <w:szCs w:val="30"/>
        </w:rPr>
        <w:t xml:space="preserve"> </w:t>
      </w:r>
      <w:r w:rsidR="006E2467" w:rsidRPr="008E57D9">
        <w:rPr>
          <w:rFonts w:ascii="Angsana New" w:hAnsi="Angsana New" w:hint="cs"/>
          <w:sz w:val="30"/>
          <w:szCs w:val="30"/>
          <w:cs/>
        </w:rPr>
        <w:t>ล้านบาท และให้บริษัทที่ถูกซื้อกู้ยืมเงินจำนวน</w:t>
      </w:r>
      <w:r w:rsidR="006E2467" w:rsidRPr="008E57D9">
        <w:rPr>
          <w:rFonts w:ascii="Angsana New" w:hAnsi="Angsana New"/>
          <w:sz w:val="30"/>
          <w:szCs w:val="30"/>
          <w:cs/>
        </w:rPr>
        <w:t xml:space="preserve"> </w:t>
      </w:r>
      <w:r w:rsidR="006E2467" w:rsidRPr="008E57D9">
        <w:rPr>
          <w:rFonts w:ascii="Angsana New" w:hAnsi="Angsana New"/>
          <w:sz w:val="30"/>
          <w:szCs w:val="30"/>
        </w:rPr>
        <w:t>2,8</w:t>
      </w:r>
      <w:r w:rsidR="00146ABD" w:rsidRPr="008E57D9">
        <w:rPr>
          <w:rFonts w:ascii="Angsana New" w:hAnsi="Angsana New" w:hint="cs"/>
          <w:sz w:val="30"/>
          <w:szCs w:val="30"/>
          <w:cs/>
        </w:rPr>
        <w:t>8</w:t>
      </w:r>
      <w:r w:rsidR="006E2467" w:rsidRPr="008E57D9">
        <w:rPr>
          <w:rFonts w:ascii="Angsana New" w:hAnsi="Angsana New"/>
          <w:sz w:val="30"/>
          <w:szCs w:val="30"/>
        </w:rPr>
        <w:t xml:space="preserve">7.60 </w:t>
      </w:r>
      <w:r w:rsidR="006E2467" w:rsidRPr="008E57D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E57D9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ทำให้บริษัทมีส่วนได้เสียในบริษัทดังกล่าวในสัดส่วนร้อยละ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25 </w:t>
      </w:r>
      <w:r w:rsidRPr="008E57D9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และกลุ่มบริษัทมีส่วนได้เสียในสัดส่วนร้อยละ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100 </w:t>
      </w:r>
      <w:r w:rsidRPr="008E57D9">
        <w:rPr>
          <w:rFonts w:ascii="Angsana New" w:hAnsi="Angsana New" w:hint="cs"/>
          <w:sz w:val="30"/>
          <w:szCs w:val="30"/>
          <w:cs/>
        </w:rPr>
        <w:t>โดยมีรายชื่อบริษัทดังต่อไปนี้</w:t>
      </w:r>
    </w:p>
    <w:p w14:paraId="5D199B68" w14:textId="77777777" w:rsidR="004C15D8" w:rsidRPr="00FD530B" w:rsidRDefault="004C15D8" w:rsidP="00B41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A5E0A75" w14:textId="77EE16E1" w:rsidR="003156A1" w:rsidRPr="008E57D9" w:rsidRDefault="003156A1" w:rsidP="0061231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วัฒ</w:t>
      </w:r>
      <w:r w:rsidRPr="008E57D9">
        <w:rPr>
          <w:rFonts w:ascii="Angsana New" w:hAnsi="Angsana New" w:hint="cs"/>
          <w:sz w:val="30"/>
          <w:szCs w:val="30"/>
          <w:cs/>
        </w:rPr>
        <w:t>นทรัพย์พัฒนา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3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44C40218" w14:textId="58A5B2BE" w:rsidR="003156A1" w:rsidRPr="008E57D9" w:rsidRDefault="003156A1" w:rsidP="0061231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เอเชียติ๊ก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โฮเต็ล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คอลเลคชั่น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2E913986" w14:textId="74490950" w:rsidR="003156A1" w:rsidRPr="008E57D9" w:rsidRDefault="003156A1" w:rsidP="0061231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วรรณทรัพย์พัฒนา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14588540" w14:textId="158880FA" w:rsidR="003156A1" w:rsidRPr="008E57D9" w:rsidRDefault="003156A1" w:rsidP="0061231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โฮเทลส์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เวิลด์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9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22FCAB3D" w14:textId="1F75FD8C" w:rsidR="003156A1" w:rsidRPr="008E57D9" w:rsidRDefault="003156A1" w:rsidP="0061231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รีเทล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เวิลด์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52420579" w14:textId="0C1A4770" w:rsidR="003156A1" w:rsidRPr="008E57D9" w:rsidRDefault="003156A1" w:rsidP="0061231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วาไรตี้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แอสเซ็ท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0233421B" w14:textId="792F4641" w:rsidR="004478D6" w:rsidRPr="008E57D9" w:rsidRDefault="003156A1" w:rsidP="00E251A3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อิมม์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โฮเต็ล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เจริญกรุง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</w:p>
    <w:p w14:paraId="5F75F9A8" w14:textId="77777777" w:rsidR="002A09C6" w:rsidRPr="00620B7F" w:rsidRDefault="002A09C6" w:rsidP="00DA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BF7962B" w14:textId="43FCBCC8" w:rsidR="002A09C6" w:rsidRPr="008E57D9" w:rsidRDefault="002A09C6" w:rsidP="002A0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E57D9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8E57D9">
        <w:rPr>
          <w:rFonts w:ascii="Angsana New" w:hAnsi="Angsana New"/>
          <w:sz w:val="30"/>
          <w:szCs w:val="30"/>
        </w:rPr>
        <w:t xml:space="preserve">11 </w:t>
      </w:r>
      <w:r w:rsidRPr="008E57D9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8E57D9">
        <w:rPr>
          <w:rFonts w:ascii="Angsana New" w:hAnsi="Angsana New"/>
          <w:sz w:val="30"/>
          <w:szCs w:val="30"/>
        </w:rPr>
        <w:t xml:space="preserve">2566 </w:t>
      </w:r>
      <w:r w:rsidRPr="008E57D9">
        <w:rPr>
          <w:rFonts w:ascii="Angsana New" w:hAnsi="Angsana New" w:hint="cs"/>
          <w:sz w:val="30"/>
          <w:szCs w:val="30"/>
          <w:cs/>
        </w:rPr>
        <w:t>กลุ่มบริษัทได้จ่ายเงินเพิ่มเติม</w:t>
      </w:r>
      <w:r w:rsidR="004629C4" w:rsidRPr="008E57D9">
        <w:rPr>
          <w:rFonts w:ascii="Angsana New" w:hAnsi="Angsana New" w:hint="cs"/>
          <w:sz w:val="30"/>
          <w:szCs w:val="30"/>
          <w:cs/>
        </w:rPr>
        <w:t>สำหรับ</w:t>
      </w:r>
      <w:r w:rsidR="00A57D8D" w:rsidRPr="008E57D9">
        <w:rPr>
          <w:rFonts w:ascii="Angsana New" w:hAnsi="Angsana New" w:hint="cs"/>
          <w:sz w:val="30"/>
          <w:szCs w:val="30"/>
          <w:cs/>
        </w:rPr>
        <w:t>การซื้อ</w:t>
      </w:r>
      <w:r w:rsidR="00812283" w:rsidRPr="008E57D9">
        <w:rPr>
          <w:rFonts w:ascii="Angsana New" w:hAnsi="Angsana New" w:hint="cs"/>
          <w:sz w:val="30"/>
          <w:szCs w:val="30"/>
          <w:cs/>
        </w:rPr>
        <w:t>เงินลงทุน</w:t>
      </w:r>
      <w:r w:rsidR="00A57D8D" w:rsidRPr="008E57D9">
        <w:rPr>
          <w:rFonts w:ascii="Angsana New" w:hAnsi="Angsana New" w:hint="cs"/>
          <w:sz w:val="30"/>
          <w:szCs w:val="30"/>
          <w:cs/>
        </w:rPr>
        <w:t>ของบริษัท</w:t>
      </w:r>
      <w:r w:rsidR="00812283" w:rsidRPr="008E57D9">
        <w:rPr>
          <w:rFonts w:ascii="Angsana New" w:hAnsi="Angsana New" w:hint="cs"/>
          <w:sz w:val="30"/>
          <w:szCs w:val="30"/>
          <w:cs/>
        </w:rPr>
        <w:t>ย่อย</w:t>
      </w:r>
      <w:r w:rsidR="00A57D8D" w:rsidRPr="008E57D9">
        <w:rPr>
          <w:rFonts w:ascii="Angsana New" w:hAnsi="Angsana New" w:hint="cs"/>
          <w:sz w:val="30"/>
          <w:szCs w:val="30"/>
          <w:cs/>
        </w:rPr>
        <w:t xml:space="preserve">ดังกล่าวจำนวน </w:t>
      </w:r>
      <w:r w:rsidR="00A57D8D" w:rsidRPr="008E57D9">
        <w:rPr>
          <w:rFonts w:ascii="Angsana New" w:hAnsi="Angsana New"/>
          <w:sz w:val="30"/>
          <w:szCs w:val="30"/>
        </w:rPr>
        <w:t xml:space="preserve">0.93 </w:t>
      </w:r>
      <w:r w:rsidR="00A57D8D" w:rsidRPr="008E57D9">
        <w:rPr>
          <w:rFonts w:ascii="Angsana New" w:hAnsi="Angsana New" w:hint="cs"/>
          <w:sz w:val="30"/>
          <w:szCs w:val="30"/>
          <w:cs/>
        </w:rPr>
        <w:t>ล้านบาท รวมการจ่ายเงินทั้งหมด</w:t>
      </w:r>
      <w:r w:rsidR="00812283" w:rsidRPr="008E57D9">
        <w:rPr>
          <w:rFonts w:ascii="Angsana New" w:hAnsi="Angsana New" w:hint="cs"/>
          <w:sz w:val="30"/>
          <w:szCs w:val="30"/>
          <w:cs/>
        </w:rPr>
        <w:t>สำหรับการซื้อเงินลงทุนในบริษัทย่อย</w:t>
      </w:r>
      <w:r w:rsidR="00A57D8D"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="00C0310C">
        <w:rPr>
          <w:rFonts w:ascii="Angsana New" w:hAnsi="Angsana New" w:hint="cs"/>
          <w:sz w:val="30"/>
          <w:szCs w:val="30"/>
          <w:cs/>
        </w:rPr>
        <w:t xml:space="preserve"> </w:t>
      </w:r>
      <w:r w:rsidR="007F340D" w:rsidRPr="008E57D9">
        <w:rPr>
          <w:rFonts w:ascii="Angsana New" w:hAnsi="Angsana New"/>
          <w:sz w:val="30"/>
          <w:szCs w:val="30"/>
        </w:rPr>
        <w:t xml:space="preserve">3,654.90 </w:t>
      </w:r>
      <w:r w:rsidR="007F340D" w:rsidRPr="008E57D9">
        <w:rPr>
          <w:rFonts w:ascii="Angsana New" w:hAnsi="Angsana New" w:hint="cs"/>
          <w:sz w:val="30"/>
          <w:szCs w:val="30"/>
          <w:cs/>
        </w:rPr>
        <w:t>ล้านบาท</w:t>
      </w:r>
    </w:p>
    <w:p w14:paraId="25A734CF" w14:textId="77777777" w:rsidR="006E2467" w:rsidRPr="00620B7F" w:rsidRDefault="006E2467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56ADEAC8" w14:textId="2E335659" w:rsidR="00D36BC6" w:rsidRPr="008E57D9" w:rsidRDefault="004478D6" w:rsidP="00447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14 </w:t>
      </w:r>
      <w:r w:rsidRPr="008E57D9">
        <w:rPr>
          <w:rFonts w:ascii="Angsana New" w:hAnsi="Angsana New" w:hint="cs"/>
          <w:sz w:val="30"/>
          <w:szCs w:val="30"/>
          <w:cs/>
        </w:rPr>
        <w:t>มิถุนายน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2566  </w:t>
      </w:r>
      <w:r w:rsidRPr="008E57D9">
        <w:rPr>
          <w:rFonts w:ascii="Angsana New" w:hAnsi="Angsana New" w:hint="cs"/>
          <w:sz w:val="30"/>
          <w:szCs w:val="30"/>
          <w:cs/>
        </w:rPr>
        <w:t>บริษัทได้จดทะเบียนจัดตั้งบริษัทย่อยจำนวน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คือ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ศาลเจ้าแม่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หม่าโจ้ว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โดยบริษัทมีทุนจดทะเบียนจำนวน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100,000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10,000 </w:t>
      </w:r>
      <w:r w:rsidRPr="008E57D9">
        <w:rPr>
          <w:rFonts w:ascii="Angsana New" w:hAnsi="Angsana New" w:hint="cs"/>
          <w:sz w:val="30"/>
          <w:szCs w:val="30"/>
          <w:cs/>
        </w:rPr>
        <w:t>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10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บริษัทได้มีส่วนได้เสียในบริษัทย่อยดังกล่าวในสัดส่วนร้อยละ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99.98 </w:t>
      </w:r>
      <w:r w:rsidRPr="008E57D9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62982A44" w14:textId="77777777" w:rsidR="00D01450" w:rsidRPr="00620B7F" w:rsidRDefault="00D01450" w:rsidP="00447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79624985" w14:textId="7C5FDBD3" w:rsidR="00D01450" w:rsidRPr="008E57D9" w:rsidRDefault="00E340BC" w:rsidP="00447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AB144C" w:rsidRPr="008E57D9">
        <w:rPr>
          <w:rFonts w:ascii="Angsana New" w:hAnsi="Angsana New"/>
          <w:sz w:val="30"/>
          <w:szCs w:val="30"/>
        </w:rPr>
        <w:t>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กันยายน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AB144C"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บริษัทย่อยทางอ้อมหลายแห่งได้ดำเนินการจดทะเบียนเพิ่มทุนกับกระทรวงพาณิชย์</w:t>
      </w:r>
      <w:r w:rsidR="00B56FCC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เป็นที่เรียบร้อยแล้ว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3F67C138" w14:textId="77777777" w:rsidR="006528B6" w:rsidRPr="00620B7F" w:rsidRDefault="006528B6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2D945D4" w14:textId="0DDDE173" w:rsidR="00E340BC" w:rsidRPr="008E57D9" w:rsidRDefault="00E340BC" w:rsidP="00E340BC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ทีซีซี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แอสเสท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11,686.00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28,314.00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3,300</w:t>
      </w:r>
      <w:r w:rsidR="008D0129">
        <w:rPr>
          <w:rFonts w:ascii="Angsana New" w:hAnsi="Angsana New"/>
          <w:sz w:val="30"/>
          <w:szCs w:val="30"/>
        </w:rPr>
        <w:t>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8.58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40,000.00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4,662.00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8.58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ทำให้บริษัทมีส่วนได้เสียในบริษัทย่อยดังกล่าวเพิ่มขึ้นจากร้อยละ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72.73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80.69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99.99</w:t>
      </w:r>
    </w:p>
    <w:p w14:paraId="2ABCA1E5" w14:textId="77777777" w:rsidR="00D52A8E" w:rsidRPr="00620B7F" w:rsidRDefault="00D52A8E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45888BE" w14:textId="7C1B4D41" w:rsidR="00E340BC" w:rsidRPr="008E57D9" w:rsidRDefault="00E340BC" w:rsidP="00E340BC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แอสเสท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เวิรด์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รีเทล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DA6004">
        <w:rPr>
          <w:rFonts w:ascii="Angsana New" w:hAnsi="Angsana New"/>
          <w:sz w:val="30"/>
          <w:szCs w:val="30"/>
        </w:rPr>
        <w:t>23</w:t>
      </w:r>
      <w:r w:rsidRPr="008E57D9">
        <w:rPr>
          <w:rFonts w:ascii="Angsana New" w:hAnsi="Angsana New"/>
          <w:sz w:val="30"/>
          <w:szCs w:val="30"/>
        </w:rPr>
        <w:t>,015.00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9,000.00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900.00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32,015.00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3,201.50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99.99</w:t>
      </w:r>
    </w:p>
    <w:p w14:paraId="4FBBF9ED" w14:textId="77777777" w:rsidR="00712C20" w:rsidRPr="00620B7F" w:rsidRDefault="00712C20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722114AA" w14:textId="45E57D2B" w:rsidR="00620B7F" w:rsidRPr="00735CD0" w:rsidRDefault="00E340BC" w:rsidP="0091683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</w:rPr>
      </w:pPr>
      <w:r w:rsidRPr="00735CD0">
        <w:rPr>
          <w:rFonts w:ascii="Angsana New" w:hAnsi="Angsana New" w:hint="cs"/>
          <w:sz w:val="30"/>
          <w:szCs w:val="30"/>
          <w:cs/>
        </w:rPr>
        <w:t>บริษัท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สุรเศรษฐ์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จำกัด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/>
          <w:sz w:val="30"/>
          <w:szCs w:val="30"/>
        </w:rPr>
        <w:t>2,400.00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ล้านบาท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จากเดิม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/>
          <w:sz w:val="30"/>
          <w:szCs w:val="30"/>
        </w:rPr>
        <w:t>200.00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ล้านบาท</w:t>
      </w:r>
      <w:r w:rsidRPr="00735CD0">
        <w:rPr>
          <w:rFonts w:ascii="Angsana New" w:hAnsi="Angsana New"/>
          <w:sz w:val="30"/>
          <w:szCs w:val="30"/>
          <w:cs/>
        </w:rPr>
        <w:t xml:space="preserve"> (</w:t>
      </w:r>
      <w:r w:rsidRPr="00735CD0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/>
          <w:sz w:val="30"/>
          <w:szCs w:val="30"/>
        </w:rPr>
        <w:t>20.00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ล้านหุ้น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/>
          <w:sz w:val="30"/>
          <w:szCs w:val="30"/>
        </w:rPr>
        <w:t>10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บาท</w:t>
      </w:r>
      <w:r w:rsidRPr="00735CD0">
        <w:rPr>
          <w:rFonts w:ascii="Angsana New" w:hAnsi="Angsana New"/>
          <w:sz w:val="30"/>
          <w:szCs w:val="30"/>
          <w:cs/>
        </w:rPr>
        <w:t xml:space="preserve">) </w:t>
      </w:r>
      <w:r w:rsidRPr="00735CD0">
        <w:rPr>
          <w:rFonts w:ascii="Angsana New" w:hAnsi="Angsana New" w:hint="cs"/>
          <w:sz w:val="30"/>
          <w:szCs w:val="30"/>
          <w:cs/>
        </w:rPr>
        <w:t>เป็นจำนวน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/>
          <w:sz w:val="30"/>
          <w:szCs w:val="30"/>
        </w:rPr>
        <w:t>2,600.00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ล้านบาท</w:t>
      </w:r>
      <w:r w:rsidRPr="00735CD0">
        <w:rPr>
          <w:rFonts w:ascii="Angsana New" w:hAnsi="Angsana New"/>
          <w:sz w:val="30"/>
          <w:szCs w:val="30"/>
          <w:cs/>
        </w:rPr>
        <w:t xml:space="preserve"> (</w:t>
      </w:r>
      <w:r w:rsidRPr="00735CD0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/>
          <w:sz w:val="30"/>
          <w:szCs w:val="30"/>
        </w:rPr>
        <w:t>260.00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ล้านหุ้น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/>
          <w:sz w:val="30"/>
          <w:szCs w:val="30"/>
        </w:rPr>
        <w:t>10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บาท</w:t>
      </w:r>
      <w:r w:rsidRPr="00735CD0">
        <w:rPr>
          <w:rFonts w:ascii="Angsana New" w:hAnsi="Angsana New"/>
          <w:sz w:val="30"/>
          <w:szCs w:val="30"/>
          <w:cs/>
        </w:rPr>
        <w:t xml:space="preserve">) </w:t>
      </w:r>
      <w:r w:rsidRPr="00735CD0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ทั้งนี้</w:t>
      </w:r>
      <w:r w:rsidR="00B56FCC" w:rsidRPr="00735CD0">
        <w:rPr>
          <w:rFonts w:ascii="Angsana New" w:hAnsi="Angsana New" w:hint="cs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735CD0">
        <w:rPr>
          <w:rFonts w:ascii="Angsana New" w:hAnsi="Angsana New"/>
          <w:sz w:val="30"/>
          <w:szCs w:val="30"/>
          <w:cs/>
        </w:rPr>
        <w:t xml:space="preserve"> </w:t>
      </w:r>
      <w:r w:rsidRPr="00735CD0">
        <w:rPr>
          <w:rFonts w:ascii="Angsana New" w:hAnsi="Angsana New"/>
          <w:sz w:val="30"/>
          <w:szCs w:val="30"/>
        </w:rPr>
        <w:t>100</w:t>
      </w:r>
    </w:p>
    <w:p w14:paraId="0FFFB750" w14:textId="77777777" w:rsidR="00735CD0" w:rsidRPr="00735CD0" w:rsidRDefault="00735CD0" w:rsidP="00735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</w:rPr>
      </w:pPr>
    </w:p>
    <w:p w14:paraId="21313909" w14:textId="5B1C2BD5" w:rsidR="00E340BC" w:rsidRPr="008E57D9" w:rsidRDefault="00E340BC" w:rsidP="0002272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นำทรัพย์พัฒนา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37.00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5.00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0.50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42.00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4.20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0F5C2C46" w14:textId="77777777" w:rsidR="00357A6A" w:rsidRPr="00620B7F" w:rsidRDefault="00357A6A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0780B47C" w14:textId="62CA6B7C" w:rsidR="00712C20" w:rsidRPr="008E57D9" w:rsidRDefault="00E340BC" w:rsidP="005C64FC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เดอะ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สุขุมวิท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50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BF484A" w:rsidRPr="008E57D9">
        <w:rPr>
          <w:rFonts w:ascii="Angsana New" w:hAnsi="Angsana New"/>
          <w:sz w:val="30"/>
          <w:szCs w:val="30"/>
        </w:rPr>
        <w:t>306.75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5A05B7" w:rsidRPr="008E57D9">
        <w:rPr>
          <w:rFonts w:ascii="Angsana New" w:hAnsi="Angsana New"/>
          <w:sz w:val="30"/>
          <w:szCs w:val="30"/>
        </w:rPr>
        <w:t>383.25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43.00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5A05B7" w:rsidRPr="008E57D9">
        <w:rPr>
          <w:rFonts w:ascii="Angsana New" w:hAnsi="Angsana New"/>
          <w:sz w:val="30"/>
          <w:szCs w:val="30"/>
        </w:rPr>
        <w:t>8</w:t>
      </w:r>
      <w:r w:rsidR="009A337C" w:rsidRPr="008E57D9">
        <w:rPr>
          <w:rFonts w:ascii="Angsana New" w:hAnsi="Angsana New"/>
          <w:sz w:val="30"/>
          <w:szCs w:val="30"/>
        </w:rPr>
        <w:t>.91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690.00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69.00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AB144C"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="00AB144C"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="00AB144C" w:rsidRPr="008E57D9">
        <w:rPr>
          <w:rFonts w:ascii="Angsana New" w:hAnsi="Angsana New"/>
          <w:sz w:val="30"/>
          <w:szCs w:val="30"/>
          <w:cs/>
        </w:rPr>
        <w:t xml:space="preserve"> </w:t>
      </w:r>
      <w:r w:rsidR="00AB144C"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AB144C" w:rsidRPr="008E57D9">
        <w:rPr>
          <w:rFonts w:ascii="Angsana New" w:hAnsi="Angsana New"/>
          <w:sz w:val="30"/>
          <w:szCs w:val="30"/>
          <w:cs/>
        </w:rPr>
        <w:t xml:space="preserve"> </w:t>
      </w:r>
      <w:r w:rsidR="00AB144C" w:rsidRPr="008E57D9">
        <w:rPr>
          <w:rFonts w:ascii="Angsana New" w:hAnsi="Angsana New"/>
          <w:sz w:val="30"/>
          <w:szCs w:val="30"/>
        </w:rPr>
        <w:t>100</w:t>
      </w:r>
    </w:p>
    <w:p w14:paraId="52014FB0" w14:textId="3CE42002" w:rsidR="00735CD0" w:rsidRDefault="00735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76049595" w14:textId="0A8A5D79" w:rsidR="00571021" w:rsidRPr="008E57D9" w:rsidRDefault="00E340BC" w:rsidP="0057102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อันดามัน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รีสอร์ท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แอสเสท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144.90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492.10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49.21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637.00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63.70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0BCCED3D" w14:textId="77777777" w:rsidR="00712C20" w:rsidRPr="00620B7F" w:rsidRDefault="00712C20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8EB7290" w14:textId="7930B43C" w:rsidR="00571021" w:rsidRPr="008E57D9" w:rsidRDefault="00E340BC" w:rsidP="0057102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คอนเซพ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แลนด์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9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1,556.00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280.00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28.00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1,836.00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183.60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18C3D7E8" w14:textId="77777777" w:rsidR="00712C20" w:rsidRPr="00620B7F" w:rsidRDefault="00712C20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B96B47C" w14:textId="5C7F545C" w:rsidR="00571021" w:rsidRPr="008E57D9" w:rsidRDefault="00E340BC" w:rsidP="0057102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นิวมัลตี้ไมน์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822.00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405.00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4.05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1,227.00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12.27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2DCDED3F" w14:textId="77777777" w:rsidR="00712C20" w:rsidRPr="00620B7F" w:rsidRDefault="00712C20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0F96DF67" w14:textId="1BD44349" w:rsidR="00571021" w:rsidRPr="008E57D9" w:rsidRDefault="00E340BC" w:rsidP="0057102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ทีซีซี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ลักซ์ชูรีโฮเทลส์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รีสอร์ท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2,054.00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2,055.00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205.50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4,109.00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410.90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4965BBEB" w14:textId="2AA63734" w:rsidR="00712C20" w:rsidRPr="00620B7F" w:rsidRDefault="00712C20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A052AB1" w14:textId="392616A5" w:rsidR="00571021" w:rsidRPr="008E57D9" w:rsidRDefault="00E340BC" w:rsidP="0057102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ทีซีซี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3,154.12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2,026.88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202.69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5,181.00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518.10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447D04CE" w14:textId="77777777" w:rsidR="00712C20" w:rsidRPr="00620B7F" w:rsidRDefault="00712C20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1C73CE2" w14:textId="791CD92B" w:rsidR="00735CD0" w:rsidRDefault="00E340BC" w:rsidP="0002272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พร็อพเพอร์ตี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แม่ปิง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เดิมชื่อ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โฮเทลส์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เวิลด์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7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2,200.00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6.00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0.60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2,206.00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220.60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  <w:r w:rsidRPr="008E57D9">
        <w:rPr>
          <w:rFonts w:ascii="Angsana New" w:hAnsi="Angsana New"/>
          <w:sz w:val="30"/>
          <w:szCs w:val="30"/>
        </w:rPr>
        <w:tab/>
      </w:r>
    </w:p>
    <w:p w14:paraId="62C451FC" w14:textId="77777777" w:rsidR="00735CD0" w:rsidRDefault="00735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AD3C4D" w14:textId="71B483BE" w:rsidR="00AB144C" w:rsidRPr="008E57D9" w:rsidRDefault="00AB144C" w:rsidP="00AB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กันยายน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บริษัทย่อยทางอ้อมหลายแห่งได้ดำเนินการจดทะเบียนเพิ่มทุนกับกระทรวงพาณิชย์</w:t>
      </w:r>
      <w:r w:rsidR="00B56FCC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เป็นที่เรียบร้อยแล้ว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1B06A9E6" w14:textId="77777777" w:rsidR="00AB144C" w:rsidRPr="00620B7F" w:rsidRDefault="00AB144C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9B08FBA" w14:textId="6589411D" w:rsidR="00AB144C" w:rsidRPr="008E57D9" w:rsidRDefault="00AB144C" w:rsidP="00AB144C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</w:t>
      </w:r>
      <w:r w:rsidRPr="008E57D9">
        <w:rPr>
          <w:rFonts w:ascii="Angsana New" w:hAnsi="Angsana New"/>
          <w:sz w:val="30"/>
          <w:szCs w:val="30"/>
          <w:cs/>
        </w:rPr>
        <w:t>.</w:t>
      </w:r>
      <w:r w:rsidRPr="008E57D9">
        <w:rPr>
          <w:rFonts w:ascii="Angsana New" w:hAnsi="Angsana New" w:hint="cs"/>
          <w:sz w:val="30"/>
          <w:szCs w:val="30"/>
          <w:cs/>
        </w:rPr>
        <w:t>ซี</w:t>
      </w:r>
      <w:r w:rsidRPr="008E57D9">
        <w:rPr>
          <w:rFonts w:ascii="Angsana New" w:hAnsi="Angsana New"/>
          <w:sz w:val="30"/>
          <w:szCs w:val="30"/>
          <w:cs/>
        </w:rPr>
        <w:t>.</w:t>
      </w:r>
      <w:r w:rsidRPr="008E57D9">
        <w:rPr>
          <w:rFonts w:ascii="Angsana New" w:hAnsi="Angsana New" w:hint="cs"/>
          <w:sz w:val="30"/>
          <w:szCs w:val="30"/>
          <w:cs/>
        </w:rPr>
        <w:t>ซี</w:t>
      </w:r>
      <w:r w:rsidRPr="008E57D9">
        <w:rPr>
          <w:rFonts w:ascii="Angsana New" w:hAnsi="Angsana New"/>
          <w:sz w:val="30"/>
          <w:szCs w:val="30"/>
          <w:cs/>
        </w:rPr>
        <w:t xml:space="preserve">. </w:t>
      </w:r>
      <w:r w:rsidRPr="008E57D9">
        <w:rPr>
          <w:rFonts w:ascii="Angsana New" w:hAnsi="Angsana New" w:hint="cs"/>
          <w:sz w:val="30"/>
          <w:szCs w:val="30"/>
          <w:cs/>
        </w:rPr>
        <w:t>คอมเมอร์เชียล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2,200.00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2,000.00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4,200.00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42.00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</w:t>
      </w:r>
      <w:r w:rsidR="00B56FCC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0E66031D" w14:textId="77777777" w:rsidR="00AB144C" w:rsidRPr="00620B7F" w:rsidRDefault="00AB144C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9EBF725" w14:textId="5D93E76D" w:rsidR="00AB144C" w:rsidRPr="008E57D9" w:rsidRDefault="00AB144C" w:rsidP="00AB144C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ฟินิกซ์บอกซ์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26,099.00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5,901.00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590.10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32,000.00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3,200.00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2C752587" w14:textId="77777777" w:rsidR="00AB144C" w:rsidRPr="00620B7F" w:rsidRDefault="00AB144C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52D72C7" w14:textId="0E221E09" w:rsidR="00AB144C" w:rsidRDefault="00AB144C" w:rsidP="00AB144C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เกตเวย์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สาขาเอกมัย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4,199.90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0.10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0.01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4,200.00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420.00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4102B084" w14:textId="77777777" w:rsidR="00620B7F" w:rsidRPr="00620B7F" w:rsidRDefault="00620B7F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4505AE3" w14:textId="46AE4629" w:rsidR="00D36BC6" w:rsidRPr="008E57D9" w:rsidRDefault="0076647F" w:rsidP="0076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i/>
          <w:iCs/>
          <w:sz w:val="30"/>
          <w:szCs w:val="30"/>
          <w:cs/>
        </w:rPr>
        <w:t>การลดทุนในบริษัทย่อยสำหรับ</w:t>
      </w:r>
      <w:r w:rsidR="007F17C7" w:rsidRPr="008E57D9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FD7DF4" w:rsidRPr="008E57D9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7F17C7" w:rsidRPr="008E57D9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="007F17C7" w:rsidRPr="008E57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87341" w:rsidRPr="008E57D9">
        <w:rPr>
          <w:rFonts w:ascii="Angsana New" w:hAnsi="Angsana New"/>
          <w:i/>
          <w:iCs/>
          <w:sz w:val="30"/>
          <w:szCs w:val="30"/>
        </w:rPr>
        <w:t>30</w:t>
      </w:r>
      <w:r w:rsidR="007F17C7" w:rsidRPr="008E57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D7DF4" w:rsidRPr="008E57D9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387341" w:rsidRPr="008E57D9">
        <w:rPr>
          <w:rFonts w:ascii="Angsana New" w:hAnsi="Angsana New"/>
          <w:i/>
          <w:iCs/>
          <w:sz w:val="30"/>
          <w:szCs w:val="30"/>
        </w:rPr>
        <w:t>2566</w:t>
      </w:r>
    </w:p>
    <w:p w14:paraId="78172BF8" w14:textId="77777777" w:rsidR="00387341" w:rsidRPr="008E57D9" w:rsidRDefault="00387341" w:rsidP="0076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</w:rPr>
      </w:pPr>
    </w:p>
    <w:p w14:paraId="3803D4E5" w14:textId="45338E2D" w:rsidR="0076647F" w:rsidRPr="008E57D9" w:rsidRDefault="00A80FB3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E57D9">
        <w:rPr>
          <w:rFonts w:ascii="Angsana New" w:hAnsi="Angsana New"/>
          <w:sz w:val="30"/>
          <w:szCs w:val="30"/>
        </w:rPr>
        <w:t xml:space="preserve">24 </w:t>
      </w:r>
      <w:r w:rsidRPr="008E57D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E57D9">
        <w:rPr>
          <w:rFonts w:ascii="Angsana New" w:hAnsi="Angsana New"/>
          <w:sz w:val="30"/>
          <w:szCs w:val="30"/>
        </w:rPr>
        <w:t xml:space="preserve">2566 </w:t>
      </w:r>
      <w:r w:rsidRPr="008E57D9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 รายละเอียดดังนี้</w:t>
      </w:r>
    </w:p>
    <w:p w14:paraId="65E22292" w14:textId="77777777" w:rsidR="00A649EC" w:rsidRPr="008E57D9" w:rsidRDefault="00A649EC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p w14:paraId="61F6AF7F" w14:textId="32E3D990" w:rsidR="00E35587" w:rsidRPr="008E57D9" w:rsidRDefault="004A45D5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แบงคอก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สุขุมวิท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ลักซูรี่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C30053" w:rsidRPr="008E57D9">
        <w:rPr>
          <w:rFonts w:ascii="Angsana New" w:hAnsi="Angsana New"/>
          <w:sz w:val="30"/>
          <w:szCs w:val="30"/>
        </w:rPr>
        <w:t>(</w:t>
      </w:r>
      <w:r w:rsidR="00C30053" w:rsidRPr="008E57D9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="00C30053" w:rsidRPr="008E57D9">
        <w:rPr>
          <w:rFonts w:ascii="Angsana New" w:hAnsi="Angsana New"/>
          <w:sz w:val="30"/>
          <w:szCs w:val="30"/>
          <w:cs/>
        </w:rPr>
        <w:t xml:space="preserve"> </w:t>
      </w:r>
      <w:r w:rsidR="00C30053" w:rsidRPr="008E57D9">
        <w:rPr>
          <w:rFonts w:ascii="Angsana New" w:hAnsi="Angsana New" w:hint="cs"/>
          <w:sz w:val="30"/>
          <w:szCs w:val="30"/>
          <w:cs/>
        </w:rPr>
        <w:t>วินเซอร์</w:t>
      </w:r>
      <w:r w:rsidR="00C30053" w:rsidRPr="008E57D9">
        <w:rPr>
          <w:rFonts w:ascii="Angsana New" w:hAnsi="Angsana New"/>
          <w:sz w:val="30"/>
          <w:szCs w:val="30"/>
          <w:cs/>
        </w:rPr>
        <w:t xml:space="preserve"> </w:t>
      </w:r>
      <w:r w:rsidR="00C30053" w:rsidRPr="008E57D9">
        <w:rPr>
          <w:rFonts w:ascii="Angsana New" w:hAnsi="Angsana New" w:hint="cs"/>
          <w:sz w:val="30"/>
          <w:szCs w:val="30"/>
          <w:cs/>
        </w:rPr>
        <w:t>โฮเต็ล</w:t>
      </w:r>
      <w:r w:rsidR="00C30053" w:rsidRPr="008E57D9">
        <w:rPr>
          <w:rFonts w:ascii="Angsana New" w:hAnsi="Angsana New"/>
          <w:sz w:val="30"/>
          <w:szCs w:val="30"/>
          <w:cs/>
        </w:rPr>
        <w:t xml:space="preserve"> </w:t>
      </w:r>
      <w:r w:rsidR="00C30053" w:rsidRPr="008E57D9">
        <w:rPr>
          <w:rFonts w:ascii="Angsana New" w:hAnsi="Angsana New" w:hint="cs"/>
          <w:sz w:val="30"/>
          <w:szCs w:val="30"/>
          <w:cs/>
        </w:rPr>
        <w:t>จำกัด</w:t>
      </w:r>
      <w:r w:rsidR="00C30053" w:rsidRPr="008E57D9">
        <w:rPr>
          <w:rFonts w:ascii="Angsana New" w:hAnsi="Angsana New"/>
          <w:sz w:val="30"/>
          <w:szCs w:val="30"/>
        </w:rPr>
        <w:t>)</w:t>
      </w:r>
      <w:r w:rsidR="00C30053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B56FCC">
        <w:rPr>
          <w:rFonts w:ascii="Angsana New" w:hAnsi="Angsana New"/>
          <w:sz w:val="30"/>
          <w:szCs w:val="30"/>
          <w:cs/>
        </w:rPr>
        <w:br/>
      </w:r>
      <w:r w:rsidR="00A80FB3" w:rsidRPr="008E57D9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Pr="008E57D9">
        <w:rPr>
          <w:rFonts w:ascii="Angsana New" w:hAnsi="Angsana New" w:hint="cs"/>
          <w:sz w:val="30"/>
          <w:szCs w:val="30"/>
          <w:cs/>
        </w:rPr>
        <w:t>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915AFC" w:rsidRPr="008E57D9">
        <w:rPr>
          <w:rFonts w:ascii="Angsana New" w:hAnsi="Angsana New"/>
          <w:sz w:val="30"/>
          <w:szCs w:val="30"/>
        </w:rPr>
        <w:t>2,388.30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915AFC" w:rsidRPr="008E57D9">
        <w:rPr>
          <w:rFonts w:ascii="Angsana New" w:hAnsi="Angsana New"/>
          <w:sz w:val="30"/>
          <w:szCs w:val="30"/>
        </w:rPr>
        <w:t>3,184.40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915AFC" w:rsidRPr="008E57D9">
        <w:rPr>
          <w:rFonts w:ascii="Angsana New" w:hAnsi="Angsana New"/>
          <w:sz w:val="30"/>
          <w:szCs w:val="30"/>
        </w:rPr>
        <w:t>31.84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C30053" w:rsidRPr="008E57D9">
        <w:rPr>
          <w:rFonts w:ascii="Angsana New" w:hAnsi="Angsana New"/>
          <w:sz w:val="30"/>
          <w:szCs w:val="30"/>
        </w:rPr>
        <w:t>100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C30053" w:rsidRPr="008E57D9">
        <w:rPr>
          <w:rFonts w:ascii="Angsana New" w:hAnsi="Angsana New"/>
          <w:sz w:val="30"/>
          <w:szCs w:val="30"/>
        </w:rPr>
        <w:t>796.10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C30053" w:rsidRPr="008E57D9">
        <w:rPr>
          <w:rFonts w:ascii="Angsana New" w:hAnsi="Angsana New"/>
          <w:sz w:val="30"/>
          <w:szCs w:val="30"/>
        </w:rPr>
        <w:t>7.96</w:t>
      </w:r>
      <w:r w:rsidR="00390E7A"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C30053" w:rsidRPr="008E57D9">
        <w:rPr>
          <w:rFonts w:ascii="Angsana New" w:hAnsi="Angsana New"/>
          <w:sz w:val="30"/>
          <w:szCs w:val="30"/>
        </w:rPr>
        <w:t>100</w:t>
      </w:r>
      <w:r w:rsidR="00390E7A"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="00A80FB3" w:rsidRPr="008E57D9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เพื่อ</w:t>
      </w:r>
      <w:r w:rsidR="00A80FB3" w:rsidRPr="008E57D9">
        <w:rPr>
          <w:rFonts w:ascii="Angsana New" w:hAnsi="Angsana New" w:hint="cs"/>
          <w:sz w:val="30"/>
          <w:szCs w:val="30"/>
          <w:cs/>
        </w:rPr>
        <w:t>ล้าง</w:t>
      </w:r>
      <w:r w:rsidR="0090321D" w:rsidRPr="008E57D9">
        <w:rPr>
          <w:rFonts w:ascii="Angsana New" w:hAnsi="Angsana New" w:hint="cs"/>
          <w:sz w:val="30"/>
          <w:szCs w:val="30"/>
          <w:cs/>
        </w:rPr>
        <w:t>ผลขาด</w:t>
      </w:r>
      <w:r w:rsidR="00A80FB3" w:rsidRPr="008E57D9">
        <w:rPr>
          <w:rFonts w:ascii="Angsana New" w:hAnsi="Angsana New" w:hint="cs"/>
          <w:sz w:val="30"/>
          <w:szCs w:val="30"/>
          <w:cs/>
        </w:rPr>
        <w:t>ทุนสะสม ทั้งนี้</w:t>
      </w:r>
      <w:r w:rsidR="00B56FCC">
        <w:rPr>
          <w:rFonts w:ascii="Angsana New" w:hAnsi="Angsana New" w:hint="cs"/>
          <w:sz w:val="30"/>
          <w:szCs w:val="30"/>
          <w:cs/>
        </w:rPr>
        <w:t xml:space="preserve"> </w:t>
      </w:r>
      <w:r w:rsidR="00915AFC" w:rsidRPr="008E57D9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 w:rsidRPr="008E57D9">
        <w:rPr>
          <w:rFonts w:ascii="Angsana New" w:hAnsi="Angsana New" w:hint="cs"/>
          <w:sz w:val="30"/>
          <w:szCs w:val="30"/>
          <w:cs/>
        </w:rPr>
        <w:t>มี</w:t>
      </w:r>
      <w:r w:rsidR="00915AFC" w:rsidRPr="008E57D9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="00915AFC" w:rsidRPr="008E57D9">
        <w:rPr>
          <w:rFonts w:ascii="Angsana New" w:hAnsi="Angsana New"/>
          <w:sz w:val="30"/>
          <w:szCs w:val="30"/>
          <w:cs/>
        </w:rPr>
        <w:t xml:space="preserve"> </w:t>
      </w:r>
      <w:r w:rsidR="00915AFC" w:rsidRPr="008E57D9">
        <w:rPr>
          <w:rFonts w:ascii="Angsana New" w:hAnsi="Angsana New" w:hint="cs"/>
          <w:sz w:val="30"/>
          <w:szCs w:val="30"/>
          <w:cs/>
        </w:rPr>
        <w:t>และ</w:t>
      </w:r>
      <w:r w:rsidRPr="008E57D9">
        <w:rPr>
          <w:rFonts w:ascii="Angsana New" w:hAnsi="Angsana New" w:hint="cs"/>
          <w:sz w:val="30"/>
          <w:szCs w:val="30"/>
          <w:cs/>
        </w:rPr>
        <w:t>กลุ่มบริษัทยังคงมีส่วนได้เสีย</w:t>
      </w:r>
      <w:r w:rsidR="00A80FB3" w:rsidRPr="008E57D9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C30053" w:rsidRPr="008E57D9">
        <w:rPr>
          <w:rFonts w:ascii="Angsana New" w:hAnsi="Angsana New"/>
          <w:sz w:val="30"/>
          <w:szCs w:val="30"/>
        </w:rPr>
        <w:t>100</w:t>
      </w:r>
    </w:p>
    <w:p w14:paraId="4FB78F20" w14:textId="77777777" w:rsidR="00E35587" w:rsidRPr="008E57D9" w:rsidRDefault="00E35587" w:rsidP="00E35587">
      <w:pPr>
        <w:pStyle w:val="ListParagraph"/>
        <w:rPr>
          <w:rFonts w:ascii="Angsana New" w:hAnsi="Angsana New"/>
          <w:szCs w:val="18"/>
          <w:cs/>
        </w:rPr>
      </w:pPr>
    </w:p>
    <w:p w14:paraId="514EAE7F" w14:textId="62C47E12" w:rsidR="004A45D5" w:rsidRPr="008E57D9" w:rsidRDefault="00864C16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สุรวงศ์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พร๊อพเพอตี้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="004A45D5"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สิริทรัพย์พัฒนา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 w:hint="cs"/>
          <w:sz w:val="30"/>
          <w:szCs w:val="30"/>
          <w:cs/>
        </w:rPr>
        <w:t>)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D46A29">
        <w:rPr>
          <w:rFonts w:ascii="Angsana New" w:hAnsi="Angsana New"/>
          <w:sz w:val="30"/>
          <w:szCs w:val="30"/>
        </w:rPr>
        <w:br/>
      </w:r>
      <w:r w:rsidR="00A80FB3" w:rsidRPr="008E57D9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="004A45D5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12</w:t>
      </w:r>
      <w:r w:rsidR="00280FEE" w:rsidRPr="008E57D9">
        <w:rPr>
          <w:rFonts w:ascii="Angsana New" w:hAnsi="Angsana New"/>
          <w:sz w:val="30"/>
          <w:szCs w:val="30"/>
        </w:rPr>
        <w:t>.00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16</w:t>
      </w:r>
      <w:r w:rsidR="00280FEE" w:rsidRPr="008E57D9">
        <w:rPr>
          <w:rFonts w:ascii="Angsana New" w:hAnsi="Angsana New"/>
          <w:sz w:val="30"/>
          <w:szCs w:val="30"/>
        </w:rPr>
        <w:t>.00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(</w:t>
      </w:r>
      <w:r w:rsidR="004A45D5"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1.60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) </w:t>
      </w:r>
      <w:r w:rsidR="004A45D5"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4</w:t>
      </w:r>
      <w:r w:rsidR="00280FEE" w:rsidRPr="008E57D9">
        <w:rPr>
          <w:rFonts w:ascii="Angsana New" w:hAnsi="Angsana New"/>
          <w:sz w:val="30"/>
          <w:szCs w:val="30"/>
        </w:rPr>
        <w:t>.00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(</w:t>
      </w:r>
      <w:r w:rsidR="004A45D5"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0.4</w:t>
      </w:r>
      <w:r w:rsidR="00280FEE" w:rsidRPr="008E57D9">
        <w:rPr>
          <w:rFonts w:ascii="Angsana New" w:hAnsi="Angsana New"/>
          <w:sz w:val="30"/>
          <w:szCs w:val="30"/>
        </w:rPr>
        <w:t>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) </w:t>
      </w:r>
      <w:r w:rsidR="004A45D5" w:rsidRPr="008E57D9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875F50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 w:rsidRPr="008E57D9">
        <w:rPr>
          <w:rFonts w:ascii="Angsana New" w:hAnsi="Angsana New" w:hint="cs"/>
          <w:sz w:val="30"/>
          <w:szCs w:val="30"/>
          <w:cs/>
        </w:rPr>
        <w:t>มี</w:t>
      </w:r>
      <w:r w:rsidR="004A45D5" w:rsidRPr="008E57D9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100</w:t>
      </w:r>
    </w:p>
    <w:p w14:paraId="70838253" w14:textId="77777777" w:rsidR="004A45D5" w:rsidRPr="008E57D9" w:rsidRDefault="004A45D5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5098119D" w14:textId="62C40C22" w:rsidR="004A45D5" w:rsidRPr="008E57D9" w:rsidRDefault="00864C16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ลักชูรี่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โฮเทลล์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จอมเทียน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 xml:space="preserve">จำกัด (เดิมชื่อ </w:t>
      </w:r>
      <w:r w:rsidR="004A45D5"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ทีซีซีซีแอล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จอมเทียน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 w:hint="cs"/>
          <w:sz w:val="30"/>
          <w:szCs w:val="30"/>
          <w:cs/>
        </w:rPr>
        <w:t>)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D46A29">
        <w:rPr>
          <w:rFonts w:ascii="Angsana New" w:hAnsi="Angsana New"/>
          <w:sz w:val="30"/>
          <w:szCs w:val="30"/>
        </w:rPr>
        <w:br/>
      </w:r>
      <w:r w:rsidR="00A80FB3" w:rsidRPr="008E57D9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="004A45D5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 xml:space="preserve">757.50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</w:t>
      </w:r>
      <w:r w:rsidR="004A45D5" w:rsidRPr="008E57D9">
        <w:rPr>
          <w:rFonts w:ascii="Angsana New" w:hAnsi="Angsana New"/>
          <w:sz w:val="30"/>
          <w:szCs w:val="30"/>
        </w:rPr>
        <w:t>,</w:t>
      </w:r>
      <w:r w:rsidR="0025152B" w:rsidRPr="008E57D9">
        <w:rPr>
          <w:rFonts w:ascii="Angsana New" w:hAnsi="Angsana New"/>
          <w:sz w:val="30"/>
          <w:szCs w:val="30"/>
        </w:rPr>
        <w:t>010</w:t>
      </w:r>
      <w:r w:rsidR="00280FEE" w:rsidRPr="008E57D9">
        <w:rPr>
          <w:rFonts w:ascii="Angsana New" w:hAnsi="Angsana New"/>
          <w:sz w:val="30"/>
          <w:szCs w:val="30"/>
        </w:rPr>
        <w:t>.00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(</w:t>
      </w:r>
      <w:r w:rsidR="004A45D5"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101</w:t>
      </w:r>
      <w:r w:rsidR="007B47E1" w:rsidRPr="008E57D9">
        <w:rPr>
          <w:rFonts w:ascii="Angsana New" w:hAnsi="Angsana New"/>
          <w:sz w:val="30"/>
          <w:szCs w:val="30"/>
        </w:rPr>
        <w:t>.00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) </w:t>
      </w:r>
      <w:r w:rsidR="004A45D5"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252.50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(</w:t>
      </w:r>
      <w:r w:rsidR="004A45D5"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25.25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) </w:t>
      </w:r>
      <w:r w:rsidR="00D46A29">
        <w:rPr>
          <w:rFonts w:ascii="Angsana New" w:hAnsi="Angsana New"/>
          <w:sz w:val="30"/>
          <w:szCs w:val="30"/>
        </w:rPr>
        <w:br/>
      </w:r>
      <w:r w:rsidR="00875F50" w:rsidRPr="008E57D9">
        <w:rPr>
          <w:rFonts w:ascii="Angsana New" w:hAnsi="Angsana New" w:hint="cs"/>
          <w:sz w:val="30"/>
          <w:szCs w:val="30"/>
          <w:cs/>
        </w:rPr>
        <w:t xml:space="preserve">เพื่อล้างผลขาดทุนสะสม </w:t>
      </w:r>
      <w:r w:rsidR="004A45D5"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875F50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 w:rsidRPr="008E57D9">
        <w:rPr>
          <w:rFonts w:ascii="Angsana New" w:hAnsi="Angsana New" w:hint="cs"/>
          <w:sz w:val="30"/>
          <w:szCs w:val="30"/>
          <w:cs/>
        </w:rPr>
        <w:t>มี</w:t>
      </w:r>
      <w:r w:rsidR="004A45D5" w:rsidRPr="008E57D9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100</w:t>
      </w:r>
    </w:p>
    <w:p w14:paraId="18979C0D" w14:textId="77777777" w:rsidR="004A45D5" w:rsidRPr="008E57D9" w:rsidRDefault="004A45D5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75F5D11" w14:textId="16126E0A" w:rsidR="004A45D5" w:rsidRPr="008E57D9" w:rsidRDefault="00864C16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แอสเสท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เวิรด์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พัทยา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 xml:space="preserve">จำกัด (เดิมชื่อ </w:t>
      </w:r>
      <w:r w:rsidR="004A45D5"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ทีซีซี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พัทยา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 w:hint="cs"/>
          <w:sz w:val="30"/>
          <w:szCs w:val="30"/>
          <w:cs/>
        </w:rPr>
        <w:t>)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A80FB3" w:rsidRPr="008E57D9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="004A45D5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</w:t>
      </w:r>
      <w:r w:rsidR="004A45D5" w:rsidRPr="008E57D9">
        <w:rPr>
          <w:rFonts w:ascii="Angsana New" w:hAnsi="Angsana New"/>
          <w:sz w:val="30"/>
          <w:szCs w:val="30"/>
        </w:rPr>
        <w:t>,</w:t>
      </w:r>
      <w:r w:rsidR="0025152B" w:rsidRPr="008E57D9">
        <w:rPr>
          <w:rFonts w:ascii="Angsana New" w:hAnsi="Angsana New"/>
          <w:sz w:val="30"/>
          <w:szCs w:val="30"/>
        </w:rPr>
        <w:t>500</w:t>
      </w:r>
      <w:r w:rsidR="0075201C" w:rsidRPr="008E57D9">
        <w:rPr>
          <w:rFonts w:ascii="Angsana New" w:hAnsi="Angsana New"/>
          <w:sz w:val="30"/>
          <w:szCs w:val="30"/>
        </w:rPr>
        <w:t>.00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2</w:t>
      </w:r>
      <w:r w:rsidR="004A45D5" w:rsidRPr="008E57D9">
        <w:rPr>
          <w:rFonts w:ascii="Angsana New" w:hAnsi="Angsana New"/>
          <w:sz w:val="30"/>
          <w:szCs w:val="30"/>
        </w:rPr>
        <w:t>,</w:t>
      </w:r>
      <w:r w:rsidR="0025152B" w:rsidRPr="008E57D9">
        <w:rPr>
          <w:rFonts w:ascii="Angsana New" w:hAnsi="Angsana New"/>
          <w:sz w:val="30"/>
          <w:szCs w:val="30"/>
        </w:rPr>
        <w:t>000</w:t>
      </w:r>
      <w:r w:rsidR="0075201C" w:rsidRPr="008E57D9">
        <w:rPr>
          <w:rFonts w:ascii="Angsana New" w:hAnsi="Angsana New"/>
          <w:sz w:val="30"/>
          <w:szCs w:val="30"/>
        </w:rPr>
        <w:t>.00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(</w:t>
      </w:r>
      <w:r w:rsidR="004A45D5"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200</w:t>
      </w:r>
      <w:r w:rsidR="0075201C" w:rsidRPr="008E57D9">
        <w:rPr>
          <w:rFonts w:ascii="Angsana New" w:hAnsi="Angsana New"/>
          <w:sz w:val="30"/>
          <w:szCs w:val="30"/>
        </w:rPr>
        <w:t>.00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) </w:t>
      </w:r>
      <w:r w:rsidR="004A45D5"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50</w:t>
      </w:r>
      <w:r w:rsidR="00A01D73" w:rsidRPr="008E57D9">
        <w:rPr>
          <w:rFonts w:ascii="Angsana New" w:hAnsi="Angsana New"/>
          <w:sz w:val="30"/>
          <w:szCs w:val="30"/>
        </w:rPr>
        <w:t>0</w:t>
      </w:r>
      <w:r w:rsidR="0075201C" w:rsidRPr="008E57D9">
        <w:rPr>
          <w:rFonts w:ascii="Angsana New" w:hAnsi="Angsana New"/>
          <w:sz w:val="30"/>
          <w:szCs w:val="30"/>
        </w:rPr>
        <w:t>.00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(</w:t>
      </w:r>
      <w:r w:rsidR="004A45D5"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5</w:t>
      </w:r>
      <w:r w:rsidR="00A01D73" w:rsidRPr="008E57D9">
        <w:rPr>
          <w:rFonts w:ascii="Angsana New" w:hAnsi="Angsana New"/>
          <w:sz w:val="30"/>
          <w:szCs w:val="30"/>
        </w:rPr>
        <w:t>0</w:t>
      </w:r>
      <w:r w:rsidR="0075201C" w:rsidRPr="008E57D9">
        <w:rPr>
          <w:rFonts w:ascii="Angsana New" w:hAnsi="Angsana New"/>
          <w:sz w:val="30"/>
          <w:szCs w:val="30"/>
        </w:rPr>
        <w:t>.00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10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บาท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) </w:t>
      </w:r>
      <w:r w:rsidR="00875F50" w:rsidRPr="008E57D9">
        <w:rPr>
          <w:rFonts w:ascii="Angsana New" w:hAnsi="Angsana New" w:hint="cs"/>
          <w:sz w:val="30"/>
          <w:szCs w:val="30"/>
          <w:cs/>
        </w:rPr>
        <w:t>เพื่อล้าง</w:t>
      </w:r>
      <w:r w:rsidR="00D46A29">
        <w:rPr>
          <w:rFonts w:ascii="Angsana New" w:hAnsi="Angsana New"/>
          <w:sz w:val="30"/>
          <w:szCs w:val="30"/>
        </w:rPr>
        <w:br/>
      </w:r>
      <w:r w:rsidR="00875F50" w:rsidRPr="008E57D9">
        <w:rPr>
          <w:rFonts w:ascii="Angsana New" w:hAnsi="Angsana New" w:hint="cs"/>
          <w:sz w:val="30"/>
          <w:szCs w:val="30"/>
          <w:cs/>
        </w:rPr>
        <w:t xml:space="preserve">ผลขาดทุนสะสม </w:t>
      </w:r>
      <w:r w:rsidR="004A45D5"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 w:rsidRPr="008E57D9">
        <w:rPr>
          <w:rFonts w:ascii="Angsana New" w:hAnsi="Angsana New" w:hint="cs"/>
          <w:sz w:val="30"/>
          <w:szCs w:val="30"/>
          <w:cs/>
        </w:rPr>
        <w:t>มี</w:t>
      </w:r>
      <w:r w:rsidR="004A45D5" w:rsidRPr="008E57D9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4A45D5"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4A45D5"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100</w:t>
      </w:r>
    </w:p>
    <w:p w14:paraId="64116D39" w14:textId="77777777" w:rsidR="00712C20" w:rsidRPr="00620B7F" w:rsidRDefault="00712C20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531BBC1" w14:textId="31AA0F15" w:rsidR="00162AF1" w:rsidRPr="008E57D9" w:rsidRDefault="00162AF1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โฮเทลส์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เอเชียทีค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A80FB3" w:rsidRPr="008E57D9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Pr="008E57D9">
        <w:rPr>
          <w:rFonts w:ascii="Angsana New" w:hAnsi="Angsana New" w:hint="cs"/>
          <w:sz w:val="30"/>
          <w:szCs w:val="30"/>
          <w:cs/>
        </w:rPr>
        <w:t>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1</w:t>
      </w:r>
      <w:r w:rsidR="0091688B" w:rsidRPr="008E57D9">
        <w:rPr>
          <w:rFonts w:ascii="Angsana New" w:hAnsi="Angsana New"/>
          <w:sz w:val="30"/>
          <w:szCs w:val="30"/>
        </w:rPr>
        <w:t>0</w:t>
      </w:r>
      <w:r w:rsidR="0025152B" w:rsidRPr="008E57D9">
        <w:rPr>
          <w:rFonts w:ascii="Angsana New" w:hAnsi="Angsana New"/>
          <w:sz w:val="30"/>
          <w:szCs w:val="30"/>
        </w:rPr>
        <w:t>0.0</w:t>
      </w:r>
      <w:r w:rsidR="0091688B" w:rsidRPr="008E57D9">
        <w:rPr>
          <w:rFonts w:ascii="Angsana New" w:hAnsi="Angsana New"/>
          <w:sz w:val="30"/>
          <w:szCs w:val="30"/>
        </w:rPr>
        <w:t>5</w:t>
      </w:r>
      <w:r w:rsidR="00556EFB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25152B" w:rsidRPr="008E57D9">
        <w:rPr>
          <w:rFonts w:ascii="Angsana New" w:hAnsi="Angsana New"/>
          <w:sz w:val="30"/>
          <w:szCs w:val="30"/>
        </w:rPr>
        <w:t>200.10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D1388D" w:rsidRPr="008E57D9">
        <w:rPr>
          <w:rFonts w:ascii="Angsana New" w:hAnsi="Angsana New"/>
          <w:sz w:val="30"/>
          <w:szCs w:val="30"/>
        </w:rPr>
        <w:t xml:space="preserve">20.01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D1388D"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F4028A" w:rsidRPr="008E57D9">
        <w:rPr>
          <w:rFonts w:ascii="Angsana New" w:hAnsi="Angsana New"/>
          <w:sz w:val="30"/>
          <w:szCs w:val="30"/>
        </w:rPr>
        <w:t>100.05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F4028A" w:rsidRPr="008E57D9">
        <w:rPr>
          <w:rFonts w:ascii="Angsana New" w:hAnsi="Angsana New"/>
          <w:sz w:val="30"/>
          <w:szCs w:val="30"/>
        </w:rPr>
        <w:t>10.</w:t>
      </w:r>
      <w:r w:rsidR="00FA2027" w:rsidRPr="008E57D9">
        <w:rPr>
          <w:rFonts w:ascii="Angsana New" w:hAnsi="Angsana New"/>
          <w:sz w:val="30"/>
          <w:szCs w:val="30"/>
        </w:rPr>
        <w:t>01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D1388D"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 w:rsidRPr="008E57D9">
        <w:rPr>
          <w:rFonts w:ascii="Angsana New" w:hAnsi="Angsana New" w:hint="cs"/>
          <w:sz w:val="30"/>
          <w:szCs w:val="30"/>
          <w:cs/>
        </w:rPr>
        <w:t>มี</w:t>
      </w:r>
      <w:r w:rsidRPr="008E57D9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D1388D" w:rsidRPr="008E57D9">
        <w:rPr>
          <w:rFonts w:ascii="Angsana New" w:hAnsi="Angsana New"/>
          <w:sz w:val="30"/>
          <w:szCs w:val="30"/>
        </w:rPr>
        <w:t>100</w:t>
      </w:r>
    </w:p>
    <w:p w14:paraId="6743E539" w14:textId="77777777" w:rsidR="009233AB" w:rsidRPr="00620B7F" w:rsidRDefault="009233AB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5B00B26" w14:textId="64991B06" w:rsidR="00D61E6D" w:rsidRPr="008E57D9" w:rsidRDefault="00611DB6" w:rsidP="00D6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ต่อมา</w:t>
      </w:r>
      <w:r w:rsidR="00D61E6D" w:rsidRPr="008E57D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8E57D9">
        <w:rPr>
          <w:rFonts w:ascii="Angsana New" w:hAnsi="Angsana New"/>
          <w:sz w:val="30"/>
          <w:szCs w:val="30"/>
        </w:rPr>
        <w:t xml:space="preserve">26 </w:t>
      </w:r>
      <w:r w:rsidRPr="008E57D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8E57D9">
        <w:rPr>
          <w:rFonts w:ascii="Angsana New" w:hAnsi="Angsana New"/>
          <w:sz w:val="30"/>
          <w:szCs w:val="30"/>
        </w:rPr>
        <w:t>2566</w:t>
      </w:r>
      <w:r w:rsidR="009233AB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 รายละเอียดดังนี้</w:t>
      </w:r>
    </w:p>
    <w:p w14:paraId="0DA8961C" w14:textId="77777777" w:rsidR="00D61E6D" w:rsidRPr="00620B7F" w:rsidRDefault="00D61E6D" w:rsidP="00D6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p w14:paraId="179379D4" w14:textId="5C142882" w:rsidR="00D61E6D" w:rsidRPr="008E57D9" w:rsidRDefault="00D61E6D" w:rsidP="00D61E6D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แบงคอก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สุขุมวิท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ลักซูรี่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(</w:t>
      </w:r>
      <w:r w:rsidRPr="008E57D9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วินเซอร์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โฮเต็ล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</w:rPr>
        <w:t>)</w:t>
      </w:r>
      <w:r w:rsidRPr="008E57D9">
        <w:rPr>
          <w:rFonts w:ascii="Angsana New" w:hAnsi="Angsana New" w:hint="cs"/>
          <w:sz w:val="30"/>
          <w:szCs w:val="30"/>
          <w:cs/>
        </w:rPr>
        <w:t xml:space="preserve"> ได้จดทะเบียนลดทุน</w:t>
      </w:r>
      <w:r w:rsidR="00D46A29">
        <w:rPr>
          <w:rFonts w:ascii="Angsana New" w:hAnsi="Angsana New"/>
          <w:sz w:val="30"/>
          <w:szCs w:val="30"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885BDF" w:rsidRPr="008E57D9">
        <w:rPr>
          <w:rFonts w:ascii="Angsana New" w:hAnsi="Angsana New"/>
          <w:sz w:val="30"/>
          <w:szCs w:val="30"/>
        </w:rPr>
        <w:t>597.10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885BDF" w:rsidRPr="008E57D9">
        <w:rPr>
          <w:rFonts w:ascii="Angsana New" w:hAnsi="Angsana New"/>
          <w:sz w:val="30"/>
          <w:szCs w:val="30"/>
        </w:rPr>
        <w:t>796.10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885BDF" w:rsidRPr="008E57D9">
        <w:rPr>
          <w:rFonts w:ascii="Angsana New" w:hAnsi="Angsana New"/>
          <w:sz w:val="30"/>
          <w:szCs w:val="30"/>
        </w:rPr>
        <w:t>7.96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885BDF" w:rsidRPr="008E57D9">
        <w:rPr>
          <w:rFonts w:ascii="Angsana New" w:hAnsi="Angsana New"/>
          <w:sz w:val="30"/>
          <w:szCs w:val="30"/>
        </w:rPr>
        <w:t>199.00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885BDF" w:rsidRPr="008E57D9">
        <w:rPr>
          <w:rFonts w:ascii="Angsana New" w:hAnsi="Angsana New"/>
          <w:sz w:val="30"/>
          <w:szCs w:val="30"/>
        </w:rPr>
        <w:t>1.99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100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</w:t>
      </w:r>
      <w:r w:rsidRPr="008E57D9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0FB582B3" w14:textId="77777777" w:rsidR="00D61E6D" w:rsidRPr="00620B7F" w:rsidRDefault="00D61E6D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p w14:paraId="4163C7D9" w14:textId="208A2B0F" w:rsidR="00D61E6D" w:rsidRDefault="00864C16" w:rsidP="00D61E6D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สุรวงศ์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พร๊อพเพอตี้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สิริทรัพย์พัฒนา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จำกัด)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D46A29">
        <w:rPr>
          <w:rFonts w:ascii="Angsana New" w:hAnsi="Angsana New"/>
          <w:sz w:val="30"/>
          <w:szCs w:val="30"/>
        </w:rPr>
        <w:br/>
      </w:r>
      <w:r w:rsidR="00D61E6D" w:rsidRPr="008E57D9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885BDF" w:rsidRPr="008E57D9">
        <w:rPr>
          <w:rFonts w:ascii="Angsana New" w:hAnsi="Angsana New"/>
          <w:sz w:val="30"/>
          <w:szCs w:val="30"/>
        </w:rPr>
        <w:t>3</w:t>
      </w:r>
      <w:r w:rsidR="00D61E6D" w:rsidRPr="008E57D9">
        <w:rPr>
          <w:rFonts w:ascii="Angsana New" w:hAnsi="Angsana New"/>
          <w:sz w:val="30"/>
          <w:szCs w:val="30"/>
        </w:rPr>
        <w:t>.00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885BDF" w:rsidRPr="008E57D9">
        <w:rPr>
          <w:rFonts w:ascii="Angsana New" w:hAnsi="Angsana New"/>
          <w:sz w:val="30"/>
          <w:szCs w:val="30"/>
        </w:rPr>
        <w:t>4</w:t>
      </w:r>
      <w:r w:rsidR="00D61E6D" w:rsidRPr="008E57D9">
        <w:rPr>
          <w:rFonts w:ascii="Angsana New" w:hAnsi="Angsana New"/>
          <w:sz w:val="30"/>
          <w:szCs w:val="30"/>
        </w:rPr>
        <w:t>.00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(</w:t>
      </w:r>
      <w:r w:rsidR="00D61E6D"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885BDF" w:rsidRPr="008E57D9">
        <w:rPr>
          <w:rFonts w:ascii="Angsana New" w:hAnsi="Angsana New"/>
          <w:sz w:val="30"/>
          <w:szCs w:val="30"/>
        </w:rPr>
        <w:t>0.4</w:t>
      </w:r>
      <w:r w:rsidR="00D61E6D" w:rsidRPr="008E57D9">
        <w:rPr>
          <w:rFonts w:ascii="Angsana New" w:hAnsi="Angsana New"/>
          <w:sz w:val="30"/>
          <w:szCs w:val="30"/>
        </w:rPr>
        <w:t>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/>
          <w:sz w:val="30"/>
          <w:szCs w:val="30"/>
        </w:rPr>
        <w:t>10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) </w:t>
      </w:r>
      <w:r w:rsidR="00D61E6D"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="00885BDF" w:rsidRPr="008E57D9">
        <w:rPr>
          <w:rFonts w:ascii="Angsana New" w:hAnsi="Angsana New"/>
          <w:sz w:val="30"/>
          <w:szCs w:val="30"/>
        </w:rPr>
        <w:t xml:space="preserve"> 1</w:t>
      </w:r>
      <w:r w:rsidR="00D61E6D" w:rsidRPr="008E57D9">
        <w:rPr>
          <w:rFonts w:ascii="Angsana New" w:hAnsi="Angsana New"/>
          <w:sz w:val="30"/>
          <w:szCs w:val="30"/>
        </w:rPr>
        <w:t>.00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(</w:t>
      </w:r>
      <w:r w:rsidR="00D61E6D"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/>
          <w:sz w:val="30"/>
          <w:szCs w:val="30"/>
        </w:rPr>
        <w:t>0.</w:t>
      </w:r>
      <w:r w:rsidR="00885BDF" w:rsidRPr="008E57D9">
        <w:rPr>
          <w:rFonts w:ascii="Angsana New" w:hAnsi="Angsana New"/>
          <w:sz w:val="30"/>
          <w:szCs w:val="30"/>
        </w:rPr>
        <w:t>1</w:t>
      </w:r>
      <w:r w:rsidR="00D61E6D" w:rsidRPr="008E57D9">
        <w:rPr>
          <w:rFonts w:ascii="Angsana New" w:hAnsi="Angsana New"/>
          <w:sz w:val="30"/>
          <w:szCs w:val="30"/>
        </w:rPr>
        <w:t>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/>
          <w:sz w:val="30"/>
          <w:szCs w:val="30"/>
        </w:rPr>
        <w:t>10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) </w:t>
      </w:r>
      <w:r w:rsidR="00D61E6D" w:rsidRPr="008E57D9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/>
          <w:sz w:val="30"/>
          <w:szCs w:val="30"/>
        </w:rPr>
        <w:t>100</w:t>
      </w:r>
    </w:p>
    <w:p w14:paraId="4AAB23EF" w14:textId="2E85BB90" w:rsidR="00735CD0" w:rsidRDefault="00735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E797872" w14:textId="7A616786" w:rsidR="00D61E6D" w:rsidRPr="008E57D9" w:rsidRDefault="00864C16" w:rsidP="00D61E6D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ลักชูรี่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โฮเทลล์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จอมเทียน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ทีซีซีซีแอล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จอมเทียน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จำกัด)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D46A29">
        <w:rPr>
          <w:rFonts w:ascii="Angsana New" w:hAnsi="Angsana New"/>
          <w:sz w:val="30"/>
          <w:szCs w:val="30"/>
        </w:rPr>
        <w:br/>
      </w:r>
      <w:r w:rsidR="00D61E6D" w:rsidRPr="008E57D9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885BDF" w:rsidRPr="008E57D9">
        <w:rPr>
          <w:rFonts w:ascii="Angsana New" w:hAnsi="Angsana New"/>
          <w:sz w:val="30"/>
          <w:szCs w:val="30"/>
        </w:rPr>
        <w:t>189.37</w:t>
      </w:r>
      <w:r w:rsidR="00D61E6D" w:rsidRPr="008E57D9">
        <w:rPr>
          <w:rFonts w:ascii="Angsana New" w:hAnsi="Angsana New"/>
          <w:sz w:val="30"/>
          <w:szCs w:val="30"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AF2C66" w:rsidRPr="008E57D9">
        <w:rPr>
          <w:rFonts w:ascii="Angsana New" w:hAnsi="Angsana New"/>
          <w:sz w:val="30"/>
          <w:szCs w:val="30"/>
        </w:rPr>
        <w:t>252.50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(</w:t>
      </w:r>
      <w:r w:rsidR="00D61E6D"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AF2C66" w:rsidRPr="008E57D9">
        <w:rPr>
          <w:rFonts w:ascii="Angsana New" w:hAnsi="Angsana New"/>
          <w:sz w:val="30"/>
          <w:szCs w:val="30"/>
        </w:rPr>
        <w:t xml:space="preserve">25.25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/>
          <w:sz w:val="30"/>
          <w:szCs w:val="30"/>
        </w:rPr>
        <w:t>10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) </w:t>
      </w:r>
      <w:r w:rsidR="00D61E6D"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AF2C66" w:rsidRPr="008E57D9">
        <w:rPr>
          <w:rFonts w:ascii="Angsana New" w:hAnsi="Angsana New"/>
          <w:sz w:val="30"/>
          <w:szCs w:val="30"/>
        </w:rPr>
        <w:t xml:space="preserve">63.13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(</w:t>
      </w:r>
      <w:r w:rsidR="00D61E6D"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AF2C66" w:rsidRPr="008E57D9">
        <w:rPr>
          <w:rFonts w:ascii="Angsana New" w:hAnsi="Angsana New"/>
          <w:sz w:val="30"/>
          <w:szCs w:val="30"/>
        </w:rPr>
        <w:t>6.31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/>
          <w:sz w:val="30"/>
          <w:szCs w:val="30"/>
        </w:rPr>
        <w:t>10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) </w:t>
      </w:r>
      <w:r w:rsidR="00D61E6D" w:rsidRPr="008E57D9">
        <w:rPr>
          <w:rFonts w:ascii="Angsana New" w:hAnsi="Angsana New" w:hint="cs"/>
          <w:sz w:val="30"/>
          <w:szCs w:val="30"/>
          <w:cs/>
        </w:rPr>
        <w:t>เพื่อล้าง</w:t>
      </w:r>
      <w:r w:rsidR="00D46A29">
        <w:rPr>
          <w:rFonts w:ascii="Angsana New" w:hAnsi="Angsana New"/>
          <w:sz w:val="30"/>
          <w:szCs w:val="30"/>
        </w:rPr>
        <w:br/>
      </w:r>
      <w:r w:rsidR="00D61E6D" w:rsidRPr="00D46A29">
        <w:rPr>
          <w:rFonts w:ascii="Angsana New" w:hAnsi="Angsana New" w:hint="cs"/>
          <w:spacing w:val="-3"/>
          <w:sz w:val="30"/>
          <w:szCs w:val="30"/>
          <w:cs/>
        </w:rPr>
        <w:t>ผลขาดทุนสะสม ทั้งนี้ บริษัทยังคงมีสัดส่วนการถือหุ้นเท่าเดิม</w:t>
      </w:r>
      <w:r w:rsidR="00D61E6D" w:rsidRPr="00D46A29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D61E6D" w:rsidRPr="00D46A29">
        <w:rPr>
          <w:rFonts w:ascii="Angsana New" w:hAnsi="Angsana New" w:hint="cs"/>
          <w:spacing w:val="-3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D61E6D" w:rsidRPr="00D46A29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D61E6D" w:rsidRPr="00D46A29">
        <w:rPr>
          <w:rFonts w:ascii="Angsana New" w:hAnsi="Angsana New"/>
          <w:spacing w:val="-3"/>
          <w:sz w:val="30"/>
          <w:szCs w:val="30"/>
        </w:rPr>
        <w:t>100</w:t>
      </w:r>
    </w:p>
    <w:p w14:paraId="050E79FF" w14:textId="77777777" w:rsidR="00D61E6D" w:rsidRPr="00D46A29" w:rsidRDefault="00D61E6D" w:rsidP="00D6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76AD12E" w14:textId="05CD679C" w:rsidR="00D61E6D" w:rsidRDefault="00144897" w:rsidP="00D61E6D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แอสเสท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เวิรด์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พัทยา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ทีซีซี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พัทยา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จำกัด)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ได้จดทะเบียนลดทุนที่ออกและชำระแล้วจำนวน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AF2C66" w:rsidRPr="008E57D9">
        <w:rPr>
          <w:rFonts w:ascii="Angsana New" w:hAnsi="Angsana New"/>
          <w:sz w:val="30"/>
          <w:szCs w:val="30"/>
        </w:rPr>
        <w:t>375.00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AF2C66" w:rsidRPr="008E57D9">
        <w:rPr>
          <w:rFonts w:ascii="Angsana New" w:hAnsi="Angsana New"/>
          <w:sz w:val="30"/>
          <w:szCs w:val="30"/>
        </w:rPr>
        <w:t>5</w:t>
      </w:r>
      <w:r w:rsidR="00D61E6D" w:rsidRPr="008E57D9">
        <w:rPr>
          <w:rFonts w:ascii="Angsana New" w:hAnsi="Angsana New"/>
          <w:sz w:val="30"/>
          <w:szCs w:val="30"/>
        </w:rPr>
        <w:t>00.00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(</w:t>
      </w:r>
      <w:r w:rsidR="00D61E6D"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AF2C66" w:rsidRPr="008E57D9">
        <w:rPr>
          <w:rFonts w:ascii="Angsana New" w:hAnsi="Angsana New"/>
          <w:sz w:val="30"/>
          <w:szCs w:val="30"/>
        </w:rPr>
        <w:t>5</w:t>
      </w:r>
      <w:r w:rsidR="00D61E6D" w:rsidRPr="008E57D9">
        <w:rPr>
          <w:rFonts w:ascii="Angsana New" w:hAnsi="Angsana New"/>
          <w:sz w:val="30"/>
          <w:szCs w:val="30"/>
        </w:rPr>
        <w:t>0.00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/>
          <w:sz w:val="30"/>
          <w:szCs w:val="30"/>
        </w:rPr>
        <w:t>10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) </w:t>
      </w:r>
      <w:r w:rsidR="00D61E6D"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AF2C66" w:rsidRPr="008E57D9">
        <w:rPr>
          <w:rFonts w:ascii="Angsana New" w:hAnsi="Angsana New"/>
          <w:sz w:val="30"/>
          <w:szCs w:val="30"/>
        </w:rPr>
        <w:t>125</w:t>
      </w:r>
      <w:r w:rsidR="00D61E6D" w:rsidRPr="008E57D9">
        <w:rPr>
          <w:rFonts w:ascii="Angsana New" w:hAnsi="Angsana New"/>
          <w:sz w:val="30"/>
          <w:szCs w:val="30"/>
        </w:rPr>
        <w:t>.00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(</w:t>
      </w:r>
      <w:r w:rsidR="00D61E6D"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AF2C66" w:rsidRPr="008E57D9">
        <w:rPr>
          <w:rFonts w:ascii="Angsana New" w:hAnsi="Angsana New"/>
          <w:sz w:val="30"/>
          <w:szCs w:val="30"/>
        </w:rPr>
        <w:t>12.5</w:t>
      </w:r>
      <w:r w:rsidR="00D61E6D" w:rsidRPr="008E57D9">
        <w:rPr>
          <w:rFonts w:ascii="Angsana New" w:hAnsi="Angsana New"/>
          <w:sz w:val="30"/>
          <w:szCs w:val="30"/>
        </w:rPr>
        <w:t>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/>
          <w:sz w:val="30"/>
          <w:szCs w:val="30"/>
        </w:rPr>
        <w:t>10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บาท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) </w:t>
      </w:r>
      <w:r w:rsidR="00D61E6D" w:rsidRPr="008E57D9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D61E6D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1E6D" w:rsidRPr="008E57D9">
        <w:rPr>
          <w:rFonts w:ascii="Angsana New" w:hAnsi="Angsana New"/>
          <w:sz w:val="30"/>
          <w:szCs w:val="30"/>
        </w:rPr>
        <w:t>100</w:t>
      </w:r>
    </w:p>
    <w:p w14:paraId="340C7CC0" w14:textId="77777777" w:rsidR="00D46A29" w:rsidRPr="00D46A29" w:rsidRDefault="00D46A29" w:rsidP="00D4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D5A6D82" w14:textId="77777777" w:rsidR="00FD3C24" w:rsidRPr="008E57D9" w:rsidRDefault="00D61E6D" w:rsidP="005C64FC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โฮเทลส์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เอเชียทีค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76349F" w:rsidRPr="008E57D9">
        <w:rPr>
          <w:rFonts w:ascii="Angsana New" w:hAnsi="Angsana New"/>
          <w:sz w:val="30"/>
          <w:szCs w:val="30"/>
        </w:rPr>
        <w:t>75.04</w:t>
      </w:r>
      <w:r w:rsidRPr="008E57D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76349F" w:rsidRPr="008E57D9">
        <w:rPr>
          <w:rFonts w:ascii="Angsana New" w:hAnsi="Angsana New"/>
          <w:sz w:val="30"/>
          <w:szCs w:val="30"/>
        </w:rPr>
        <w:t>100.05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76349F"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</w:rPr>
        <w:t xml:space="preserve">.01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76349F" w:rsidRPr="008E57D9">
        <w:rPr>
          <w:rFonts w:ascii="Angsana New" w:hAnsi="Angsana New"/>
          <w:sz w:val="30"/>
          <w:szCs w:val="30"/>
        </w:rPr>
        <w:t>25.01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76349F" w:rsidRPr="008E57D9">
        <w:rPr>
          <w:rFonts w:ascii="Angsana New" w:hAnsi="Angsana New"/>
          <w:sz w:val="30"/>
          <w:szCs w:val="30"/>
        </w:rPr>
        <w:t>2.50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2127F5DC" w14:textId="536084E0" w:rsidR="00FD3C24" w:rsidRPr="00D46A29" w:rsidRDefault="00FD3C24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56857A0" w14:textId="77777777" w:rsidR="00FD3C24" w:rsidRPr="008E57D9" w:rsidRDefault="00FD3C24" w:rsidP="00FD3C24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8E57D9">
        <w:rPr>
          <w:rFonts w:ascii="Angsana New" w:hAnsi="Angsana New"/>
          <w:color w:val="000000"/>
          <w:sz w:val="30"/>
          <w:szCs w:val="30"/>
        </w:rPr>
        <w:t xml:space="preserve">6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 xml:space="preserve">กรกฎาคม </w:t>
      </w:r>
      <w:r w:rsidRPr="008E57D9">
        <w:rPr>
          <w:rFonts w:ascii="Angsana New" w:hAnsi="Angsana New"/>
          <w:color w:val="000000"/>
          <w:sz w:val="30"/>
          <w:szCs w:val="30"/>
        </w:rPr>
        <w:t>2566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บริษัทย่อยทางอ้อมหลายแห่งได้จดทะเบียนลดทุนที่ออกและช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8E57D9">
        <w:rPr>
          <w:rFonts w:ascii="Angsana New" w:hAnsi="Angsana New"/>
          <w:color w:val="000000"/>
          <w:sz w:val="30"/>
          <w:szCs w:val="30"/>
          <w:cs/>
        </w:rPr>
        <w:t>ระแล้วต่อ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 xml:space="preserve">         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กระทรวงพาณิชย์ รายละเอียดดังนี้ </w:t>
      </w:r>
    </w:p>
    <w:p w14:paraId="5EF65D34" w14:textId="77777777" w:rsidR="00FD3C24" w:rsidRPr="00D46A29" w:rsidRDefault="00FD3C24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B87F7B6" w14:textId="575D3E6B" w:rsidR="00503EF2" w:rsidRPr="008E57D9" w:rsidRDefault="00503EF2" w:rsidP="00503EF2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แบงคอก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สุขุมวิท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ลักซูรี่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(</w:t>
      </w:r>
      <w:r w:rsidRPr="008E57D9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วินเซอร์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โฮเต็ล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</w:rPr>
        <w:t>)</w:t>
      </w:r>
      <w:r w:rsidRPr="008E57D9">
        <w:rPr>
          <w:rFonts w:ascii="Angsana New" w:hAnsi="Angsana New" w:hint="cs"/>
          <w:sz w:val="30"/>
          <w:szCs w:val="30"/>
          <w:cs/>
        </w:rPr>
        <w:t xml:space="preserve"> ได้จดทะเบียนลดทุน</w:t>
      </w:r>
      <w:r w:rsidR="00D46A29">
        <w:rPr>
          <w:rFonts w:ascii="Angsana New" w:hAnsi="Angsana New"/>
          <w:sz w:val="30"/>
          <w:szCs w:val="30"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56539E" w:rsidRPr="008E57D9">
        <w:rPr>
          <w:rFonts w:ascii="Angsana New" w:hAnsi="Angsana New"/>
          <w:sz w:val="30"/>
          <w:szCs w:val="30"/>
        </w:rPr>
        <w:t>149.25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199.00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1.99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100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sz w:val="30"/>
          <w:szCs w:val="30"/>
          <w:cs/>
        </w:rPr>
        <w:t>เป็นจำนวน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AC76E0" w:rsidRPr="008E57D9">
        <w:rPr>
          <w:rFonts w:ascii="Angsana New" w:hAnsi="Angsana New"/>
          <w:sz w:val="30"/>
          <w:szCs w:val="30"/>
        </w:rPr>
        <w:t>49.75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AC76E0" w:rsidRPr="008E57D9">
        <w:rPr>
          <w:rFonts w:ascii="Angsana New" w:hAnsi="Angsana New"/>
          <w:sz w:val="30"/>
          <w:szCs w:val="30"/>
        </w:rPr>
        <w:t>0.50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100 </w:t>
      </w:r>
      <w:r w:rsidRPr="008E57D9">
        <w:rPr>
          <w:rFonts w:ascii="Angsana New" w:hAnsi="Angsana New" w:hint="cs"/>
          <w:sz w:val="30"/>
          <w:szCs w:val="30"/>
          <w:cs/>
        </w:rPr>
        <w:t>บาท</w:t>
      </w:r>
      <w:r w:rsidRPr="008E57D9">
        <w:rPr>
          <w:rFonts w:ascii="Angsana New" w:hAnsi="Angsana New"/>
          <w:sz w:val="30"/>
          <w:szCs w:val="30"/>
          <w:cs/>
        </w:rPr>
        <w:t xml:space="preserve">) </w:t>
      </w:r>
      <w:r w:rsidRPr="008E57D9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</w:t>
      </w:r>
      <w:r w:rsidR="00D46A2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</w:t>
      </w:r>
      <w:r w:rsidRPr="008E57D9">
        <w:rPr>
          <w:rFonts w:ascii="Angsana New" w:hAnsi="Angsana New"/>
          <w:sz w:val="30"/>
          <w:szCs w:val="30"/>
          <w:cs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539E9334" w14:textId="77777777" w:rsidR="00FD3C24" w:rsidRPr="00D46A29" w:rsidRDefault="00FD3C24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B56FFB8" w14:textId="502BB816" w:rsidR="00FD3C24" w:rsidRPr="008E57D9" w:rsidRDefault="00FD3C24" w:rsidP="00FD3C24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สุรวงศ์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พร๊อพเพอตี้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</w:rPr>
        <w:t xml:space="preserve"> (</w:t>
      </w:r>
      <w:r w:rsidRPr="008E57D9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สิริทรัพย์พัฒนา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จำกัด)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D46A29">
        <w:rPr>
          <w:rFonts w:ascii="Angsana New" w:hAnsi="Angsana New"/>
          <w:sz w:val="30"/>
          <w:szCs w:val="30"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="00755042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755042" w:rsidRPr="008E57D9">
        <w:rPr>
          <w:rFonts w:ascii="Angsana New" w:hAnsi="Angsana New"/>
          <w:sz w:val="30"/>
          <w:szCs w:val="30"/>
          <w:cs/>
        </w:rPr>
        <w:t xml:space="preserve"> </w:t>
      </w:r>
      <w:r w:rsidR="00E97E41" w:rsidRPr="008E57D9">
        <w:rPr>
          <w:rFonts w:ascii="Angsana New" w:hAnsi="Angsana New"/>
          <w:sz w:val="30"/>
          <w:szCs w:val="30"/>
        </w:rPr>
        <w:t>0.74</w:t>
      </w:r>
      <w:r w:rsidR="00755042" w:rsidRPr="008E57D9">
        <w:rPr>
          <w:rFonts w:ascii="Angsana New" w:hAnsi="Angsana New"/>
          <w:sz w:val="30"/>
          <w:szCs w:val="30"/>
          <w:cs/>
        </w:rPr>
        <w:t xml:space="preserve"> </w:t>
      </w:r>
      <w:r w:rsidR="00755042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755042"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จาก</w:t>
      </w:r>
      <w:r w:rsidR="00755042" w:rsidRPr="008E57D9">
        <w:rPr>
          <w:rFonts w:ascii="Angsana New" w:hAnsi="Angsana New" w:hint="cs"/>
          <w:sz w:val="30"/>
          <w:szCs w:val="30"/>
          <w:cs/>
        </w:rPr>
        <w:t>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1.00</w:t>
      </w:r>
      <w:r w:rsidRPr="008E57D9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8E57D9">
        <w:rPr>
          <w:rFonts w:ascii="Angsana New" w:hAnsi="Angsana New" w:hint="cs"/>
          <w:sz w:val="30"/>
          <w:szCs w:val="30"/>
          <w:cs/>
        </w:rPr>
        <w:t>ำ</w:t>
      </w:r>
      <w:r w:rsidRPr="008E57D9">
        <w:rPr>
          <w:rFonts w:ascii="Angsana New" w:hAnsi="Angsana New"/>
          <w:sz w:val="30"/>
          <w:szCs w:val="30"/>
          <w:cs/>
        </w:rPr>
        <w:t xml:space="preserve">นวน </w:t>
      </w:r>
      <w:r w:rsidRPr="008E57D9">
        <w:rPr>
          <w:rFonts w:ascii="Angsana New" w:hAnsi="Angsana New"/>
          <w:sz w:val="30"/>
          <w:szCs w:val="30"/>
        </w:rPr>
        <w:t>0.10</w:t>
      </w:r>
      <w:r w:rsidRPr="008E57D9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บาท) เป็นจ</w:t>
      </w:r>
      <w:r w:rsidRPr="008E57D9">
        <w:rPr>
          <w:rFonts w:ascii="Angsana New" w:hAnsi="Angsana New" w:hint="cs"/>
          <w:sz w:val="30"/>
          <w:szCs w:val="30"/>
          <w:cs/>
        </w:rPr>
        <w:t>ำ</w:t>
      </w:r>
      <w:r w:rsidRPr="008E57D9">
        <w:rPr>
          <w:rFonts w:ascii="Angsana New" w:hAnsi="Angsana New"/>
          <w:sz w:val="30"/>
          <w:szCs w:val="30"/>
          <w:cs/>
        </w:rPr>
        <w:t xml:space="preserve">นวนเงิน </w:t>
      </w:r>
      <w:r w:rsidRPr="008E57D9">
        <w:rPr>
          <w:rFonts w:ascii="Angsana New" w:hAnsi="Angsana New"/>
          <w:sz w:val="30"/>
          <w:szCs w:val="30"/>
        </w:rPr>
        <w:t>0.26</w:t>
      </w:r>
      <w:r w:rsidRPr="008E57D9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8E57D9">
        <w:rPr>
          <w:rFonts w:ascii="Angsana New" w:hAnsi="Angsana New" w:hint="cs"/>
          <w:sz w:val="30"/>
          <w:szCs w:val="30"/>
          <w:cs/>
        </w:rPr>
        <w:t>ำ</w:t>
      </w:r>
      <w:r w:rsidRPr="008E57D9">
        <w:rPr>
          <w:rFonts w:ascii="Angsana New" w:hAnsi="Angsana New"/>
          <w:sz w:val="30"/>
          <w:szCs w:val="30"/>
          <w:cs/>
        </w:rPr>
        <w:t xml:space="preserve">นวน </w:t>
      </w:r>
      <w:r w:rsidRPr="008E57D9">
        <w:rPr>
          <w:rFonts w:ascii="Angsana New" w:hAnsi="Angsana New"/>
          <w:sz w:val="30"/>
          <w:szCs w:val="30"/>
        </w:rPr>
        <w:t>0.03</w:t>
      </w:r>
      <w:r w:rsidRPr="008E57D9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บาท)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D46A29">
        <w:rPr>
          <w:rFonts w:ascii="Angsana New" w:hAnsi="Angsana New"/>
          <w:sz w:val="30"/>
          <w:szCs w:val="30"/>
        </w:rPr>
        <w:br/>
      </w:r>
      <w:r w:rsidR="00D62561" w:rsidRPr="008E57D9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ทำให้บริษัทมีส่วนได้เสียในบริษัทย่อยดังกล่าวลดลงจากร้อยละ</w:t>
      </w:r>
      <w:r w:rsidR="00D62561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2561" w:rsidRPr="008E57D9">
        <w:rPr>
          <w:rFonts w:ascii="Angsana New" w:hAnsi="Angsana New"/>
          <w:sz w:val="30"/>
          <w:szCs w:val="30"/>
        </w:rPr>
        <w:t>50.00</w:t>
      </w:r>
      <w:r w:rsidR="00D62561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2561" w:rsidRPr="008E57D9">
        <w:rPr>
          <w:rFonts w:ascii="Angsana New" w:hAnsi="Angsana New" w:hint="cs"/>
          <w:sz w:val="30"/>
          <w:szCs w:val="30"/>
          <w:cs/>
        </w:rPr>
        <w:t>เป็นร้อยละ</w:t>
      </w:r>
      <w:r w:rsidR="00D62561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2561" w:rsidRPr="008E57D9">
        <w:rPr>
          <w:rFonts w:ascii="Angsana New" w:hAnsi="Angsana New"/>
          <w:sz w:val="30"/>
          <w:szCs w:val="30"/>
        </w:rPr>
        <w:t>49.99</w:t>
      </w:r>
      <w:r w:rsidR="00D62561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2561" w:rsidRPr="008E57D9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6953933E" w14:textId="77777777" w:rsidR="00FD3C24" w:rsidRPr="00D46A29" w:rsidRDefault="00FD3C24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39D1E5F" w14:textId="648BED0F" w:rsidR="00FD3C24" w:rsidRPr="008E57D9" w:rsidRDefault="00FD3C24" w:rsidP="00FD3C24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ลักชูรี่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โฮเทลล์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จอมเทียน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ทีซีซีซีแอล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จอมเทียน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จำกัด)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D46A29">
        <w:rPr>
          <w:rFonts w:ascii="Angsana New" w:hAnsi="Angsana New"/>
          <w:sz w:val="30"/>
          <w:szCs w:val="30"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="00E8531D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E8531D" w:rsidRPr="008E57D9">
        <w:rPr>
          <w:rFonts w:ascii="Angsana New" w:hAnsi="Angsana New"/>
          <w:sz w:val="30"/>
          <w:szCs w:val="30"/>
          <w:cs/>
        </w:rPr>
        <w:t xml:space="preserve"> </w:t>
      </w:r>
      <w:r w:rsidR="00707356" w:rsidRPr="008E57D9">
        <w:rPr>
          <w:rFonts w:ascii="Angsana New" w:hAnsi="Angsana New"/>
          <w:sz w:val="30"/>
          <w:szCs w:val="30"/>
        </w:rPr>
        <w:t>47.3</w:t>
      </w:r>
      <w:r w:rsidR="00D31505" w:rsidRPr="008E57D9">
        <w:rPr>
          <w:rFonts w:ascii="Angsana New" w:hAnsi="Angsana New"/>
          <w:sz w:val="30"/>
          <w:szCs w:val="30"/>
        </w:rPr>
        <w:t>4</w:t>
      </w:r>
      <w:r w:rsidR="00E8531D" w:rsidRPr="008E57D9">
        <w:rPr>
          <w:rFonts w:ascii="Angsana New" w:hAnsi="Angsana New"/>
          <w:sz w:val="30"/>
          <w:szCs w:val="30"/>
          <w:cs/>
        </w:rPr>
        <w:t xml:space="preserve"> </w:t>
      </w:r>
      <w:r w:rsidR="00E8531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E8531D" w:rsidRPr="008E57D9">
        <w:rPr>
          <w:rFonts w:ascii="Angsana New" w:hAnsi="Angsana New"/>
          <w:sz w:val="30"/>
          <w:szCs w:val="30"/>
          <w:cs/>
        </w:rPr>
        <w:t xml:space="preserve"> </w:t>
      </w:r>
      <w:r w:rsidR="00E8531D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63.13</w:t>
      </w:r>
      <w:r w:rsidRPr="008E57D9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8E57D9">
        <w:rPr>
          <w:rFonts w:ascii="Angsana New" w:hAnsi="Angsana New" w:hint="cs"/>
          <w:sz w:val="30"/>
          <w:szCs w:val="30"/>
          <w:cs/>
        </w:rPr>
        <w:t>ำ</w:t>
      </w:r>
      <w:r w:rsidRPr="008E57D9">
        <w:rPr>
          <w:rFonts w:ascii="Angsana New" w:hAnsi="Angsana New"/>
          <w:sz w:val="30"/>
          <w:szCs w:val="30"/>
          <w:cs/>
        </w:rPr>
        <w:t xml:space="preserve">นวน </w:t>
      </w:r>
      <w:r w:rsidRPr="008E57D9">
        <w:rPr>
          <w:rFonts w:ascii="Angsana New" w:hAnsi="Angsana New"/>
          <w:sz w:val="30"/>
          <w:szCs w:val="30"/>
        </w:rPr>
        <w:t>6.31</w:t>
      </w:r>
      <w:r w:rsidRPr="008E57D9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บาท) เป็นจ</w:t>
      </w:r>
      <w:r w:rsidRPr="008E57D9">
        <w:rPr>
          <w:rFonts w:ascii="Angsana New" w:hAnsi="Angsana New" w:hint="cs"/>
          <w:sz w:val="30"/>
          <w:szCs w:val="30"/>
          <w:cs/>
        </w:rPr>
        <w:t>ำ</w:t>
      </w:r>
      <w:r w:rsidRPr="008E57D9">
        <w:rPr>
          <w:rFonts w:ascii="Angsana New" w:hAnsi="Angsana New"/>
          <w:sz w:val="30"/>
          <w:szCs w:val="30"/>
          <w:cs/>
        </w:rPr>
        <w:t xml:space="preserve">นวนเงิน </w:t>
      </w:r>
      <w:r w:rsidRPr="008E57D9">
        <w:rPr>
          <w:rFonts w:ascii="Angsana New" w:hAnsi="Angsana New"/>
          <w:sz w:val="30"/>
          <w:szCs w:val="30"/>
        </w:rPr>
        <w:t>15.78</w:t>
      </w:r>
      <w:r w:rsidRPr="008E57D9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8E57D9">
        <w:rPr>
          <w:rFonts w:ascii="Angsana New" w:hAnsi="Angsana New" w:hint="cs"/>
          <w:sz w:val="30"/>
          <w:szCs w:val="30"/>
          <w:cs/>
        </w:rPr>
        <w:t>ำ</w:t>
      </w:r>
      <w:r w:rsidRPr="008E57D9">
        <w:rPr>
          <w:rFonts w:ascii="Angsana New" w:hAnsi="Angsana New"/>
          <w:sz w:val="30"/>
          <w:szCs w:val="30"/>
          <w:cs/>
        </w:rPr>
        <w:t xml:space="preserve">นวน </w:t>
      </w:r>
      <w:r w:rsidRPr="008E57D9">
        <w:rPr>
          <w:rFonts w:ascii="Angsana New" w:hAnsi="Angsana New"/>
          <w:sz w:val="30"/>
          <w:szCs w:val="30"/>
        </w:rPr>
        <w:t>1.58</w:t>
      </w:r>
      <w:r w:rsidRPr="008E57D9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บาท)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 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78346C56" w14:textId="77777777" w:rsidR="00FD3C24" w:rsidRPr="00620B7F" w:rsidRDefault="00FD3C24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DA2E4E6" w14:textId="1370218D" w:rsidR="00FD3C24" w:rsidRPr="008E57D9" w:rsidRDefault="00FD3C24" w:rsidP="00FD3C24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แอสเสท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เวิรด์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พัทยา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ทีซีซี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พัทยา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จำกัด)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</w:t>
      </w:r>
      <w:r w:rsidR="00707356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707356" w:rsidRPr="008E57D9">
        <w:rPr>
          <w:rFonts w:ascii="Angsana New" w:hAnsi="Angsana New"/>
          <w:sz w:val="30"/>
          <w:szCs w:val="30"/>
          <w:cs/>
        </w:rPr>
        <w:t xml:space="preserve"> </w:t>
      </w:r>
      <w:r w:rsidR="00707356" w:rsidRPr="008E57D9">
        <w:rPr>
          <w:rFonts w:ascii="Angsana New" w:hAnsi="Angsana New"/>
          <w:sz w:val="30"/>
          <w:szCs w:val="30"/>
        </w:rPr>
        <w:t xml:space="preserve">93.75 </w:t>
      </w:r>
      <w:r w:rsidR="00707356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707356" w:rsidRPr="008E57D9">
        <w:rPr>
          <w:rFonts w:ascii="Angsana New" w:hAnsi="Angsana New"/>
          <w:sz w:val="30"/>
          <w:szCs w:val="30"/>
          <w:cs/>
        </w:rPr>
        <w:t xml:space="preserve"> </w:t>
      </w:r>
      <w:r w:rsidR="00707356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125.00</w:t>
      </w:r>
      <w:r w:rsidRPr="008E57D9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8E57D9">
        <w:rPr>
          <w:rFonts w:ascii="Angsana New" w:hAnsi="Angsana New" w:hint="cs"/>
          <w:sz w:val="30"/>
          <w:szCs w:val="30"/>
          <w:cs/>
        </w:rPr>
        <w:t>ำ</w:t>
      </w:r>
      <w:r w:rsidRPr="008E57D9">
        <w:rPr>
          <w:rFonts w:ascii="Angsana New" w:hAnsi="Angsana New"/>
          <w:sz w:val="30"/>
          <w:szCs w:val="30"/>
          <w:cs/>
        </w:rPr>
        <w:t xml:space="preserve">นวน </w:t>
      </w:r>
      <w:r w:rsidRPr="008E57D9">
        <w:rPr>
          <w:rFonts w:ascii="Angsana New" w:hAnsi="Angsana New"/>
          <w:sz w:val="30"/>
          <w:szCs w:val="30"/>
        </w:rPr>
        <w:t>12.50</w:t>
      </w:r>
      <w:r w:rsidRPr="008E57D9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บาท) เป็นจ</w:t>
      </w:r>
      <w:r w:rsidRPr="008E57D9">
        <w:rPr>
          <w:rFonts w:ascii="Angsana New" w:hAnsi="Angsana New" w:hint="cs"/>
          <w:sz w:val="30"/>
          <w:szCs w:val="30"/>
          <w:cs/>
        </w:rPr>
        <w:t>ำ</w:t>
      </w:r>
      <w:r w:rsidRPr="008E57D9">
        <w:rPr>
          <w:rFonts w:ascii="Angsana New" w:hAnsi="Angsana New"/>
          <w:sz w:val="30"/>
          <w:szCs w:val="30"/>
          <w:cs/>
        </w:rPr>
        <w:t xml:space="preserve">นวนเงิน </w:t>
      </w:r>
      <w:r w:rsidRPr="008E57D9">
        <w:rPr>
          <w:rFonts w:ascii="Angsana New" w:hAnsi="Angsana New"/>
          <w:sz w:val="30"/>
          <w:szCs w:val="30"/>
        </w:rPr>
        <w:t>31.25</w:t>
      </w:r>
      <w:r w:rsidRPr="008E57D9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8E57D9">
        <w:rPr>
          <w:rFonts w:ascii="Angsana New" w:hAnsi="Angsana New" w:hint="cs"/>
          <w:sz w:val="30"/>
          <w:szCs w:val="30"/>
          <w:cs/>
        </w:rPr>
        <w:t>ำ</w:t>
      </w:r>
      <w:r w:rsidRPr="008E57D9">
        <w:rPr>
          <w:rFonts w:ascii="Angsana New" w:hAnsi="Angsana New"/>
          <w:sz w:val="30"/>
          <w:szCs w:val="30"/>
          <w:cs/>
        </w:rPr>
        <w:t xml:space="preserve">นวน </w:t>
      </w:r>
      <w:r w:rsidRPr="008E57D9">
        <w:rPr>
          <w:rFonts w:ascii="Angsana New" w:hAnsi="Angsana New"/>
          <w:sz w:val="30"/>
          <w:szCs w:val="30"/>
        </w:rPr>
        <w:t>3.13</w:t>
      </w:r>
      <w:r w:rsidRPr="008E57D9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บาท)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13C4253A" w14:textId="77777777" w:rsidR="00FD3C24" w:rsidRPr="00620B7F" w:rsidRDefault="00FD3C24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5D3422D8" w14:textId="41F8EAE7" w:rsidR="00FD3C24" w:rsidRPr="008E57D9" w:rsidRDefault="00FD3C24" w:rsidP="00FD3C24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โฮเทลส์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เอเชียทีค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</w:t>
      </w:r>
      <w:r w:rsidR="00707356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707356" w:rsidRPr="008E57D9">
        <w:rPr>
          <w:rFonts w:ascii="Angsana New" w:hAnsi="Angsana New"/>
          <w:sz w:val="30"/>
          <w:szCs w:val="30"/>
          <w:cs/>
        </w:rPr>
        <w:t xml:space="preserve"> </w:t>
      </w:r>
      <w:r w:rsidR="00707356" w:rsidRPr="008E57D9">
        <w:rPr>
          <w:rFonts w:ascii="Angsana New" w:hAnsi="Angsana New"/>
          <w:sz w:val="30"/>
          <w:szCs w:val="30"/>
        </w:rPr>
        <w:t>18.</w:t>
      </w:r>
      <w:r w:rsidR="005C1942" w:rsidRPr="008E57D9">
        <w:rPr>
          <w:rFonts w:ascii="Angsana New" w:hAnsi="Angsana New"/>
          <w:sz w:val="30"/>
          <w:szCs w:val="30"/>
        </w:rPr>
        <w:t>51</w:t>
      </w:r>
      <w:r w:rsidR="00707356" w:rsidRPr="008E57D9">
        <w:rPr>
          <w:rFonts w:ascii="Angsana New" w:hAnsi="Angsana New"/>
          <w:sz w:val="30"/>
          <w:szCs w:val="30"/>
          <w:cs/>
        </w:rPr>
        <w:t xml:space="preserve"> </w:t>
      </w:r>
      <w:r w:rsidR="00707356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707356" w:rsidRPr="008E57D9">
        <w:rPr>
          <w:rFonts w:ascii="Angsana New" w:hAnsi="Angsana New"/>
          <w:sz w:val="30"/>
          <w:szCs w:val="30"/>
          <w:cs/>
        </w:rPr>
        <w:t xml:space="preserve"> </w:t>
      </w:r>
      <w:r w:rsidR="00707356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25.01</w:t>
      </w:r>
      <w:r w:rsidRPr="008E57D9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8E57D9">
        <w:rPr>
          <w:rFonts w:ascii="Angsana New" w:hAnsi="Angsana New" w:hint="cs"/>
          <w:sz w:val="30"/>
          <w:szCs w:val="30"/>
          <w:cs/>
        </w:rPr>
        <w:t>ำ</w:t>
      </w:r>
      <w:r w:rsidRPr="008E57D9">
        <w:rPr>
          <w:rFonts w:ascii="Angsana New" w:hAnsi="Angsana New"/>
          <w:sz w:val="30"/>
          <w:szCs w:val="30"/>
          <w:cs/>
        </w:rPr>
        <w:t xml:space="preserve">นวน </w:t>
      </w:r>
      <w:r w:rsidRPr="008E57D9">
        <w:rPr>
          <w:rFonts w:ascii="Angsana New" w:hAnsi="Angsana New"/>
          <w:sz w:val="30"/>
          <w:szCs w:val="30"/>
        </w:rPr>
        <w:t>2.50</w:t>
      </w:r>
      <w:r w:rsidRPr="008E57D9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บาท) เป็นจ</w:t>
      </w:r>
      <w:r w:rsidRPr="008E57D9">
        <w:rPr>
          <w:rFonts w:ascii="Angsana New" w:hAnsi="Angsana New" w:hint="cs"/>
          <w:sz w:val="30"/>
          <w:szCs w:val="30"/>
          <w:cs/>
        </w:rPr>
        <w:t>ำ</w:t>
      </w:r>
      <w:r w:rsidRPr="008E57D9">
        <w:rPr>
          <w:rFonts w:ascii="Angsana New" w:hAnsi="Angsana New"/>
          <w:sz w:val="30"/>
          <w:szCs w:val="30"/>
          <w:cs/>
        </w:rPr>
        <w:t xml:space="preserve">นวนเงิน </w:t>
      </w:r>
      <w:r w:rsidRPr="008E57D9">
        <w:rPr>
          <w:rFonts w:ascii="Angsana New" w:hAnsi="Angsana New"/>
          <w:sz w:val="30"/>
          <w:szCs w:val="30"/>
        </w:rPr>
        <w:t>6.50</w:t>
      </w:r>
      <w:r w:rsidRPr="008E57D9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8E57D9">
        <w:rPr>
          <w:rFonts w:ascii="Angsana New" w:hAnsi="Angsana New" w:hint="cs"/>
          <w:sz w:val="30"/>
          <w:szCs w:val="30"/>
          <w:cs/>
        </w:rPr>
        <w:t>ำ</w:t>
      </w:r>
      <w:r w:rsidRPr="008E57D9">
        <w:rPr>
          <w:rFonts w:ascii="Angsana New" w:hAnsi="Angsana New"/>
          <w:sz w:val="30"/>
          <w:szCs w:val="30"/>
          <w:cs/>
        </w:rPr>
        <w:t xml:space="preserve">นวน </w:t>
      </w:r>
      <w:r w:rsidRPr="008E57D9">
        <w:rPr>
          <w:rFonts w:ascii="Angsana New" w:hAnsi="Angsana New"/>
          <w:sz w:val="30"/>
          <w:szCs w:val="30"/>
        </w:rPr>
        <w:t>0.65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863433">
        <w:rPr>
          <w:rFonts w:ascii="Angsana New" w:hAnsi="Angsana New"/>
          <w:sz w:val="30"/>
          <w:szCs w:val="30"/>
        </w:rPr>
        <w:br/>
      </w:r>
      <w:r w:rsidRPr="008E57D9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8E57D9">
        <w:rPr>
          <w:rFonts w:ascii="Angsana New" w:hAnsi="Angsana New"/>
          <w:sz w:val="30"/>
          <w:szCs w:val="30"/>
        </w:rPr>
        <w:t>10</w:t>
      </w:r>
      <w:r w:rsidRPr="008E57D9">
        <w:rPr>
          <w:rFonts w:ascii="Angsana New" w:hAnsi="Angsana New"/>
          <w:sz w:val="30"/>
          <w:szCs w:val="30"/>
          <w:cs/>
        </w:rPr>
        <w:t xml:space="preserve"> บาท)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ทั้งนี้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100</w:t>
      </w:r>
    </w:p>
    <w:p w14:paraId="3429A9C3" w14:textId="77777777" w:rsidR="00FD3C24" w:rsidRPr="00620B7F" w:rsidRDefault="00FD3C24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74DE3155" w14:textId="04DD2061" w:rsidR="008D4D0A" w:rsidRDefault="008D4D0A" w:rsidP="00FD3C24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t>ต่อมาวันที่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 xml:space="preserve">14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บริษัทย่อยทางอ้อมหลายแห่งได้จดทะเบียนลดทุนที่ออกและชำระแล้วต่อกระทรวงพาณิชย์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รายละเอียดดังนี้</w:t>
      </w:r>
    </w:p>
    <w:p w14:paraId="322FE9E7" w14:textId="77777777" w:rsidR="00863433" w:rsidRPr="00863433" w:rsidRDefault="00863433" w:rsidP="00FD3C24">
      <w:pPr>
        <w:spacing w:line="240" w:lineRule="auto"/>
        <w:ind w:left="540" w:right="63"/>
        <w:jc w:val="thaiDistribute"/>
        <w:rPr>
          <w:rFonts w:ascii="Angsana New" w:hAnsi="Angsana New"/>
          <w:color w:val="000000"/>
        </w:rPr>
      </w:pPr>
    </w:p>
    <w:p w14:paraId="5EB300C5" w14:textId="5A84ADBA" w:rsidR="006528B6" w:rsidRPr="008E57D9" w:rsidRDefault="006528B6" w:rsidP="006528B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แบ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งคอก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สุขุมวิท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ลักซูรี่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วินเซอร์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โฮเต็ล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</w:t>
      </w:r>
      <w:r w:rsidR="00863433">
        <w:rPr>
          <w:rFonts w:ascii="Angsana New" w:hAnsi="Angsana New"/>
          <w:color w:val="000000"/>
          <w:sz w:val="30"/>
          <w:szCs w:val="30"/>
        </w:rPr>
        <w:br/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ที่ออกและชำระแล้ว</w:t>
      </w:r>
      <w:r w:rsidR="001B65C0"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1B65C0"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84D0D" w:rsidRPr="008E57D9">
        <w:rPr>
          <w:rFonts w:ascii="Angsana New" w:hAnsi="Angsana New"/>
          <w:color w:val="000000"/>
          <w:sz w:val="30"/>
          <w:szCs w:val="30"/>
        </w:rPr>
        <w:t>37.31</w:t>
      </w:r>
      <w:r w:rsidR="001B65C0"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B65C0"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1B65C0"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B65C0" w:rsidRPr="008E57D9">
        <w:rPr>
          <w:rFonts w:ascii="Angsana New" w:hAnsi="Angsana New" w:hint="cs"/>
          <w:color w:val="000000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49.75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0.50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12.44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0.12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7B6D6A">
        <w:rPr>
          <w:rFonts w:ascii="Angsana New" w:hAnsi="Angsana New"/>
          <w:color w:val="000000"/>
          <w:sz w:val="30"/>
          <w:szCs w:val="30"/>
        </w:rPr>
        <w:t>)</w:t>
      </w:r>
      <w:r w:rsidR="00DA5823" w:rsidRPr="008E57D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A5823" w:rsidRPr="008E57D9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="00863433">
        <w:rPr>
          <w:rFonts w:ascii="Angsana New" w:hAnsi="Angsana New"/>
          <w:color w:val="000000"/>
          <w:sz w:val="30"/>
          <w:szCs w:val="30"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</w:p>
    <w:p w14:paraId="16A705BF" w14:textId="77777777" w:rsidR="006528B6" w:rsidRPr="00620B7F" w:rsidRDefault="006528B6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02CDE406" w14:textId="32975AEB" w:rsidR="006528B6" w:rsidRPr="008E57D9" w:rsidRDefault="006528B6" w:rsidP="006528B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สุรวงศ์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พร๊อพเพอตี้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สิริทรัพย์พัฒนา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</w:t>
      </w:r>
      <w:r w:rsidR="00863433">
        <w:rPr>
          <w:rFonts w:ascii="Angsana New" w:hAnsi="Angsana New"/>
          <w:color w:val="000000"/>
          <w:sz w:val="30"/>
          <w:szCs w:val="30"/>
        </w:rPr>
        <w:br/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ที่ออกและชำระแล้ว</w:t>
      </w:r>
      <w:r w:rsidR="00484D0D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484D0D" w:rsidRPr="008E57D9">
        <w:rPr>
          <w:rFonts w:ascii="Angsana New" w:hAnsi="Angsana New"/>
          <w:sz w:val="30"/>
          <w:szCs w:val="30"/>
          <w:cs/>
        </w:rPr>
        <w:t xml:space="preserve"> </w:t>
      </w:r>
      <w:r w:rsidR="00484D0D" w:rsidRPr="008E57D9">
        <w:rPr>
          <w:rFonts w:ascii="Angsana New" w:hAnsi="Angsana New"/>
          <w:sz w:val="30"/>
          <w:szCs w:val="30"/>
        </w:rPr>
        <w:t>0.16</w:t>
      </w:r>
      <w:r w:rsidR="00484D0D" w:rsidRPr="008E57D9">
        <w:rPr>
          <w:rFonts w:ascii="Angsana New" w:hAnsi="Angsana New"/>
          <w:sz w:val="30"/>
          <w:szCs w:val="30"/>
          <w:cs/>
        </w:rPr>
        <w:t xml:space="preserve"> </w:t>
      </w:r>
      <w:r w:rsidR="00484D0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484D0D" w:rsidRPr="008E57D9">
        <w:rPr>
          <w:rFonts w:ascii="Angsana New" w:hAnsi="Angsana New"/>
          <w:sz w:val="30"/>
          <w:szCs w:val="30"/>
          <w:cs/>
        </w:rPr>
        <w:t xml:space="preserve"> </w:t>
      </w:r>
      <w:r w:rsidR="00484D0D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0.26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0.03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0.10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0.01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เพื่อคืนเงินลงทุนให้แก่บริษัท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63433">
        <w:rPr>
          <w:rFonts w:ascii="Angsana New" w:hAnsi="Angsana New"/>
          <w:color w:val="000000"/>
          <w:sz w:val="30"/>
          <w:szCs w:val="30"/>
        </w:rPr>
        <w:br/>
      </w:r>
      <w:r w:rsidR="00D62561" w:rsidRPr="008E57D9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ทำให้บริษัทมีส่วนได้เสียในบริษัทย่อยดังกล่าวลดลงจากร้อยละ</w:t>
      </w:r>
      <w:r w:rsidR="00D62561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2561" w:rsidRPr="008E57D9">
        <w:rPr>
          <w:rFonts w:ascii="Angsana New" w:hAnsi="Angsana New"/>
          <w:sz w:val="30"/>
          <w:szCs w:val="30"/>
        </w:rPr>
        <w:t>49</w:t>
      </w:r>
      <w:r w:rsidR="005C0BA4" w:rsidRPr="008E57D9">
        <w:rPr>
          <w:rFonts w:ascii="Angsana New" w:hAnsi="Angsana New"/>
          <w:sz w:val="30"/>
          <w:szCs w:val="30"/>
        </w:rPr>
        <w:t>.99</w:t>
      </w:r>
      <w:r w:rsidR="00D62561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2561" w:rsidRPr="008E57D9">
        <w:rPr>
          <w:rFonts w:ascii="Angsana New" w:hAnsi="Angsana New" w:hint="cs"/>
          <w:sz w:val="30"/>
          <w:szCs w:val="30"/>
          <w:cs/>
        </w:rPr>
        <w:t>เป็นร้อยละ</w:t>
      </w:r>
      <w:r w:rsidR="00D62561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2561" w:rsidRPr="008E57D9">
        <w:rPr>
          <w:rFonts w:ascii="Angsana New" w:hAnsi="Angsana New"/>
          <w:sz w:val="30"/>
          <w:szCs w:val="30"/>
        </w:rPr>
        <w:t>49.9</w:t>
      </w:r>
      <w:r w:rsidR="005C0BA4" w:rsidRPr="008E57D9">
        <w:rPr>
          <w:rFonts w:ascii="Angsana New" w:hAnsi="Angsana New"/>
          <w:sz w:val="30"/>
          <w:szCs w:val="30"/>
        </w:rPr>
        <w:t>8</w:t>
      </w:r>
      <w:r w:rsidR="00D62561" w:rsidRPr="008E57D9">
        <w:rPr>
          <w:rFonts w:ascii="Angsana New" w:hAnsi="Angsana New"/>
          <w:sz w:val="30"/>
          <w:szCs w:val="30"/>
          <w:cs/>
        </w:rPr>
        <w:t xml:space="preserve"> </w:t>
      </w:r>
      <w:r w:rsidR="00D62561" w:rsidRPr="008E57D9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</w:p>
    <w:p w14:paraId="43E8743F" w14:textId="77777777" w:rsidR="006528B6" w:rsidRPr="00620B7F" w:rsidRDefault="006528B6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FB1590D" w14:textId="7387BF3C" w:rsidR="006528B6" w:rsidRPr="008E57D9" w:rsidRDefault="006528B6" w:rsidP="006528B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ลักชูรี่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จอมเทียน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ทีซีซีซีแอล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จอมเทียน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</w:t>
      </w:r>
      <w:r w:rsidR="00863433">
        <w:rPr>
          <w:rFonts w:ascii="Angsana New" w:hAnsi="Angsana New"/>
          <w:color w:val="000000"/>
          <w:sz w:val="30"/>
          <w:szCs w:val="30"/>
        </w:rPr>
        <w:br/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ที่ออกและชำระแล้ว</w:t>
      </w:r>
      <w:r w:rsidR="00484D0D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484D0D" w:rsidRPr="008E57D9">
        <w:rPr>
          <w:rFonts w:ascii="Angsana New" w:hAnsi="Angsana New"/>
          <w:sz w:val="30"/>
          <w:szCs w:val="30"/>
          <w:cs/>
        </w:rPr>
        <w:t xml:space="preserve"> </w:t>
      </w:r>
      <w:r w:rsidR="00E96E31" w:rsidRPr="008E57D9">
        <w:rPr>
          <w:rFonts w:ascii="Angsana New" w:hAnsi="Angsana New"/>
          <w:sz w:val="30"/>
          <w:szCs w:val="30"/>
        </w:rPr>
        <w:t>11.68</w:t>
      </w:r>
      <w:r w:rsidR="00484D0D" w:rsidRPr="008E57D9">
        <w:rPr>
          <w:rFonts w:ascii="Angsana New" w:hAnsi="Angsana New"/>
          <w:sz w:val="30"/>
          <w:szCs w:val="30"/>
          <w:cs/>
        </w:rPr>
        <w:t xml:space="preserve"> </w:t>
      </w:r>
      <w:r w:rsidR="00484D0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484D0D" w:rsidRPr="008E57D9">
        <w:rPr>
          <w:rFonts w:ascii="Angsana New" w:hAnsi="Angsana New"/>
          <w:sz w:val="30"/>
          <w:szCs w:val="30"/>
          <w:cs/>
        </w:rPr>
        <w:t xml:space="preserve"> </w:t>
      </w:r>
      <w:r w:rsidR="00484D0D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15.78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1.58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4.10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0.41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="00C8060A" w:rsidRPr="008E57D9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</w:p>
    <w:p w14:paraId="114302EE" w14:textId="77777777" w:rsidR="006528B6" w:rsidRPr="00620B7F" w:rsidRDefault="006528B6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1B226C4" w14:textId="4310DF2B" w:rsidR="006528B6" w:rsidRPr="008E57D9" w:rsidRDefault="006528B6" w:rsidP="006528B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แอสเสท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เวิรด์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พัทยา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ทีซีซี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พัทยา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="00E96E31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E96E31" w:rsidRPr="008E57D9">
        <w:rPr>
          <w:rFonts w:ascii="Angsana New" w:hAnsi="Angsana New"/>
          <w:sz w:val="30"/>
          <w:szCs w:val="30"/>
          <w:cs/>
        </w:rPr>
        <w:t xml:space="preserve"> </w:t>
      </w:r>
      <w:r w:rsidR="00E96E31" w:rsidRPr="008E57D9">
        <w:rPr>
          <w:rFonts w:ascii="Angsana New" w:hAnsi="Angsana New"/>
          <w:sz w:val="30"/>
          <w:szCs w:val="30"/>
        </w:rPr>
        <w:t>23.</w:t>
      </w:r>
      <w:r w:rsidR="00507045" w:rsidRPr="008E57D9">
        <w:rPr>
          <w:rFonts w:ascii="Angsana New" w:hAnsi="Angsana New"/>
          <w:sz w:val="30"/>
          <w:szCs w:val="30"/>
        </w:rPr>
        <w:t>44</w:t>
      </w:r>
      <w:r w:rsidR="00E96E31" w:rsidRPr="008E57D9">
        <w:rPr>
          <w:rFonts w:ascii="Angsana New" w:hAnsi="Angsana New"/>
          <w:sz w:val="30"/>
          <w:szCs w:val="30"/>
          <w:cs/>
        </w:rPr>
        <w:t xml:space="preserve"> </w:t>
      </w:r>
      <w:r w:rsidR="00E96E31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E96E31" w:rsidRPr="008E57D9">
        <w:rPr>
          <w:rFonts w:ascii="Angsana New" w:hAnsi="Angsana New"/>
          <w:sz w:val="30"/>
          <w:szCs w:val="30"/>
          <w:cs/>
        </w:rPr>
        <w:t xml:space="preserve"> </w:t>
      </w:r>
      <w:r w:rsidR="00E96E31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31.25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3.13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7.81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0.78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="00C8060A" w:rsidRPr="008E57D9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</w:p>
    <w:p w14:paraId="50925D3B" w14:textId="2D866667" w:rsidR="00620B7F" w:rsidRDefault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77A88620" w14:textId="5D910F81" w:rsidR="006528B6" w:rsidRPr="008E57D9" w:rsidRDefault="006528B6" w:rsidP="006528B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lastRenderedPageBreak/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โฮเทลส์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เอเชียทีค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="00E33A61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E33A61" w:rsidRPr="008E57D9">
        <w:rPr>
          <w:rFonts w:ascii="Angsana New" w:hAnsi="Angsana New"/>
          <w:sz w:val="30"/>
          <w:szCs w:val="30"/>
          <w:cs/>
        </w:rPr>
        <w:t xml:space="preserve"> </w:t>
      </w:r>
      <w:r w:rsidR="00E33A61" w:rsidRPr="008E57D9">
        <w:rPr>
          <w:rFonts w:ascii="Angsana New" w:hAnsi="Angsana New"/>
          <w:sz w:val="30"/>
          <w:szCs w:val="30"/>
        </w:rPr>
        <w:t>4.81</w:t>
      </w:r>
      <w:r w:rsidR="00E33A61" w:rsidRPr="008E57D9">
        <w:rPr>
          <w:rFonts w:ascii="Angsana New" w:hAnsi="Angsana New"/>
          <w:sz w:val="30"/>
          <w:szCs w:val="30"/>
          <w:cs/>
        </w:rPr>
        <w:t xml:space="preserve"> </w:t>
      </w:r>
      <w:r w:rsidR="00E33A61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E33A61" w:rsidRPr="008E57D9">
        <w:rPr>
          <w:rFonts w:ascii="Angsana New" w:hAnsi="Angsana New"/>
          <w:sz w:val="30"/>
          <w:szCs w:val="30"/>
          <w:cs/>
        </w:rPr>
        <w:t xml:space="preserve"> </w:t>
      </w:r>
      <w:r w:rsidR="00E33A61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6.50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0.65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1.69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0.17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="00D06417" w:rsidRPr="008E57D9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  <w:r w:rsidRPr="008E57D9">
        <w:rPr>
          <w:rFonts w:ascii="Angsana New" w:hAnsi="Angsana New"/>
          <w:color w:val="000000"/>
          <w:sz w:val="30"/>
          <w:szCs w:val="30"/>
        </w:rPr>
        <w:tab/>
      </w:r>
      <w:r w:rsidRPr="008E57D9">
        <w:rPr>
          <w:rFonts w:ascii="Angsana New" w:hAnsi="Angsana New"/>
          <w:color w:val="000000"/>
          <w:sz w:val="30"/>
          <w:szCs w:val="30"/>
        </w:rPr>
        <w:tab/>
      </w:r>
      <w:r w:rsidRPr="008E57D9">
        <w:rPr>
          <w:rFonts w:ascii="Angsana New" w:hAnsi="Angsana New"/>
          <w:color w:val="000000"/>
          <w:sz w:val="30"/>
          <w:szCs w:val="30"/>
        </w:rPr>
        <w:tab/>
      </w:r>
      <w:r w:rsidRPr="008E57D9">
        <w:rPr>
          <w:rFonts w:ascii="Angsana New" w:hAnsi="Angsana New"/>
          <w:color w:val="000000"/>
          <w:sz w:val="30"/>
          <w:szCs w:val="30"/>
        </w:rPr>
        <w:tab/>
      </w:r>
      <w:r w:rsidRPr="008E57D9">
        <w:rPr>
          <w:rFonts w:ascii="Angsana New" w:hAnsi="Angsana New"/>
          <w:color w:val="000000"/>
          <w:sz w:val="30"/>
          <w:szCs w:val="30"/>
        </w:rPr>
        <w:tab/>
      </w:r>
      <w:r w:rsidRPr="008E57D9">
        <w:rPr>
          <w:rFonts w:ascii="Angsana New" w:hAnsi="Angsana New"/>
          <w:color w:val="000000"/>
          <w:sz w:val="30"/>
          <w:szCs w:val="30"/>
        </w:rPr>
        <w:tab/>
      </w:r>
    </w:p>
    <w:p w14:paraId="242AC9C0" w14:textId="77777777" w:rsidR="00620B7F" w:rsidRPr="00620B7F" w:rsidRDefault="00620B7F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6FF59DA" w14:textId="368EED1A" w:rsidR="001804E9" w:rsidRPr="008E57D9" w:rsidRDefault="00A04CE5" w:rsidP="00FD3C24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A5F4E" w:rsidRPr="008E57D9">
        <w:rPr>
          <w:rFonts w:ascii="Angsana New" w:hAnsi="Angsana New"/>
          <w:color w:val="000000"/>
          <w:sz w:val="30"/>
          <w:szCs w:val="30"/>
        </w:rPr>
        <w:t>18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A5F4E" w:rsidRPr="008E57D9">
        <w:rPr>
          <w:rFonts w:ascii="Angsana New" w:hAnsi="Angsana New"/>
          <w:color w:val="000000"/>
          <w:sz w:val="30"/>
          <w:szCs w:val="30"/>
        </w:rPr>
        <w:t>2566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บริษัทย่อยทางอ้อมหลายแห่งได้จดทะเบียนลดทุนที่ออกและชำระแล้วต่อกระทรวงพาณิชย์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รายละเอียดดังนี้</w:t>
      </w:r>
    </w:p>
    <w:p w14:paraId="6DD62539" w14:textId="77777777" w:rsidR="00A04CE5" w:rsidRPr="00620B7F" w:rsidRDefault="00A04CE5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9637909" w14:textId="2541C425" w:rsidR="00A04CE5" w:rsidRPr="008E57D9" w:rsidRDefault="00A04CE5" w:rsidP="00A04CE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เดอะ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สุขุมวิท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50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="006F0EFD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6F0EFD" w:rsidRPr="008E57D9">
        <w:rPr>
          <w:rFonts w:ascii="Angsana New" w:hAnsi="Angsana New"/>
          <w:sz w:val="30"/>
          <w:szCs w:val="30"/>
          <w:cs/>
        </w:rPr>
        <w:t xml:space="preserve"> </w:t>
      </w:r>
      <w:r w:rsidR="006F0EFD" w:rsidRPr="008E57D9">
        <w:rPr>
          <w:rFonts w:ascii="Angsana New" w:hAnsi="Angsana New"/>
          <w:sz w:val="30"/>
          <w:szCs w:val="30"/>
        </w:rPr>
        <w:t>90.00</w:t>
      </w:r>
      <w:r w:rsidR="006F0EFD" w:rsidRPr="008E57D9">
        <w:rPr>
          <w:rFonts w:ascii="Angsana New" w:hAnsi="Angsana New"/>
          <w:sz w:val="30"/>
          <w:szCs w:val="30"/>
          <w:cs/>
        </w:rPr>
        <w:t xml:space="preserve"> </w:t>
      </w:r>
      <w:r w:rsidR="006F0EF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6F0EFD" w:rsidRPr="008E57D9">
        <w:rPr>
          <w:rFonts w:ascii="Angsana New" w:hAnsi="Angsana New"/>
          <w:sz w:val="30"/>
          <w:szCs w:val="30"/>
          <w:cs/>
        </w:rPr>
        <w:t xml:space="preserve"> </w:t>
      </w:r>
      <w:r w:rsidR="00863433">
        <w:rPr>
          <w:rFonts w:ascii="Angsana New" w:hAnsi="Angsana New"/>
          <w:sz w:val="30"/>
          <w:szCs w:val="30"/>
        </w:rPr>
        <w:br/>
      </w:r>
      <w:r w:rsidR="006F0EFD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690.00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69.00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600.00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60.00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="00863433">
        <w:rPr>
          <w:rFonts w:ascii="Angsana New" w:hAnsi="Angsana New"/>
          <w:color w:val="000000"/>
          <w:sz w:val="30"/>
          <w:szCs w:val="30"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</w:p>
    <w:p w14:paraId="5C9CECB9" w14:textId="77777777" w:rsidR="00A04CE5" w:rsidRPr="00620B7F" w:rsidRDefault="00A04CE5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08273AEB" w14:textId="670E80C7" w:rsidR="00A04CE5" w:rsidRPr="008E57D9" w:rsidRDefault="00A04CE5" w:rsidP="00A04CE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อันดามัน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รีสอร์ท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แอสเสท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="006F0EFD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6F0EFD" w:rsidRPr="008E57D9">
        <w:rPr>
          <w:rFonts w:ascii="Angsana New" w:hAnsi="Angsana New"/>
          <w:sz w:val="30"/>
          <w:szCs w:val="30"/>
          <w:cs/>
        </w:rPr>
        <w:t xml:space="preserve"> </w:t>
      </w:r>
      <w:r w:rsidR="006F0EFD" w:rsidRPr="008E57D9">
        <w:rPr>
          <w:rFonts w:ascii="Angsana New" w:hAnsi="Angsana New"/>
          <w:sz w:val="30"/>
          <w:szCs w:val="30"/>
        </w:rPr>
        <w:t>217.00</w:t>
      </w:r>
      <w:r w:rsidR="006F0EFD" w:rsidRPr="008E57D9">
        <w:rPr>
          <w:rFonts w:ascii="Angsana New" w:hAnsi="Angsana New"/>
          <w:sz w:val="30"/>
          <w:szCs w:val="30"/>
          <w:cs/>
        </w:rPr>
        <w:t xml:space="preserve"> </w:t>
      </w:r>
      <w:r w:rsidR="006F0EF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6F0EFD" w:rsidRPr="008E57D9">
        <w:rPr>
          <w:rFonts w:ascii="Angsana New" w:hAnsi="Angsana New"/>
          <w:sz w:val="30"/>
          <w:szCs w:val="30"/>
          <w:cs/>
        </w:rPr>
        <w:t xml:space="preserve"> </w:t>
      </w:r>
      <w:r w:rsidR="006F0EFD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637.00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63.70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420.00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42.00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="00863433">
        <w:rPr>
          <w:rFonts w:ascii="Angsana New" w:hAnsi="Angsana New"/>
          <w:color w:val="000000"/>
          <w:sz w:val="30"/>
          <w:szCs w:val="30"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</w:p>
    <w:p w14:paraId="4CED49AA" w14:textId="77777777" w:rsidR="00A04CE5" w:rsidRPr="00620B7F" w:rsidRDefault="00A04CE5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40C0B62" w14:textId="326F3B1E" w:rsidR="00A04CE5" w:rsidRPr="008E57D9" w:rsidRDefault="00A04CE5" w:rsidP="00A04CE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คอนเซพ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แลนด์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9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="006F0EFD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6F0EFD" w:rsidRPr="008E57D9">
        <w:rPr>
          <w:rFonts w:ascii="Angsana New" w:hAnsi="Angsana New"/>
          <w:sz w:val="30"/>
          <w:szCs w:val="30"/>
          <w:cs/>
        </w:rPr>
        <w:t xml:space="preserve"> </w:t>
      </w:r>
      <w:r w:rsidR="001606D9" w:rsidRPr="008E57D9">
        <w:rPr>
          <w:rFonts w:ascii="Angsana New" w:hAnsi="Angsana New"/>
          <w:sz w:val="30"/>
          <w:szCs w:val="30"/>
        </w:rPr>
        <w:t>156.00</w:t>
      </w:r>
      <w:r w:rsidR="006F0EFD" w:rsidRPr="008E57D9">
        <w:rPr>
          <w:rFonts w:ascii="Angsana New" w:hAnsi="Angsana New"/>
          <w:sz w:val="30"/>
          <w:szCs w:val="30"/>
          <w:cs/>
        </w:rPr>
        <w:t xml:space="preserve"> </w:t>
      </w:r>
      <w:r w:rsidR="006F0EFD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6F0EFD" w:rsidRPr="008E57D9">
        <w:rPr>
          <w:rFonts w:ascii="Angsana New" w:hAnsi="Angsana New"/>
          <w:sz w:val="30"/>
          <w:szCs w:val="30"/>
          <w:cs/>
        </w:rPr>
        <w:t xml:space="preserve"> </w:t>
      </w:r>
      <w:r w:rsidR="006F0EFD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1,836.00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183.60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1,680.00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168.00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="00863433">
        <w:rPr>
          <w:rFonts w:ascii="Angsana New" w:hAnsi="Angsana New"/>
          <w:color w:val="000000"/>
          <w:sz w:val="30"/>
          <w:szCs w:val="30"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</w:p>
    <w:p w14:paraId="3CF435EA" w14:textId="77777777" w:rsidR="00A04CE5" w:rsidRPr="00620B7F" w:rsidRDefault="00A04CE5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4225ADA" w14:textId="703BCC28" w:rsidR="00DA5F4E" w:rsidRPr="008E57D9" w:rsidRDefault="00A04CE5" w:rsidP="00DA5F4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ทีซีซี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ลักซ์ชูรีโฮเทลส์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รีสอร์ท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="001606D9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1606D9" w:rsidRPr="008E57D9">
        <w:rPr>
          <w:rFonts w:ascii="Angsana New" w:hAnsi="Angsana New"/>
          <w:sz w:val="30"/>
          <w:szCs w:val="30"/>
          <w:cs/>
        </w:rPr>
        <w:t xml:space="preserve"> </w:t>
      </w:r>
      <w:r w:rsidR="005F0E89" w:rsidRPr="008E57D9">
        <w:rPr>
          <w:rFonts w:ascii="Angsana New" w:hAnsi="Angsana New"/>
          <w:sz w:val="30"/>
          <w:szCs w:val="30"/>
        </w:rPr>
        <w:t>809.00</w:t>
      </w:r>
      <w:r w:rsidR="001606D9" w:rsidRPr="008E57D9">
        <w:rPr>
          <w:rFonts w:ascii="Angsana New" w:hAnsi="Angsana New"/>
          <w:sz w:val="30"/>
          <w:szCs w:val="30"/>
          <w:cs/>
        </w:rPr>
        <w:t xml:space="preserve"> </w:t>
      </w:r>
      <w:r w:rsidR="001606D9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1606D9" w:rsidRPr="008E57D9">
        <w:rPr>
          <w:rFonts w:ascii="Angsana New" w:hAnsi="Angsana New"/>
          <w:sz w:val="30"/>
          <w:szCs w:val="30"/>
          <w:cs/>
        </w:rPr>
        <w:t xml:space="preserve"> </w:t>
      </w:r>
      <w:r w:rsidR="001606D9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4,109.00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410.90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3,300.00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330.00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="00863433">
        <w:rPr>
          <w:rFonts w:ascii="Angsana New" w:hAnsi="Angsana New"/>
          <w:color w:val="000000"/>
          <w:sz w:val="30"/>
          <w:szCs w:val="30"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</w:p>
    <w:p w14:paraId="2349DFFB" w14:textId="77777777" w:rsidR="00DA5F4E" w:rsidRPr="00620B7F" w:rsidRDefault="00DA5F4E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74D513F" w14:textId="10F05C23" w:rsidR="00A04CE5" w:rsidRPr="008E57D9" w:rsidRDefault="00DA5F4E" w:rsidP="00FD3C24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 xml:space="preserve">19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บริษัทย่อยทางอ้อมหลายแห่งได้จดทะเบียนลดทุนที่ออกและชำระแล้วต่อกระทรวงพาณิชย์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รายละเอียดดังนี้</w:t>
      </w:r>
    </w:p>
    <w:p w14:paraId="65F4FDDF" w14:textId="77777777" w:rsidR="00A04CE5" w:rsidRPr="00620B7F" w:rsidRDefault="00A04CE5" w:rsidP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A9728C4" w14:textId="411407B4" w:rsidR="00DA5F4E" w:rsidRPr="008E57D9" w:rsidRDefault="00DA5F4E" w:rsidP="00DA5F4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นิวมัลตี้ไมน์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="005F0E89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5F0E89" w:rsidRPr="008E57D9">
        <w:rPr>
          <w:rFonts w:ascii="Angsana New" w:hAnsi="Angsana New"/>
          <w:sz w:val="30"/>
          <w:szCs w:val="30"/>
          <w:cs/>
        </w:rPr>
        <w:t xml:space="preserve"> </w:t>
      </w:r>
      <w:r w:rsidR="003160A2" w:rsidRPr="008E57D9">
        <w:rPr>
          <w:rFonts w:ascii="Angsana New" w:hAnsi="Angsana New"/>
          <w:sz w:val="30"/>
          <w:szCs w:val="30"/>
        </w:rPr>
        <w:t>177.00</w:t>
      </w:r>
      <w:r w:rsidR="005F0E89" w:rsidRPr="008E57D9">
        <w:rPr>
          <w:rFonts w:ascii="Angsana New" w:hAnsi="Angsana New"/>
          <w:sz w:val="30"/>
          <w:szCs w:val="30"/>
          <w:cs/>
        </w:rPr>
        <w:t xml:space="preserve"> </w:t>
      </w:r>
      <w:r w:rsidR="005F0E89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5F0E89" w:rsidRPr="008E57D9">
        <w:rPr>
          <w:rFonts w:ascii="Angsana New" w:hAnsi="Angsana New"/>
          <w:sz w:val="30"/>
          <w:szCs w:val="30"/>
          <w:cs/>
        </w:rPr>
        <w:t xml:space="preserve"> </w:t>
      </w:r>
      <w:r w:rsidR="005F0E89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1,227.00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12.27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1,050.00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10.50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="00863433">
        <w:rPr>
          <w:rFonts w:ascii="Angsana New" w:hAnsi="Angsana New"/>
          <w:color w:val="000000"/>
          <w:sz w:val="30"/>
          <w:szCs w:val="30"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</w:p>
    <w:p w14:paraId="3403B428" w14:textId="7AC4261F" w:rsidR="00DA5F4E" w:rsidRPr="008E57D9" w:rsidRDefault="00DA5F4E" w:rsidP="00DA5F4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lastRenderedPageBreak/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ทีซีซี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โฮเทลคอลเล็คชั่น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="003160A2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3160A2" w:rsidRPr="008E57D9">
        <w:rPr>
          <w:rFonts w:ascii="Angsana New" w:hAnsi="Angsana New"/>
          <w:sz w:val="30"/>
          <w:szCs w:val="30"/>
          <w:cs/>
        </w:rPr>
        <w:t xml:space="preserve"> </w:t>
      </w:r>
      <w:r w:rsidR="003160A2" w:rsidRPr="008E57D9">
        <w:rPr>
          <w:rFonts w:ascii="Angsana New" w:hAnsi="Angsana New"/>
          <w:sz w:val="30"/>
          <w:szCs w:val="30"/>
        </w:rPr>
        <w:t>981.00</w:t>
      </w:r>
      <w:r w:rsidR="003160A2" w:rsidRPr="008E57D9">
        <w:rPr>
          <w:rFonts w:ascii="Angsana New" w:hAnsi="Angsana New"/>
          <w:sz w:val="30"/>
          <w:szCs w:val="30"/>
          <w:cs/>
        </w:rPr>
        <w:t xml:space="preserve"> </w:t>
      </w:r>
      <w:r w:rsidR="003160A2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3160A2" w:rsidRPr="008E57D9">
        <w:rPr>
          <w:rFonts w:ascii="Angsana New" w:hAnsi="Angsana New"/>
          <w:sz w:val="30"/>
          <w:szCs w:val="30"/>
          <w:cs/>
        </w:rPr>
        <w:t xml:space="preserve"> </w:t>
      </w:r>
      <w:r w:rsidR="00863433">
        <w:rPr>
          <w:rFonts w:ascii="Angsana New" w:hAnsi="Angsana New"/>
          <w:sz w:val="30"/>
          <w:szCs w:val="30"/>
        </w:rPr>
        <w:br/>
      </w:r>
      <w:r w:rsidR="003160A2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5,181.00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518.10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4,200.00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420.00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เพื่อล้างผลขาดทุนสะสม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="00863433">
        <w:rPr>
          <w:rFonts w:ascii="Angsana New" w:hAnsi="Angsana New"/>
          <w:color w:val="000000"/>
          <w:sz w:val="30"/>
          <w:szCs w:val="30"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100</w:t>
      </w:r>
    </w:p>
    <w:p w14:paraId="6486B5FD" w14:textId="77777777" w:rsidR="00DA5F4E" w:rsidRPr="00863433" w:rsidRDefault="00DA5F4E" w:rsidP="00620B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4"/>
          <w:szCs w:val="24"/>
        </w:rPr>
      </w:pPr>
    </w:p>
    <w:p w14:paraId="7B66E939" w14:textId="79901A0D" w:rsidR="00DA5F4E" w:rsidRPr="008E57D9" w:rsidRDefault="00DA5F4E" w:rsidP="00DA5F4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พร็อพเพอร์ตี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แม่ปิง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โฮเทลส์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เวิลด์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7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ได้จดทะเบียน</w:t>
      </w:r>
      <w:r w:rsidR="00863433">
        <w:rPr>
          <w:rFonts w:ascii="Angsana New" w:hAnsi="Angsana New"/>
          <w:color w:val="000000"/>
          <w:sz w:val="30"/>
          <w:szCs w:val="30"/>
        </w:rPr>
        <w:br/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ลดทุนที่ออกและชำระแล้ว</w:t>
      </w:r>
      <w:r w:rsidR="003160A2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3160A2" w:rsidRPr="008E57D9">
        <w:rPr>
          <w:rFonts w:ascii="Angsana New" w:hAnsi="Angsana New"/>
          <w:sz w:val="30"/>
          <w:szCs w:val="30"/>
          <w:cs/>
        </w:rPr>
        <w:t xml:space="preserve"> </w:t>
      </w:r>
      <w:r w:rsidR="003160A2" w:rsidRPr="008E57D9">
        <w:rPr>
          <w:rFonts w:ascii="Angsana New" w:hAnsi="Angsana New"/>
          <w:sz w:val="30"/>
          <w:szCs w:val="30"/>
        </w:rPr>
        <w:t>206.00</w:t>
      </w:r>
      <w:r w:rsidR="003160A2" w:rsidRPr="008E57D9">
        <w:rPr>
          <w:rFonts w:ascii="Angsana New" w:hAnsi="Angsana New"/>
          <w:sz w:val="30"/>
          <w:szCs w:val="30"/>
          <w:cs/>
        </w:rPr>
        <w:t xml:space="preserve"> </w:t>
      </w:r>
      <w:r w:rsidR="003160A2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3160A2" w:rsidRPr="008E57D9">
        <w:rPr>
          <w:rFonts w:ascii="Angsana New" w:hAnsi="Angsana New"/>
          <w:sz w:val="30"/>
          <w:szCs w:val="30"/>
          <w:cs/>
        </w:rPr>
        <w:t xml:space="preserve"> </w:t>
      </w:r>
      <w:r w:rsidR="003160A2" w:rsidRPr="008E57D9">
        <w:rPr>
          <w:rFonts w:ascii="Angsana New" w:hAnsi="Angsana New" w:hint="cs"/>
          <w:sz w:val="30"/>
          <w:szCs w:val="30"/>
          <w:cs/>
        </w:rPr>
        <w:t>จากเดิม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2,206.00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220.60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หุ้นละ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863433">
        <w:rPr>
          <w:rFonts w:ascii="Angsana New" w:hAnsi="Angsana New"/>
          <w:color w:val="000000"/>
          <w:spacing w:val="-3"/>
          <w:sz w:val="30"/>
          <w:szCs w:val="30"/>
        </w:rPr>
        <w:t>10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บาท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) </w:t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เป็นจำนวนเงิน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863433">
        <w:rPr>
          <w:rFonts w:ascii="Angsana New" w:hAnsi="Angsana New"/>
          <w:color w:val="000000"/>
          <w:spacing w:val="-3"/>
          <w:sz w:val="30"/>
          <w:szCs w:val="30"/>
        </w:rPr>
        <w:t>2,000.00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ล้านบาท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(</w:t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จำนวน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863433">
        <w:rPr>
          <w:rFonts w:ascii="Angsana New" w:hAnsi="Angsana New"/>
          <w:color w:val="000000"/>
          <w:spacing w:val="-3"/>
          <w:sz w:val="30"/>
          <w:szCs w:val="30"/>
        </w:rPr>
        <w:t>200.00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ล้านหุ้น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มูลค่าหุ้นละ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863433">
        <w:rPr>
          <w:rFonts w:ascii="Angsana New" w:hAnsi="Angsana New"/>
          <w:color w:val="000000"/>
          <w:spacing w:val="-3"/>
          <w:sz w:val="30"/>
          <w:szCs w:val="30"/>
        </w:rPr>
        <w:t>10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บาท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) </w:t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เพื่อล้าง</w:t>
      </w:r>
      <w:r w:rsidR="00863433" w:rsidRPr="00863433">
        <w:rPr>
          <w:rFonts w:ascii="Angsana New" w:hAnsi="Angsana New"/>
          <w:color w:val="000000"/>
          <w:spacing w:val="-3"/>
          <w:sz w:val="30"/>
          <w:szCs w:val="30"/>
        </w:rPr>
        <w:br/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ผลขาดทุนสะสม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ทั้งนี้</w:t>
      </w:r>
      <w:r w:rsidR="00863433" w:rsidRPr="00863433">
        <w:rPr>
          <w:rFonts w:ascii="Angsana New" w:hAnsi="Angsana New"/>
          <w:color w:val="000000"/>
          <w:spacing w:val="-3"/>
          <w:sz w:val="30"/>
          <w:szCs w:val="30"/>
        </w:rPr>
        <w:t xml:space="preserve"> </w:t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บริษัทยังคงมีสัดส่วนการถือหุ้นเท่าเดิม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863433">
        <w:rPr>
          <w:rFonts w:ascii="Angsana New" w:hAnsi="Angsana New" w:hint="cs"/>
          <w:color w:val="000000"/>
          <w:spacing w:val="-3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63433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863433">
        <w:rPr>
          <w:rFonts w:ascii="Angsana New" w:hAnsi="Angsana New"/>
          <w:color w:val="000000"/>
          <w:spacing w:val="-3"/>
          <w:sz w:val="30"/>
          <w:szCs w:val="30"/>
        </w:rPr>
        <w:t>100</w:t>
      </w:r>
    </w:p>
    <w:p w14:paraId="0EBBBD79" w14:textId="77777777" w:rsidR="00FD3C24" w:rsidRPr="008E57D9" w:rsidRDefault="00FD3C24" w:rsidP="00141875">
      <w:pPr>
        <w:rPr>
          <w:rFonts w:ascii="Angsana New" w:hAnsi="Angsana New"/>
          <w:i/>
          <w:iCs/>
          <w:sz w:val="24"/>
          <w:szCs w:val="24"/>
        </w:rPr>
      </w:pPr>
    </w:p>
    <w:p w14:paraId="557834B1" w14:textId="22BAC5E5" w:rsidR="000A1DDD" w:rsidRPr="008E57D9" w:rsidRDefault="000A1DDD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</w:t>
      </w:r>
      <w:r w:rsidR="00E668C5" w:rsidRPr="008E57D9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8E57D9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8E57D9" w:rsidRDefault="005E5406" w:rsidP="00A9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8E57D9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8E57D9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8E57D9" w:rsidRDefault="00624F9B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8E57D9" w:rsidRDefault="00624F9B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2B68" w:rsidRPr="008E57D9" w14:paraId="4ADAA503" w14:textId="77777777" w:rsidTr="001035E6">
        <w:trPr>
          <w:tblHeader/>
        </w:trPr>
        <w:tc>
          <w:tcPr>
            <w:tcW w:w="6084" w:type="dxa"/>
            <w:vAlign w:val="bottom"/>
          </w:tcPr>
          <w:p w14:paraId="1C7636D0" w14:textId="77777777" w:rsidR="00AC2B68" w:rsidRPr="008E57D9" w:rsidRDefault="00AC2B68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77777777" w:rsidR="00AC2B68" w:rsidRPr="008E57D9" w:rsidRDefault="00AC2B68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AC2B68" w:rsidRPr="008E57D9" w:rsidRDefault="00AC2B68" w:rsidP="004021B4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E57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AC2B68" w:rsidRPr="008E57D9" w:rsidRDefault="00AC2B68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624F9B" w:rsidRPr="008E57D9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624F9B" w:rsidRPr="008E57D9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624F9B" w:rsidRPr="008E57D9" w:rsidRDefault="00624F9B" w:rsidP="004021B4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624F9B" w:rsidRPr="008E57D9" w:rsidRDefault="00624F9B" w:rsidP="004021B4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5FC" w:rsidRPr="008E57D9" w14:paraId="0E0426D4" w14:textId="77777777" w:rsidTr="00C318C0">
        <w:tc>
          <w:tcPr>
            <w:tcW w:w="6084" w:type="dxa"/>
            <w:vAlign w:val="bottom"/>
          </w:tcPr>
          <w:p w14:paraId="62541BA4" w14:textId="672A03CD" w:rsidR="00E175FC" w:rsidRPr="008E57D9" w:rsidRDefault="005302EC" w:rsidP="004021B4">
            <w:pPr>
              <w:spacing w:line="240" w:lineRule="auto"/>
              <w:ind w:left="337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>31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>2565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>1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1260" w:type="dxa"/>
            <w:vAlign w:val="bottom"/>
          </w:tcPr>
          <w:p w14:paraId="4FB55F68" w14:textId="77777777" w:rsidR="00E175FC" w:rsidRPr="008E57D9" w:rsidRDefault="00E175FC" w:rsidP="004021B4">
            <w:pPr>
              <w:spacing w:line="240" w:lineRule="auto"/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C1A0A25" w14:textId="000D68CF" w:rsidR="00E175FC" w:rsidRPr="008E57D9" w:rsidRDefault="00C86EA3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</w:rPr>
              <w:t>77,906,538</w:t>
            </w:r>
          </w:p>
        </w:tc>
      </w:tr>
      <w:tr w:rsidR="0006511D" w:rsidRPr="008E57D9" w14:paraId="5F6B5381" w14:textId="77777777" w:rsidTr="00C318C0">
        <w:tc>
          <w:tcPr>
            <w:tcW w:w="6084" w:type="dxa"/>
            <w:vAlign w:val="bottom"/>
          </w:tcPr>
          <w:p w14:paraId="18D075C8" w14:textId="77777777" w:rsidR="0006511D" w:rsidRPr="008E57D9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E57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06511D" w:rsidRPr="008E57D9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DED38C" w14:textId="416E5B5D" w:rsidR="0006511D" w:rsidRPr="008E57D9" w:rsidRDefault="00EB6639" w:rsidP="003C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</w:rPr>
              <w:t>757,61</w:t>
            </w:r>
            <w:r w:rsidR="00645BE9" w:rsidRPr="008E57D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6511D" w:rsidRPr="008E57D9" w14:paraId="19F8642E" w14:textId="77777777" w:rsidTr="00C318C0">
        <w:tc>
          <w:tcPr>
            <w:tcW w:w="6084" w:type="dxa"/>
            <w:vAlign w:val="bottom"/>
          </w:tcPr>
          <w:p w14:paraId="7440F36A" w14:textId="77777777" w:rsidR="0006511D" w:rsidRPr="008E57D9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E57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06511D" w:rsidRPr="008E57D9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39EDEAC7" w:rsidR="0006511D" w:rsidRPr="008E57D9" w:rsidRDefault="001B7B3B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57D9">
              <w:rPr>
                <w:rFonts w:ascii="Angsana New" w:hAnsi="Angsana New" w:cs="Angsana New"/>
                <w:sz w:val="30"/>
                <w:szCs w:val="30"/>
              </w:rPr>
              <w:t>3,878,910</w:t>
            </w:r>
          </w:p>
        </w:tc>
      </w:tr>
      <w:tr w:rsidR="0006511D" w:rsidRPr="008E57D9" w14:paraId="6C823245" w14:textId="77777777" w:rsidTr="001035E6">
        <w:tc>
          <w:tcPr>
            <w:tcW w:w="6084" w:type="dxa"/>
            <w:vAlign w:val="bottom"/>
          </w:tcPr>
          <w:p w14:paraId="6927F8EC" w14:textId="07E29A70" w:rsidR="0006511D" w:rsidRPr="008E57D9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733A" w:rsidRPr="008E57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FD7DF4" w:rsidRPr="008E57D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370AE4" w:rsidRPr="008E57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3D856920" w14:textId="77777777" w:rsidR="0006511D" w:rsidRPr="008E57D9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793C0C4E" w:rsidR="0006511D" w:rsidRPr="008E57D9" w:rsidRDefault="0043128B" w:rsidP="0097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82,543,067</w:t>
            </w:r>
          </w:p>
        </w:tc>
      </w:tr>
      <w:bookmarkEnd w:id="1"/>
    </w:tbl>
    <w:p w14:paraId="443585C0" w14:textId="77777777" w:rsidR="00E84E1F" w:rsidRPr="008E57D9" w:rsidRDefault="00E84E1F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06C795BE" w14:textId="4ED3D3F7" w:rsidR="00C265AF" w:rsidRPr="008E57D9" w:rsidRDefault="00C265AF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ในระหว่าง</w:t>
      </w:r>
      <w:r w:rsidR="00F2739E" w:rsidRPr="008E57D9">
        <w:rPr>
          <w:rFonts w:ascii="Angsana New" w:hAnsi="Angsana New" w:hint="cs"/>
          <w:sz w:val="30"/>
          <w:szCs w:val="30"/>
          <w:cs/>
        </w:rPr>
        <w:t>เก้า</w:t>
      </w:r>
      <w:r w:rsidR="00533136" w:rsidRPr="008E57D9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533136" w:rsidRPr="008E57D9">
        <w:rPr>
          <w:rFonts w:ascii="Angsana New" w:hAnsi="Angsana New"/>
          <w:sz w:val="30"/>
          <w:szCs w:val="30"/>
          <w:cs/>
        </w:rPr>
        <w:t xml:space="preserve"> </w:t>
      </w:r>
      <w:r w:rsidR="00620B7F">
        <w:rPr>
          <w:rFonts w:ascii="Angsana New" w:hAnsi="Angsana New"/>
          <w:sz w:val="30"/>
          <w:szCs w:val="30"/>
        </w:rPr>
        <w:t>30</w:t>
      </w:r>
      <w:r w:rsidR="00533136" w:rsidRPr="008E57D9">
        <w:rPr>
          <w:rFonts w:ascii="Angsana New" w:hAnsi="Angsana New"/>
          <w:sz w:val="30"/>
          <w:szCs w:val="30"/>
          <w:cs/>
        </w:rPr>
        <w:t xml:space="preserve"> </w:t>
      </w:r>
      <w:r w:rsidR="00F2739E" w:rsidRPr="008E57D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33136" w:rsidRPr="008E57D9">
        <w:rPr>
          <w:rFonts w:ascii="Angsana New" w:hAnsi="Angsana New"/>
          <w:sz w:val="30"/>
          <w:szCs w:val="30"/>
        </w:rPr>
        <w:t xml:space="preserve">2566 </w:t>
      </w:r>
      <w:r w:rsidRPr="008E57D9">
        <w:rPr>
          <w:rFonts w:ascii="Angsana New" w:hAnsi="Angsana New" w:hint="cs"/>
          <w:sz w:val="30"/>
          <w:szCs w:val="30"/>
          <w:cs/>
        </w:rPr>
        <w:t>กลุ่มบริษัทบันทึกค่าใช้จ่าย</w:t>
      </w:r>
      <w:r w:rsidRPr="008E57D9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8E57D9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620B7F">
        <w:rPr>
          <w:rFonts w:ascii="Angsana New" w:hAnsi="Angsana New"/>
          <w:color w:val="0D0D0D"/>
          <w:sz w:val="30"/>
          <w:szCs w:val="30"/>
        </w:rPr>
        <w:t>116.26</w:t>
      </w:r>
      <w:r w:rsidR="00A00D0A" w:rsidRPr="008E57D9">
        <w:rPr>
          <w:rFonts w:ascii="Angsana New" w:hAnsi="Angsana New"/>
          <w:color w:val="0D0D0D"/>
          <w:sz w:val="30"/>
          <w:szCs w:val="30"/>
        </w:rPr>
        <w:t xml:space="preserve"> </w:t>
      </w:r>
      <w:r w:rsidRPr="008E57D9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</w:p>
    <w:p w14:paraId="31C842B6" w14:textId="77777777" w:rsidR="00C265AF" w:rsidRPr="008E57D9" w:rsidRDefault="00C265AF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6AF7C94D" w14:textId="325AFDF2" w:rsidR="00E47680" w:rsidRPr="008E57D9" w:rsidRDefault="00370AE4" w:rsidP="00E4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ณ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วันที่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A42E9F" w:rsidRPr="008E57D9">
        <w:rPr>
          <w:rFonts w:ascii="Angsana New" w:hAnsi="Angsana New"/>
          <w:sz w:val="30"/>
          <w:szCs w:val="30"/>
        </w:rPr>
        <w:t>30</w:t>
      </w:r>
      <w:r w:rsidR="00A42E9F" w:rsidRPr="008E57D9">
        <w:rPr>
          <w:rFonts w:ascii="Angsana New" w:hAnsi="Angsana New"/>
          <w:sz w:val="30"/>
          <w:szCs w:val="30"/>
          <w:cs/>
        </w:rPr>
        <w:t xml:space="preserve"> </w:t>
      </w:r>
      <w:r w:rsidR="00F2739E" w:rsidRPr="008E57D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42E9F" w:rsidRPr="008E57D9">
        <w:rPr>
          <w:rFonts w:ascii="Angsana New" w:hAnsi="Angsana New"/>
          <w:sz w:val="30"/>
          <w:szCs w:val="30"/>
        </w:rPr>
        <w:t xml:space="preserve">2566 </w:t>
      </w:r>
      <w:r w:rsidR="00EA038F" w:rsidRPr="008E57D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</w:t>
      </w:r>
      <w:r w:rsidR="00375208">
        <w:rPr>
          <w:rFonts w:ascii="Angsana New" w:hAnsi="Angsana New" w:hint="cs"/>
          <w:sz w:val="30"/>
          <w:szCs w:val="30"/>
          <w:cs/>
        </w:rPr>
        <w:t xml:space="preserve"> </w:t>
      </w:r>
      <w:r w:rsidR="000C470D">
        <w:rPr>
          <w:rFonts w:ascii="Angsana New" w:hAnsi="Angsana New" w:hint="cs"/>
          <w:sz w:val="30"/>
          <w:szCs w:val="30"/>
          <w:cs/>
        </w:rPr>
        <w:t>วิธีราคาทุนทดแทน</w:t>
      </w:r>
      <w:r w:rsidR="00EA038F" w:rsidRPr="008E57D9">
        <w:rPr>
          <w:rFonts w:ascii="Angsana New" w:hAnsi="Angsana New" w:hint="cs"/>
          <w:sz w:val="30"/>
          <w:szCs w:val="30"/>
          <w:cs/>
        </w:rPr>
        <w:t xml:space="preserve">และวิธีคิดลดกระแสเงินสดโดยใช้อัตราคิดลด ซึ่งจัดลำดับมูลค่ายุติธรรมเป็นระดับ </w:t>
      </w:r>
      <w:r w:rsidR="00EA038F" w:rsidRPr="008E57D9">
        <w:rPr>
          <w:rFonts w:ascii="Angsana New" w:hAnsi="Angsana New" w:hint="cs"/>
          <w:sz w:val="30"/>
          <w:szCs w:val="30"/>
        </w:rPr>
        <w:t>3</w:t>
      </w:r>
    </w:p>
    <w:p w14:paraId="26B7278E" w14:textId="600A3779" w:rsidR="00620B7F" w:rsidRDefault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FEEE016" w14:textId="5A194D96" w:rsidR="000A1DDD" w:rsidRPr="008E57D9" w:rsidRDefault="000A1DDD" w:rsidP="001035E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8E57D9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A179771" w14:textId="77777777" w:rsidR="00D60B0B" w:rsidRPr="008E57D9" w:rsidRDefault="00D60B0B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6789F7D0" w14:textId="2F778CE3" w:rsidR="00D203D4" w:rsidRPr="008E57D9" w:rsidRDefault="00D203D4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b/>
          <w:sz w:val="30"/>
          <w:szCs w:val="30"/>
          <w:cs/>
        </w:rPr>
        <w:t>ก</w:t>
      </w:r>
      <w:r w:rsidRPr="008E57D9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อาคารและอุปกรณ์และสินทรัพย์สิทธิการใช้ระหว่างงวด</w:t>
      </w:r>
      <w:r w:rsidR="00607F6A" w:rsidRPr="008E57D9">
        <w:rPr>
          <w:rFonts w:ascii="Angsana New" w:hAnsi="Angsana New" w:hint="cs"/>
          <w:sz w:val="30"/>
          <w:szCs w:val="30"/>
          <w:cs/>
        </w:rPr>
        <w:t>เก้า</w:t>
      </w:r>
      <w:r w:rsidR="00A42E9F" w:rsidRPr="008E57D9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42E9F" w:rsidRPr="008E57D9">
        <w:rPr>
          <w:rFonts w:ascii="Angsana New" w:hAnsi="Angsana New"/>
          <w:sz w:val="30"/>
          <w:szCs w:val="30"/>
          <w:cs/>
        </w:rPr>
        <w:t xml:space="preserve"> </w:t>
      </w:r>
      <w:r w:rsidR="006E03FB" w:rsidRPr="008E57D9">
        <w:rPr>
          <w:rFonts w:ascii="Angsana New" w:hAnsi="Angsana New"/>
          <w:sz w:val="30"/>
          <w:szCs w:val="30"/>
        </w:rPr>
        <w:br/>
      </w:r>
      <w:r w:rsidR="00A42E9F" w:rsidRPr="008E57D9">
        <w:rPr>
          <w:rFonts w:ascii="Angsana New" w:hAnsi="Angsana New"/>
          <w:sz w:val="30"/>
          <w:szCs w:val="30"/>
        </w:rPr>
        <w:t>30</w:t>
      </w:r>
      <w:r w:rsidR="00A42E9F" w:rsidRPr="008E57D9">
        <w:rPr>
          <w:rFonts w:ascii="Angsana New" w:hAnsi="Angsana New"/>
          <w:sz w:val="30"/>
          <w:szCs w:val="30"/>
          <w:cs/>
        </w:rPr>
        <w:t xml:space="preserve"> </w:t>
      </w:r>
      <w:r w:rsidR="00607F6A" w:rsidRPr="008E57D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42E9F" w:rsidRPr="008E57D9">
        <w:rPr>
          <w:rFonts w:ascii="Angsana New" w:hAnsi="Angsana New"/>
          <w:sz w:val="30"/>
          <w:szCs w:val="30"/>
        </w:rPr>
        <w:t>2566</w:t>
      </w:r>
      <w:r w:rsidR="00EA038F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462EDEA0" w:rsidR="003B052B" w:rsidRPr="008E57D9" w:rsidRDefault="003B052B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tbl>
      <w:tblPr>
        <w:tblW w:w="9580" w:type="dxa"/>
        <w:tblInd w:w="4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618"/>
        <w:gridCol w:w="222"/>
        <w:gridCol w:w="1791"/>
        <w:gridCol w:w="249"/>
        <w:gridCol w:w="1494"/>
        <w:gridCol w:w="236"/>
        <w:gridCol w:w="1517"/>
      </w:tblGrid>
      <w:tr w:rsidR="00CE449C" w:rsidRPr="008E57D9" w14:paraId="232C6B13" w14:textId="77777777" w:rsidTr="00B83113">
        <w:trPr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9CE8" w14:textId="77777777" w:rsidR="00CE449C" w:rsidRPr="008E57D9" w:rsidRDefault="00CE449C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br w:type="page"/>
            </w:r>
          </w:p>
        </w:tc>
        <w:tc>
          <w:tcPr>
            <w:tcW w:w="202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DE51" w14:textId="77777777" w:rsidR="00CE449C" w:rsidRPr="008E57D9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F96" w14:textId="77777777" w:rsidR="00CE449C" w:rsidRPr="008E57D9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9C" w:rsidRPr="008E57D9" w14:paraId="7EAFDD60" w14:textId="77777777" w:rsidTr="00B83113">
        <w:trPr>
          <w:trHeight w:val="423"/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7BDC" w14:textId="77777777" w:rsidR="00CE449C" w:rsidRPr="008E57D9" w:rsidRDefault="00CE449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09D74" w14:textId="77777777" w:rsidR="00CE449C" w:rsidRPr="008E57D9" w:rsidRDefault="00CE449C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057922" w14:textId="49AA9728" w:rsidR="00CE449C" w:rsidRPr="008E57D9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>
              <w:rPr>
                <w:rFonts w:ascii="Angsana New" w:hAnsi="Angsana New"/>
                <w:sz w:val="30"/>
                <w:szCs w:val="30"/>
              </w:rPr>
              <w:br/>
            </w:r>
            <w:r w:rsidRPr="008E57D9">
              <w:rPr>
                <w:rFonts w:ascii="Angsana New" w:hAnsi="Angsana New"/>
                <w:sz w:val="30"/>
                <w:szCs w:val="30"/>
              </w:rPr>
              <w:t>-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4C8EC" w14:textId="77777777" w:rsidR="00CE449C" w:rsidRPr="008E57D9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C8B8" w14:textId="77777777" w:rsidR="00CE449C" w:rsidRPr="008E57D9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2ACD2385" w14:textId="77777777" w:rsidR="00CE449C" w:rsidRPr="008E57D9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AD875A4" w14:textId="77777777" w:rsidR="00CE449C" w:rsidRPr="008E57D9" w:rsidRDefault="00CE449C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25E3A0" w14:textId="77777777" w:rsidR="00CE449C" w:rsidRPr="008E57D9" w:rsidRDefault="00CE449C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  <w:vAlign w:val="bottom"/>
          </w:tcPr>
          <w:p w14:paraId="319A632B" w14:textId="77777777" w:rsidR="00CE449C" w:rsidRPr="008E57D9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CAFB3" w14:textId="77777777" w:rsidR="00CE449C" w:rsidRPr="008E57D9" w:rsidRDefault="00CE449C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95D3FF2" w14:textId="3075C02F" w:rsidR="00CE449C" w:rsidRPr="008E57D9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>
              <w:rPr>
                <w:rFonts w:ascii="Angsana New" w:hAnsi="Angsana New"/>
                <w:sz w:val="30"/>
                <w:szCs w:val="30"/>
              </w:rPr>
              <w:br/>
            </w:r>
            <w:r w:rsidRPr="008E57D9">
              <w:rPr>
                <w:rFonts w:ascii="Angsana New" w:hAnsi="Angsana New"/>
                <w:sz w:val="30"/>
                <w:szCs w:val="30"/>
              </w:rPr>
              <w:t>-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D931" w14:textId="77777777" w:rsidR="00CE449C" w:rsidRPr="008E57D9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B0213" w14:textId="77777777" w:rsidR="00CE449C" w:rsidRPr="008E57D9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E2B3B24" w14:textId="77777777" w:rsidR="00CE449C" w:rsidRPr="008E57D9" w:rsidRDefault="00CE449C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B889C50" w14:textId="77777777" w:rsidR="00CE449C" w:rsidRPr="008E57D9" w:rsidRDefault="00CE449C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2E17770" w14:textId="77777777" w:rsidR="00CE449C" w:rsidRPr="008E57D9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E449C" w:rsidRPr="008E57D9" w14:paraId="7BB7BBD5" w14:textId="77777777" w:rsidTr="00D269BF">
        <w:trPr>
          <w:trHeight w:val="423"/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E2FB" w14:textId="77777777" w:rsidR="00CE449C" w:rsidRPr="008E57D9" w:rsidRDefault="00CE449C" w:rsidP="00CE449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0A787" w14:textId="5AE14C2D" w:rsidR="00CE449C" w:rsidRPr="008E57D9" w:rsidRDefault="00CE449C" w:rsidP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449C" w:rsidRPr="008E57D9" w14:paraId="1A6C19E2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7CC2C" w14:textId="77777777" w:rsidR="00CE449C" w:rsidRPr="008E57D9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0A92D" w14:textId="7AB54BC5" w:rsidR="00CE449C" w:rsidRPr="008E57D9" w:rsidRDefault="0048534B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2,687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6DA1F" w14:textId="77777777" w:rsidR="00CE449C" w:rsidRPr="008E57D9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AA8A2" w14:textId="7BA3104F" w:rsidR="00CE449C" w:rsidRPr="008E57D9" w:rsidRDefault="0048534B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C432BC" w14:textId="77777777" w:rsidR="00CE449C" w:rsidRPr="008E57D9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14A3A" w14:textId="6EAAD90D" w:rsidR="00CE449C" w:rsidRPr="008E57D9" w:rsidRDefault="006B40BD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979CD" w14:textId="77777777" w:rsidR="00CE449C" w:rsidRPr="008E57D9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26226" w14:textId="11D8A3D2" w:rsidR="00CE449C" w:rsidRPr="008E57D9" w:rsidRDefault="006B40BD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53253" w:rsidRPr="008E57D9" w14:paraId="11C2D650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F34FD" w14:textId="6C015A14" w:rsidR="00C53253" w:rsidRPr="008E57D9" w:rsidRDefault="000821A2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8E57D9">
              <w:rPr>
                <w:rFonts w:ascii="Angsana New" w:hAnsi="Angsana New"/>
                <w:sz w:val="30"/>
                <w:szCs w:val="30"/>
              </w:rPr>
              <w:t>-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0A79A" w14:textId="50658201" w:rsidR="00C53253" w:rsidRPr="008E57D9" w:rsidRDefault="0048534B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1,350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A82AE" w14:textId="77777777" w:rsidR="00C53253" w:rsidRPr="008E57D9" w:rsidRDefault="00C53253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42ED8" w14:textId="39B59A8A" w:rsidR="00C53253" w:rsidRPr="008E57D9" w:rsidRDefault="0048534B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605E1F3" w14:textId="77777777" w:rsidR="00C53253" w:rsidRPr="008E57D9" w:rsidRDefault="00C53253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9D3B5" w14:textId="2B55B39F" w:rsidR="00C53253" w:rsidRPr="008E57D9" w:rsidRDefault="006B40BD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FBBBF1" w14:textId="77777777" w:rsidR="00C53253" w:rsidRPr="008E57D9" w:rsidRDefault="00C53253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5E9AF" w14:textId="3F116696" w:rsidR="00C53253" w:rsidRPr="008E57D9" w:rsidRDefault="006B40BD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8E57D9" w14:paraId="0B12626B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B0EB" w14:textId="77777777" w:rsidR="00CE449C" w:rsidRPr="008E57D9" w:rsidRDefault="00CE449C" w:rsidP="00CE449C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4FB98" w14:textId="1F453FAD" w:rsidR="00CE449C" w:rsidRPr="008E57D9" w:rsidRDefault="0048534B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999,466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4AFFE" w14:textId="77777777" w:rsidR="00CE449C" w:rsidRPr="008E57D9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05879" w14:textId="2C73AC0A" w:rsidR="00CE449C" w:rsidRPr="008E57D9" w:rsidRDefault="0048534B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(209)</w:t>
            </w:r>
          </w:p>
        </w:tc>
        <w:tc>
          <w:tcPr>
            <w:tcW w:w="130" w:type="pct"/>
          </w:tcPr>
          <w:p w14:paraId="538EF272" w14:textId="77777777" w:rsidR="00CE449C" w:rsidRPr="008E57D9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479A" w14:textId="2FF50975" w:rsidR="00CE449C" w:rsidRPr="008E57D9" w:rsidRDefault="006B40BD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25,692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4C4A0" w14:textId="77777777" w:rsidR="00CE449C" w:rsidRPr="008E57D9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7F443" w14:textId="19996448" w:rsidR="00CE449C" w:rsidRPr="008E57D9" w:rsidRDefault="006B40BD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8E57D9" w14:paraId="5120451D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65F90" w14:textId="77777777" w:rsidR="00CE449C" w:rsidRPr="008E57D9" w:rsidRDefault="00CE449C" w:rsidP="00CE449C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CF619" w14:textId="41334E3B" w:rsidR="00CE449C" w:rsidRPr="008E57D9" w:rsidRDefault="0048534B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220,152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9EE4D" w14:textId="77777777" w:rsidR="00CE449C" w:rsidRPr="008E57D9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7FC46" w14:textId="069FFE50" w:rsidR="00CE449C" w:rsidRPr="008E57D9" w:rsidRDefault="006B40BD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(2,854)</w:t>
            </w:r>
          </w:p>
        </w:tc>
        <w:tc>
          <w:tcPr>
            <w:tcW w:w="130" w:type="pct"/>
          </w:tcPr>
          <w:p w14:paraId="6D7616D1" w14:textId="77777777" w:rsidR="00CE449C" w:rsidRPr="008E57D9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924FE" w14:textId="3345707B" w:rsidR="00CE449C" w:rsidRPr="008E57D9" w:rsidRDefault="006B40BD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6,913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CFF29" w14:textId="77777777" w:rsidR="00CE449C" w:rsidRPr="008E57D9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5AE65" w14:textId="2CA8E531" w:rsidR="00CE449C" w:rsidRPr="008E57D9" w:rsidRDefault="006B40BD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8E57D9" w14:paraId="62EE7FC3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3D01" w14:textId="77777777" w:rsidR="00CE449C" w:rsidRPr="008E57D9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4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93689" w14:textId="2CA1B6E7" w:rsidR="00CE449C" w:rsidRPr="008E57D9" w:rsidRDefault="0048534B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10,542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E2A8B" w14:textId="77777777" w:rsidR="00CE449C" w:rsidRPr="008E57D9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2EB3E" w14:textId="5ADE0675" w:rsidR="00CE449C" w:rsidRPr="008E57D9" w:rsidRDefault="006B40BD" w:rsidP="0063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(771)</w:t>
            </w:r>
          </w:p>
        </w:tc>
        <w:tc>
          <w:tcPr>
            <w:tcW w:w="130" w:type="pct"/>
          </w:tcPr>
          <w:p w14:paraId="20C76DB6" w14:textId="77777777" w:rsidR="00CE449C" w:rsidRPr="008E57D9" w:rsidRDefault="00CE449C" w:rsidP="00CE449C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E9D1" w14:textId="5EE7003A" w:rsidR="00CE449C" w:rsidRPr="008E57D9" w:rsidRDefault="006B40BD" w:rsidP="0003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240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D6FB" w14:textId="77777777" w:rsidR="00CE449C" w:rsidRPr="008E57D9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9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D5624" w14:textId="6604F31C" w:rsidR="00CE449C" w:rsidRPr="008E57D9" w:rsidRDefault="00034760" w:rsidP="00A6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(771)</w:t>
            </w:r>
          </w:p>
        </w:tc>
      </w:tr>
      <w:tr w:rsidR="005943C2" w:rsidRPr="008E57D9" w14:paraId="5DDD8D20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23A95" w14:textId="77777777" w:rsidR="00150AE8" w:rsidRPr="008E57D9" w:rsidRDefault="00CE449C" w:rsidP="00CE449C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14:paraId="72A85020" w14:textId="205E3DF2" w:rsidR="00CE449C" w:rsidRPr="008E57D9" w:rsidRDefault="00150AE8" w:rsidP="00CE449C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ab/>
            </w:r>
            <w:r w:rsidR="00CE449C" w:rsidRPr="008E57D9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="00CE449C"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84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6D83B" w14:textId="5B85BE7C" w:rsidR="00CE449C" w:rsidRPr="008E57D9" w:rsidRDefault="00400D5A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1,765,514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22BF9" w14:textId="77777777" w:rsidR="00CE449C" w:rsidRPr="008E57D9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AF71" w14:textId="4E137841" w:rsidR="00CE449C" w:rsidRPr="008E57D9" w:rsidRDefault="006B40BD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(</w:t>
            </w:r>
            <w:r w:rsidR="00400D5A">
              <w:rPr>
                <w:rFonts w:ascii="Angsana New" w:eastAsia="MS Mincho" w:hAnsi="Angsana New"/>
                <w:sz w:val="30"/>
                <w:szCs w:val="30"/>
                <w:lang w:val="en-GB"/>
              </w:rPr>
              <w:t>798,920</w:t>
            </w: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0" w:type="pct"/>
          </w:tcPr>
          <w:p w14:paraId="581086E6" w14:textId="77777777" w:rsidR="00CE449C" w:rsidRPr="008E57D9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745D8" w14:textId="070E13B5" w:rsidR="00CE449C" w:rsidRPr="008E57D9" w:rsidRDefault="006B40BD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53,64</w:t>
            </w:r>
            <w:r w:rsidR="002939D8"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F52C0" w14:textId="77777777" w:rsidR="00CE449C" w:rsidRPr="008E57D9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65D14" w14:textId="020DE164" w:rsidR="00CE449C" w:rsidRPr="008E57D9" w:rsidRDefault="00034760" w:rsidP="0003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(2,550)</w:t>
            </w:r>
          </w:p>
        </w:tc>
      </w:tr>
      <w:tr w:rsidR="005943C2" w:rsidRPr="008E57D9" w14:paraId="0FDE613D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BDBB2" w14:textId="77777777" w:rsidR="00CE449C" w:rsidRPr="008E57D9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7F1B1" w14:textId="78533303" w:rsidR="00CE449C" w:rsidRPr="008E57D9" w:rsidRDefault="00400D5A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2,999,711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FC55B" w14:textId="77777777" w:rsidR="00CE449C" w:rsidRPr="008E57D9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2F46D" w14:textId="50844CA3" w:rsidR="00CE449C" w:rsidRPr="008E57D9" w:rsidRDefault="006B40BD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</w:t>
            </w:r>
            <w:r w:rsidR="00400D5A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802,754</w:t>
            </w: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30" w:type="pct"/>
          </w:tcPr>
          <w:p w14:paraId="6017AE32" w14:textId="77777777" w:rsidR="00CE449C" w:rsidRPr="008E57D9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C2803" w14:textId="2F78BCAB" w:rsidR="00CE449C" w:rsidRPr="008E57D9" w:rsidRDefault="006B40BD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86,</w:t>
            </w:r>
            <w:r w:rsidR="00034760" w:rsidRPr="008E57D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486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7DEBE" w14:textId="77777777" w:rsidR="00CE449C" w:rsidRPr="008E57D9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90F57" w14:textId="5D3A7C59" w:rsidR="00CE449C" w:rsidRPr="008E57D9" w:rsidRDefault="00034760" w:rsidP="00A6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(3,321)</w:t>
            </w:r>
          </w:p>
        </w:tc>
      </w:tr>
    </w:tbl>
    <w:p w14:paraId="0F1F886E" w14:textId="77777777" w:rsidR="006C40D2" w:rsidRPr="008E57D9" w:rsidRDefault="006C40D2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2"/>
          <w:szCs w:val="22"/>
        </w:rPr>
      </w:pPr>
    </w:p>
    <w:p w14:paraId="212467B8" w14:textId="783D719D" w:rsidR="00973F33" w:rsidRPr="008E57D9" w:rsidRDefault="007C51CC" w:rsidP="007C5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2" w:name="_Hlk70865009"/>
      <w:bookmarkStart w:id="3" w:name="_Hlk70865301"/>
      <w:r w:rsidRPr="008E57D9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8E57D9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8E57D9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8E57D9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8E57D9">
        <w:rPr>
          <w:rFonts w:ascii="Angsana New" w:hAnsi="Angsana New"/>
          <w:spacing w:val="-4"/>
          <w:sz w:val="30"/>
          <w:szCs w:val="30"/>
        </w:rPr>
        <w:t xml:space="preserve"> </w:t>
      </w:r>
      <w:r w:rsidR="006454CF" w:rsidRPr="008E57D9">
        <w:rPr>
          <w:rFonts w:ascii="Angsana New" w:hAnsi="Angsana New"/>
          <w:spacing w:val="-4"/>
          <w:sz w:val="30"/>
          <w:szCs w:val="30"/>
        </w:rPr>
        <w:t>418</w:t>
      </w:r>
      <w:r w:rsidR="00E401B2" w:rsidRPr="008E57D9">
        <w:rPr>
          <w:rFonts w:ascii="Angsana New" w:hAnsi="Angsana New"/>
          <w:spacing w:val="-4"/>
          <w:sz w:val="30"/>
          <w:szCs w:val="30"/>
        </w:rPr>
        <w:t>.56</w:t>
      </w:r>
      <w:r w:rsidRPr="008E57D9">
        <w:rPr>
          <w:rFonts w:ascii="Angsana New" w:hAnsi="Angsana New"/>
          <w:color w:val="0D0D0D"/>
          <w:sz w:val="30"/>
          <w:szCs w:val="30"/>
        </w:rPr>
        <w:t xml:space="preserve"> </w:t>
      </w:r>
      <w:r w:rsidRPr="008E57D9">
        <w:rPr>
          <w:rFonts w:ascii="Angsana New" w:hAnsi="Angsana New" w:hint="cs"/>
          <w:color w:val="0D0D0D"/>
          <w:sz w:val="30"/>
          <w:szCs w:val="30"/>
          <w:cs/>
        </w:rPr>
        <w:t>ล้านบาท</w:t>
      </w:r>
      <w:r w:rsidR="00BC3600" w:rsidRPr="008E57D9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8E57D9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8E57D9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7F07B2" w:rsidRPr="008E57D9">
        <w:rPr>
          <w:rFonts w:ascii="Angsana New" w:hAnsi="Angsana New"/>
          <w:i/>
          <w:iCs/>
          <w:color w:val="0D0D0D"/>
          <w:sz w:val="30"/>
          <w:szCs w:val="30"/>
        </w:rPr>
        <w:t>5</w:t>
      </w:r>
      <w:r w:rsidRPr="008E57D9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="00A43002" w:rsidRPr="008E57D9">
        <w:rPr>
          <w:rFonts w:ascii="Angsana New" w:hAnsi="Angsana New"/>
          <w:i/>
          <w:iCs/>
          <w:color w:val="0D0D0D"/>
          <w:sz w:val="30"/>
          <w:szCs w:val="30"/>
        </w:rPr>
        <w:t>130.32</w:t>
      </w:r>
      <w:r w:rsidR="007F07B2" w:rsidRPr="008E57D9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8E57D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8E57D9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B6349B" w:rsidRPr="008E57D9">
        <w:rPr>
          <w:rFonts w:ascii="Angsana New" w:hAnsi="Angsana New"/>
          <w:color w:val="0D0D0D"/>
          <w:sz w:val="30"/>
          <w:szCs w:val="30"/>
        </w:rPr>
        <w:t>3.20</w:t>
      </w:r>
      <w:r w:rsidR="00271712" w:rsidRPr="008E57D9">
        <w:rPr>
          <w:rFonts w:ascii="Angsana New" w:hAnsi="Angsana New"/>
          <w:color w:val="0D0D0D"/>
          <w:sz w:val="30"/>
          <w:szCs w:val="30"/>
        </w:rPr>
        <w:t xml:space="preserve"> </w:t>
      </w:r>
      <w:r w:rsidR="00D16883" w:rsidRPr="008E57D9">
        <w:rPr>
          <w:rFonts w:ascii="Angsana New" w:hAnsi="Angsana New"/>
          <w:color w:val="0D0D0D"/>
          <w:sz w:val="30"/>
          <w:szCs w:val="30"/>
        </w:rPr>
        <w:t>-</w:t>
      </w:r>
      <w:r w:rsidR="00271712" w:rsidRPr="008E57D9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 w:rsidR="00B6349B" w:rsidRPr="008E57D9">
        <w:rPr>
          <w:rFonts w:ascii="Angsana New" w:hAnsi="Angsana New"/>
          <w:color w:val="0D0D0D"/>
          <w:sz w:val="30"/>
          <w:szCs w:val="30"/>
        </w:rPr>
        <w:t>4.</w:t>
      </w:r>
      <w:r w:rsidR="00612F15" w:rsidRPr="008E57D9">
        <w:rPr>
          <w:rFonts w:ascii="Angsana New" w:hAnsi="Angsana New"/>
          <w:color w:val="0D0D0D"/>
          <w:sz w:val="30"/>
          <w:szCs w:val="30"/>
        </w:rPr>
        <w:t>73</w:t>
      </w:r>
      <w:r w:rsidRPr="008E57D9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8E57D9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8E57D9">
        <w:rPr>
          <w:rFonts w:ascii="Angsana New" w:hAnsi="Angsana New"/>
          <w:i/>
          <w:iCs/>
          <w:color w:val="0D0D0D"/>
          <w:sz w:val="30"/>
          <w:szCs w:val="30"/>
        </w:rPr>
        <w:t>256</w:t>
      </w:r>
      <w:r w:rsidR="007F07B2" w:rsidRPr="008E57D9">
        <w:rPr>
          <w:rFonts w:ascii="Angsana New" w:hAnsi="Angsana New"/>
          <w:i/>
          <w:iCs/>
          <w:color w:val="0D0D0D"/>
          <w:sz w:val="30"/>
          <w:szCs w:val="30"/>
        </w:rPr>
        <w:t>5</w:t>
      </w:r>
      <w:r w:rsidRPr="008E57D9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Pr="008E57D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8E57D9">
        <w:rPr>
          <w:rFonts w:ascii="Angsana New" w:hAnsi="Angsana New"/>
          <w:i/>
          <w:iCs/>
          <w:color w:val="0D0D0D"/>
          <w:sz w:val="30"/>
          <w:szCs w:val="30"/>
        </w:rPr>
        <w:t xml:space="preserve"> 2.95 </w:t>
      </w:r>
      <w:r w:rsidRPr="008E57D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8E57D9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5AD279F5" w14:textId="013464B9" w:rsidR="00620B7F" w:rsidRDefault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D0D0D"/>
          <w:sz w:val="22"/>
          <w:szCs w:val="22"/>
        </w:rPr>
      </w:pPr>
      <w:r>
        <w:rPr>
          <w:rFonts w:ascii="Angsana New" w:hAnsi="Angsana New"/>
          <w:color w:val="0D0D0D"/>
          <w:sz w:val="22"/>
          <w:szCs w:val="22"/>
        </w:rPr>
        <w:br w:type="page"/>
      </w:r>
    </w:p>
    <w:bookmarkEnd w:id="2"/>
    <w:bookmarkEnd w:id="3"/>
    <w:p w14:paraId="36508D23" w14:textId="3FAA121D" w:rsidR="00D0156E" w:rsidRPr="008E57D9" w:rsidRDefault="00CF2BA0" w:rsidP="00D455D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</w:t>
      </w:r>
    </w:p>
    <w:p w14:paraId="5DE151E9" w14:textId="77777777" w:rsidR="00791BA3" w:rsidRPr="008E57D9" w:rsidRDefault="00791BA3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2"/>
          <w:szCs w:val="22"/>
        </w:rPr>
      </w:pPr>
    </w:p>
    <w:p w14:paraId="56D69A6A" w14:textId="68428BF5" w:rsidR="00790FA1" w:rsidRPr="008E57D9" w:rsidRDefault="00790FA1" w:rsidP="005E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8E57D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Pr="008E57D9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8E57D9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</w:t>
      </w:r>
      <w:r w:rsidR="007F07B2" w:rsidRPr="008E57D9">
        <w:rPr>
          <w:rFonts w:asciiTheme="majorBidi" w:hAnsiTheme="majorBidi" w:hint="cs"/>
          <w:sz w:val="30"/>
          <w:szCs w:val="30"/>
          <w:cs/>
        </w:rPr>
        <w:t>งวด</w:t>
      </w:r>
      <w:r w:rsidR="00110C91" w:rsidRPr="008E57D9">
        <w:rPr>
          <w:rFonts w:asciiTheme="majorBidi" w:hAnsiTheme="majorBidi" w:hint="cs"/>
          <w:sz w:val="30"/>
          <w:szCs w:val="30"/>
          <w:cs/>
        </w:rPr>
        <w:t>เก้า</w:t>
      </w:r>
      <w:r w:rsidR="007F07B2" w:rsidRPr="008E57D9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="007F07B2" w:rsidRPr="008E57D9">
        <w:rPr>
          <w:rFonts w:asciiTheme="majorBidi" w:hAnsiTheme="majorBidi"/>
          <w:sz w:val="30"/>
          <w:szCs w:val="30"/>
          <w:cs/>
        </w:rPr>
        <w:t xml:space="preserve"> </w:t>
      </w:r>
      <w:r w:rsidR="00505CB6" w:rsidRPr="008E57D9">
        <w:rPr>
          <w:rFonts w:asciiTheme="majorBidi" w:hAnsiTheme="majorBidi"/>
          <w:sz w:val="30"/>
          <w:szCs w:val="30"/>
        </w:rPr>
        <w:t xml:space="preserve">30 </w:t>
      </w:r>
      <w:r w:rsidR="00110C91" w:rsidRPr="008E57D9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7F07B2" w:rsidRPr="008E57D9">
        <w:rPr>
          <w:rFonts w:asciiTheme="majorBidi" w:hAnsiTheme="majorBidi"/>
          <w:sz w:val="30"/>
          <w:szCs w:val="30"/>
        </w:rPr>
        <w:t>2566</w:t>
      </w:r>
      <w:r w:rsidR="007F07B2" w:rsidRPr="008E57D9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8E57D9">
        <w:rPr>
          <w:rFonts w:asciiTheme="majorBidi" w:hAnsiTheme="majorBidi" w:hint="cs"/>
          <w:sz w:val="30"/>
          <w:szCs w:val="30"/>
          <w:cs/>
        </w:rPr>
        <w:t>และ</w:t>
      </w:r>
      <w:r w:rsidR="007F07B2" w:rsidRPr="008E57D9">
        <w:rPr>
          <w:rFonts w:asciiTheme="majorBidi" w:hAnsiTheme="majorBidi"/>
          <w:sz w:val="30"/>
          <w:szCs w:val="30"/>
          <w:cs/>
        </w:rPr>
        <w:t xml:space="preserve"> </w:t>
      </w:r>
      <w:r w:rsidR="007418B2" w:rsidRPr="008E57D9">
        <w:rPr>
          <w:rFonts w:asciiTheme="majorBidi" w:hAnsiTheme="majorBidi"/>
          <w:sz w:val="30"/>
          <w:szCs w:val="30"/>
        </w:rPr>
        <w:t>2565</w:t>
      </w:r>
      <w:r w:rsidR="007F07B2" w:rsidRPr="008E57D9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8E57D9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1EEC787" w14:textId="77777777" w:rsidR="00790FA1" w:rsidRPr="008E57D9" w:rsidRDefault="00790FA1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8E57D9" w14:paraId="43B120F2" w14:textId="77777777" w:rsidTr="00AF2174">
        <w:tc>
          <w:tcPr>
            <w:tcW w:w="3600" w:type="dxa"/>
            <w:shd w:val="clear" w:color="auto" w:fill="auto"/>
          </w:tcPr>
          <w:p w14:paraId="45088EB8" w14:textId="77777777" w:rsidR="00F30820" w:rsidRPr="008E57D9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8E57D9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8E57D9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8E57D9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8E57D9" w14:paraId="4414D934" w14:textId="77777777" w:rsidTr="00AF2174">
        <w:tc>
          <w:tcPr>
            <w:tcW w:w="3600" w:type="dxa"/>
          </w:tcPr>
          <w:p w14:paraId="7D49BC2D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C50981" w14:textId="2069A888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A56C7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1B003FC" w14:textId="2CF986D3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8959F68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F112FDA" w14:textId="138E1CDE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657439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2860C2" w14:textId="757BC0D0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30820" w:rsidRPr="008E57D9" w14:paraId="543D6422" w14:textId="77777777" w:rsidTr="00AF2174">
        <w:tc>
          <w:tcPr>
            <w:tcW w:w="3600" w:type="dxa"/>
          </w:tcPr>
          <w:p w14:paraId="6EDD7ADA" w14:textId="77777777" w:rsidR="00F30820" w:rsidRPr="008E57D9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8E57D9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65B7" w:rsidRPr="008E57D9" w14:paraId="58C7EC9C" w14:textId="77777777" w:rsidTr="005C64FC">
        <w:trPr>
          <w:trHeight w:val="180"/>
        </w:trPr>
        <w:tc>
          <w:tcPr>
            <w:tcW w:w="3600" w:type="dxa"/>
          </w:tcPr>
          <w:p w14:paraId="5237472A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3CC9B9F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5,550,000 </w:t>
            </w:r>
          </w:p>
        </w:tc>
        <w:tc>
          <w:tcPr>
            <w:tcW w:w="270" w:type="dxa"/>
          </w:tcPr>
          <w:p w14:paraId="1F2F36ED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15AF531" w14:textId="4AF6FFE0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>3,812,000</w:t>
            </w:r>
          </w:p>
        </w:tc>
        <w:tc>
          <w:tcPr>
            <w:tcW w:w="270" w:type="dxa"/>
          </w:tcPr>
          <w:p w14:paraId="497D4380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21F00636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5,550,000 </w:t>
            </w:r>
          </w:p>
        </w:tc>
        <w:tc>
          <w:tcPr>
            <w:tcW w:w="262" w:type="dxa"/>
          </w:tcPr>
          <w:p w14:paraId="5FC37509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102B090E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>3,812,000</w:t>
            </w:r>
          </w:p>
        </w:tc>
      </w:tr>
      <w:tr w:rsidR="00F465B7" w:rsidRPr="008E57D9" w14:paraId="6A15FB22" w14:textId="77777777" w:rsidTr="005C64FC">
        <w:trPr>
          <w:trHeight w:val="180"/>
        </w:trPr>
        <w:tc>
          <w:tcPr>
            <w:tcW w:w="3600" w:type="dxa"/>
          </w:tcPr>
          <w:p w14:paraId="08CD14C9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5ABF660C" w:rsidR="00F465B7" w:rsidRPr="008E57D9" w:rsidRDefault="00620B7F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41</w:t>
            </w:r>
            <w:r w:rsidR="00F465B7"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,633,125</w:t>
            </w:r>
          </w:p>
        </w:tc>
        <w:tc>
          <w:tcPr>
            <w:tcW w:w="270" w:type="dxa"/>
          </w:tcPr>
          <w:p w14:paraId="129CEC8F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2BF614" w14:textId="00C313B0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18,140,000 </w:t>
            </w:r>
          </w:p>
        </w:tc>
        <w:tc>
          <w:tcPr>
            <w:tcW w:w="270" w:type="dxa"/>
          </w:tcPr>
          <w:p w14:paraId="168C25B9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58DDA1F4" w:rsidR="00F465B7" w:rsidRPr="008E57D9" w:rsidRDefault="00620B7F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41</w:t>
            </w:r>
            <w:r w:rsidR="00F465B7"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,633,125</w:t>
            </w:r>
          </w:p>
        </w:tc>
        <w:tc>
          <w:tcPr>
            <w:tcW w:w="262" w:type="dxa"/>
          </w:tcPr>
          <w:p w14:paraId="42EFC970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5E0723D8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18,140,000 </w:t>
            </w:r>
          </w:p>
        </w:tc>
      </w:tr>
      <w:tr w:rsidR="00F465B7" w:rsidRPr="008E57D9" w14:paraId="338FFC91" w14:textId="77777777" w:rsidTr="005C64FC">
        <w:trPr>
          <w:trHeight w:val="180"/>
        </w:trPr>
        <w:tc>
          <w:tcPr>
            <w:tcW w:w="3600" w:type="dxa"/>
          </w:tcPr>
          <w:p w14:paraId="68502AB4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83360C" w14:textId="48AAABA4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(4</w:t>
            </w:r>
            <w:r w:rsidR="00620B7F">
              <w:rPr>
                <w:rFonts w:ascii="Angsana New" w:eastAsia="MS Mincho" w:hAnsi="Angsana New"/>
                <w:sz w:val="30"/>
                <w:szCs w:val="30"/>
                <w:lang w:val="en-GB"/>
              </w:rPr>
              <w:t>2</w:t>
            </w: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,984,521)</w:t>
            </w:r>
          </w:p>
        </w:tc>
        <w:tc>
          <w:tcPr>
            <w:tcW w:w="270" w:type="dxa"/>
          </w:tcPr>
          <w:p w14:paraId="52BD5176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3EAF34F" w14:textId="56D6FC36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>(18,902,000)</w:t>
            </w:r>
          </w:p>
        </w:tc>
        <w:tc>
          <w:tcPr>
            <w:tcW w:w="270" w:type="dxa"/>
          </w:tcPr>
          <w:p w14:paraId="2784F691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2F3DC7D" w14:textId="5866F791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(4</w:t>
            </w:r>
            <w:r w:rsidR="00620B7F">
              <w:rPr>
                <w:rFonts w:ascii="Angsana New" w:eastAsia="MS Mincho" w:hAnsi="Angsana New"/>
                <w:sz w:val="30"/>
                <w:szCs w:val="30"/>
                <w:lang w:val="en-GB"/>
              </w:rPr>
              <w:t>2</w:t>
            </w: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,984,521)</w:t>
            </w:r>
          </w:p>
        </w:tc>
        <w:tc>
          <w:tcPr>
            <w:tcW w:w="262" w:type="dxa"/>
          </w:tcPr>
          <w:p w14:paraId="505E69A5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07CEA9" w14:textId="52F6F36E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>(18,902,000)</w:t>
            </w:r>
          </w:p>
        </w:tc>
      </w:tr>
      <w:tr w:rsidR="00F465B7" w:rsidRPr="008E57D9" w14:paraId="10FC2ED7" w14:textId="77777777" w:rsidTr="005C64FC">
        <w:trPr>
          <w:trHeight w:val="180"/>
        </w:trPr>
        <w:tc>
          <w:tcPr>
            <w:tcW w:w="3600" w:type="dxa"/>
          </w:tcPr>
          <w:p w14:paraId="35D911FB" w14:textId="6F5CAF8D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9392B6" w14:textId="17B3D53B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4,198,604</w:t>
            </w:r>
          </w:p>
        </w:tc>
        <w:tc>
          <w:tcPr>
            <w:tcW w:w="270" w:type="dxa"/>
          </w:tcPr>
          <w:p w14:paraId="2F7049BA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1C936D8" w14:textId="10968315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</w:rPr>
              <w:t>3,050,000</w:t>
            </w:r>
          </w:p>
        </w:tc>
        <w:tc>
          <w:tcPr>
            <w:tcW w:w="270" w:type="dxa"/>
          </w:tcPr>
          <w:p w14:paraId="1F49C0E1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B794B5C" w14:textId="2A4B46FE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4,198,604</w:t>
            </w:r>
          </w:p>
        </w:tc>
        <w:tc>
          <w:tcPr>
            <w:tcW w:w="262" w:type="dxa"/>
          </w:tcPr>
          <w:p w14:paraId="274CEE2D" w14:textId="77777777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66E59442" w:rsidR="00F465B7" w:rsidRPr="008E57D9" w:rsidRDefault="00F465B7" w:rsidP="00F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</w:rPr>
              <w:t>3,050,000</w:t>
            </w:r>
          </w:p>
        </w:tc>
      </w:tr>
    </w:tbl>
    <w:p w14:paraId="3CD1A774" w14:textId="77777777" w:rsidR="00832477" w:rsidRPr="00620B7F" w:rsidRDefault="00832477" w:rsidP="00620B7F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bookmarkStart w:id="4" w:name="_Hlk46869492"/>
    </w:p>
    <w:p w14:paraId="64362FBC" w14:textId="77777777" w:rsidR="00620B7F" w:rsidRDefault="00FF0BB6" w:rsidP="00620B7F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E57D9">
        <w:rPr>
          <w:rFonts w:ascii="Angsana New" w:hAnsi="Angsana New"/>
          <w:sz w:val="30"/>
          <w:szCs w:val="30"/>
          <w:lang w:eastAsia="zh-CN"/>
        </w:rPr>
        <w:t xml:space="preserve">30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 xml:space="preserve">มกราคม </w:t>
      </w:r>
      <w:r w:rsidRPr="008E57D9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เข้าทำสัญญาเงินกู้ยืมระยะสั้นประเภทตั๋วสัญญาใช้เงินกับสถาบันการเงินในประเทศแห่งหนึ่งวงเงินรวม </w:t>
      </w:r>
      <w:r w:rsidRPr="008E57D9">
        <w:rPr>
          <w:rFonts w:ascii="Angsana New" w:hAnsi="Angsana New"/>
          <w:sz w:val="30"/>
          <w:szCs w:val="30"/>
          <w:lang w:eastAsia="zh-CN"/>
        </w:rPr>
        <w:t xml:space="preserve">500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 xml:space="preserve">ล้านบาท เงินกู้ยืมดังกล่าวเป็นเงินกู้ยืมที่ไม่มีหลักประกัน เพื่อใช้เป็นเงินทุนหมุนเวียนในการดำเนินงาน กำหนดชำระเงินต้นภายใน </w:t>
      </w:r>
      <w:r w:rsidRPr="008E57D9">
        <w:rPr>
          <w:rFonts w:ascii="Angsana New" w:hAnsi="Angsana New"/>
          <w:sz w:val="30"/>
          <w:szCs w:val="30"/>
          <w:lang w:eastAsia="zh-CN"/>
        </w:rPr>
        <w:t xml:space="preserve">180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 xml:space="preserve">วัน โดยมีอัตราดอกเบี้ยตามภาวะตลาดเงิน </w:t>
      </w:r>
      <w:r w:rsidRPr="008E57D9">
        <w:rPr>
          <w:rFonts w:ascii="Angsana New" w:hAnsi="Angsana New"/>
          <w:sz w:val="30"/>
          <w:szCs w:val="30"/>
          <w:lang w:eastAsia="zh-CN"/>
        </w:rPr>
        <w:t>(Money Market Rate)</w:t>
      </w:r>
    </w:p>
    <w:p w14:paraId="6CE916F2" w14:textId="387B1089" w:rsidR="009E58C3" w:rsidRPr="008E57D9" w:rsidRDefault="00FF0BB6" w:rsidP="00620B7F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br/>
      </w:r>
      <w:r w:rsidR="00914779" w:rsidRPr="008E57D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14779" w:rsidRPr="008E57D9">
        <w:rPr>
          <w:rFonts w:ascii="Angsana New" w:hAnsi="Angsana New"/>
          <w:sz w:val="30"/>
          <w:szCs w:val="30"/>
        </w:rPr>
        <w:t>10</w:t>
      </w:r>
      <w:r w:rsidR="00914779" w:rsidRPr="008E57D9">
        <w:rPr>
          <w:rFonts w:ascii="Angsana New" w:hAnsi="Angsana New"/>
          <w:sz w:val="30"/>
          <w:szCs w:val="30"/>
          <w:cs/>
        </w:rPr>
        <w:t xml:space="preserve"> </w:t>
      </w:r>
      <w:r w:rsidR="00914779" w:rsidRPr="008E57D9">
        <w:rPr>
          <w:rFonts w:ascii="Angsana New" w:hAnsi="Angsana New" w:hint="cs"/>
          <w:sz w:val="30"/>
          <w:szCs w:val="30"/>
          <w:cs/>
        </w:rPr>
        <w:t>มีนาคม</w:t>
      </w:r>
      <w:r w:rsidR="00914779" w:rsidRPr="008E57D9">
        <w:rPr>
          <w:rFonts w:ascii="Angsana New" w:hAnsi="Angsana New"/>
          <w:sz w:val="30"/>
          <w:szCs w:val="30"/>
        </w:rPr>
        <w:t xml:space="preserve"> 2566</w:t>
      </w:r>
      <w:r w:rsidR="00914779" w:rsidRPr="008E57D9">
        <w:rPr>
          <w:rFonts w:ascii="Angsana New" w:hAnsi="Angsana New"/>
          <w:sz w:val="30"/>
          <w:szCs w:val="30"/>
          <w:cs/>
        </w:rPr>
        <w:t xml:space="preserve"> </w:t>
      </w:r>
      <w:r w:rsidR="00914779" w:rsidRPr="008E57D9">
        <w:rPr>
          <w:rFonts w:ascii="Angsana New" w:hAnsi="Angsana New" w:hint="cs"/>
          <w:sz w:val="30"/>
          <w:szCs w:val="30"/>
          <w:cs/>
        </w:rPr>
        <w:t>บริษัทได้เข้าทำสัญญาเงินกู้ยืมเงินระยะสั้นกับสถาบันการเงินในต่างประเทศแห่งหนึ่ง</w:t>
      </w:r>
      <w:r w:rsidR="00914779" w:rsidRPr="008E57D9">
        <w:rPr>
          <w:rFonts w:ascii="Angsana New" w:hAnsi="Angsana New"/>
          <w:sz w:val="30"/>
          <w:szCs w:val="30"/>
        </w:rPr>
        <w:t xml:space="preserve"> </w:t>
      </w:r>
      <w:r w:rsidR="00914779" w:rsidRPr="008E57D9">
        <w:rPr>
          <w:rFonts w:ascii="Angsana New" w:hAnsi="Angsana New" w:hint="cs"/>
          <w:sz w:val="30"/>
          <w:szCs w:val="30"/>
          <w:cs/>
        </w:rPr>
        <w:t>วงเงินรวมเทียบเท่า</w:t>
      </w:r>
      <w:r w:rsidR="00914779" w:rsidRPr="008E57D9">
        <w:rPr>
          <w:rFonts w:ascii="Angsana New" w:hAnsi="Angsana New"/>
          <w:sz w:val="30"/>
          <w:szCs w:val="30"/>
        </w:rPr>
        <w:t xml:space="preserve"> 15</w:t>
      </w:r>
      <w:r w:rsidR="00914779" w:rsidRPr="008E57D9">
        <w:rPr>
          <w:rFonts w:ascii="Angsana New" w:hAnsi="Angsana New"/>
          <w:sz w:val="30"/>
          <w:szCs w:val="30"/>
          <w:cs/>
        </w:rPr>
        <w:t xml:space="preserve"> </w:t>
      </w:r>
      <w:r w:rsidR="00914779" w:rsidRPr="008E57D9">
        <w:rPr>
          <w:rFonts w:ascii="Angsana New" w:hAnsi="Angsana New" w:hint="cs"/>
          <w:sz w:val="30"/>
          <w:szCs w:val="30"/>
          <w:cs/>
        </w:rPr>
        <w:t>ล้านเหรียญ</w:t>
      </w:r>
      <w:r w:rsidR="0000323B" w:rsidRPr="008E57D9">
        <w:rPr>
          <w:rFonts w:ascii="Angsana New" w:hAnsi="Angsana New" w:hint="cs"/>
          <w:sz w:val="30"/>
          <w:szCs w:val="30"/>
          <w:cs/>
        </w:rPr>
        <w:t>สหรัฐ</w:t>
      </w:r>
      <w:r w:rsidR="00914779" w:rsidRPr="008E57D9">
        <w:rPr>
          <w:rFonts w:ascii="Angsana New" w:hAnsi="Angsana New"/>
          <w:sz w:val="30"/>
          <w:szCs w:val="30"/>
          <w:cs/>
        </w:rPr>
        <w:t xml:space="preserve"> (</w:t>
      </w:r>
      <w:r w:rsidR="00914779" w:rsidRPr="008E57D9">
        <w:rPr>
          <w:rFonts w:ascii="Angsana New" w:hAnsi="Angsana New"/>
          <w:sz w:val="30"/>
          <w:szCs w:val="30"/>
        </w:rPr>
        <w:t xml:space="preserve">514 </w:t>
      </w:r>
      <w:r w:rsidR="00914779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914779" w:rsidRPr="008E57D9">
        <w:rPr>
          <w:rFonts w:ascii="Angsana New" w:hAnsi="Angsana New"/>
          <w:sz w:val="30"/>
          <w:szCs w:val="30"/>
          <w:cs/>
        </w:rPr>
        <w:t xml:space="preserve"> </w:t>
      </w:r>
      <w:r w:rsidR="00914779" w:rsidRPr="008E57D9">
        <w:rPr>
          <w:rFonts w:ascii="Angsana New" w:hAnsi="Angsana New" w:hint="cs"/>
          <w:sz w:val="30"/>
          <w:szCs w:val="30"/>
          <w:cs/>
        </w:rPr>
        <w:t>โดยประมาณ</w:t>
      </w:r>
      <w:r w:rsidR="00914779" w:rsidRPr="008E57D9">
        <w:rPr>
          <w:rFonts w:ascii="Angsana New" w:hAnsi="Angsana New"/>
          <w:sz w:val="30"/>
          <w:szCs w:val="30"/>
          <w:cs/>
        </w:rPr>
        <w:t xml:space="preserve">) </w:t>
      </w:r>
      <w:r w:rsidR="00914779" w:rsidRPr="008E57D9">
        <w:rPr>
          <w:rFonts w:ascii="Angsana New" w:hAnsi="Angsana New" w:hint="cs"/>
          <w:sz w:val="30"/>
          <w:szCs w:val="30"/>
          <w:cs/>
        </w:rPr>
        <w:t>เป็นเงินกู้ยืมที่ไม่มีหลักประกัน</w:t>
      </w:r>
      <w:r w:rsidR="00914779" w:rsidRPr="008E57D9">
        <w:rPr>
          <w:rFonts w:ascii="Angsana New" w:hAnsi="Angsana New"/>
          <w:sz w:val="30"/>
          <w:szCs w:val="30"/>
          <w:cs/>
        </w:rPr>
        <w:t xml:space="preserve"> </w:t>
      </w:r>
      <w:r w:rsidR="00914779" w:rsidRPr="008E57D9">
        <w:rPr>
          <w:rFonts w:ascii="Angsana New" w:hAnsi="Angsana New" w:hint="cs"/>
          <w:sz w:val="30"/>
          <w:szCs w:val="30"/>
          <w:cs/>
        </w:rPr>
        <w:t>โดยมีอัตราดอกเบี้ยขึ้นอยู่กับการตกลงกันระหว่างผู้กู้และธนาคารก่อนวันกู้ยืม</w:t>
      </w:r>
    </w:p>
    <w:p w14:paraId="51736F97" w14:textId="77777777" w:rsidR="00B503F5" w:rsidRPr="008E57D9" w:rsidRDefault="00B503F5" w:rsidP="00914779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1C4A94BC" w14:textId="667C66E5" w:rsidR="009D4F81" w:rsidRPr="008E57D9" w:rsidRDefault="00B503F5" w:rsidP="009D4F81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24 </w:t>
      </w:r>
      <w:r w:rsidRPr="008E57D9">
        <w:rPr>
          <w:rFonts w:ascii="Angsana New" w:hAnsi="Angsana New" w:hint="cs"/>
          <w:sz w:val="30"/>
          <w:szCs w:val="30"/>
          <w:cs/>
        </w:rPr>
        <w:t>กรกฎาคม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2566 </w:t>
      </w:r>
      <w:r w:rsidRPr="008E57D9">
        <w:rPr>
          <w:rFonts w:ascii="Angsana New" w:hAnsi="Angsana New" w:hint="cs"/>
          <w:sz w:val="30"/>
          <w:szCs w:val="30"/>
          <w:cs/>
        </w:rPr>
        <w:t>บริษัทได้เข้าทำสัญญาเงินกู้ยืมระยะสั้นประเภทตั</w:t>
      </w:r>
      <w:r w:rsidR="00863433">
        <w:rPr>
          <w:rFonts w:ascii="Angsana New" w:hAnsi="Angsana New" w:hint="cs"/>
          <w:sz w:val="30"/>
          <w:szCs w:val="30"/>
          <w:cs/>
        </w:rPr>
        <w:t>๋</w:t>
      </w:r>
      <w:r w:rsidRPr="008E57D9">
        <w:rPr>
          <w:rFonts w:ascii="Angsana New" w:hAnsi="Angsana New" w:hint="cs"/>
          <w:sz w:val="30"/>
          <w:szCs w:val="30"/>
          <w:cs/>
        </w:rPr>
        <w:t>วสัญญาใช้เงินกับสถาบันการเงินในประเทศแห่งหนึ่ง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วงเงินรวม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1,000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เงินกู้ยืมดังกล่าวเป็นเงินกู้ยืมที่ไม่มีหลักประกันเพื่อใช้เป็นทุนหมุนเวียนในการดำเนินงาน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180 </w:t>
      </w:r>
      <w:r w:rsidRPr="008E57D9">
        <w:rPr>
          <w:rFonts w:ascii="Angsana New" w:hAnsi="Angsana New" w:hint="cs"/>
          <w:sz w:val="30"/>
          <w:szCs w:val="30"/>
          <w:cs/>
        </w:rPr>
        <w:t>วัน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โดยมีอัตราดอกเบี้ยตามราคาตลาด</w:t>
      </w:r>
    </w:p>
    <w:p w14:paraId="60D3C8B4" w14:textId="77777777" w:rsidR="00914779" w:rsidRPr="00620B7F" w:rsidRDefault="00914779" w:rsidP="00620B7F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72377D0C" w14:textId="37DED4F0" w:rsidR="002A2519" w:rsidRPr="008E57D9" w:rsidRDefault="002A2519" w:rsidP="001A18AD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40"/>
          <w:szCs w:val="40"/>
        </w:rPr>
      </w:pPr>
      <w:r w:rsidRPr="008E57D9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</w:t>
      </w:r>
      <w:r w:rsidR="007418B2" w:rsidRPr="008E57D9">
        <w:rPr>
          <w:rFonts w:ascii="Angsana New" w:hAnsi="Angsana New" w:hint="cs"/>
          <w:sz w:val="30"/>
          <w:szCs w:val="30"/>
          <w:cs/>
        </w:rPr>
        <w:t>งวด</w:t>
      </w:r>
      <w:r w:rsidR="0015371C" w:rsidRPr="008E57D9">
        <w:rPr>
          <w:rFonts w:ascii="Angsana New" w:hAnsi="Angsana New" w:hint="cs"/>
          <w:sz w:val="30"/>
          <w:szCs w:val="30"/>
          <w:cs/>
        </w:rPr>
        <w:t>เก้าเดือนสิ้นสุดวันที่</w:t>
      </w:r>
      <w:r w:rsidR="0015371C" w:rsidRPr="008E57D9">
        <w:rPr>
          <w:rFonts w:ascii="Angsana New" w:hAnsi="Angsana New"/>
          <w:sz w:val="30"/>
          <w:szCs w:val="30"/>
          <w:cs/>
        </w:rPr>
        <w:t xml:space="preserve"> 30 </w:t>
      </w:r>
      <w:r w:rsidR="0015371C" w:rsidRPr="008E57D9">
        <w:rPr>
          <w:rFonts w:ascii="Angsana New" w:hAnsi="Angsana New" w:hint="cs"/>
          <w:sz w:val="30"/>
          <w:szCs w:val="30"/>
          <w:cs/>
        </w:rPr>
        <w:t>กันยายน</w:t>
      </w:r>
      <w:r w:rsidR="0015371C" w:rsidRPr="008E57D9">
        <w:rPr>
          <w:rFonts w:ascii="Angsana New" w:hAnsi="Angsana New"/>
          <w:sz w:val="30"/>
          <w:szCs w:val="30"/>
          <w:cs/>
        </w:rPr>
        <w:t xml:space="preserve"> 2566 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256</w:t>
      </w:r>
      <w:r w:rsidR="007418B2" w:rsidRPr="008E57D9">
        <w:rPr>
          <w:rFonts w:ascii="Angsana New" w:hAnsi="Angsana New"/>
          <w:sz w:val="30"/>
          <w:szCs w:val="30"/>
        </w:rPr>
        <w:t>5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5C52321" w14:textId="77777777" w:rsidR="002A2519" w:rsidRPr="00620B7F" w:rsidRDefault="002A2519" w:rsidP="00620B7F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518" w:tblpY="56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260"/>
        <w:gridCol w:w="1170"/>
        <w:gridCol w:w="270"/>
        <w:gridCol w:w="1197"/>
        <w:gridCol w:w="270"/>
        <w:gridCol w:w="1148"/>
        <w:gridCol w:w="262"/>
        <w:gridCol w:w="1173"/>
      </w:tblGrid>
      <w:tr w:rsidR="002A2519" w:rsidRPr="008E57D9" w14:paraId="5DDFE037" w14:textId="77777777" w:rsidTr="00AF2174">
        <w:trPr>
          <w:tblHeader/>
        </w:trPr>
        <w:tc>
          <w:tcPr>
            <w:tcW w:w="2520" w:type="dxa"/>
            <w:shd w:val="clear" w:color="auto" w:fill="auto"/>
          </w:tcPr>
          <w:p w14:paraId="06E186E1" w14:textId="77777777" w:rsidR="002A2519" w:rsidRPr="008E57D9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0009B5" w14:textId="77777777" w:rsidR="002A2519" w:rsidRPr="008E57D9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2A2519" w:rsidRPr="008E57D9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2A2519" w:rsidRPr="008E57D9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2A2519" w:rsidRPr="008E57D9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8E57D9" w14:paraId="06E70EFA" w14:textId="77777777" w:rsidTr="00AF2174">
        <w:trPr>
          <w:tblHeader/>
        </w:trPr>
        <w:tc>
          <w:tcPr>
            <w:tcW w:w="2520" w:type="dxa"/>
          </w:tcPr>
          <w:p w14:paraId="70A99749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51DCEA5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38D64FC" w14:textId="284C8792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7F79A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992C9E8" w14:textId="78ADD6FD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  <w:tc>
          <w:tcPr>
            <w:tcW w:w="270" w:type="dxa"/>
            <w:shd w:val="clear" w:color="auto" w:fill="auto"/>
          </w:tcPr>
          <w:p w14:paraId="2F587F9B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1242B3B" w14:textId="22989AE8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39B730B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D99232B" w14:textId="45AE0E6F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</w:tr>
      <w:tr w:rsidR="0060720B" w:rsidRPr="008E57D9" w14:paraId="788EBBE2" w14:textId="77777777" w:rsidTr="00AF2174">
        <w:trPr>
          <w:tblHeader/>
        </w:trPr>
        <w:tc>
          <w:tcPr>
            <w:tcW w:w="2520" w:type="dxa"/>
          </w:tcPr>
          <w:p w14:paraId="7BD606F3" w14:textId="77777777" w:rsidR="0060720B" w:rsidRPr="008E57D9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CD593C2" w14:textId="77777777" w:rsidR="0060720B" w:rsidRPr="008E57D9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926082" w14:textId="77777777" w:rsidR="0060720B" w:rsidRPr="008E57D9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28D0555" w14:textId="77777777" w:rsidR="0060720B" w:rsidRPr="008E57D9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712913B" w14:textId="54B7AD1D" w:rsidR="0060720B" w:rsidRPr="008E57D9" w:rsidRDefault="0060720B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98" w:right="-1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(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8E5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5A47F3" w14:textId="77777777" w:rsidR="0060720B" w:rsidRPr="008E57D9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886DBA4" w14:textId="77777777" w:rsidR="0060720B" w:rsidRPr="008E57D9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8A4FC6B" w14:textId="77777777" w:rsidR="0060720B" w:rsidRPr="008E57D9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C74668B" w14:textId="77777777" w:rsidR="0060720B" w:rsidRPr="008E57D9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519" w:rsidRPr="008E57D9" w14:paraId="219749A9" w14:textId="77777777" w:rsidTr="00AF2174">
        <w:trPr>
          <w:tblHeader/>
        </w:trPr>
        <w:tc>
          <w:tcPr>
            <w:tcW w:w="2520" w:type="dxa"/>
          </w:tcPr>
          <w:p w14:paraId="693644F0" w14:textId="77777777" w:rsidR="002A2519" w:rsidRPr="008E57D9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FAD43" w14:textId="77777777" w:rsidR="002A2519" w:rsidRPr="008E57D9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8E57D9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68EB" w:rsidRPr="008E57D9" w14:paraId="232F294E" w14:textId="77777777" w:rsidTr="005C64FC">
        <w:trPr>
          <w:trHeight w:val="180"/>
        </w:trPr>
        <w:tc>
          <w:tcPr>
            <w:tcW w:w="2520" w:type="dxa"/>
          </w:tcPr>
          <w:p w14:paraId="43F1899F" w14:textId="77777777" w:rsidR="006068EB" w:rsidRPr="008E57D9" w:rsidRDefault="006068EB" w:rsidP="0060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24397F91" w14:textId="77777777" w:rsidR="006068EB" w:rsidRPr="008E57D9" w:rsidRDefault="006068EB" w:rsidP="0060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52D3131B" w:rsidR="006068EB" w:rsidRPr="008E57D9" w:rsidRDefault="006068EB" w:rsidP="0060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2,842,111</w:t>
            </w:r>
          </w:p>
        </w:tc>
        <w:tc>
          <w:tcPr>
            <w:tcW w:w="270" w:type="dxa"/>
          </w:tcPr>
          <w:p w14:paraId="3906C8E0" w14:textId="77777777" w:rsidR="006068EB" w:rsidRPr="008E57D9" w:rsidRDefault="006068EB" w:rsidP="0060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54FBB0" w14:textId="3AF01828" w:rsidR="006068EB" w:rsidRPr="008E57D9" w:rsidRDefault="00A730E4" w:rsidP="0060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2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731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534</w:t>
            </w:r>
          </w:p>
        </w:tc>
        <w:tc>
          <w:tcPr>
            <w:tcW w:w="270" w:type="dxa"/>
          </w:tcPr>
          <w:p w14:paraId="5B485F42" w14:textId="77777777" w:rsidR="006068EB" w:rsidRPr="008E57D9" w:rsidRDefault="006068EB" w:rsidP="0060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15501F4F" w:rsidR="006068EB" w:rsidRPr="008E57D9" w:rsidRDefault="006068EB" w:rsidP="00AF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680,238 </w:t>
            </w:r>
          </w:p>
        </w:tc>
        <w:tc>
          <w:tcPr>
            <w:tcW w:w="262" w:type="dxa"/>
          </w:tcPr>
          <w:p w14:paraId="51943401" w14:textId="77777777" w:rsidR="006068EB" w:rsidRPr="008E57D9" w:rsidRDefault="006068EB" w:rsidP="0060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1C927A05" w:rsidR="006068EB" w:rsidRPr="008E57D9" w:rsidRDefault="006068EB" w:rsidP="0060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>946,668</w:t>
            </w:r>
          </w:p>
        </w:tc>
      </w:tr>
      <w:tr w:rsidR="00D67088" w:rsidRPr="008E57D9" w14:paraId="03F1FBFF" w14:textId="77777777" w:rsidTr="005C64FC">
        <w:trPr>
          <w:trHeight w:val="180"/>
        </w:trPr>
        <w:tc>
          <w:tcPr>
            <w:tcW w:w="2520" w:type="dxa"/>
          </w:tcPr>
          <w:p w14:paraId="6350606A" w14:textId="77777777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260" w:type="dxa"/>
          </w:tcPr>
          <w:p w14:paraId="1D8F9C80" w14:textId="77777777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43CAFFB5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16,926 </w:t>
            </w:r>
          </w:p>
        </w:tc>
        <w:tc>
          <w:tcPr>
            <w:tcW w:w="270" w:type="dxa"/>
          </w:tcPr>
          <w:p w14:paraId="51F7D789" w14:textId="77777777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1471BF" w14:textId="1CA48517" w:rsidR="00D67088" w:rsidRPr="008E57D9" w:rsidRDefault="00EF67CB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eastAsia="MS Mincho" w:hAnsiTheme="majorBidi" w:cstheme="majorBidi"/>
                <w:sz w:val="30"/>
                <w:szCs w:val="30"/>
              </w:rPr>
              <w:t>516</w:t>
            </w:r>
            <w:r w:rsidR="00D67088" w:rsidRPr="008E57D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4A4B11" w:rsidRPr="008E57D9">
              <w:rPr>
                <w:rFonts w:asciiTheme="majorBidi" w:eastAsia="MS Mincho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70" w:type="dxa"/>
          </w:tcPr>
          <w:p w14:paraId="275C7119" w14:textId="77777777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7E99A272" w:rsidR="00D67088" w:rsidRPr="008E57D9" w:rsidRDefault="00D67088" w:rsidP="00AF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278C">
              <w:rPr>
                <w:rFonts w:asciiTheme="majorBidi" w:hAnsiTheme="majorBidi" w:cstheme="majorBidi"/>
                <w:sz w:val="30"/>
                <w:szCs w:val="30"/>
              </w:rPr>
              <w:t>3,166,523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5A481D3F" w14:textId="77777777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2568B38F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604,010 </w:t>
            </w:r>
          </w:p>
        </w:tc>
      </w:tr>
      <w:tr w:rsidR="00D67088" w:rsidRPr="008E57D9" w14:paraId="5A1291B2" w14:textId="77777777" w:rsidTr="005C64FC">
        <w:trPr>
          <w:trHeight w:val="180"/>
        </w:trPr>
        <w:tc>
          <w:tcPr>
            <w:tcW w:w="2520" w:type="dxa"/>
          </w:tcPr>
          <w:p w14:paraId="755D1D15" w14:textId="77777777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60" w:type="dxa"/>
          </w:tcPr>
          <w:p w14:paraId="1031985B" w14:textId="77777777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E99EC" w14:textId="5DC0AC7A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(2,859,037)</w:t>
            </w:r>
          </w:p>
        </w:tc>
        <w:tc>
          <w:tcPr>
            <w:tcW w:w="270" w:type="dxa"/>
          </w:tcPr>
          <w:p w14:paraId="1A53DBC9" w14:textId="77777777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237AD3" w14:textId="4AF8D67A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</w:t>
            </w:r>
            <w:r w:rsidR="004A4B11" w:rsidRPr="008E57D9">
              <w:rPr>
                <w:rFonts w:asciiTheme="majorBidi" w:eastAsia="MS Mincho" w:hAnsiTheme="majorBidi" w:cstheme="majorBidi"/>
                <w:sz w:val="30"/>
                <w:szCs w:val="30"/>
              </w:rPr>
              <w:t>533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4A4B11" w:rsidRPr="008E57D9">
              <w:rPr>
                <w:rFonts w:asciiTheme="majorBidi" w:eastAsia="MS Mincho" w:hAnsiTheme="majorBidi" w:cstheme="majorBidi"/>
                <w:sz w:val="30"/>
                <w:szCs w:val="30"/>
              </w:rPr>
              <w:t>943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22BAB18" w14:textId="77777777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4FABA1" w14:textId="2431CDEE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(1,3</w:t>
            </w:r>
            <w:r w:rsidR="00B6278C">
              <w:rPr>
                <w:rFonts w:asciiTheme="majorBidi" w:hAnsiTheme="majorBidi" w:cstheme="majorBidi"/>
                <w:sz w:val="30"/>
                <w:szCs w:val="30"/>
              </w:rPr>
              <w:t>79,014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B783F9E" w14:textId="77777777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F2D5B41" w14:textId="0350DAA9" w:rsidR="00D67088" w:rsidRPr="008E57D9" w:rsidRDefault="00D67088" w:rsidP="00D6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 xml:space="preserve"> (896,880)</w:t>
            </w:r>
          </w:p>
        </w:tc>
      </w:tr>
      <w:tr w:rsidR="00475FEF" w:rsidRPr="008E57D9" w14:paraId="098A8772" w14:textId="77777777" w:rsidTr="005C64FC">
        <w:trPr>
          <w:trHeight w:val="180"/>
        </w:trPr>
        <w:tc>
          <w:tcPr>
            <w:tcW w:w="2520" w:type="dxa"/>
          </w:tcPr>
          <w:p w14:paraId="0019AE29" w14:textId="56DB28DD" w:rsidR="00475FEF" w:rsidRPr="008E57D9" w:rsidRDefault="00475FEF" w:rsidP="00475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A60605"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60605"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743B0C92" w14:textId="77777777" w:rsidR="00475FEF" w:rsidRPr="008E57D9" w:rsidRDefault="00475FEF" w:rsidP="00475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E274B" w14:textId="27AAD089" w:rsidR="00475FEF" w:rsidRPr="008E57D9" w:rsidRDefault="00D67088" w:rsidP="00475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475FEF" w:rsidRPr="008E57D9" w:rsidRDefault="00475FEF" w:rsidP="00475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DC51ECB" w14:textId="6C3F8057" w:rsidR="00475FEF" w:rsidRPr="008E57D9" w:rsidRDefault="00052721" w:rsidP="00475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="00872787"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13</w:t>
            </w: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872787"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70" w:type="dxa"/>
          </w:tcPr>
          <w:p w14:paraId="4E3B2E48" w14:textId="77777777" w:rsidR="00475FEF" w:rsidRPr="008E57D9" w:rsidRDefault="00475FEF" w:rsidP="00475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F6B6682" w14:textId="4A8696E0" w:rsidR="00475FEF" w:rsidRPr="008E57D9" w:rsidRDefault="00B6278C" w:rsidP="00475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2,467,747</w:t>
            </w:r>
          </w:p>
        </w:tc>
        <w:tc>
          <w:tcPr>
            <w:tcW w:w="262" w:type="dxa"/>
          </w:tcPr>
          <w:p w14:paraId="664867B6" w14:textId="77777777" w:rsidR="00475FEF" w:rsidRPr="008E57D9" w:rsidRDefault="00475FEF" w:rsidP="00475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2BF8CD5" w14:textId="309DC900" w:rsidR="00475FEF" w:rsidRPr="008E57D9" w:rsidRDefault="00475FEF" w:rsidP="00475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</w:rPr>
              <w:t>653,798</w:t>
            </w:r>
          </w:p>
        </w:tc>
      </w:tr>
    </w:tbl>
    <w:p w14:paraId="2232647A" w14:textId="3230C2C8" w:rsidR="005E5406" w:rsidRPr="008E57D9" w:rsidRDefault="005E5406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  <w:cs/>
        </w:rPr>
      </w:pPr>
    </w:p>
    <w:p w14:paraId="481518DB" w14:textId="723ED0C2" w:rsidR="00903F76" w:rsidRPr="008E57D9" w:rsidRDefault="00903F76" w:rsidP="00903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8E57D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รายการเคลื่อนไหวของเงินกู้ยืมระยะยาวจากสถาบันการเงินสำหรับงวด</w:t>
      </w:r>
      <w:r w:rsidR="00475FEF" w:rsidRPr="008E57D9">
        <w:rPr>
          <w:rFonts w:ascii="Angsana New" w:hAnsi="Angsana New" w:hint="cs"/>
          <w:sz w:val="30"/>
          <w:szCs w:val="30"/>
          <w:cs/>
        </w:rPr>
        <w:t>เก้าเดือนสิ้นสุดวันที่</w:t>
      </w:r>
      <w:r w:rsidR="00475FEF" w:rsidRPr="008E57D9">
        <w:rPr>
          <w:rFonts w:ascii="Angsana New" w:hAnsi="Angsana New"/>
          <w:sz w:val="30"/>
          <w:szCs w:val="30"/>
          <w:cs/>
        </w:rPr>
        <w:t xml:space="preserve"> 30 </w:t>
      </w:r>
      <w:r w:rsidR="00475FEF" w:rsidRPr="008E57D9">
        <w:rPr>
          <w:rFonts w:ascii="Angsana New" w:hAnsi="Angsana New" w:hint="cs"/>
          <w:sz w:val="30"/>
          <w:szCs w:val="30"/>
          <w:cs/>
        </w:rPr>
        <w:t>กันยายน</w:t>
      </w:r>
      <w:r w:rsidR="00475FEF" w:rsidRPr="008E57D9">
        <w:rPr>
          <w:rFonts w:ascii="Angsana New" w:hAnsi="Angsana New"/>
          <w:sz w:val="30"/>
          <w:szCs w:val="30"/>
          <w:cs/>
        </w:rPr>
        <w:t xml:space="preserve"> 2566  </w:t>
      </w:r>
      <w:r w:rsidRPr="008E57D9">
        <w:rPr>
          <w:rFonts w:asciiTheme="majorBidi" w:hAnsiTheme="majorBidi" w:cstheme="majorBidi"/>
          <w:sz w:val="30"/>
          <w:szCs w:val="30"/>
          <w:cs/>
        </w:rPr>
        <w:t>และ</w:t>
      </w:r>
      <w:r w:rsidRPr="008E57D9">
        <w:rPr>
          <w:rFonts w:asciiTheme="majorBidi" w:hAnsiTheme="majorBidi" w:cstheme="majorBidi"/>
          <w:sz w:val="30"/>
          <w:szCs w:val="30"/>
        </w:rPr>
        <w:t xml:space="preserve"> 256</w:t>
      </w:r>
      <w:r w:rsidR="007418B2" w:rsidRPr="008E57D9">
        <w:rPr>
          <w:rFonts w:asciiTheme="majorBidi" w:hAnsiTheme="majorBidi" w:cstheme="majorBidi"/>
          <w:sz w:val="30"/>
          <w:szCs w:val="30"/>
        </w:rPr>
        <w:t>5</w:t>
      </w:r>
      <w:r w:rsidRPr="008E57D9">
        <w:rPr>
          <w:rFonts w:asciiTheme="majorBidi" w:hAnsiTheme="majorBidi" w:cstheme="majorBidi"/>
          <w:sz w:val="30"/>
          <w:szCs w:val="30"/>
        </w:rPr>
        <w:t xml:space="preserve"> </w:t>
      </w:r>
      <w:r w:rsidRPr="008E57D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3B4BAB" w14:textId="77777777" w:rsidR="005D1A82" w:rsidRPr="008E57D9" w:rsidRDefault="005D1A82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8E57D9" w14:paraId="5120AED9" w14:textId="77777777" w:rsidTr="00AF2174">
        <w:tc>
          <w:tcPr>
            <w:tcW w:w="3600" w:type="dxa"/>
            <w:shd w:val="clear" w:color="auto" w:fill="auto"/>
          </w:tcPr>
          <w:p w14:paraId="2D37514A" w14:textId="77777777" w:rsidR="00903F76" w:rsidRPr="008E57D9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8E57D9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8E57D9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8E57D9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8E57D9" w14:paraId="0FB5BE72" w14:textId="77777777" w:rsidTr="00AF2174">
        <w:tc>
          <w:tcPr>
            <w:tcW w:w="3600" w:type="dxa"/>
          </w:tcPr>
          <w:p w14:paraId="6DE0A275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C5445C" w14:textId="75C8B223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DC5FF3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59E802" w14:textId="194D3931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C2682F2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C7A5F2C" w14:textId="67DC070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DA1EBFC" w14:textId="77777777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7E6E396" w14:textId="36D0BBE9" w:rsidR="007418B2" w:rsidRPr="008E57D9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03F76" w:rsidRPr="008E57D9" w14:paraId="075DB963" w14:textId="77777777" w:rsidTr="00AF2174">
        <w:tc>
          <w:tcPr>
            <w:tcW w:w="3600" w:type="dxa"/>
          </w:tcPr>
          <w:p w14:paraId="4A57E3CB" w14:textId="77777777" w:rsidR="00903F76" w:rsidRPr="008E57D9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8E57D9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CDE" w:rsidRPr="008E57D9" w14:paraId="2D99C5D3" w14:textId="77777777" w:rsidTr="005C64FC">
        <w:trPr>
          <w:trHeight w:val="180"/>
        </w:trPr>
        <w:tc>
          <w:tcPr>
            <w:tcW w:w="3600" w:type="dxa"/>
          </w:tcPr>
          <w:p w14:paraId="319DCEA0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7D497EEB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54,136,790 </w:t>
            </w:r>
          </w:p>
        </w:tc>
        <w:tc>
          <w:tcPr>
            <w:tcW w:w="270" w:type="dxa"/>
          </w:tcPr>
          <w:p w14:paraId="1700D8FC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90E79C" w14:textId="08CB3B06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43,999,980 </w:t>
            </w:r>
          </w:p>
        </w:tc>
        <w:tc>
          <w:tcPr>
            <w:tcW w:w="270" w:type="dxa"/>
          </w:tcPr>
          <w:p w14:paraId="5011F7A7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0EC5054C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54,136,790 </w:t>
            </w:r>
          </w:p>
        </w:tc>
        <w:tc>
          <w:tcPr>
            <w:tcW w:w="262" w:type="dxa"/>
          </w:tcPr>
          <w:p w14:paraId="052D92A6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05F9311" w14:textId="606B132F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43,999,980 </w:t>
            </w:r>
          </w:p>
        </w:tc>
      </w:tr>
      <w:tr w:rsidR="005B6CDE" w:rsidRPr="008E57D9" w14:paraId="42C5E225" w14:textId="77777777" w:rsidTr="005C64FC">
        <w:trPr>
          <w:trHeight w:val="180"/>
        </w:trPr>
        <w:tc>
          <w:tcPr>
            <w:tcW w:w="3600" w:type="dxa"/>
          </w:tcPr>
          <w:p w14:paraId="7F46F089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230823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14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000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270" w:type="dxa"/>
          </w:tcPr>
          <w:p w14:paraId="50074949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936769" w14:textId="77A416E4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24,000,020 </w:t>
            </w:r>
          </w:p>
        </w:tc>
        <w:tc>
          <w:tcPr>
            <w:tcW w:w="270" w:type="dxa"/>
          </w:tcPr>
          <w:p w14:paraId="2BF30495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4D4EF4AA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14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000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8E57D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262" w:type="dxa"/>
          </w:tcPr>
          <w:p w14:paraId="1492397D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06CBEE16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24,000,020 </w:t>
            </w:r>
          </w:p>
        </w:tc>
      </w:tr>
      <w:tr w:rsidR="005B6CDE" w:rsidRPr="008E57D9" w14:paraId="446B0977" w14:textId="77777777" w:rsidTr="005C64FC">
        <w:trPr>
          <w:trHeight w:val="180"/>
        </w:trPr>
        <w:tc>
          <w:tcPr>
            <w:tcW w:w="3600" w:type="dxa"/>
          </w:tcPr>
          <w:p w14:paraId="3C8179D0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AE845" w14:textId="439C3D00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(5,800,000)</w:t>
            </w:r>
          </w:p>
        </w:tc>
        <w:tc>
          <w:tcPr>
            <w:tcW w:w="270" w:type="dxa"/>
          </w:tcPr>
          <w:p w14:paraId="5F1D7263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A1935" w14:textId="6D0F0E21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(21,500,000)</w:t>
            </w:r>
          </w:p>
        </w:tc>
        <w:tc>
          <w:tcPr>
            <w:tcW w:w="270" w:type="dxa"/>
          </w:tcPr>
          <w:p w14:paraId="0965C68C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967E" w14:textId="34189C83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(5,800,000)</w:t>
            </w:r>
          </w:p>
        </w:tc>
        <w:tc>
          <w:tcPr>
            <w:tcW w:w="262" w:type="dxa"/>
          </w:tcPr>
          <w:p w14:paraId="33602B01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E86EE" w14:textId="587966B5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(21,500,000)</w:t>
            </w:r>
          </w:p>
        </w:tc>
      </w:tr>
      <w:tr w:rsidR="005B6CDE" w:rsidRPr="008E57D9" w14:paraId="3C7B6773" w14:textId="77777777" w:rsidTr="005C64FC">
        <w:trPr>
          <w:trHeight w:val="180"/>
        </w:trPr>
        <w:tc>
          <w:tcPr>
            <w:tcW w:w="3600" w:type="dxa"/>
          </w:tcPr>
          <w:p w14:paraId="5956EC20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AD75EB" w14:textId="5BDCFC3E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62,336,790 </w:t>
            </w:r>
          </w:p>
        </w:tc>
        <w:tc>
          <w:tcPr>
            <w:tcW w:w="270" w:type="dxa"/>
          </w:tcPr>
          <w:p w14:paraId="7791A098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28CADA89" w14:textId="759DF801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46,500,000 </w:t>
            </w:r>
          </w:p>
        </w:tc>
        <w:tc>
          <w:tcPr>
            <w:tcW w:w="270" w:type="dxa"/>
          </w:tcPr>
          <w:p w14:paraId="092E823B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846B759" w14:textId="3A88A83A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62,336,790 </w:t>
            </w:r>
          </w:p>
        </w:tc>
        <w:tc>
          <w:tcPr>
            <w:tcW w:w="262" w:type="dxa"/>
          </w:tcPr>
          <w:p w14:paraId="2BF4A7BA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63D34E9A" w14:textId="446607BE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46,500,000 </w:t>
            </w:r>
          </w:p>
        </w:tc>
      </w:tr>
      <w:tr w:rsidR="005B6CDE" w:rsidRPr="008E57D9" w14:paraId="0F9750A3" w14:textId="77777777" w:rsidTr="005C64FC">
        <w:trPr>
          <w:trHeight w:val="180"/>
        </w:trPr>
        <w:tc>
          <w:tcPr>
            <w:tcW w:w="3600" w:type="dxa"/>
          </w:tcPr>
          <w:p w14:paraId="7D3AB4CC" w14:textId="73620168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036F723" w14:textId="47C5CF28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(138,985)</w:t>
            </w:r>
          </w:p>
        </w:tc>
        <w:tc>
          <w:tcPr>
            <w:tcW w:w="270" w:type="dxa"/>
          </w:tcPr>
          <w:p w14:paraId="67B3CB76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7914E39" w14:textId="48402D7B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(136,785)</w:t>
            </w:r>
          </w:p>
        </w:tc>
        <w:tc>
          <w:tcPr>
            <w:tcW w:w="270" w:type="dxa"/>
          </w:tcPr>
          <w:p w14:paraId="1C72D12D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BCF778C" w14:textId="530FA621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(138,985)</w:t>
            </w:r>
          </w:p>
        </w:tc>
        <w:tc>
          <w:tcPr>
            <w:tcW w:w="262" w:type="dxa"/>
          </w:tcPr>
          <w:p w14:paraId="612A2BA5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9D94776" w14:textId="1943E3A2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(136,785)</w:t>
            </w:r>
          </w:p>
        </w:tc>
      </w:tr>
      <w:tr w:rsidR="005B6CDE" w:rsidRPr="008E57D9" w14:paraId="4C31B514" w14:textId="77777777" w:rsidTr="005C64FC">
        <w:trPr>
          <w:trHeight w:val="180"/>
        </w:trPr>
        <w:tc>
          <w:tcPr>
            <w:tcW w:w="3600" w:type="dxa"/>
          </w:tcPr>
          <w:p w14:paraId="7BF75606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C1924" w14:textId="0AA91C4F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62,197,805</w:t>
            </w:r>
          </w:p>
        </w:tc>
        <w:tc>
          <w:tcPr>
            <w:tcW w:w="270" w:type="dxa"/>
          </w:tcPr>
          <w:p w14:paraId="174D68C0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B84C18" w14:textId="611DAFE8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46,363,215</w:t>
            </w:r>
          </w:p>
        </w:tc>
        <w:tc>
          <w:tcPr>
            <w:tcW w:w="270" w:type="dxa"/>
          </w:tcPr>
          <w:p w14:paraId="2C4BECFE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7CF8F8E" w14:textId="35FE1045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62,197,805</w:t>
            </w:r>
          </w:p>
        </w:tc>
        <w:tc>
          <w:tcPr>
            <w:tcW w:w="262" w:type="dxa"/>
          </w:tcPr>
          <w:p w14:paraId="70C33F22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D59E1A2" w14:textId="11B151EA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46,363,215</w:t>
            </w:r>
          </w:p>
        </w:tc>
      </w:tr>
      <w:tr w:rsidR="005B6CDE" w:rsidRPr="008E57D9" w14:paraId="14A0F81F" w14:textId="77777777" w:rsidTr="005C64FC">
        <w:trPr>
          <w:trHeight w:val="180"/>
        </w:trPr>
        <w:tc>
          <w:tcPr>
            <w:tcW w:w="3600" w:type="dxa"/>
          </w:tcPr>
          <w:p w14:paraId="653C8A21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8C0EA5" w14:textId="2C6725FD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(288,719)</w:t>
            </w:r>
          </w:p>
        </w:tc>
        <w:tc>
          <w:tcPr>
            <w:tcW w:w="270" w:type="dxa"/>
          </w:tcPr>
          <w:p w14:paraId="3E1AB70B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1ECF871" w14:textId="4AF24A85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(466,755)</w:t>
            </w:r>
          </w:p>
        </w:tc>
        <w:tc>
          <w:tcPr>
            <w:tcW w:w="270" w:type="dxa"/>
          </w:tcPr>
          <w:p w14:paraId="1B03B98E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8F24065" w14:textId="4B42C7BA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(288,719)</w:t>
            </w:r>
          </w:p>
        </w:tc>
        <w:tc>
          <w:tcPr>
            <w:tcW w:w="262" w:type="dxa"/>
          </w:tcPr>
          <w:p w14:paraId="009D4B4C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D5E459A" w14:textId="5AA043B1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(466,755)</w:t>
            </w:r>
          </w:p>
        </w:tc>
      </w:tr>
      <w:tr w:rsidR="005B6CDE" w:rsidRPr="008E57D9" w14:paraId="6997CF61" w14:textId="77777777" w:rsidTr="005C64FC">
        <w:trPr>
          <w:trHeight w:val="180"/>
        </w:trPr>
        <w:tc>
          <w:tcPr>
            <w:tcW w:w="3600" w:type="dxa"/>
          </w:tcPr>
          <w:p w14:paraId="7D8B19D4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6ACE74" w14:textId="24666C1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61,909,086</w:t>
            </w:r>
          </w:p>
        </w:tc>
        <w:tc>
          <w:tcPr>
            <w:tcW w:w="270" w:type="dxa"/>
          </w:tcPr>
          <w:p w14:paraId="087F1C79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7409C1" w14:textId="4C21B81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45,896,460</w:t>
            </w:r>
          </w:p>
        </w:tc>
        <w:tc>
          <w:tcPr>
            <w:tcW w:w="270" w:type="dxa"/>
          </w:tcPr>
          <w:p w14:paraId="71A6E2A3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A5189E4" w14:textId="62B3F66F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61,909,086</w:t>
            </w:r>
          </w:p>
        </w:tc>
        <w:tc>
          <w:tcPr>
            <w:tcW w:w="262" w:type="dxa"/>
          </w:tcPr>
          <w:p w14:paraId="1523C147" w14:textId="77777777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7BA8548" w14:textId="5151B44B" w:rsidR="005B6CDE" w:rsidRPr="008E57D9" w:rsidRDefault="005B6CDE" w:rsidP="005B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45,896,460</w:t>
            </w:r>
          </w:p>
        </w:tc>
      </w:tr>
      <w:tr w:rsidR="00C172A7" w:rsidRPr="008E57D9" w14:paraId="224D68B5" w14:textId="77777777" w:rsidTr="00AF2174">
        <w:trPr>
          <w:trHeight w:val="180"/>
        </w:trPr>
        <w:tc>
          <w:tcPr>
            <w:tcW w:w="3600" w:type="dxa"/>
          </w:tcPr>
          <w:p w14:paraId="33EC5F2D" w14:textId="5516324F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0" w:hanging="3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8E57D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B96E60" w14:textId="77777777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C132C" w14:textId="328264B2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(9,466,660)</w:t>
            </w:r>
          </w:p>
        </w:tc>
        <w:tc>
          <w:tcPr>
            <w:tcW w:w="270" w:type="dxa"/>
          </w:tcPr>
          <w:p w14:paraId="00483FF4" w14:textId="77777777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8032B90" w14:textId="77777777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ECA1342" w14:textId="0CAB0B6E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1BDD8" w14:textId="77777777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BD6EDCA" w14:textId="77777777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CDADE" w14:textId="5F6D50CC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(9,466,660)</w:t>
            </w:r>
          </w:p>
        </w:tc>
        <w:tc>
          <w:tcPr>
            <w:tcW w:w="262" w:type="dxa"/>
          </w:tcPr>
          <w:p w14:paraId="2C95307F" w14:textId="77777777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43BB9FD" w14:textId="77777777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272344D" w14:textId="725AEE42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172A7" w:rsidRPr="008E57D9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539ED5FB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8E57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8E57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509952F5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  <w:r w:rsidR="00B54320"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,442,426</w:t>
            </w:r>
          </w:p>
        </w:tc>
        <w:tc>
          <w:tcPr>
            <w:tcW w:w="270" w:type="dxa"/>
          </w:tcPr>
          <w:p w14:paraId="69BAD9BB" w14:textId="77777777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403FD704" w14:textId="16D2B5B2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45,896,460</w:t>
            </w:r>
          </w:p>
        </w:tc>
        <w:tc>
          <w:tcPr>
            <w:tcW w:w="270" w:type="dxa"/>
          </w:tcPr>
          <w:p w14:paraId="6C28867F" w14:textId="77777777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01CFC73F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  <w:r w:rsidR="00B54320"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,442,426</w:t>
            </w:r>
          </w:p>
        </w:tc>
        <w:tc>
          <w:tcPr>
            <w:tcW w:w="262" w:type="dxa"/>
          </w:tcPr>
          <w:p w14:paraId="0713A049" w14:textId="77777777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51A089C9" w:rsidR="00C172A7" w:rsidRPr="008E57D9" w:rsidRDefault="00C172A7" w:rsidP="00C1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45,896,460</w:t>
            </w:r>
          </w:p>
        </w:tc>
      </w:tr>
    </w:tbl>
    <w:p w14:paraId="02764466" w14:textId="134F7FC1" w:rsidR="00A65164" w:rsidRPr="008E57D9" w:rsidRDefault="00A65164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p w14:paraId="5BF85E52" w14:textId="24B0777B" w:rsidR="00487A66" w:rsidRPr="008E57D9" w:rsidRDefault="00487A66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i/>
          <w:iCs/>
          <w:sz w:val="30"/>
          <w:szCs w:val="30"/>
          <w:cs/>
        </w:rPr>
        <w:t>การเข้าทำสัญญาแลกเปลี่ยนอัตราดอกเบี้ยกับสถาบันการเงิน</w:t>
      </w:r>
      <w:r w:rsidR="00D36BC6" w:rsidRPr="008E57D9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A60605" w:rsidRPr="008E57D9">
        <w:rPr>
          <w:rFonts w:ascii="Angsana New" w:hAnsi="Angsana New" w:hint="cs"/>
          <w:i/>
          <w:iCs/>
          <w:sz w:val="30"/>
          <w:szCs w:val="30"/>
          <w:cs/>
        </w:rPr>
        <w:t>เก้าเดือนสิ้น</w:t>
      </w:r>
      <w:r w:rsidR="00D36BC6" w:rsidRPr="008E57D9">
        <w:rPr>
          <w:rFonts w:ascii="Angsana New" w:hAnsi="Angsana New" w:hint="cs"/>
          <w:i/>
          <w:iCs/>
          <w:sz w:val="30"/>
          <w:szCs w:val="30"/>
          <w:cs/>
        </w:rPr>
        <w:t xml:space="preserve">สุดวันที่ </w:t>
      </w:r>
      <w:r w:rsidR="00A60605" w:rsidRPr="008E57D9">
        <w:rPr>
          <w:rFonts w:ascii="Angsana New" w:hAnsi="Angsana New"/>
          <w:i/>
          <w:iCs/>
          <w:sz w:val="30"/>
          <w:szCs w:val="30"/>
        </w:rPr>
        <w:t xml:space="preserve">30 </w:t>
      </w:r>
      <w:r w:rsidR="00A60605" w:rsidRPr="008E57D9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="00D36BC6" w:rsidRPr="008E57D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36BC6" w:rsidRPr="008E57D9">
        <w:rPr>
          <w:rFonts w:ascii="Angsana New" w:hAnsi="Angsana New"/>
          <w:i/>
          <w:iCs/>
          <w:sz w:val="30"/>
          <w:szCs w:val="30"/>
        </w:rPr>
        <w:t>2566</w:t>
      </w:r>
    </w:p>
    <w:p w14:paraId="6C1DA576" w14:textId="77777777" w:rsidR="00487A66" w:rsidRPr="008E57D9" w:rsidRDefault="00487A66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p w14:paraId="1DC79816" w14:textId="4D12BC6B" w:rsidR="00A87251" w:rsidRPr="008E57D9" w:rsidRDefault="00D54789" w:rsidP="0064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ในเดือน</w:t>
      </w:r>
      <w:r w:rsidR="00E84E1F" w:rsidRPr="008E57D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84E1F"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>บริษัทเข้าทำสัญญาแลกเปลี่ยน</w:t>
      </w:r>
      <w:r w:rsidR="00A87251" w:rsidRPr="008E57D9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0B0A80" w:rsidRPr="008E57D9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กับสถาบันการเงินในประเทศแห่งหนึ่งสำหรับ</w:t>
      </w:r>
      <w:r w:rsidR="00C318C0" w:rsidRPr="008E57D9">
        <w:rPr>
          <w:rFonts w:ascii="Angsana New" w:hAnsi="Angsana New" w:hint="cs"/>
          <w:sz w:val="30"/>
          <w:szCs w:val="30"/>
          <w:cs/>
        </w:rPr>
        <w:t>สัญญาแล</w:t>
      </w:r>
      <w:r w:rsidR="003C6437" w:rsidRPr="008E57D9">
        <w:rPr>
          <w:rFonts w:ascii="Angsana New" w:hAnsi="Angsana New" w:hint="cs"/>
          <w:sz w:val="30"/>
          <w:szCs w:val="30"/>
          <w:cs/>
        </w:rPr>
        <w:t>ก</w:t>
      </w:r>
      <w:r w:rsidR="00C318C0" w:rsidRPr="008E57D9">
        <w:rPr>
          <w:rFonts w:ascii="Angsana New" w:hAnsi="Angsana New" w:hint="cs"/>
          <w:sz w:val="30"/>
          <w:szCs w:val="30"/>
          <w:cs/>
        </w:rPr>
        <w:t>เปลี่ยนอัตราดอกเบี้ยเดิม</w:t>
      </w:r>
      <w:r w:rsidR="00E54D0B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A87251" w:rsidRPr="008E57D9">
        <w:rPr>
          <w:rFonts w:ascii="Angsana New" w:hAnsi="Angsana New"/>
          <w:sz w:val="30"/>
          <w:szCs w:val="30"/>
        </w:rPr>
        <w:t xml:space="preserve"> </w:t>
      </w:r>
      <w:r w:rsidR="00E84E1F" w:rsidRPr="008E57D9">
        <w:rPr>
          <w:rFonts w:ascii="Angsana New" w:hAnsi="Angsana New"/>
          <w:sz w:val="30"/>
          <w:szCs w:val="30"/>
        </w:rPr>
        <w:t>2</w:t>
      </w:r>
      <w:r w:rsidR="00A87251" w:rsidRPr="008E57D9">
        <w:rPr>
          <w:rFonts w:ascii="Angsana New" w:hAnsi="Angsana New"/>
          <w:sz w:val="30"/>
          <w:szCs w:val="30"/>
        </w:rPr>
        <w:t xml:space="preserve">,000 </w:t>
      </w:r>
      <w:r w:rsidR="00A87251"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="00A87251" w:rsidRPr="008E57D9">
        <w:rPr>
          <w:rFonts w:ascii="Angsana New" w:hAnsi="Angsana New"/>
          <w:sz w:val="30"/>
          <w:szCs w:val="30"/>
          <w:cs/>
        </w:rPr>
        <w:t xml:space="preserve"> </w:t>
      </w:r>
      <w:r w:rsidR="00EE3B77" w:rsidRPr="008E57D9">
        <w:rPr>
          <w:rFonts w:ascii="Angsana New" w:hAnsi="Angsana New" w:hint="cs"/>
          <w:sz w:val="30"/>
          <w:szCs w:val="30"/>
          <w:cs/>
        </w:rPr>
        <w:t>โดยแลกเปลี่ยนอัตรา</w:t>
      </w:r>
      <w:r w:rsidR="00BE1824" w:rsidRPr="008E57D9">
        <w:rPr>
          <w:rFonts w:ascii="Angsana New" w:hAnsi="Angsana New" w:hint="cs"/>
          <w:sz w:val="30"/>
          <w:szCs w:val="30"/>
          <w:cs/>
        </w:rPr>
        <w:t>ดอกเบี้ยลอยตัวเป็น</w:t>
      </w:r>
      <w:r w:rsidR="006444E0" w:rsidRPr="008E57D9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522066" w:rsidRPr="008E57D9">
        <w:rPr>
          <w:rFonts w:ascii="Angsana New" w:hAnsi="Angsana New" w:hint="cs"/>
          <w:sz w:val="30"/>
          <w:szCs w:val="30"/>
          <w:cs/>
        </w:rPr>
        <w:t>ค</w:t>
      </w:r>
      <w:r w:rsidR="00E54D0B" w:rsidRPr="008E57D9">
        <w:rPr>
          <w:rFonts w:ascii="Angsana New" w:hAnsi="Angsana New" w:hint="cs"/>
          <w:sz w:val="30"/>
          <w:szCs w:val="30"/>
          <w:cs/>
        </w:rPr>
        <w:t>งที่</w:t>
      </w:r>
    </w:p>
    <w:p w14:paraId="7A78FC60" w14:textId="17AD18D8" w:rsidR="00470E3C" w:rsidRPr="008E57D9" w:rsidRDefault="00470E3C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4091CC5F" w14:textId="2A5E2F66" w:rsidR="006C0BA4" w:rsidRPr="008E57D9" w:rsidRDefault="00C318C0" w:rsidP="006C0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lastRenderedPageBreak/>
        <w:t>บริษัทได้ใช้การบัญชีป้องกันความเสี่ยง</w:t>
      </w:r>
      <w:r w:rsidR="001C2D3B" w:rsidRPr="008E57D9">
        <w:rPr>
          <w:rFonts w:ascii="Angsana New" w:hAnsi="Angsana New" w:hint="cs"/>
          <w:sz w:val="30"/>
          <w:szCs w:val="30"/>
          <w:cs/>
        </w:rPr>
        <w:t xml:space="preserve">สำหรับกระแสเงินสดของสัญญาแลกเปลี่ยนอัตราดอกเบี้ยจำนวน </w:t>
      </w:r>
      <w:r w:rsidR="00E84E1F" w:rsidRPr="008E57D9">
        <w:rPr>
          <w:rFonts w:ascii="Angsana New" w:hAnsi="Angsana New"/>
          <w:sz w:val="30"/>
          <w:szCs w:val="30"/>
        </w:rPr>
        <w:t>6</w:t>
      </w:r>
      <w:r w:rsidR="001C2D3B" w:rsidRPr="008E57D9">
        <w:rPr>
          <w:rFonts w:ascii="Angsana New" w:hAnsi="Angsana New"/>
          <w:sz w:val="30"/>
          <w:szCs w:val="30"/>
        </w:rPr>
        <w:t>,000</w:t>
      </w:r>
      <w:r w:rsidR="001C2D3B" w:rsidRPr="008E57D9">
        <w:rPr>
          <w:rFonts w:ascii="Angsana New" w:hAnsi="Angsana New" w:hint="cs"/>
          <w:sz w:val="30"/>
          <w:szCs w:val="30"/>
          <w:cs/>
        </w:rPr>
        <w:t xml:space="preserve"> ล้านบาท และรับรู้กำไรจากการป้องกันความเสี่ยงกระแสเงินสดในงบกำไรขาดทุนเบ็ดเสร็จอื่นสำหรับ</w:t>
      </w:r>
      <w:r w:rsidR="006C0BA4" w:rsidRPr="008E57D9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A60605" w:rsidRPr="008E57D9">
        <w:rPr>
          <w:rFonts w:ascii="Angsana New" w:hAnsi="Angsana New" w:hint="cs"/>
          <w:sz w:val="30"/>
          <w:szCs w:val="30"/>
          <w:cs/>
        </w:rPr>
        <w:t>เก้าเดือนสิ้น</w:t>
      </w:r>
      <w:r w:rsidR="006C0BA4" w:rsidRPr="008E57D9">
        <w:rPr>
          <w:rFonts w:ascii="Angsana New" w:hAnsi="Angsana New" w:hint="cs"/>
          <w:sz w:val="30"/>
          <w:szCs w:val="30"/>
          <w:cs/>
        </w:rPr>
        <w:t>สุดวันที่</w:t>
      </w:r>
      <w:r w:rsidR="006C0BA4" w:rsidRPr="008E57D9">
        <w:rPr>
          <w:rFonts w:ascii="Angsana New" w:hAnsi="Angsana New"/>
          <w:sz w:val="30"/>
          <w:szCs w:val="30"/>
        </w:rPr>
        <w:t xml:space="preserve"> </w:t>
      </w:r>
      <w:r w:rsidR="00A60605" w:rsidRPr="008E57D9">
        <w:rPr>
          <w:rFonts w:ascii="Angsana New" w:hAnsi="Angsana New"/>
          <w:sz w:val="30"/>
          <w:szCs w:val="30"/>
        </w:rPr>
        <w:t xml:space="preserve">30 </w:t>
      </w:r>
      <w:r w:rsidR="00A60605" w:rsidRPr="008E57D9">
        <w:rPr>
          <w:rFonts w:ascii="Angsana New" w:hAnsi="Angsana New"/>
          <w:sz w:val="30"/>
          <w:szCs w:val="30"/>
          <w:cs/>
        </w:rPr>
        <w:t>กันยายน</w:t>
      </w:r>
      <w:r w:rsidR="006C0BA4" w:rsidRPr="008E57D9">
        <w:rPr>
          <w:rFonts w:ascii="Angsana New" w:hAnsi="Angsana New"/>
          <w:sz w:val="30"/>
          <w:szCs w:val="30"/>
        </w:rPr>
        <w:t xml:space="preserve"> 2566</w:t>
      </w:r>
      <w:r w:rsidR="006C0BA4" w:rsidRPr="008E57D9">
        <w:rPr>
          <w:rFonts w:ascii="Angsana New" w:hAnsi="Angsana New"/>
          <w:sz w:val="30"/>
          <w:szCs w:val="30"/>
          <w:cs/>
        </w:rPr>
        <w:t xml:space="preserve"> </w:t>
      </w:r>
      <w:r w:rsidR="006C0BA4" w:rsidRPr="008E57D9">
        <w:rPr>
          <w:rFonts w:ascii="Angsana New" w:hAnsi="Angsana New" w:hint="cs"/>
          <w:sz w:val="30"/>
          <w:szCs w:val="30"/>
          <w:cs/>
        </w:rPr>
        <w:t>จำนวน</w:t>
      </w:r>
      <w:r w:rsidR="006C0BA4" w:rsidRPr="008E57D9">
        <w:rPr>
          <w:rFonts w:ascii="Angsana New" w:hAnsi="Angsana New"/>
          <w:sz w:val="30"/>
          <w:szCs w:val="30"/>
        </w:rPr>
        <w:t xml:space="preserve"> </w:t>
      </w:r>
      <w:r w:rsidR="0064023B" w:rsidRPr="008E57D9">
        <w:rPr>
          <w:rFonts w:ascii="Angsana New" w:hAnsi="Angsana New"/>
          <w:sz w:val="30"/>
          <w:szCs w:val="30"/>
        </w:rPr>
        <w:t>15.92</w:t>
      </w:r>
      <w:r w:rsidR="00D274CA" w:rsidRPr="008E57D9">
        <w:rPr>
          <w:rFonts w:ascii="Angsana New" w:hAnsi="Angsana New"/>
          <w:sz w:val="30"/>
          <w:szCs w:val="30"/>
        </w:rPr>
        <w:t xml:space="preserve"> </w:t>
      </w:r>
      <w:r w:rsidR="00711019" w:rsidRPr="008E57D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274CA" w:rsidRPr="008E57D9">
        <w:rPr>
          <w:rFonts w:ascii="Angsana New" w:hAnsi="Angsana New" w:hint="cs"/>
          <w:sz w:val="30"/>
          <w:szCs w:val="30"/>
          <w:cs/>
        </w:rPr>
        <w:t xml:space="preserve">และ </w:t>
      </w:r>
      <w:r w:rsidR="0064023B" w:rsidRPr="008E57D9">
        <w:rPr>
          <w:rFonts w:ascii="Angsana New" w:hAnsi="Angsana New"/>
          <w:sz w:val="30"/>
          <w:szCs w:val="30"/>
          <w:lang w:eastAsia="zh-CN"/>
        </w:rPr>
        <w:t>62.41</w:t>
      </w:r>
      <w:r w:rsidR="006C0BA4" w:rsidRPr="008E57D9">
        <w:rPr>
          <w:rFonts w:ascii="Angsana New" w:hAnsi="Angsana New"/>
          <w:sz w:val="30"/>
          <w:szCs w:val="30"/>
        </w:rPr>
        <w:t xml:space="preserve"> </w:t>
      </w:r>
      <w:r w:rsidR="006C0BA4" w:rsidRPr="008E57D9">
        <w:rPr>
          <w:rFonts w:ascii="Angsana New" w:hAnsi="Angsana New" w:hint="cs"/>
          <w:sz w:val="30"/>
          <w:szCs w:val="30"/>
          <w:cs/>
        </w:rPr>
        <w:t>ล้านบาท</w:t>
      </w:r>
    </w:p>
    <w:p w14:paraId="67CF1C13" w14:textId="77777777" w:rsidR="00923861" w:rsidRPr="008E57D9" w:rsidRDefault="00923861" w:rsidP="0092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4764CA" w14:textId="1CC2D56C" w:rsidR="00923861" w:rsidRPr="008E57D9" w:rsidRDefault="00923861" w:rsidP="0092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A143E9" w:rsidRPr="008E57D9">
        <w:rPr>
          <w:rFonts w:ascii="Angsana New" w:hAnsi="Angsana New" w:hint="cs"/>
          <w:i/>
          <w:iCs/>
          <w:sz w:val="30"/>
          <w:szCs w:val="30"/>
          <w:cs/>
        </w:rPr>
        <w:t>เปลี่ยนแปลง</w:t>
      </w:r>
      <w:r w:rsidR="00ED7A42" w:rsidRPr="008E57D9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BA62F1" w:rsidRPr="008E57D9">
        <w:rPr>
          <w:rFonts w:ascii="Angsana New" w:hAnsi="Angsana New" w:hint="cs"/>
          <w:i/>
          <w:iCs/>
          <w:sz w:val="30"/>
          <w:szCs w:val="30"/>
          <w:cs/>
        </w:rPr>
        <w:t>วง</w:t>
      </w:r>
      <w:r w:rsidR="00ED7A42" w:rsidRPr="008E57D9">
        <w:rPr>
          <w:rFonts w:ascii="Angsana New" w:hAnsi="Angsana New" w:hint="cs"/>
          <w:i/>
          <w:iCs/>
          <w:sz w:val="30"/>
          <w:szCs w:val="30"/>
          <w:cs/>
        </w:rPr>
        <w:t>เงินกู้</w:t>
      </w:r>
      <w:r w:rsidR="00A71E84" w:rsidRPr="008E57D9">
        <w:rPr>
          <w:rFonts w:ascii="Angsana New" w:hAnsi="Angsana New" w:hint="cs"/>
          <w:i/>
          <w:iCs/>
          <w:sz w:val="30"/>
          <w:szCs w:val="30"/>
          <w:cs/>
        </w:rPr>
        <w:t>ยืมเงินระยะยาว</w:t>
      </w:r>
      <w:r w:rsidRPr="008E57D9">
        <w:rPr>
          <w:rFonts w:ascii="Angsana New" w:hAnsi="Angsana New" w:hint="cs"/>
          <w:i/>
          <w:iCs/>
          <w:sz w:val="30"/>
          <w:szCs w:val="30"/>
          <w:cs/>
        </w:rPr>
        <w:t>กับสถาบันการเงินสำหรับงวด</w:t>
      </w:r>
      <w:r w:rsidR="00A60605" w:rsidRPr="008E57D9">
        <w:rPr>
          <w:rFonts w:ascii="Angsana New" w:hAnsi="Angsana New" w:hint="cs"/>
          <w:i/>
          <w:iCs/>
          <w:sz w:val="30"/>
          <w:szCs w:val="30"/>
          <w:cs/>
        </w:rPr>
        <w:t>เก้าเดือนสิ้น</w:t>
      </w:r>
      <w:r w:rsidRPr="008E57D9">
        <w:rPr>
          <w:rFonts w:ascii="Angsana New" w:hAnsi="Angsana New" w:hint="cs"/>
          <w:i/>
          <w:iCs/>
          <w:sz w:val="30"/>
          <w:szCs w:val="30"/>
          <w:cs/>
        </w:rPr>
        <w:t xml:space="preserve">สุดวันที่ </w:t>
      </w:r>
      <w:r w:rsidR="00A60605" w:rsidRPr="008E57D9">
        <w:rPr>
          <w:rFonts w:ascii="Angsana New" w:hAnsi="Angsana New"/>
          <w:i/>
          <w:iCs/>
          <w:sz w:val="30"/>
          <w:szCs w:val="30"/>
        </w:rPr>
        <w:t xml:space="preserve">30 </w:t>
      </w:r>
      <w:r w:rsidR="00A60605" w:rsidRPr="008E57D9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Pr="008E57D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i/>
          <w:iCs/>
          <w:sz w:val="30"/>
          <w:szCs w:val="30"/>
        </w:rPr>
        <w:t>2566</w:t>
      </w:r>
    </w:p>
    <w:p w14:paraId="2A69EAB9" w14:textId="77777777" w:rsidR="00927119" w:rsidRPr="008E57D9" w:rsidRDefault="00927119" w:rsidP="00917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10DF7DAF" w14:textId="602914C5" w:rsidR="00927119" w:rsidRPr="008E57D9" w:rsidRDefault="00927119" w:rsidP="006C0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8E57D9">
        <w:rPr>
          <w:rFonts w:ascii="Angsana New" w:hAnsi="Angsana New" w:hint="cs"/>
          <w:sz w:val="30"/>
          <w:szCs w:val="30"/>
          <w:cs/>
          <w:lang w:eastAsia="zh-CN"/>
        </w:rPr>
        <w:t>ในเดือนมิถุนายน</w:t>
      </w:r>
      <w:r w:rsidRPr="008E57D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14681F" w:rsidRPr="008E57D9">
        <w:rPr>
          <w:rFonts w:ascii="Angsana New" w:hAnsi="Angsana New"/>
          <w:sz w:val="30"/>
          <w:szCs w:val="30"/>
          <w:lang w:eastAsia="zh-CN"/>
        </w:rPr>
        <w:t>2566</w:t>
      </w:r>
      <w:r w:rsidRPr="008E57D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>บริษัทได้ทำการเปลี่ยนแปลงข้อตกลงในสัญญาสำหรับเงินกู้ยืมระยะยาวกับสถาบันการเงินในประเทศแห่งหนึ่งจำนวน</w:t>
      </w:r>
      <w:r w:rsidR="0031189F" w:rsidRPr="008E57D9">
        <w:rPr>
          <w:rFonts w:ascii="Angsana New" w:hAnsi="Angsana New"/>
          <w:sz w:val="30"/>
          <w:szCs w:val="30"/>
          <w:lang w:eastAsia="zh-CN"/>
        </w:rPr>
        <w:t xml:space="preserve"> 2</w:t>
      </w:r>
      <w:r w:rsidRPr="008E57D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>ฉบับ</w:t>
      </w:r>
      <w:r w:rsidRPr="008E57D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>โดยแก้ไขข้อตกลงที่ต้องปฎิบัติตามในสัญญาสำหรับวงเงินกู้ยืม</w:t>
      </w:r>
      <w:r w:rsidRPr="008E57D9">
        <w:rPr>
          <w:rFonts w:ascii="Angsana New" w:hAnsi="Angsana New"/>
          <w:sz w:val="30"/>
          <w:szCs w:val="30"/>
          <w:cs/>
          <w:lang w:eastAsia="zh-CN"/>
        </w:rPr>
        <w:t xml:space="preserve"> 20</w:t>
      </w:r>
      <w:r w:rsidR="0014681F" w:rsidRPr="008E57D9">
        <w:rPr>
          <w:rFonts w:ascii="Angsana New" w:hAnsi="Angsana New"/>
          <w:sz w:val="30"/>
          <w:szCs w:val="30"/>
          <w:lang w:eastAsia="zh-CN"/>
        </w:rPr>
        <w:t>,000</w:t>
      </w:r>
      <w:r w:rsidRPr="008E57D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>ล้านบาท</w:t>
      </w:r>
      <w:r w:rsidRPr="008E57D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>และแก้ไขอัตราดอกเบี้ยจาก</w:t>
      </w:r>
      <w:r w:rsidRPr="008E57D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hAnsi="Angsana New"/>
          <w:sz w:val="30"/>
          <w:szCs w:val="30"/>
          <w:lang w:eastAsia="zh-CN"/>
        </w:rPr>
        <w:t xml:space="preserve">THBFIX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>เป็น</w:t>
      </w:r>
      <w:r w:rsidRPr="008E57D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hAnsi="Angsana New"/>
          <w:sz w:val="30"/>
          <w:szCs w:val="30"/>
          <w:lang w:eastAsia="zh-CN"/>
        </w:rPr>
        <w:t>THOR</w:t>
      </w:r>
      <w:r w:rsidR="00E66465" w:rsidRPr="008E57D9">
        <w:rPr>
          <w:rFonts w:ascii="Angsana New" w:hAnsi="Angsana New" w:hint="cs"/>
          <w:sz w:val="30"/>
          <w:szCs w:val="30"/>
          <w:cs/>
          <w:lang w:eastAsia="zh-CN"/>
        </w:rPr>
        <w:t xml:space="preserve"> บวกส่วนเพิ่มต่อปี</w:t>
      </w:r>
      <w:r w:rsidRPr="008E57D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>และข้อตกลงที่ต้องปฎิบัติตามในสัญญาสำหรับวงเงินกู้ยืม</w:t>
      </w:r>
      <w:r w:rsidRPr="008E57D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B34D51" w:rsidRPr="008E57D9">
        <w:rPr>
          <w:rFonts w:ascii="Angsana New" w:hAnsi="Angsana New"/>
          <w:sz w:val="30"/>
          <w:szCs w:val="30"/>
          <w:lang w:eastAsia="zh-CN"/>
        </w:rPr>
        <w:t>30,000</w:t>
      </w:r>
      <w:r w:rsidRPr="008E57D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  <w:lang w:eastAsia="zh-CN"/>
        </w:rPr>
        <w:t>ล้านบาท</w:t>
      </w:r>
    </w:p>
    <w:p w14:paraId="12D05471" w14:textId="194BD106" w:rsidR="001C2D3B" w:rsidRPr="008E57D9" w:rsidRDefault="001C2D3B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3C554207" w14:textId="77777777" w:rsidR="00FD3C24" w:rsidRPr="008E57D9" w:rsidRDefault="00FD3C24" w:rsidP="00FD3C24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การเข้าทำสัญญาเงินกู้ยืมระยะยาวกับสถาบันการเงินในประเทศ</w:t>
      </w:r>
      <w:r w:rsidRPr="008E57D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</w:p>
    <w:p w14:paraId="2DD2CEB3" w14:textId="77777777" w:rsidR="00FD3C24" w:rsidRPr="008E57D9" w:rsidRDefault="00FD3C24" w:rsidP="00FD3C24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507FCC" w14:textId="4FC194A4" w:rsidR="00FD3C24" w:rsidRPr="008E57D9" w:rsidRDefault="00FD3C24" w:rsidP="00FD3C24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8E57D9">
        <w:rPr>
          <w:rFonts w:ascii="Angsana New" w:hAnsi="Angsana New"/>
          <w:color w:val="000000"/>
          <w:sz w:val="30"/>
          <w:szCs w:val="30"/>
          <w:lang w:eastAsia="zh-CN"/>
        </w:rPr>
        <w:t>3</w:t>
      </w:r>
      <w:r w:rsidRPr="008E57D9">
        <w:rPr>
          <w:rFonts w:ascii="Angsana New" w:hAnsi="Angsana New"/>
          <w:color w:val="000000"/>
          <w:sz w:val="30"/>
          <w:szCs w:val="30"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 xml:space="preserve">กรกฎาคม </w:t>
      </w:r>
      <w:r w:rsidRPr="008E57D9">
        <w:rPr>
          <w:rFonts w:ascii="Angsana New" w:hAnsi="Angsana New"/>
          <w:color w:val="000000"/>
          <w:sz w:val="30"/>
          <w:szCs w:val="30"/>
        </w:rPr>
        <w:t>2566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วงเงินรวม</w:t>
      </w:r>
      <w:r w:rsidRPr="008E57D9">
        <w:rPr>
          <w:rFonts w:ascii="Angsana New" w:hAnsi="Angsana New"/>
          <w:color w:val="000000"/>
          <w:sz w:val="30"/>
          <w:szCs w:val="30"/>
        </w:rPr>
        <w:t xml:space="preserve"> 20,000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โดยมีอัตราดอกเบี้ยที่ </w:t>
      </w:r>
      <w:r w:rsidRPr="008E57D9">
        <w:rPr>
          <w:rFonts w:ascii="Angsana New" w:hAnsi="Angsana New"/>
          <w:color w:val="000000"/>
          <w:sz w:val="30"/>
          <w:szCs w:val="30"/>
          <w:lang w:eastAsia="zh-CN"/>
        </w:rPr>
        <w:t xml:space="preserve">THOR </w:t>
      </w:r>
      <w:r w:rsidRPr="008E57D9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บวกส่วนเพิ่มต่อปี</w:t>
      </w:r>
      <w:r w:rsidRPr="008E57D9">
        <w:rPr>
          <w:rFonts w:ascii="Angsana New" w:hAnsi="Angsana New"/>
          <w:color w:val="000000"/>
          <w:sz w:val="30"/>
          <w:szCs w:val="30"/>
          <w:lang w:eastAsia="zh-CN"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และกำหนดชำระคืนในเดือนธันวาคม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color w:val="000000"/>
          <w:sz w:val="30"/>
          <w:szCs w:val="30"/>
        </w:rPr>
        <w:t>2569</w:t>
      </w:r>
      <w:r w:rsidRPr="008E57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color w:val="000000"/>
          <w:sz w:val="30"/>
          <w:szCs w:val="30"/>
          <w:cs/>
        </w:rPr>
        <w:t>เงินกู้ยืมดังกล่าวมีวัตถุประสงค์เพื่อพัฒนาโครงการ</w:t>
      </w:r>
    </w:p>
    <w:p w14:paraId="0C9E9F63" w14:textId="77777777" w:rsidR="00FD3C24" w:rsidRPr="008E57D9" w:rsidRDefault="00FD3C24" w:rsidP="009D4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26E36D1B" w14:textId="1FDF3176" w:rsidR="00590682" w:rsidRPr="008E57D9" w:rsidRDefault="00590682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</w:t>
      </w:r>
      <w:r w:rsidR="00B3613E" w:rsidRPr="008E57D9">
        <w:rPr>
          <w:rFonts w:ascii="Angsana New" w:hAnsi="Angsana New" w:hint="cs"/>
          <w:sz w:val="30"/>
          <w:szCs w:val="30"/>
          <w:cs/>
        </w:rPr>
        <w:t>หลายแห่ง</w:t>
      </w:r>
      <w:r w:rsidR="00EA0AAA"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584484A9" w14:textId="77777777" w:rsidR="002E200F" w:rsidRPr="008E57D9" w:rsidRDefault="002E200F" w:rsidP="002E200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50 </w:t>
      </w:r>
      <w:r w:rsidRPr="008E57D9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 xml:space="preserve">ไม่ว่าทางตรงหรือทางอ้อมตลอดระยะเวลาที่บริษัทมีภาระหนี้กับสถาบันการเงิน </w:t>
      </w:r>
    </w:p>
    <w:p w14:paraId="31796435" w14:textId="77777777" w:rsidR="00590682" w:rsidRPr="008E57D9" w:rsidRDefault="00590682" w:rsidP="007037E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27C83D81" w:rsidR="00590682" w:rsidRPr="008E57D9" w:rsidRDefault="00590682" w:rsidP="007037E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ขาย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กับทรัพย์สิน</w:t>
      </w:r>
      <w:r w:rsidR="00A8647D" w:rsidRPr="008E57D9">
        <w:rPr>
          <w:rFonts w:ascii="Angsana New" w:hAnsi="Angsana New"/>
          <w:sz w:val="30"/>
          <w:szCs w:val="30"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18A7B3D3" w:rsidR="00590682" w:rsidRPr="008E57D9" w:rsidRDefault="00590682" w:rsidP="007037E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8E57D9">
        <w:rPr>
          <w:rFonts w:ascii="Angsana New" w:hAnsi="Angsana New" w:hint="cs"/>
          <w:spacing w:val="6"/>
          <w:sz w:val="30"/>
          <w:szCs w:val="30"/>
          <w:cs/>
        </w:rPr>
        <w:t>บริษัทต้องปฎิบัติตามกฎหมาย</w:t>
      </w:r>
      <w:r w:rsidRPr="008E57D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8E57D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6A7A5202" w14:textId="77777777" w:rsidR="00EE32A3" w:rsidRPr="008E57D9" w:rsidRDefault="00EE32A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409E3937" w14:textId="247D1EC9" w:rsidR="00A60157" w:rsidRPr="008E57D9" w:rsidRDefault="00BA7334" w:rsidP="005C6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5" w:name="_Hlk70501919"/>
      <w:r w:rsidRPr="008E57D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60605" w:rsidRPr="008E57D9">
        <w:rPr>
          <w:rFonts w:ascii="Angsana New" w:hAnsi="Angsana New"/>
          <w:sz w:val="30"/>
          <w:szCs w:val="30"/>
        </w:rPr>
        <w:t xml:space="preserve">30 </w:t>
      </w:r>
      <w:r w:rsidR="00A60605" w:rsidRPr="008E57D9">
        <w:rPr>
          <w:rFonts w:ascii="Angsana New" w:hAnsi="Angsana New"/>
          <w:sz w:val="30"/>
          <w:szCs w:val="30"/>
          <w:cs/>
        </w:rPr>
        <w:t>กันยายน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EE32A3" w:rsidRPr="008E57D9">
        <w:rPr>
          <w:rFonts w:ascii="Angsana New" w:hAnsi="Angsana New"/>
          <w:sz w:val="30"/>
          <w:szCs w:val="30"/>
        </w:rPr>
        <w:t>256</w:t>
      </w:r>
      <w:r w:rsidRPr="008E57D9">
        <w:rPr>
          <w:rFonts w:ascii="Angsana New" w:hAnsi="Angsana New"/>
          <w:sz w:val="30"/>
          <w:szCs w:val="30"/>
        </w:rPr>
        <w:t>6</w:t>
      </w:r>
      <w:r w:rsidR="00EE32A3" w:rsidRPr="008E57D9">
        <w:rPr>
          <w:rFonts w:ascii="Angsana New" w:hAnsi="Angsana New"/>
          <w:sz w:val="30"/>
          <w:szCs w:val="30"/>
        </w:rPr>
        <w:t xml:space="preserve"> </w:t>
      </w:r>
      <w:r w:rsidR="00EE32A3" w:rsidRPr="008E57D9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="00EE32A3" w:rsidRPr="008E57D9">
        <w:rPr>
          <w:rFonts w:ascii="Angsana New" w:hAnsi="Angsana New"/>
          <w:sz w:val="30"/>
          <w:szCs w:val="30"/>
          <w:cs/>
        </w:rPr>
        <w:br/>
      </w:r>
      <w:r w:rsidR="00EE32A3" w:rsidRPr="008E57D9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B5249D" w:rsidRPr="008E57D9">
        <w:rPr>
          <w:rFonts w:ascii="Angsana New" w:hAnsi="Angsana New"/>
          <w:sz w:val="30"/>
          <w:szCs w:val="30"/>
        </w:rPr>
        <w:t>30</w:t>
      </w:r>
      <w:r w:rsidR="00E02C20" w:rsidRPr="008E57D9">
        <w:rPr>
          <w:rFonts w:ascii="Angsana New" w:hAnsi="Angsana New"/>
          <w:sz w:val="30"/>
          <w:szCs w:val="30"/>
        </w:rPr>
        <w:t>,</w:t>
      </w:r>
      <w:r w:rsidR="00722B14">
        <w:rPr>
          <w:rFonts w:ascii="Angsana New" w:hAnsi="Angsana New"/>
          <w:sz w:val="30"/>
          <w:szCs w:val="30"/>
        </w:rPr>
        <w:t>287.23</w:t>
      </w:r>
      <w:r w:rsidR="00066D02" w:rsidRPr="008E57D9">
        <w:rPr>
          <w:rFonts w:ascii="Angsana New" w:hAnsi="Angsana New"/>
          <w:sz w:val="30"/>
          <w:szCs w:val="30"/>
        </w:rPr>
        <w:t xml:space="preserve"> </w:t>
      </w:r>
      <w:r w:rsidR="00EE32A3" w:rsidRPr="008E57D9">
        <w:rPr>
          <w:rFonts w:ascii="Angsana New" w:hAnsi="Angsana New" w:hint="cs"/>
          <w:sz w:val="30"/>
          <w:szCs w:val="30"/>
          <w:cs/>
        </w:rPr>
        <w:t>ล้านบาทและ</w:t>
      </w:r>
      <w:r w:rsidR="00226A83" w:rsidRPr="008E57D9">
        <w:rPr>
          <w:rFonts w:ascii="Angsana New" w:hAnsi="Angsana New"/>
          <w:sz w:val="30"/>
          <w:szCs w:val="30"/>
        </w:rPr>
        <w:t xml:space="preserve"> </w:t>
      </w:r>
      <w:r w:rsidR="00B5249D" w:rsidRPr="008E57D9">
        <w:rPr>
          <w:rFonts w:ascii="Angsana New" w:hAnsi="Angsana New"/>
          <w:sz w:val="30"/>
          <w:szCs w:val="30"/>
        </w:rPr>
        <w:t>30</w:t>
      </w:r>
      <w:r w:rsidR="00E02C20" w:rsidRPr="008E57D9">
        <w:rPr>
          <w:rFonts w:ascii="Angsana New" w:hAnsi="Angsana New"/>
          <w:sz w:val="30"/>
          <w:szCs w:val="30"/>
        </w:rPr>
        <w:t>,</w:t>
      </w:r>
      <w:r w:rsidR="00722B14">
        <w:rPr>
          <w:rFonts w:ascii="Angsana New" w:hAnsi="Angsana New"/>
          <w:sz w:val="30"/>
          <w:szCs w:val="30"/>
        </w:rPr>
        <w:t>202.23</w:t>
      </w:r>
      <w:r w:rsidR="00453D49" w:rsidRPr="008E57D9">
        <w:rPr>
          <w:rFonts w:ascii="Angsana New" w:hAnsi="Angsana New"/>
          <w:sz w:val="30"/>
          <w:szCs w:val="30"/>
        </w:rPr>
        <w:t xml:space="preserve"> </w:t>
      </w:r>
      <w:r w:rsidR="00EE32A3" w:rsidRPr="008E57D9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B6704" w:rsidRPr="008E57D9">
        <w:rPr>
          <w:rFonts w:ascii="Angsana New" w:hAnsi="Angsana New"/>
          <w:sz w:val="30"/>
          <w:szCs w:val="30"/>
        </w:rPr>
        <w:t xml:space="preserve"> </w:t>
      </w:r>
      <w:r w:rsidR="00EE32A3" w:rsidRPr="008E57D9">
        <w:rPr>
          <w:rFonts w:ascii="Angsana New" w:hAnsi="Angsana New"/>
          <w:i/>
          <w:iCs/>
          <w:sz w:val="30"/>
          <w:szCs w:val="30"/>
        </w:rPr>
        <w:t xml:space="preserve">(31 </w:t>
      </w:r>
      <w:r w:rsidR="00EE32A3" w:rsidRPr="008E57D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E32A3" w:rsidRPr="008E57D9">
        <w:rPr>
          <w:rFonts w:ascii="Angsana New" w:hAnsi="Angsana New"/>
          <w:i/>
          <w:iCs/>
          <w:sz w:val="30"/>
          <w:szCs w:val="30"/>
        </w:rPr>
        <w:t>256</w:t>
      </w:r>
      <w:r w:rsidRPr="008E57D9">
        <w:rPr>
          <w:rFonts w:ascii="Angsana New" w:hAnsi="Angsana New"/>
          <w:i/>
          <w:iCs/>
          <w:sz w:val="30"/>
          <w:szCs w:val="30"/>
        </w:rPr>
        <w:t>5</w:t>
      </w:r>
      <w:r w:rsidR="00EE32A3" w:rsidRPr="008E57D9">
        <w:rPr>
          <w:rFonts w:ascii="Angsana New" w:hAnsi="Angsana New"/>
          <w:i/>
          <w:iCs/>
          <w:sz w:val="30"/>
          <w:szCs w:val="30"/>
        </w:rPr>
        <w:t xml:space="preserve">: </w:t>
      </w:r>
      <w:r w:rsidRPr="008E57D9">
        <w:rPr>
          <w:rFonts w:ascii="Angsana New" w:hAnsi="Angsana New"/>
          <w:i/>
          <w:iCs/>
          <w:sz w:val="30"/>
          <w:szCs w:val="30"/>
        </w:rPr>
        <w:t xml:space="preserve">25,084.99 </w:t>
      </w:r>
      <w:r w:rsidRPr="008E57D9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Pr="008E57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i/>
          <w:iCs/>
          <w:sz w:val="30"/>
          <w:szCs w:val="30"/>
        </w:rPr>
        <w:t xml:space="preserve">24,999.99 </w:t>
      </w:r>
      <w:r w:rsidR="00EE32A3" w:rsidRPr="008E57D9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EE32A3" w:rsidRPr="008E57D9">
        <w:rPr>
          <w:rFonts w:ascii="Angsana New" w:hAnsi="Angsana New"/>
          <w:i/>
          <w:iCs/>
          <w:sz w:val="30"/>
          <w:szCs w:val="30"/>
        </w:rPr>
        <w:t>)</w:t>
      </w:r>
      <w:bookmarkEnd w:id="4"/>
      <w:bookmarkEnd w:id="5"/>
    </w:p>
    <w:p w14:paraId="30F999AD" w14:textId="77777777" w:rsidR="00A60157" w:rsidRPr="008E57D9" w:rsidRDefault="00A60157" w:rsidP="00337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20"/>
          <w:szCs w:val="20"/>
        </w:rPr>
      </w:pPr>
    </w:p>
    <w:p w14:paraId="251829A8" w14:textId="05497175" w:rsidR="0054337D" w:rsidRDefault="00543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5B15FBF9" w14:textId="3BB412BD" w:rsidR="00B30343" w:rsidRPr="008E57D9" w:rsidRDefault="00B30343" w:rsidP="00FB670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การจ่ายโดยใช้หุ้นเป็นเกณฑ์</w:t>
      </w:r>
    </w:p>
    <w:p w14:paraId="7EC50EBB" w14:textId="68D31205" w:rsidR="00B30343" w:rsidRPr="005F1C9A" w:rsidRDefault="00B30343" w:rsidP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F27BAF" w14:textId="77777777" w:rsidR="00B30343" w:rsidRPr="008E57D9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E57D9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8E57D9">
        <w:rPr>
          <w:rFonts w:asciiTheme="majorBidi" w:hAnsiTheme="majorBidi" w:hint="cs"/>
          <w:sz w:val="30"/>
          <w:szCs w:val="30"/>
        </w:rPr>
        <w:t>-</w:t>
      </w:r>
      <w:r w:rsidRPr="008E57D9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787FBF1D" w14:textId="77777777" w:rsidR="00B30343" w:rsidRPr="005F1C9A" w:rsidRDefault="00B30343" w:rsidP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44910A8" w14:textId="77777777" w:rsidR="00B30343" w:rsidRPr="008E57D9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E57D9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8E57D9">
        <w:rPr>
          <w:rFonts w:asciiTheme="majorBidi" w:hAnsiTheme="majorBidi" w:hint="cs"/>
          <w:sz w:val="30"/>
          <w:szCs w:val="30"/>
        </w:rPr>
        <w:t>10</w:t>
      </w:r>
      <w:r w:rsidRPr="008E57D9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8E57D9">
        <w:rPr>
          <w:rFonts w:asciiTheme="majorBidi" w:hAnsiTheme="majorBidi" w:hint="cs"/>
          <w:sz w:val="30"/>
          <w:szCs w:val="30"/>
        </w:rPr>
        <w:t>2563</w:t>
      </w:r>
      <w:r w:rsidRPr="008E57D9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8E57D9">
        <w:rPr>
          <w:rFonts w:asciiTheme="majorBidi" w:hAnsiTheme="majorBidi" w:hint="cs"/>
          <w:sz w:val="30"/>
          <w:szCs w:val="30"/>
        </w:rPr>
        <w:t>2563</w:t>
      </w:r>
      <w:r w:rsidRPr="008E57D9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8E57D9">
        <w:rPr>
          <w:rFonts w:asciiTheme="majorBidi" w:hAnsiTheme="majorBidi" w:hint="cs"/>
          <w:sz w:val="30"/>
          <w:szCs w:val="30"/>
        </w:rPr>
        <w:t>AWC Share</w:t>
      </w:r>
      <w:r w:rsidR="00367332" w:rsidRPr="008E57D9">
        <w:rPr>
          <w:rFonts w:asciiTheme="majorBidi" w:hAnsiTheme="majorBidi"/>
          <w:sz w:val="30"/>
          <w:szCs w:val="30"/>
        </w:rPr>
        <w:t>s</w:t>
      </w:r>
      <w:r w:rsidRPr="008E57D9">
        <w:rPr>
          <w:rFonts w:asciiTheme="majorBidi" w:hAnsiTheme="majorBidi" w:hint="cs"/>
          <w:sz w:val="30"/>
          <w:szCs w:val="30"/>
        </w:rPr>
        <w:t xml:space="preserve"> Plan 2020</w:t>
      </w:r>
      <w:r w:rsidRPr="008E57D9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8E57D9">
        <w:rPr>
          <w:rFonts w:asciiTheme="majorBidi" w:hAnsiTheme="majorBidi" w:hint="cs"/>
          <w:sz w:val="30"/>
          <w:szCs w:val="30"/>
        </w:rPr>
        <w:t>AWC Share</w:t>
      </w:r>
      <w:r w:rsidR="00367332" w:rsidRPr="008E57D9">
        <w:rPr>
          <w:rFonts w:asciiTheme="majorBidi" w:hAnsiTheme="majorBidi"/>
          <w:sz w:val="30"/>
          <w:szCs w:val="30"/>
        </w:rPr>
        <w:t>s</w:t>
      </w:r>
      <w:r w:rsidRPr="008E57D9">
        <w:rPr>
          <w:rFonts w:asciiTheme="majorBidi" w:hAnsiTheme="majorBidi" w:hint="cs"/>
          <w:sz w:val="30"/>
          <w:szCs w:val="30"/>
        </w:rPr>
        <w:t xml:space="preserve"> Plan 2020 </w:t>
      </w:r>
      <w:r w:rsidRPr="008E57D9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8E57D9">
        <w:rPr>
          <w:rFonts w:asciiTheme="majorBidi" w:hAnsiTheme="majorBidi"/>
          <w:sz w:val="30"/>
          <w:szCs w:val="30"/>
          <w:cs/>
        </w:rPr>
        <w:t xml:space="preserve"> </w:t>
      </w:r>
      <w:r w:rsidRPr="008E57D9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507C5C5E" w14:textId="77777777" w:rsidR="00A60157" w:rsidRPr="008E57D9" w:rsidRDefault="00A60157" w:rsidP="00A6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D4CE7E" w14:textId="3210FB10" w:rsidR="00B30343" w:rsidRPr="008E57D9" w:rsidRDefault="00B30343" w:rsidP="00A6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E57D9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8E57D9">
        <w:rPr>
          <w:rFonts w:asciiTheme="majorBidi" w:hAnsiTheme="majorBidi" w:hint="cs"/>
          <w:sz w:val="30"/>
          <w:szCs w:val="30"/>
        </w:rPr>
        <w:t>AWC Share</w:t>
      </w:r>
      <w:r w:rsidR="00367332" w:rsidRPr="008E57D9">
        <w:rPr>
          <w:rFonts w:asciiTheme="majorBidi" w:hAnsiTheme="majorBidi"/>
          <w:sz w:val="30"/>
          <w:szCs w:val="30"/>
        </w:rPr>
        <w:t>s</w:t>
      </w:r>
      <w:r w:rsidRPr="008E57D9">
        <w:rPr>
          <w:rFonts w:asciiTheme="majorBidi" w:hAnsiTheme="majorBidi" w:hint="cs"/>
          <w:sz w:val="30"/>
          <w:szCs w:val="30"/>
        </w:rPr>
        <w:t xml:space="preserve"> Plan 2020 </w:t>
      </w:r>
      <w:r w:rsidRPr="008E57D9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3027CEF" w14:textId="24A4ABC3" w:rsidR="00390E7A" w:rsidRPr="005F1C9A" w:rsidRDefault="00390E7A" w:rsidP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3545"/>
        <w:gridCol w:w="6175"/>
      </w:tblGrid>
      <w:tr w:rsidR="00B30343" w:rsidRPr="008E57D9" w14:paraId="091D43B5" w14:textId="77777777" w:rsidTr="002B59E8">
        <w:trPr>
          <w:trHeight w:val="548"/>
        </w:trPr>
        <w:tc>
          <w:tcPr>
            <w:tcW w:w="3545" w:type="dxa"/>
            <w:hideMark/>
          </w:tcPr>
          <w:p w14:paraId="617FA966" w14:textId="77777777" w:rsidR="00B30343" w:rsidRPr="008E57D9" w:rsidRDefault="00B30343" w:rsidP="00B30343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75" w:type="dxa"/>
            <w:hideMark/>
          </w:tcPr>
          <w:p w14:paraId="7992A051" w14:textId="77777777" w:rsidR="00B30343" w:rsidRPr="008E57D9" w:rsidRDefault="00B30343" w:rsidP="001A7D8F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B30343" w:rsidRPr="008E57D9" w14:paraId="2D94A5F3" w14:textId="77777777" w:rsidTr="002B59E8">
        <w:trPr>
          <w:trHeight w:val="378"/>
        </w:trPr>
        <w:tc>
          <w:tcPr>
            <w:tcW w:w="3545" w:type="dxa"/>
            <w:hideMark/>
          </w:tcPr>
          <w:p w14:paraId="42BB2908" w14:textId="77777777" w:rsidR="00B30343" w:rsidRPr="008E57D9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6175" w:type="dxa"/>
            <w:hideMark/>
          </w:tcPr>
          <w:p w14:paraId="2121ED2D" w14:textId="77777777" w:rsidR="00B30343" w:rsidRPr="008E57D9" w:rsidRDefault="00B30343" w:rsidP="001A7D8F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8E57D9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B30343" w:rsidRPr="008E57D9" w14:paraId="405B331F" w14:textId="77777777" w:rsidTr="002B59E8">
        <w:trPr>
          <w:trHeight w:val="524"/>
        </w:trPr>
        <w:tc>
          <w:tcPr>
            <w:tcW w:w="3545" w:type="dxa"/>
            <w:hideMark/>
          </w:tcPr>
          <w:p w14:paraId="3AAF2382" w14:textId="77777777" w:rsidR="00B30343" w:rsidRPr="008E57D9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6175" w:type="dxa"/>
            <w:hideMark/>
          </w:tcPr>
          <w:p w14:paraId="6BF20FF6" w14:textId="59EFDCEF" w:rsidR="00B30343" w:rsidRPr="008E57D9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5F1E88" w:rsidRPr="008E57D9">
              <w:rPr>
                <w:rFonts w:ascii="Angsana New" w:hAnsi="Angsana New" w:hint="cs"/>
                <w:sz w:val="30"/>
                <w:szCs w:val="30"/>
                <w:cs/>
              </w:rPr>
              <w:t>ั้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งสิ้นไม่เกิน </w:t>
            </w:r>
            <w:r w:rsidRPr="008E57D9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8E57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E57D9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8E57D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B30343" w:rsidRPr="008E57D9" w14:paraId="7BA3928B" w14:textId="77777777" w:rsidTr="002B59E8">
        <w:trPr>
          <w:trHeight w:val="1784"/>
        </w:trPr>
        <w:tc>
          <w:tcPr>
            <w:tcW w:w="3545" w:type="dxa"/>
            <w:hideMark/>
          </w:tcPr>
          <w:p w14:paraId="05C515B1" w14:textId="77777777" w:rsidR="00B30343" w:rsidRPr="008E57D9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8E57D9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6175" w:type="dxa"/>
            <w:hideMark/>
          </w:tcPr>
          <w:p w14:paraId="74DDCA37" w14:textId="70473B63" w:rsidR="00B30343" w:rsidRPr="008E57D9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8E57D9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="00367332" w:rsidRPr="008E57D9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8E57D9">
              <w:rPr>
                <w:rFonts w:ascii="Angsana New" w:eastAsia="Times New Roman" w:hAnsi="Angsana New" w:hint="cs"/>
                <w:sz w:val="30"/>
                <w:szCs w:val="30"/>
              </w:rPr>
              <w:t xml:space="preserve"> Plan 2020</w:t>
            </w:r>
            <w:r w:rsidRPr="008E57D9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8E57D9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8E57D9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5F1E88" w:rsidRPr="008E57D9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</w:t>
            </w:r>
            <w:r w:rsidRPr="008E57D9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ง โดยจะทยอยออกหุ้นทุกปีภายใน </w:t>
            </w:r>
            <w:r w:rsidRPr="008E57D9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8E57D9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2AB9683D" w14:textId="77777777" w:rsidR="00A56356" w:rsidRPr="005F1C9A" w:rsidRDefault="00A56356" w:rsidP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A1905F1" w14:textId="5B84133A" w:rsidR="00E84E1F" w:rsidRPr="008E57D9" w:rsidRDefault="003A5413" w:rsidP="0039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>สำหรับงวด</w:t>
      </w:r>
      <w:r w:rsidR="00B9114C" w:rsidRPr="008E57D9">
        <w:rPr>
          <w:rFonts w:ascii="Angsana New" w:hAnsi="Angsana New" w:hint="cs"/>
          <w:sz w:val="30"/>
          <w:szCs w:val="30"/>
          <w:cs/>
        </w:rPr>
        <w:t>เก้า</w:t>
      </w:r>
      <w:r w:rsidR="00BA7334" w:rsidRPr="008E57D9">
        <w:rPr>
          <w:rFonts w:ascii="Angsana New" w:hAnsi="Angsana New" w:hint="cs"/>
          <w:sz w:val="30"/>
          <w:szCs w:val="30"/>
          <w:cs/>
        </w:rPr>
        <w:t>ดือนสิ้นสุดวันที่</w:t>
      </w:r>
      <w:r w:rsidR="00BA7334" w:rsidRPr="008E57D9">
        <w:rPr>
          <w:rFonts w:ascii="Angsana New" w:hAnsi="Angsana New"/>
          <w:sz w:val="30"/>
          <w:szCs w:val="30"/>
        </w:rPr>
        <w:t xml:space="preserve"> </w:t>
      </w:r>
      <w:r w:rsidR="00A60605" w:rsidRPr="008E57D9">
        <w:rPr>
          <w:rFonts w:ascii="Angsana New" w:hAnsi="Angsana New"/>
          <w:sz w:val="30"/>
          <w:szCs w:val="30"/>
        </w:rPr>
        <w:t xml:space="preserve">30 </w:t>
      </w:r>
      <w:r w:rsidR="00A60605" w:rsidRPr="008E57D9">
        <w:rPr>
          <w:rFonts w:ascii="Angsana New" w:hAnsi="Angsana New"/>
          <w:sz w:val="30"/>
          <w:szCs w:val="30"/>
          <w:cs/>
        </w:rPr>
        <w:t>กันยายน</w:t>
      </w:r>
      <w:r w:rsidR="00BA7334"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256</w:t>
      </w:r>
      <w:r w:rsidR="00BA7334" w:rsidRPr="008E57D9">
        <w:rPr>
          <w:rFonts w:ascii="Angsana New" w:hAnsi="Angsana New"/>
          <w:sz w:val="30"/>
          <w:szCs w:val="30"/>
        </w:rPr>
        <w:t>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544520" w:rsidRPr="008E57D9">
        <w:rPr>
          <w:rFonts w:ascii="Angsana New" w:hAnsi="Angsana New"/>
          <w:sz w:val="30"/>
          <w:szCs w:val="30"/>
        </w:rPr>
        <w:t>13.</w:t>
      </w:r>
      <w:r w:rsidR="007F6A7D" w:rsidRPr="008E57D9">
        <w:rPr>
          <w:rFonts w:ascii="Angsana New" w:hAnsi="Angsana New"/>
          <w:sz w:val="30"/>
          <w:szCs w:val="30"/>
        </w:rPr>
        <w:t>05</w:t>
      </w:r>
      <w:r w:rsidR="00BA7334"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7F6A7D" w:rsidRPr="008E57D9">
        <w:rPr>
          <w:rFonts w:ascii="Angsana New" w:hAnsi="Angsana New"/>
          <w:sz w:val="30"/>
          <w:szCs w:val="30"/>
        </w:rPr>
        <w:t>13.03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ตามลำดับ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i/>
          <w:iCs/>
          <w:sz w:val="30"/>
          <w:szCs w:val="30"/>
          <w:cs/>
        </w:rPr>
        <w:t>(</w:t>
      </w:r>
      <w:r w:rsidRPr="008E57D9">
        <w:rPr>
          <w:rFonts w:ascii="Angsana New" w:hAnsi="Angsana New"/>
          <w:i/>
          <w:iCs/>
          <w:sz w:val="30"/>
          <w:szCs w:val="30"/>
        </w:rPr>
        <w:t>256</w:t>
      </w:r>
      <w:r w:rsidR="00BA7334" w:rsidRPr="008E57D9">
        <w:rPr>
          <w:rFonts w:ascii="Angsana New" w:hAnsi="Angsana New"/>
          <w:i/>
          <w:iCs/>
          <w:sz w:val="30"/>
          <w:szCs w:val="30"/>
        </w:rPr>
        <w:t>5</w:t>
      </w:r>
      <w:r w:rsidRPr="008E57D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F6A7D" w:rsidRPr="008E57D9">
        <w:rPr>
          <w:rFonts w:ascii="Angsana New" w:hAnsi="Angsana New"/>
          <w:i/>
          <w:iCs/>
          <w:sz w:val="30"/>
          <w:szCs w:val="30"/>
        </w:rPr>
        <w:t>8</w:t>
      </w:r>
      <w:r w:rsidR="001D223A" w:rsidRPr="008E57D9">
        <w:rPr>
          <w:rFonts w:ascii="Angsana New" w:hAnsi="Angsana New"/>
          <w:i/>
          <w:iCs/>
          <w:sz w:val="30"/>
          <w:szCs w:val="30"/>
        </w:rPr>
        <w:t>.66</w:t>
      </w:r>
      <w:r w:rsidR="00BA7334" w:rsidRPr="008E57D9">
        <w:rPr>
          <w:rFonts w:ascii="Angsana New" w:hAnsi="Angsana New"/>
          <w:i/>
          <w:iCs/>
          <w:sz w:val="30"/>
          <w:szCs w:val="30"/>
        </w:rPr>
        <w:t xml:space="preserve"> </w:t>
      </w:r>
      <w:r w:rsidR="00BA7334" w:rsidRPr="008E57D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7334" w:rsidRPr="008E57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A7334" w:rsidRPr="008E57D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BA7334" w:rsidRPr="008E57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A696E" w:rsidRPr="008E57D9">
        <w:rPr>
          <w:rFonts w:ascii="Angsana New" w:hAnsi="Angsana New"/>
          <w:i/>
          <w:iCs/>
          <w:sz w:val="30"/>
          <w:szCs w:val="30"/>
        </w:rPr>
        <w:t>8.20</w:t>
      </w:r>
      <w:r w:rsidR="00BA7334" w:rsidRPr="008E57D9">
        <w:rPr>
          <w:rFonts w:ascii="Angsana New" w:hAnsi="Angsana New"/>
          <w:i/>
          <w:iCs/>
          <w:sz w:val="30"/>
          <w:szCs w:val="30"/>
        </w:rPr>
        <w:t xml:space="preserve"> </w:t>
      </w:r>
      <w:r w:rsidR="00BA7334" w:rsidRPr="008E57D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7334" w:rsidRPr="008E57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8E57D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D66D9E3" w14:textId="77777777" w:rsidR="002A696E" w:rsidRPr="008E57D9" w:rsidRDefault="002A696E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eastAsia="en-GB"/>
        </w:rPr>
      </w:pPr>
    </w:p>
    <w:p w14:paraId="03B72578" w14:textId="77777777" w:rsidR="005F1C9A" w:rsidRDefault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>
        <w:rPr>
          <w:rFonts w:ascii="Angsana New" w:hAnsi="Angsana New"/>
          <w:b/>
          <w:bCs/>
          <w:sz w:val="30"/>
          <w:szCs w:val="30"/>
          <w:cs/>
          <w:lang w:eastAsia="en-GB"/>
        </w:rPr>
        <w:br w:type="page"/>
      </w:r>
    </w:p>
    <w:p w14:paraId="24917937" w14:textId="63CE7DA6" w:rsidR="00B30343" w:rsidRPr="008E57D9" w:rsidRDefault="00B30343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8E57D9">
        <w:rPr>
          <w:rFonts w:ascii="Angsana New" w:hAnsi="Angsana New" w:hint="cs"/>
          <w:b/>
          <w:bCs/>
          <w:sz w:val="30"/>
          <w:szCs w:val="30"/>
          <w:cs/>
          <w:lang w:eastAsia="en-GB"/>
        </w:rPr>
        <w:lastRenderedPageBreak/>
        <w:t>การเสนอขายหุ้นสามัญเพิ่มทุน</w:t>
      </w:r>
      <w:r w:rsidRPr="008E57D9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13CE7236" w14:textId="77777777" w:rsidR="00B30343" w:rsidRPr="008E57D9" w:rsidRDefault="00B3034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C90CDF" w:rsidRPr="008E57D9" w14:paraId="456C9AFC" w14:textId="77777777" w:rsidTr="00FA614F">
        <w:tc>
          <w:tcPr>
            <w:tcW w:w="2430" w:type="dxa"/>
          </w:tcPr>
          <w:p w14:paraId="7BE40313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56F6C5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45E1F9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7FAD16B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C40C60B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BFA7B79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3045D18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9743E42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8529F8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EA7C737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9264B1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3C2DC0BA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42478506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CC70EC5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B8E825F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2C3214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B8A129E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3AF8F9DC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</w:tcPr>
          <w:p w14:paraId="7C964B2E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CCF10E2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EC77A9B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B7513E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44B4958F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5EDA6737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</w:tcPr>
          <w:p w14:paraId="57F165EE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BB681C4" w14:textId="0DC19EAF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39D45C6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638A8349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53DB76DD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8E57D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8E57D9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</w:tcPr>
          <w:p w14:paraId="0CE87116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56BD2FB" w14:textId="43EA41BB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3489A0BB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1EE7EC98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</w:tcPr>
          <w:p w14:paraId="0BA235F7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hideMark/>
          </w:tcPr>
          <w:p w14:paraId="426C41B6" w14:textId="649D8FCA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4E21A953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C69B68E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7E8D6AE1" w14:textId="77777777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124A3F57" w14:textId="6A5E81C2" w:rsidR="00C90CDF" w:rsidRPr="008E57D9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8E57D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8E57D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8E57D9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>วันที่</w:t>
            </w: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A60605"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30 </w:t>
            </w:r>
            <w:r w:rsidR="00A60605" w:rsidRPr="008E57D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กันยายน</w:t>
            </w:r>
            <w:r w:rsidR="00BA7334" w:rsidRPr="008E57D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BA7334"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2566</w:t>
            </w:r>
          </w:p>
        </w:tc>
      </w:tr>
      <w:tr w:rsidR="00637723" w:rsidRPr="008E57D9" w14:paraId="3EDE38B3" w14:textId="77777777" w:rsidTr="003C5DA4">
        <w:trPr>
          <w:trHeight w:val="218"/>
        </w:trPr>
        <w:tc>
          <w:tcPr>
            <w:tcW w:w="2430" w:type="dxa"/>
          </w:tcPr>
          <w:p w14:paraId="7282A018" w14:textId="77777777" w:rsidR="00637723" w:rsidRPr="008E57D9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1B66764D" w14:textId="77777777" w:rsidR="00637723" w:rsidRPr="008E57D9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E57D9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8E57D9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8E57D9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8E57D9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4D51D9F" w14:textId="2D295C9F" w:rsidR="00637723" w:rsidRPr="008E57D9" w:rsidRDefault="00637723" w:rsidP="006377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E57D9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8E57D9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95520" w:rsidRPr="008E57D9" w14:paraId="4E4A6B35" w14:textId="0EC2064D" w:rsidTr="003829F6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6E31FFFE" w14:textId="52775190" w:rsidR="00195520" w:rsidRPr="008E57D9" w:rsidRDefault="00195520" w:rsidP="00195520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  <w:shd w:val="clear" w:color="auto" w:fill="auto"/>
          </w:tcPr>
          <w:p w14:paraId="4073625C" w14:textId="4680D096" w:rsidR="00195520" w:rsidRPr="008E57D9" w:rsidRDefault="00FA0A7D" w:rsidP="00195520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59146A1" w14:textId="56CEEB13" w:rsidR="00195520" w:rsidRPr="008E57D9" w:rsidRDefault="00FA0A7D" w:rsidP="00195520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4.60</w:t>
            </w:r>
          </w:p>
        </w:tc>
        <w:tc>
          <w:tcPr>
            <w:tcW w:w="1393" w:type="dxa"/>
            <w:shd w:val="clear" w:color="auto" w:fill="auto"/>
          </w:tcPr>
          <w:p w14:paraId="514F54D8" w14:textId="5B1D16E9" w:rsidR="00195520" w:rsidRPr="008E57D9" w:rsidRDefault="00FA0A7D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2,685</w:t>
            </w:r>
          </w:p>
        </w:tc>
        <w:tc>
          <w:tcPr>
            <w:tcW w:w="263" w:type="dxa"/>
            <w:shd w:val="clear" w:color="auto" w:fill="auto"/>
          </w:tcPr>
          <w:p w14:paraId="2B37584D" w14:textId="77777777" w:rsidR="00195520" w:rsidRPr="008E57D9" w:rsidRDefault="00195520" w:rsidP="00482ACA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76D1CF" w14:textId="0604CEC7" w:rsidR="00195520" w:rsidRPr="008E57D9" w:rsidRDefault="00FA0A7D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(1,429)</w:t>
            </w:r>
          </w:p>
        </w:tc>
        <w:tc>
          <w:tcPr>
            <w:tcW w:w="270" w:type="dxa"/>
            <w:shd w:val="clear" w:color="auto" w:fill="auto"/>
          </w:tcPr>
          <w:p w14:paraId="361298C9" w14:textId="77777777" w:rsidR="00195520" w:rsidRPr="008E57D9" w:rsidRDefault="00195520" w:rsidP="00482AC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5BEF41" w14:textId="7F35534C" w:rsidR="00195520" w:rsidRPr="008E57D9" w:rsidRDefault="00FA0A7D" w:rsidP="00980B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97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C10C80"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605</w:t>
            </w: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4B693E" w14:textId="77777777" w:rsidR="00195520" w:rsidRPr="008E57D9" w:rsidRDefault="00195520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09F6709A" w14:textId="415EDAE6" w:rsidR="00195520" w:rsidRPr="008E57D9" w:rsidRDefault="00FA0A7D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424"/>
              </w:tabs>
              <w:autoSpaceDE w:val="0"/>
              <w:autoSpaceDN w:val="0"/>
              <w:adjustRightInd w:val="0"/>
              <w:spacing w:line="240" w:lineRule="auto"/>
              <w:ind w:right="330" w:firstLine="61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6</w:t>
            </w:r>
            <w:r w:rsidR="006369A3"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51</w:t>
            </w: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346277" w:rsidRPr="008E57D9" w14:paraId="4EC3A576" w14:textId="77777777" w:rsidTr="003829F6">
        <w:tc>
          <w:tcPr>
            <w:tcW w:w="2430" w:type="dxa"/>
            <w:shd w:val="clear" w:color="auto" w:fill="auto"/>
          </w:tcPr>
          <w:p w14:paraId="6A8D2F61" w14:textId="6100FDE9" w:rsidR="00346277" w:rsidRPr="008E57D9" w:rsidRDefault="00346277" w:rsidP="00346277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  <w:shd w:val="clear" w:color="auto" w:fill="auto"/>
          </w:tcPr>
          <w:p w14:paraId="455F92ED" w14:textId="7E19BAAB" w:rsidR="00346277" w:rsidRPr="008E57D9" w:rsidRDefault="00FA0A7D" w:rsidP="00346277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E945D25" w14:textId="3C1B28F5" w:rsidR="00346277" w:rsidRPr="008E57D9" w:rsidRDefault="00FA0A7D" w:rsidP="00346277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4.60</w:t>
            </w:r>
          </w:p>
        </w:tc>
        <w:tc>
          <w:tcPr>
            <w:tcW w:w="1393" w:type="dxa"/>
            <w:shd w:val="clear" w:color="auto" w:fill="auto"/>
          </w:tcPr>
          <w:p w14:paraId="1CC6467C" w14:textId="78FF1C23" w:rsidR="00346277" w:rsidRPr="008E57D9" w:rsidRDefault="00FA0A7D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2,989</w:t>
            </w:r>
          </w:p>
        </w:tc>
        <w:tc>
          <w:tcPr>
            <w:tcW w:w="263" w:type="dxa"/>
            <w:shd w:val="clear" w:color="auto" w:fill="auto"/>
          </w:tcPr>
          <w:p w14:paraId="000CDB71" w14:textId="77777777" w:rsidR="00346277" w:rsidRPr="008E57D9" w:rsidRDefault="00346277" w:rsidP="00482ACA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8AC834" w14:textId="6DE76273" w:rsidR="00346277" w:rsidRPr="008E57D9" w:rsidRDefault="00FA0A7D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(914)</w:t>
            </w:r>
          </w:p>
        </w:tc>
        <w:tc>
          <w:tcPr>
            <w:tcW w:w="270" w:type="dxa"/>
            <w:shd w:val="clear" w:color="auto" w:fill="auto"/>
          </w:tcPr>
          <w:p w14:paraId="6E20FF7C" w14:textId="77777777" w:rsidR="00346277" w:rsidRPr="008E57D9" w:rsidRDefault="00346277" w:rsidP="00482AC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2F65D4" w14:textId="7866C32E" w:rsidR="00346277" w:rsidRPr="008E57D9" w:rsidRDefault="00FA0A7D" w:rsidP="00980B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97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(4</w:t>
            </w:r>
            <w:r w:rsidR="00C10C80"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65</w:t>
            </w: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BC297D" w14:textId="77777777" w:rsidR="00346277" w:rsidRPr="008E57D9" w:rsidRDefault="00346277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4562686E" w14:textId="0CE16CB0" w:rsidR="00346277" w:rsidRPr="008E57D9" w:rsidRDefault="00FA0A7D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right="330" w:firstLine="61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1,6</w:t>
            </w:r>
            <w:r w:rsidR="000046FB"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10</w:t>
            </w: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0611E9" w:rsidRPr="008E57D9" w14:paraId="79021BD2" w14:textId="77777777" w:rsidTr="003829F6">
        <w:tc>
          <w:tcPr>
            <w:tcW w:w="2430" w:type="dxa"/>
            <w:shd w:val="clear" w:color="auto" w:fill="auto"/>
          </w:tcPr>
          <w:p w14:paraId="0677644C" w14:textId="59071F27" w:rsidR="003829F6" w:rsidRPr="008E57D9" w:rsidRDefault="00DA7B2C" w:rsidP="00346277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AWC Shares Plan Tranche 3</w:t>
            </w:r>
          </w:p>
        </w:tc>
        <w:tc>
          <w:tcPr>
            <w:tcW w:w="757" w:type="dxa"/>
            <w:shd w:val="clear" w:color="auto" w:fill="auto"/>
          </w:tcPr>
          <w:p w14:paraId="2D4F647E" w14:textId="0142FB15" w:rsidR="003829F6" w:rsidRPr="008E57D9" w:rsidRDefault="00FA0A7D" w:rsidP="00346277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59CF080B" w14:textId="01A6F4ED" w:rsidR="003829F6" w:rsidRPr="008E57D9" w:rsidRDefault="00FA0A7D" w:rsidP="00346277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4.82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767478C4" w14:textId="7D0EE696" w:rsidR="003829F6" w:rsidRPr="008E57D9" w:rsidRDefault="00FA0A7D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3,579</w:t>
            </w:r>
          </w:p>
        </w:tc>
        <w:tc>
          <w:tcPr>
            <w:tcW w:w="263" w:type="dxa"/>
            <w:shd w:val="clear" w:color="auto" w:fill="auto"/>
          </w:tcPr>
          <w:p w14:paraId="6D49F12F" w14:textId="77777777" w:rsidR="003829F6" w:rsidRPr="008E57D9" w:rsidRDefault="003829F6" w:rsidP="00482ACA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B68D30" w14:textId="3FB10090" w:rsidR="003829F6" w:rsidRPr="008E57D9" w:rsidRDefault="00FA0A7D" w:rsidP="0097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5340AF" w14:textId="77777777" w:rsidR="003829F6" w:rsidRPr="008E57D9" w:rsidRDefault="003829F6" w:rsidP="00482AC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E52FAB" w14:textId="2F81784A" w:rsidR="003829F6" w:rsidRPr="008E57D9" w:rsidRDefault="00FA0A7D" w:rsidP="00980B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06"/>
                <w:tab w:val="left" w:pos="97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C10C80"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77)</w:t>
            </w:r>
          </w:p>
        </w:tc>
        <w:tc>
          <w:tcPr>
            <w:tcW w:w="270" w:type="dxa"/>
            <w:shd w:val="clear" w:color="auto" w:fill="auto"/>
          </w:tcPr>
          <w:p w14:paraId="4562B8DE" w14:textId="77777777" w:rsidR="003829F6" w:rsidRPr="008E57D9" w:rsidRDefault="003829F6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775AFF53" w14:textId="2FA87ABE" w:rsidR="003829F6" w:rsidRPr="008E57D9" w:rsidRDefault="00FA0A7D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right="330" w:firstLine="61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3,</w:t>
            </w:r>
            <w:r w:rsidR="009E148E"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  <w:r w:rsidRPr="008E57D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02</w:t>
            </w:r>
          </w:p>
        </w:tc>
      </w:tr>
      <w:tr w:rsidR="00701BE6" w:rsidRPr="008E57D9" w14:paraId="35DCE310" w14:textId="77777777" w:rsidTr="00E16170">
        <w:tc>
          <w:tcPr>
            <w:tcW w:w="2430" w:type="dxa"/>
            <w:shd w:val="clear" w:color="auto" w:fill="auto"/>
          </w:tcPr>
          <w:p w14:paraId="381691D9" w14:textId="7792B855" w:rsidR="00195520" w:rsidRPr="008E57D9" w:rsidRDefault="00195520" w:rsidP="00195520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54E61051" w14:textId="77777777" w:rsidR="00195520" w:rsidRPr="008E57D9" w:rsidRDefault="00195520" w:rsidP="00195520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190CCF24" w14:textId="77777777" w:rsidR="00195520" w:rsidRPr="008E57D9" w:rsidRDefault="00195520" w:rsidP="00195520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35825" w14:textId="52B683D9" w:rsidR="00195520" w:rsidRPr="008E57D9" w:rsidRDefault="00FA0A7D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E57D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9,253</w:t>
            </w:r>
          </w:p>
        </w:tc>
        <w:tc>
          <w:tcPr>
            <w:tcW w:w="263" w:type="dxa"/>
            <w:shd w:val="clear" w:color="auto" w:fill="auto"/>
          </w:tcPr>
          <w:p w14:paraId="48DA2CA7" w14:textId="77777777" w:rsidR="00195520" w:rsidRPr="008E57D9" w:rsidRDefault="00195520" w:rsidP="00482ACA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94288" w14:textId="3EECF61F" w:rsidR="00195520" w:rsidRPr="008E57D9" w:rsidRDefault="00FA0A7D" w:rsidP="00482ACA">
            <w:pPr>
              <w:tabs>
                <w:tab w:val="clear" w:pos="227"/>
                <w:tab w:val="clear" w:pos="454"/>
                <w:tab w:val="clear" w:pos="907"/>
                <w:tab w:val="left" w:pos="0"/>
                <w:tab w:val="decimal" w:pos="531"/>
                <w:tab w:val="left" w:pos="880"/>
              </w:tabs>
              <w:autoSpaceDE w:val="0"/>
              <w:autoSpaceDN w:val="0"/>
              <w:adjustRightInd w:val="0"/>
              <w:spacing w:line="240" w:lineRule="auto"/>
              <w:ind w:firstLine="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(2,343)</w:t>
            </w:r>
          </w:p>
        </w:tc>
        <w:tc>
          <w:tcPr>
            <w:tcW w:w="270" w:type="dxa"/>
            <w:shd w:val="clear" w:color="auto" w:fill="auto"/>
          </w:tcPr>
          <w:p w14:paraId="37C25B91" w14:textId="77777777" w:rsidR="00195520" w:rsidRPr="008E57D9" w:rsidRDefault="00195520" w:rsidP="00482AC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A3300" w14:textId="76ACD09A" w:rsidR="00195520" w:rsidRPr="008E57D9" w:rsidRDefault="00FA0A7D" w:rsidP="00980B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  <w:tab w:val="left" w:pos="97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62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8E57D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(1,</w:t>
            </w:r>
            <w:r w:rsidR="001A39E7" w:rsidRPr="008E57D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247</w:t>
            </w:r>
            <w:r w:rsidRPr="008E57D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417FD7" w14:textId="77777777" w:rsidR="00195520" w:rsidRPr="008E57D9" w:rsidRDefault="00195520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34771" w14:textId="31B07860" w:rsidR="00195520" w:rsidRPr="008E57D9" w:rsidRDefault="00FA0A7D" w:rsidP="00870554">
            <w:pPr>
              <w:tabs>
                <w:tab w:val="clear" w:pos="227"/>
                <w:tab w:val="clear" w:pos="454"/>
                <w:tab w:val="clear" w:pos="164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right="330" w:firstLine="61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E57D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5,</w:t>
            </w:r>
            <w:r w:rsidR="0088080D" w:rsidRPr="008E57D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663</w:t>
            </w:r>
          </w:p>
        </w:tc>
      </w:tr>
    </w:tbl>
    <w:p w14:paraId="5BFB47B4" w14:textId="77777777" w:rsidR="00C769E9" w:rsidRPr="008E57D9" w:rsidRDefault="00C769E9" w:rsidP="0060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4735A07E" w14:textId="0072EA61" w:rsidR="00390E7A" w:rsidRPr="008E57D9" w:rsidRDefault="00D361ED" w:rsidP="00D361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8E57D9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ab/>
      </w:r>
      <w:r w:rsidR="00215174" w:rsidRPr="008E57D9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="00215174" w:rsidRPr="008E57D9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B30343" w:rsidRPr="008E57D9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="00B30343" w:rsidRPr="008E57D9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="00B30343" w:rsidRPr="008E57D9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18E496FE" w14:textId="77777777" w:rsidR="0060720B" w:rsidRPr="008E57D9" w:rsidRDefault="0060720B" w:rsidP="0060720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Times New Roman" w:hAnsi="Angsana New"/>
          <w:sz w:val="22"/>
        </w:rPr>
      </w:pPr>
    </w:p>
    <w:p w14:paraId="2CA94840" w14:textId="6134BC7B" w:rsidR="00844C5B" w:rsidRPr="008E57D9" w:rsidRDefault="00844C5B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1836FAA" w14:textId="0A5FBB81" w:rsidR="007C69B1" w:rsidRPr="008E57D9" w:rsidRDefault="007C69B1" w:rsidP="002F5734">
      <w:pPr>
        <w:pStyle w:val="ListParagraph"/>
        <w:ind w:left="540"/>
        <w:jc w:val="thaiDistribute"/>
        <w:rPr>
          <w:rFonts w:ascii="Angsana New" w:eastAsia="Times New Roman" w:hAnsi="Angsana New"/>
          <w:sz w:val="22"/>
        </w:rPr>
      </w:pPr>
    </w:p>
    <w:tbl>
      <w:tblPr>
        <w:tblW w:w="942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810"/>
        <w:gridCol w:w="1170"/>
        <w:gridCol w:w="243"/>
        <w:gridCol w:w="1198"/>
        <w:gridCol w:w="383"/>
        <w:gridCol w:w="1203"/>
        <w:gridCol w:w="236"/>
        <w:gridCol w:w="1198"/>
      </w:tblGrid>
      <w:tr w:rsidR="007C69B1" w:rsidRPr="008E57D9" w14:paraId="70989FD4" w14:textId="77777777" w:rsidTr="00517683">
        <w:trPr>
          <w:tblHeader/>
        </w:trPr>
        <w:tc>
          <w:tcPr>
            <w:tcW w:w="2979" w:type="dxa"/>
          </w:tcPr>
          <w:p w14:paraId="5ED3A7EC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8DDF54D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761892BD" w14:textId="17901134" w:rsidR="007C69B1" w:rsidRPr="008E57D9" w:rsidRDefault="00A3244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7814" w:rsidRPr="008E57D9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383" w:type="dxa"/>
          </w:tcPr>
          <w:p w14:paraId="27C261F6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6734D33C" w14:textId="0827641C" w:rsidR="007C69B1" w:rsidRPr="008E57D9" w:rsidRDefault="00A3244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7814" w:rsidRPr="008E57D9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7C69B1" w:rsidRPr="008E57D9" w14:paraId="6F63E035" w14:textId="77777777" w:rsidTr="00517683">
        <w:trPr>
          <w:tblHeader/>
        </w:trPr>
        <w:tc>
          <w:tcPr>
            <w:tcW w:w="2979" w:type="dxa"/>
          </w:tcPr>
          <w:p w14:paraId="2A386B99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1848F7E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B67A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C426121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94FDA9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83" w:type="dxa"/>
          </w:tcPr>
          <w:p w14:paraId="43D431F5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E8D5D9E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D5987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27075CC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C69B1" w:rsidRPr="008E57D9" w14:paraId="3E4F815B" w14:textId="77777777" w:rsidTr="00517683">
        <w:trPr>
          <w:tblHeader/>
        </w:trPr>
        <w:tc>
          <w:tcPr>
            <w:tcW w:w="2979" w:type="dxa"/>
          </w:tcPr>
          <w:p w14:paraId="659D4DEF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C3AD41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31" w:type="dxa"/>
            <w:gridSpan w:val="7"/>
          </w:tcPr>
          <w:p w14:paraId="13DA71E1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8E57D9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7D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8E57D9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7D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69B1" w:rsidRPr="008E57D9" w14:paraId="3A783925" w14:textId="77777777" w:rsidTr="00517683">
        <w:tc>
          <w:tcPr>
            <w:tcW w:w="2979" w:type="dxa"/>
          </w:tcPr>
          <w:p w14:paraId="0B2257E1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F9201B8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3B90876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7C69B1" w:rsidRPr="008E57D9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A1457" w:rsidRPr="008E57D9" w14:paraId="1DA8A8CD" w14:textId="77777777" w:rsidTr="00517683">
        <w:tc>
          <w:tcPr>
            <w:tcW w:w="2979" w:type="dxa"/>
          </w:tcPr>
          <w:p w14:paraId="355AB1F4" w14:textId="4015DD2F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0605"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A60605" w:rsidRPr="008E57D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8E57D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8E57D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7369B54E" w14:textId="77777777" w:rsidR="001A1457" w:rsidRPr="008E57D9" w:rsidRDefault="001A1457" w:rsidP="001A145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32B89A3D" w:rsidR="001A1457" w:rsidRPr="008E57D9" w:rsidRDefault="005B5D15" w:rsidP="005B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4E166CB1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6F01DE2A" w:rsidR="001A1457" w:rsidRPr="008E57D9" w:rsidRDefault="005B5D15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383" w:type="dxa"/>
          </w:tcPr>
          <w:p w14:paraId="45639B4E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40155AC6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267F626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398923A6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1A1457" w:rsidRPr="008E57D9" w14:paraId="75DE98A9" w14:textId="77777777" w:rsidTr="00517683">
        <w:tc>
          <w:tcPr>
            <w:tcW w:w="2979" w:type="dxa"/>
          </w:tcPr>
          <w:p w14:paraId="784CAAB1" w14:textId="77777777" w:rsidR="001A1457" w:rsidRPr="008E57D9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810" w:type="dxa"/>
          </w:tcPr>
          <w:p w14:paraId="303D5278" w14:textId="77777777" w:rsidR="001A1457" w:rsidRPr="008E57D9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70" w:type="dxa"/>
          </w:tcPr>
          <w:p w14:paraId="3B919D56" w14:textId="77777777" w:rsidR="001A1457" w:rsidRPr="008E57D9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43" w:type="dxa"/>
          </w:tcPr>
          <w:p w14:paraId="5C4DBA9E" w14:textId="77777777" w:rsidR="001A1457" w:rsidRPr="008E57D9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CFD1917" w14:textId="77777777" w:rsidR="001A1457" w:rsidRPr="008E57D9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383" w:type="dxa"/>
          </w:tcPr>
          <w:p w14:paraId="04B84B18" w14:textId="77777777" w:rsidR="001A1457" w:rsidRPr="008E57D9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1203" w:type="dxa"/>
          </w:tcPr>
          <w:p w14:paraId="2D2592FD" w14:textId="77777777" w:rsidR="001A1457" w:rsidRPr="008E57D9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1584C164" w14:textId="77777777" w:rsidR="001A1457" w:rsidRPr="008E57D9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0FBC5C3" w14:textId="77777777" w:rsidR="001A1457" w:rsidRPr="008E57D9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</w:tr>
      <w:tr w:rsidR="001A1457" w:rsidRPr="008E57D9" w14:paraId="2DCD3C59" w14:textId="77777777" w:rsidTr="00517683">
        <w:tc>
          <w:tcPr>
            <w:tcW w:w="2979" w:type="dxa"/>
          </w:tcPr>
          <w:p w14:paraId="77A7CE2C" w14:textId="1377DD9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8E57D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14:paraId="7B9D7321" w14:textId="77777777" w:rsidR="001A1457" w:rsidRPr="008E57D9" w:rsidRDefault="001A1457" w:rsidP="001A145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683AD455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1A1457" w:rsidRPr="008E57D9" w14:paraId="2FA28A1A" w14:textId="77777777" w:rsidTr="00517683">
        <w:tc>
          <w:tcPr>
            <w:tcW w:w="2979" w:type="dxa"/>
          </w:tcPr>
          <w:p w14:paraId="292ABA5E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8E57D9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8E57D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673C60DE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5736027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A1457" w:rsidRPr="008E57D9" w14:paraId="64CFAD68" w14:textId="77777777" w:rsidTr="00517683">
        <w:tc>
          <w:tcPr>
            <w:tcW w:w="2979" w:type="dxa"/>
          </w:tcPr>
          <w:p w14:paraId="0998D274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46CE58CC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5E305692" w:rsidR="001A1457" w:rsidRPr="008E57D9" w:rsidRDefault="005B5D15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  <w:tc>
          <w:tcPr>
            <w:tcW w:w="243" w:type="dxa"/>
          </w:tcPr>
          <w:p w14:paraId="044FA1E2" w14:textId="77777777" w:rsidR="001A1457" w:rsidRPr="008E57D9" w:rsidRDefault="001A1457" w:rsidP="005B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7F7609CF" w:rsidR="001A1457" w:rsidRPr="008E57D9" w:rsidRDefault="005B5D15" w:rsidP="005B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  <w:tc>
          <w:tcPr>
            <w:tcW w:w="383" w:type="dxa"/>
          </w:tcPr>
          <w:p w14:paraId="2EE221DB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1D18FAD5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1EFED0C5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6BDF7261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</w:tr>
      <w:tr w:rsidR="001A1457" w:rsidRPr="008E57D9" w14:paraId="59B99EC8" w14:textId="77777777" w:rsidTr="00517683">
        <w:tc>
          <w:tcPr>
            <w:tcW w:w="2979" w:type="dxa"/>
          </w:tcPr>
          <w:p w14:paraId="0E3C549D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810" w:type="dxa"/>
          </w:tcPr>
          <w:p w14:paraId="3B86B8BE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3B7FFE7D" w:rsidR="001A1457" w:rsidRPr="008E57D9" w:rsidRDefault="005B5D15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  <w:tc>
          <w:tcPr>
            <w:tcW w:w="243" w:type="dxa"/>
          </w:tcPr>
          <w:p w14:paraId="14D5FF27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0CCE4ED2" w:rsidR="001A1457" w:rsidRPr="008E57D9" w:rsidRDefault="005B5D15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  <w:tc>
          <w:tcPr>
            <w:tcW w:w="383" w:type="dxa"/>
          </w:tcPr>
          <w:p w14:paraId="4B7BC53C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64A68A2" w14:textId="679FDC50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  <w:tc>
          <w:tcPr>
            <w:tcW w:w="236" w:type="dxa"/>
            <w:shd w:val="clear" w:color="auto" w:fill="auto"/>
          </w:tcPr>
          <w:p w14:paraId="4F9D06E3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61E0BDA" w14:textId="66D7B4BE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</w:tr>
      <w:tr w:rsidR="001A1457" w:rsidRPr="008E57D9" w14:paraId="41021CB9" w14:textId="77777777" w:rsidTr="00517683">
        <w:trPr>
          <w:trHeight w:val="404"/>
        </w:trPr>
        <w:tc>
          <w:tcPr>
            <w:tcW w:w="2979" w:type="dxa"/>
          </w:tcPr>
          <w:p w14:paraId="410D50C6" w14:textId="3FD701AF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0605"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A60605" w:rsidRPr="008E57D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8E57D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8E57D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6E087E8" w14:textId="77777777" w:rsidR="001A1457" w:rsidRPr="008E57D9" w:rsidRDefault="001A1457" w:rsidP="001A145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2D53445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842EEB2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CBDBE8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59C04ACA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1A1457" w:rsidRPr="008E57D9" w14:paraId="14283FA0" w14:textId="77777777" w:rsidTr="00517683">
        <w:tc>
          <w:tcPr>
            <w:tcW w:w="2979" w:type="dxa"/>
          </w:tcPr>
          <w:p w14:paraId="0914A9EC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78C7657F" w14:textId="77777777" w:rsidR="001A1457" w:rsidRPr="008E57D9" w:rsidRDefault="001A1457" w:rsidP="001A145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75B06F47" w:rsidR="001A1457" w:rsidRPr="008E57D9" w:rsidRDefault="005B5D15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43" w:type="dxa"/>
          </w:tcPr>
          <w:p w14:paraId="1DA9FDBB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44EEC163" w:rsidR="001A1457" w:rsidRPr="008E57D9" w:rsidRDefault="005B5D15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383" w:type="dxa"/>
          </w:tcPr>
          <w:p w14:paraId="15A65964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29C01511" w14:textId="2964137A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36" w:type="dxa"/>
            <w:shd w:val="clear" w:color="auto" w:fill="auto"/>
          </w:tcPr>
          <w:p w14:paraId="48F4E872" w14:textId="77777777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76862AE3" w14:textId="31DE3D75" w:rsidR="001A1457" w:rsidRPr="008E57D9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32,000,771</w:t>
            </w:r>
          </w:p>
        </w:tc>
      </w:tr>
    </w:tbl>
    <w:p w14:paraId="6A70605D" w14:textId="77777777" w:rsidR="002F5734" w:rsidRPr="008E57D9" w:rsidRDefault="002F5734" w:rsidP="002F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sz w:val="16"/>
          <w:szCs w:val="16"/>
        </w:rPr>
      </w:pPr>
    </w:p>
    <w:p w14:paraId="4F872B53" w14:textId="43DB47E3" w:rsidR="000950DE" w:rsidRPr="008E57D9" w:rsidRDefault="00E4660E" w:rsidP="00A80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  <w:sectPr w:rsidR="000950DE" w:rsidRPr="008E57D9" w:rsidSect="005F349E">
          <w:headerReference w:type="default" r:id="rId18"/>
          <w:pgSz w:w="11909" w:h="16834" w:code="9"/>
          <w:pgMar w:top="691" w:right="1152" w:bottom="576" w:left="1152" w:header="720" w:footer="720" w:gutter="0"/>
          <w:pgNumType w:start="24"/>
          <w:cols w:space="708"/>
          <w:titlePg/>
          <w:docGrid w:linePitch="360"/>
        </w:sectPr>
      </w:pPr>
      <w:r w:rsidRPr="008E57D9">
        <w:rPr>
          <w:rFonts w:ascii="Angsana New" w:hAnsi="Angsana New" w:hint="cs"/>
          <w:sz w:val="30"/>
          <w:szCs w:val="30"/>
          <w:cs/>
        </w:rPr>
        <w:t>ใน</w:t>
      </w:r>
      <w:r w:rsidR="008918AF" w:rsidRPr="008E57D9">
        <w:rPr>
          <w:rFonts w:ascii="Angsana New" w:hAnsi="Angsana New" w:hint="cs"/>
          <w:sz w:val="30"/>
          <w:szCs w:val="30"/>
          <w:cs/>
        </w:rPr>
        <w:t>ระหว่างงวด</w:t>
      </w:r>
      <w:r w:rsidR="00A60605" w:rsidRPr="008E57D9">
        <w:rPr>
          <w:rFonts w:ascii="Angsana New" w:hAnsi="Angsana New" w:hint="cs"/>
          <w:sz w:val="30"/>
          <w:szCs w:val="30"/>
          <w:cs/>
        </w:rPr>
        <w:t>เก้าเดือนสิ้น</w:t>
      </w:r>
      <w:r w:rsidR="008918AF" w:rsidRPr="008E57D9">
        <w:rPr>
          <w:rFonts w:ascii="Angsana New" w:hAnsi="Angsana New" w:hint="cs"/>
          <w:sz w:val="30"/>
          <w:szCs w:val="30"/>
          <w:cs/>
        </w:rPr>
        <w:t xml:space="preserve">สุดวันที่ </w:t>
      </w:r>
      <w:r w:rsidR="00A60605" w:rsidRPr="008E57D9">
        <w:rPr>
          <w:rFonts w:ascii="Angsana New" w:hAnsi="Angsana New"/>
          <w:sz w:val="30"/>
          <w:szCs w:val="30"/>
        </w:rPr>
        <w:t xml:space="preserve">30 </w:t>
      </w:r>
      <w:r w:rsidR="00A60605" w:rsidRPr="008E57D9">
        <w:rPr>
          <w:rFonts w:ascii="Angsana New" w:hAnsi="Angsana New"/>
          <w:sz w:val="30"/>
          <w:szCs w:val="30"/>
          <w:cs/>
        </w:rPr>
        <w:t>กันยายน</w:t>
      </w:r>
      <w:r w:rsidR="008918AF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="008918AF"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7C69B1" w:rsidRPr="008E57D9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="007C69B1" w:rsidRPr="008E57D9">
        <w:rPr>
          <w:rFonts w:ascii="Angsana New" w:hAnsi="Angsana New"/>
          <w:sz w:val="30"/>
          <w:szCs w:val="30"/>
          <w:cs/>
        </w:rPr>
        <w:t xml:space="preserve"> </w:t>
      </w:r>
      <w:r w:rsidR="007C69B1" w:rsidRPr="008E57D9">
        <w:rPr>
          <w:rFonts w:ascii="Angsana New" w:hAnsi="Angsana New"/>
          <w:sz w:val="30"/>
          <w:szCs w:val="30"/>
        </w:rPr>
        <w:t>AWC Share</w:t>
      </w:r>
      <w:r w:rsidR="00367332" w:rsidRPr="008E57D9">
        <w:rPr>
          <w:rFonts w:ascii="Angsana New" w:hAnsi="Angsana New"/>
          <w:sz w:val="30"/>
          <w:szCs w:val="30"/>
        </w:rPr>
        <w:t>s</w:t>
      </w:r>
      <w:r w:rsidR="007C69B1" w:rsidRPr="008E57D9">
        <w:rPr>
          <w:rFonts w:ascii="Angsana New" w:hAnsi="Angsana New"/>
          <w:sz w:val="30"/>
          <w:szCs w:val="30"/>
        </w:rPr>
        <w:t xml:space="preserve"> Plan Tranch</w:t>
      </w:r>
      <w:r w:rsidR="00B92FA1" w:rsidRPr="008E57D9">
        <w:rPr>
          <w:rFonts w:ascii="Angsana New" w:hAnsi="Angsana New"/>
          <w:sz w:val="30"/>
          <w:szCs w:val="30"/>
        </w:rPr>
        <w:t>e</w:t>
      </w:r>
      <w:r w:rsidR="00AB2E26" w:rsidRPr="008E57D9">
        <w:rPr>
          <w:rFonts w:ascii="Angsana New" w:hAnsi="Angsana New"/>
          <w:sz w:val="30"/>
          <w:szCs w:val="30"/>
        </w:rPr>
        <w:t xml:space="preserve"> </w:t>
      </w:r>
      <w:r w:rsidR="007C69B1" w:rsidRPr="008E57D9">
        <w:rPr>
          <w:rFonts w:ascii="Angsana New" w:hAnsi="Angsana New"/>
          <w:sz w:val="30"/>
          <w:szCs w:val="30"/>
        </w:rPr>
        <w:t>1</w:t>
      </w:r>
      <w:r w:rsidR="00723925"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และ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AWC Shares Plan Tranche 2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ให้แก่พนักงานจำนวน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D52E31" w:rsidRPr="008E57D9">
        <w:rPr>
          <w:rFonts w:ascii="Angsana New" w:hAnsi="Angsana New"/>
          <w:sz w:val="30"/>
          <w:szCs w:val="30"/>
        </w:rPr>
        <w:t>658,000</w:t>
      </w:r>
      <w:r w:rsidR="00742062" w:rsidRPr="008E57D9">
        <w:rPr>
          <w:rFonts w:ascii="Angsana New" w:hAnsi="Angsana New"/>
          <w:sz w:val="30"/>
          <w:szCs w:val="30"/>
        </w:rPr>
        <w:t xml:space="preserve"> </w:t>
      </w:r>
      <w:r w:rsidR="00020959" w:rsidRPr="008E57D9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8E57D9">
        <w:rPr>
          <w:rFonts w:ascii="Angsana New" w:hAnsi="Angsana New" w:hint="cs"/>
          <w:sz w:val="30"/>
          <w:szCs w:val="30"/>
          <w:cs/>
        </w:rPr>
        <w:t>และ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D52E31" w:rsidRPr="008E57D9">
        <w:rPr>
          <w:rFonts w:ascii="Angsana New" w:hAnsi="Angsana New"/>
          <w:sz w:val="30"/>
          <w:szCs w:val="30"/>
        </w:rPr>
        <w:t xml:space="preserve">914,000 </w:t>
      </w:r>
      <w:r w:rsidRPr="008E57D9">
        <w:rPr>
          <w:rFonts w:ascii="Angsana New" w:hAnsi="Angsana New" w:hint="cs"/>
          <w:sz w:val="30"/>
          <w:szCs w:val="30"/>
          <w:cs/>
        </w:rPr>
        <w:t>หุ้น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ตามลำดับ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="007C69B1" w:rsidRPr="008E57D9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7C69B1" w:rsidRPr="008E57D9">
        <w:rPr>
          <w:rFonts w:ascii="Angsana New" w:hAnsi="Angsana New"/>
          <w:sz w:val="30"/>
          <w:szCs w:val="30"/>
          <w:cs/>
        </w:rPr>
        <w:t xml:space="preserve"> </w:t>
      </w:r>
      <w:r w:rsidR="007C69B1" w:rsidRPr="008E57D9">
        <w:rPr>
          <w:rFonts w:ascii="Angsana New" w:hAnsi="Angsana New"/>
          <w:sz w:val="30"/>
          <w:szCs w:val="30"/>
        </w:rPr>
        <w:t xml:space="preserve">1 </w:t>
      </w:r>
      <w:r w:rsidR="007C69B1" w:rsidRPr="008E57D9">
        <w:rPr>
          <w:rFonts w:ascii="Angsana New" w:hAnsi="Angsana New" w:hint="cs"/>
          <w:sz w:val="30"/>
          <w:szCs w:val="30"/>
          <w:cs/>
        </w:rPr>
        <w:t>บาท</w:t>
      </w:r>
      <w:r w:rsidR="00723925" w:rsidRPr="008E57D9">
        <w:rPr>
          <w:rFonts w:ascii="Angsana New" w:hAnsi="Angsana New"/>
          <w:sz w:val="30"/>
          <w:szCs w:val="30"/>
        </w:rPr>
        <w:t xml:space="preserve"> </w:t>
      </w:r>
      <w:r w:rsidR="00723925" w:rsidRPr="008E57D9">
        <w:rPr>
          <w:rFonts w:ascii="Angsana New" w:hAnsi="Angsana New" w:hint="cs"/>
          <w:sz w:val="30"/>
          <w:szCs w:val="30"/>
          <w:cs/>
        </w:rPr>
        <w:t>ซึ่งบริษัทได้จดทะเบียนเพิ่มทุนกับกระทรวงพาณิชย์แล้ว</w:t>
      </w:r>
      <w:r w:rsidR="00723925" w:rsidRPr="008E57D9">
        <w:rPr>
          <w:rFonts w:ascii="Angsana New" w:hAnsi="Angsana New"/>
          <w:sz w:val="30"/>
          <w:szCs w:val="30"/>
          <w:cs/>
        </w:rPr>
        <w:t xml:space="preserve"> </w:t>
      </w:r>
      <w:r w:rsidR="00723925" w:rsidRPr="008E57D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23925" w:rsidRPr="008E57D9">
        <w:rPr>
          <w:rFonts w:ascii="Angsana New" w:hAnsi="Angsana New"/>
          <w:sz w:val="30"/>
          <w:szCs w:val="30"/>
        </w:rPr>
        <w:t xml:space="preserve"> </w:t>
      </w:r>
      <w:r w:rsidR="00723925" w:rsidRPr="008E57D9">
        <w:rPr>
          <w:rFonts w:ascii="Angsana New" w:hAnsi="Angsana New" w:hint="cs"/>
          <w:sz w:val="30"/>
          <w:szCs w:val="30"/>
          <w:cs/>
        </w:rPr>
        <w:t>9</w:t>
      </w:r>
      <w:r w:rsidR="00723925" w:rsidRPr="008E57D9">
        <w:rPr>
          <w:rFonts w:ascii="Angsana New" w:hAnsi="Angsana New"/>
          <w:sz w:val="30"/>
          <w:szCs w:val="30"/>
        </w:rPr>
        <w:t xml:space="preserve"> </w:t>
      </w:r>
      <w:r w:rsidR="00723925" w:rsidRPr="008E57D9">
        <w:rPr>
          <w:rFonts w:ascii="Angsana New" w:hAnsi="Angsana New" w:hint="cs"/>
          <w:sz w:val="30"/>
          <w:szCs w:val="30"/>
          <w:cs/>
        </w:rPr>
        <w:t>มีนาคม</w:t>
      </w:r>
      <w:r w:rsidR="00723925" w:rsidRPr="008E57D9">
        <w:rPr>
          <w:rFonts w:ascii="Angsana New" w:hAnsi="Angsana New"/>
          <w:sz w:val="30"/>
          <w:szCs w:val="30"/>
          <w:cs/>
        </w:rPr>
        <w:t xml:space="preserve"> </w:t>
      </w:r>
      <w:r w:rsidR="00723925" w:rsidRPr="008E57D9">
        <w:rPr>
          <w:rFonts w:ascii="Angsana New" w:hAnsi="Angsana New"/>
          <w:sz w:val="30"/>
          <w:szCs w:val="30"/>
        </w:rPr>
        <w:t>2566</w:t>
      </w:r>
    </w:p>
    <w:p w14:paraId="03806E4C" w14:textId="77777777" w:rsidR="00003739" w:rsidRPr="008E57D9" w:rsidRDefault="00003739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8E57D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13555D25" w14:textId="77777777" w:rsidR="00003739" w:rsidRPr="008E57D9" w:rsidRDefault="00003739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8E57D9" w:rsidRDefault="00630618" w:rsidP="009C2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E57D9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8E57D9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8E57D9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8E57D9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9"/>
        <w:gridCol w:w="1241"/>
        <w:gridCol w:w="180"/>
        <w:gridCol w:w="1259"/>
        <w:gridCol w:w="181"/>
        <w:gridCol w:w="1170"/>
        <w:gridCol w:w="180"/>
        <w:gridCol w:w="1260"/>
        <w:gridCol w:w="270"/>
        <w:gridCol w:w="1170"/>
        <w:gridCol w:w="180"/>
        <w:gridCol w:w="1350"/>
      </w:tblGrid>
      <w:tr w:rsidR="00C15066" w:rsidRPr="008E57D9" w14:paraId="270D76B5" w14:textId="77777777" w:rsidTr="00AF2174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6"/>
            <w:vAlign w:val="bottom"/>
          </w:tcPr>
          <w:p w14:paraId="31A521C6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8E57D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8E57D9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8E57D9" w14:paraId="435B9258" w14:textId="77777777" w:rsidTr="00AF2174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7ADBE03E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60605" w:rsidRPr="008E57D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เก้าเดือนสิ้น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8E57D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8E57D9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8E57D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8E57D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4"/>
            <w:vAlign w:val="bottom"/>
          </w:tcPr>
          <w:p w14:paraId="4F7C9D72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8E57D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8E57D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8E57D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B9FA9E4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45518B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8E57D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8E57D9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8E57D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8D7814" w:rsidRPr="008E57D9" w14:paraId="3994557C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3AEBD6D5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="00A60605" w:rsidRPr="008E57D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60605" w:rsidRPr="008E57D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147B7D" w14:textId="74284829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E57D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3ED23471" w14:textId="77777777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329836" w14:textId="709F1196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E57D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D061C32" w14:textId="77777777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E747611" w14:textId="077F1E77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E57D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34E24417" w14:textId="77777777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1D6C3005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E57D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28F551E8" w14:textId="77777777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4F786056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E57D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3F8C4955" w14:textId="77777777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28BE6D1B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E57D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E57ACCB" w14:textId="77777777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8CAAA7" w14:textId="508AABBE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E57D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537BD0BD" w14:textId="77777777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4C1A6CDD" w:rsidR="008D7814" w:rsidRPr="008E57D9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E57D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1756C" w:rsidRPr="008E57D9" w14:paraId="74FD25BD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5E33CF0B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49ABEE7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3F9A5898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458D4C" w14:textId="30ECF548" w:rsidR="0011756C" w:rsidRPr="008E57D9" w:rsidRDefault="003B0B83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A4A5A6D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17BDBD2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27ACC110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29773803" w14:textId="058C21B1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</w:tcPr>
          <w:p w14:paraId="5DACA394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30C5276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AC44FB5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832C099" w14:textId="51877E74" w:rsidR="0011756C" w:rsidRPr="008E57D9" w:rsidRDefault="003B0B83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E13925B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FE2B906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7E100B5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1DE4FE51" w14:textId="0499CA03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1756C" w:rsidRPr="008E57D9" w14:paraId="26A9EC62" w14:textId="77777777" w:rsidTr="00AF2174">
        <w:trPr>
          <w:cantSplit/>
          <w:tblHeader/>
        </w:trPr>
        <w:tc>
          <w:tcPr>
            <w:tcW w:w="3240" w:type="dxa"/>
          </w:tcPr>
          <w:p w14:paraId="54D2DAAD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6"/>
            <w:shd w:val="clear" w:color="auto" w:fill="auto"/>
            <w:vAlign w:val="center"/>
          </w:tcPr>
          <w:p w14:paraId="381C099F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E57D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756C" w:rsidRPr="008E57D9" w14:paraId="1F8A3F49" w14:textId="77777777" w:rsidTr="00AF2174">
        <w:trPr>
          <w:cantSplit/>
          <w:trHeight w:val="236"/>
        </w:trPr>
        <w:tc>
          <w:tcPr>
            <w:tcW w:w="3240" w:type="dxa"/>
          </w:tcPr>
          <w:p w14:paraId="5FDE3A59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C61D448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5019D64D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5C4ED8F4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7E5FFC7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11756C" w:rsidRPr="008E57D9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276E3B" w:rsidRPr="008E57D9" w14:paraId="75D5A505" w14:textId="77777777">
        <w:trPr>
          <w:cantSplit/>
          <w:trHeight w:val="236"/>
        </w:trPr>
        <w:tc>
          <w:tcPr>
            <w:tcW w:w="3240" w:type="dxa"/>
          </w:tcPr>
          <w:p w14:paraId="15AAA365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4E4B254B" w14:textId="36E6A592" w:rsidR="00276E3B" w:rsidRPr="008E57D9" w:rsidRDefault="00333142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7,392,868 </w:t>
            </w:r>
          </w:p>
        </w:tc>
        <w:tc>
          <w:tcPr>
            <w:tcW w:w="180" w:type="dxa"/>
            <w:vAlign w:val="bottom"/>
          </w:tcPr>
          <w:p w14:paraId="33E292A7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20D36F" w14:textId="08689DCE" w:rsidR="00276E3B" w:rsidRPr="008E57D9" w:rsidRDefault="00FB7BE1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3,979,082 </w:t>
            </w:r>
          </w:p>
        </w:tc>
        <w:tc>
          <w:tcPr>
            <w:tcW w:w="199" w:type="dxa"/>
            <w:gridSpan w:val="2"/>
            <w:vAlign w:val="bottom"/>
          </w:tcPr>
          <w:p w14:paraId="045BF6BC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715409E" w14:textId="7E28F654" w:rsidR="00276E3B" w:rsidRPr="008E57D9" w:rsidRDefault="002F5A07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2,688,819 </w:t>
            </w:r>
          </w:p>
        </w:tc>
        <w:tc>
          <w:tcPr>
            <w:tcW w:w="180" w:type="dxa"/>
            <w:vAlign w:val="bottom"/>
          </w:tcPr>
          <w:p w14:paraId="655CE1AF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4AF32E" w14:textId="1CC55C17" w:rsidR="00276E3B" w:rsidRPr="008E57D9" w:rsidRDefault="00936688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2,360,859 </w:t>
            </w:r>
          </w:p>
        </w:tc>
        <w:tc>
          <w:tcPr>
            <w:tcW w:w="181" w:type="dxa"/>
            <w:vAlign w:val="bottom"/>
          </w:tcPr>
          <w:p w14:paraId="5160082C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265F5E" w14:textId="2B4F9BDE" w:rsidR="00276E3B" w:rsidRPr="008E57D9" w:rsidRDefault="00F307FC" w:rsidP="00B6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17257BC2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097674" w14:textId="72D843A3" w:rsidR="00276E3B" w:rsidRPr="008E57D9" w:rsidRDefault="00E10043" w:rsidP="0058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4A1203BA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25CA44" w14:textId="312049DF" w:rsidR="00276E3B" w:rsidRPr="008E57D9" w:rsidRDefault="0001327C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10,081,687 </w:t>
            </w:r>
          </w:p>
        </w:tc>
        <w:tc>
          <w:tcPr>
            <w:tcW w:w="180" w:type="dxa"/>
            <w:vAlign w:val="bottom"/>
          </w:tcPr>
          <w:p w14:paraId="34CD686C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2BC948" w14:textId="7177819E" w:rsidR="00276E3B" w:rsidRPr="008E57D9" w:rsidRDefault="00E06070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6,339,941 </w:t>
            </w:r>
          </w:p>
        </w:tc>
      </w:tr>
      <w:tr w:rsidR="00276E3B" w:rsidRPr="008E57D9" w14:paraId="7F1EC935" w14:textId="77777777">
        <w:trPr>
          <w:cantSplit/>
          <w:trHeight w:val="236"/>
        </w:trPr>
        <w:tc>
          <w:tcPr>
            <w:tcW w:w="3240" w:type="dxa"/>
          </w:tcPr>
          <w:p w14:paraId="2028B72A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550793F5" w14:textId="496AAA61" w:rsidR="00276E3B" w:rsidRPr="008E57D9" w:rsidRDefault="00333142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23,067 </w:t>
            </w:r>
          </w:p>
        </w:tc>
        <w:tc>
          <w:tcPr>
            <w:tcW w:w="180" w:type="dxa"/>
            <w:vAlign w:val="bottom"/>
          </w:tcPr>
          <w:p w14:paraId="1EC405B5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1BB337" w14:textId="307A9578" w:rsidR="00276E3B" w:rsidRPr="008E57D9" w:rsidRDefault="00FB7BE1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16,710 </w:t>
            </w:r>
          </w:p>
        </w:tc>
        <w:tc>
          <w:tcPr>
            <w:tcW w:w="199" w:type="dxa"/>
            <w:gridSpan w:val="2"/>
            <w:vAlign w:val="bottom"/>
          </w:tcPr>
          <w:p w14:paraId="7EB7233D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2CFC854" w14:textId="047EEF2D" w:rsidR="00276E3B" w:rsidRPr="008E57D9" w:rsidRDefault="002F5A07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170,558 </w:t>
            </w:r>
          </w:p>
        </w:tc>
        <w:tc>
          <w:tcPr>
            <w:tcW w:w="180" w:type="dxa"/>
            <w:vAlign w:val="bottom"/>
          </w:tcPr>
          <w:p w14:paraId="08453162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1844189" w14:textId="5A6AAB3B" w:rsidR="00276E3B" w:rsidRPr="008E57D9" w:rsidRDefault="00936688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119,138 </w:t>
            </w:r>
          </w:p>
        </w:tc>
        <w:tc>
          <w:tcPr>
            <w:tcW w:w="181" w:type="dxa"/>
            <w:vAlign w:val="bottom"/>
          </w:tcPr>
          <w:p w14:paraId="29D302CE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F711B" w14:textId="281B659F" w:rsidR="00276E3B" w:rsidRPr="008E57D9" w:rsidRDefault="00F307FC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(193,625)</w:t>
            </w:r>
          </w:p>
        </w:tc>
        <w:tc>
          <w:tcPr>
            <w:tcW w:w="180" w:type="dxa"/>
          </w:tcPr>
          <w:p w14:paraId="1442CB3D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7BA000" w14:textId="6DA7CBD5" w:rsidR="00276E3B" w:rsidRPr="008E57D9" w:rsidRDefault="00E10043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(135,848)</w:t>
            </w:r>
          </w:p>
        </w:tc>
        <w:tc>
          <w:tcPr>
            <w:tcW w:w="270" w:type="dxa"/>
          </w:tcPr>
          <w:p w14:paraId="5EB60CB8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12DE31" w14:textId="3EBEB492" w:rsidR="00276E3B" w:rsidRPr="008E57D9" w:rsidRDefault="0001327C" w:rsidP="0058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3E2AE21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3F07E6" w14:textId="10B470D4" w:rsidR="00276E3B" w:rsidRPr="008E57D9" w:rsidRDefault="00E06070" w:rsidP="0058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276E3B" w:rsidRPr="008E57D9" w14:paraId="32542346" w14:textId="77777777">
        <w:trPr>
          <w:cantSplit/>
        </w:trPr>
        <w:tc>
          <w:tcPr>
            <w:tcW w:w="3240" w:type="dxa"/>
          </w:tcPr>
          <w:p w14:paraId="5B1A0178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B74551" w14:textId="1C172B00" w:rsidR="00276E3B" w:rsidRPr="008E57D9" w:rsidRDefault="00333142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7,415,935 </w:t>
            </w:r>
          </w:p>
        </w:tc>
        <w:tc>
          <w:tcPr>
            <w:tcW w:w="180" w:type="dxa"/>
            <w:vAlign w:val="bottom"/>
          </w:tcPr>
          <w:p w14:paraId="04EAFD69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085579" w14:textId="69C4E7D2" w:rsidR="00276E3B" w:rsidRPr="008E57D9" w:rsidRDefault="00FB7BE1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3,995,792 </w:t>
            </w:r>
          </w:p>
        </w:tc>
        <w:tc>
          <w:tcPr>
            <w:tcW w:w="199" w:type="dxa"/>
            <w:gridSpan w:val="2"/>
            <w:vAlign w:val="bottom"/>
          </w:tcPr>
          <w:p w14:paraId="48C3E2DD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DE3254F" w14:textId="14AA522A" w:rsidR="00276E3B" w:rsidRPr="008E57D9" w:rsidRDefault="002F5A07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2,859,377 </w:t>
            </w:r>
          </w:p>
        </w:tc>
        <w:tc>
          <w:tcPr>
            <w:tcW w:w="180" w:type="dxa"/>
            <w:vAlign w:val="bottom"/>
          </w:tcPr>
          <w:p w14:paraId="2E1B0631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DC94C02" w14:textId="4937DE36" w:rsidR="00276E3B" w:rsidRPr="008E57D9" w:rsidRDefault="00936688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2,479,997 </w:t>
            </w:r>
          </w:p>
        </w:tc>
        <w:tc>
          <w:tcPr>
            <w:tcW w:w="181" w:type="dxa"/>
            <w:vAlign w:val="bottom"/>
          </w:tcPr>
          <w:p w14:paraId="0E75CA23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D85949" w14:textId="3E1653A9" w:rsidR="00276E3B" w:rsidRPr="008E57D9" w:rsidRDefault="00F307FC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(193,625)</w:t>
            </w:r>
          </w:p>
        </w:tc>
        <w:tc>
          <w:tcPr>
            <w:tcW w:w="180" w:type="dxa"/>
          </w:tcPr>
          <w:p w14:paraId="21E624AE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19F4EA" w14:textId="5943A1E3" w:rsidR="00276E3B" w:rsidRPr="008E57D9" w:rsidRDefault="00E10043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(135,848)</w:t>
            </w:r>
          </w:p>
        </w:tc>
        <w:tc>
          <w:tcPr>
            <w:tcW w:w="270" w:type="dxa"/>
          </w:tcPr>
          <w:p w14:paraId="1FD57659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29F6CB" w14:textId="35222699" w:rsidR="00276E3B" w:rsidRPr="008E57D9" w:rsidRDefault="0001327C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10,081,687 </w:t>
            </w:r>
          </w:p>
        </w:tc>
        <w:tc>
          <w:tcPr>
            <w:tcW w:w="180" w:type="dxa"/>
            <w:vAlign w:val="bottom"/>
          </w:tcPr>
          <w:p w14:paraId="73EDA801" w14:textId="77777777" w:rsidR="00276E3B" w:rsidRPr="008E57D9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531B88" w14:textId="7559342D" w:rsidR="00276E3B" w:rsidRPr="008E57D9" w:rsidRDefault="00E06070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6,339,941 </w:t>
            </w:r>
          </w:p>
        </w:tc>
      </w:tr>
      <w:tr w:rsidR="00446C41" w:rsidRPr="008E57D9" w14:paraId="12903736" w14:textId="77777777" w:rsidTr="00AF2174">
        <w:trPr>
          <w:cantSplit/>
        </w:trPr>
        <w:tc>
          <w:tcPr>
            <w:tcW w:w="3240" w:type="dxa"/>
          </w:tcPr>
          <w:p w14:paraId="60D9F970" w14:textId="77777777" w:rsidR="00446C41" w:rsidRPr="008E57D9" w:rsidRDefault="00446C41" w:rsidP="00446C41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E8DD774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428F2EF8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43A3F57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2957100F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0FE83E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446C41" w:rsidRPr="008E57D9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C3148A" w:rsidRPr="008E57D9" w14:paraId="6C6B5621" w14:textId="77777777" w:rsidTr="005C64FC">
        <w:trPr>
          <w:cantSplit/>
        </w:trPr>
        <w:tc>
          <w:tcPr>
            <w:tcW w:w="3240" w:type="dxa"/>
          </w:tcPr>
          <w:p w14:paraId="41A2C2F2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1C1D9DD3" w14:textId="1E69F18C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5,692</w:t>
            </w:r>
          </w:p>
        </w:tc>
        <w:tc>
          <w:tcPr>
            <w:tcW w:w="180" w:type="dxa"/>
            <w:vAlign w:val="bottom"/>
          </w:tcPr>
          <w:p w14:paraId="373C6E5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0B18E" w14:textId="08A07C68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280</w:t>
            </w:r>
          </w:p>
        </w:tc>
        <w:tc>
          <w:tcPr>
            <w:tcW w:w="199" w:type="dxa"/>
            <w:gridSpan w:val="2"/>
            <w:vAlign w:val="bottom"/>
          </w:tcPr>
          <w:p w14:paraId="2C885ACC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60FFF28" w14:textId="4E565E3A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8,701</w:t>
            </w:r>
          </w:p>
        </w:tc>
        <w:tc>
          <w:tcPr>
            <w:tcW w:w="180" w:type="dxa"/>
            <w:vAlign w:val="bottom"/>
          </w:tcPr>
          <w:p w14:paraId="2EBC5A1A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D9769C" w14:textId="4EE07F0D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114</w:t>
            </w:r>
          </w:p>
        </w:tc>
        <w:tc>
          <w:tcPr>
            <w:tcW w:w="181" w:type="dxa"/>
            <w:vAlign w:val="bottom"/>
          </w:tcPr>
          <w:p w14:paraId="53A7E602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2FC26D" w14:textId="5FDCFB18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42B86D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A9E591" w14:textId="730EFD85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8DFD1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0F1D61" w14:textId="15300D5B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14,393</w:t>
            </w:r>
          </w:p>
        </w:tc>
        <w:tc>
          <w:tcPr>
            <w:tcW w:w="180" w:type="dxa"/>
            <w:vAlign w:val="bottom"/>
          </w:tcPr>
          <w:p w14:paraId="01E704E2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B30249" w14:textId="7F722181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394</w:t>
            </w:r>
          </w:p>
        </w:tc>
      </w:tr>
      <w:tr w:rsidR="00C3148A" w:rsidRPr="008E57D9" w14:paraId="457E950C" w14:textId="77777777" w:rsidTr="005C64FC">
        <w:trPr>
          <w:cantSplit/>
        </w:trPr>
        <w:tc>
          <w:tcPr>
            <w:tcW w:w="3240" w:type="dxa"/>
          </w:tcPr>
          <w:p w14:paraId="6CD415E3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F58A6DE" w14:textId="1DFAA454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3,131</w:t>
            </w:r>
          </w:p>
        </w:tc>
        <w:tc>
          <w:tcPr>
            <w:tcW w:w="180" w:type="dxa"/>
            <w:vAlign w:val="bottom"/>
          </w:tcPr>
          <w:p w14:paraId="270660CD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BC5D42" w14:textId="7350AF4D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42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768</w:t>
            </w:r>
          </w:p>
        </w:tc>
        <w:tc>
          <w:tcPr>
            <w:tcW w:w="199" w:type="dxa"/>
            <w:gridSpan w:val="2"/>
            <w:vAlign w:val="bottom"/>
          </w:tcPr>
          <w:p w14:paraId="67527D13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2952268" w14:textId="01165E4B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19,110</w:t>
            </w:r>
          </w:p>
        </w:tc>
        <w:tc>
          <w:tcPr>
            <w:tcW w:w="180" w:type="dxa"/>
            <w:vAlign w:val="bottom"/>
          </w:tcPr>
          <w:p w14:paraId="0E55EE3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9F6B53" w14:textId="3168C9A3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27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826</w:t>
            </w:r>
          </w:p>
        </w:tc>
        <w:tc>
          <w:tcPr>
            <w:tcW w:w="181" w:type="dxa"/>
            <w:vAlign w:val="bottom"/>
          </w:tcPr>
          <w:p w14:paraId="2BE5185C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E446A9" w14:textId="7924D83A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6776E93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D9EB8D" w14:textId="72A3C395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(540)</w:t>
            </w:r>
          </w:p>
        </w:tc>
        <w:tc>
          <w:tcPr>
            <w:tcW w:w="270" w:type="dxa"/>
          </w:tcPr>
          <w:p w14:paraId="592E3426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936AEC" w14:textId="6DC98ED3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21,844</w:t>
            </w:r>
          </w:p>
        </w:tc>
        <w:tc>
          <w:tcPr>
            <w:tcW w:w="180" w:type="dxa"/>
            <w:vAlign w:val="bottom"/>
          </w:tcPr>
          <w:p w14:paraId="1E79C6C3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CAF750" w14:textId="653D3762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70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054</w:t>
            </w:r>
          </w:p>
        </w:tc>
      </w:tr>
      <w:tr w:rsidR="00C3148A" w:rsidRPr="008E57D9" w14:paraId="437620F4" w14:textId="77777777" w:rsidTr="00C57890">
        <w:trPr>
          <w:cantSplit/>
        </w:trPr>
        <w:tc>
          <w:tcPr>
            <w:tcW w:w="3240" w:type="dxa"/>
          </w:tcPr>
          <w:p w14:paraId="2428D729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305BBE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427" w:firstLine="89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D305A7" w14:textId="3F3C5965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427" w:firstLine="812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8CB5A1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2E2C6C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20B2C9" w14:textId="0516F128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977A5EE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5F621CB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257E4A" w14:textId="7E0F49C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3,878,910</w:t>
            </w:r>
          </w:p>
        </w:tc>
        <w:tc>
          <w:tcPr>
            <w:tcW w:w="180" w:type="dxa"/>
            <w:vAlign w:val="bottom"/>
          </w:tcPr>
          <w:p w14:paraId="5F6ACD2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2B9EF19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/>
                <w:sz w:val="28"/>
                <w:szCs w:val="28"/>
              </w:rPr>
            </w:pPr>
          </w:p>
          <w:p w14:paraId="46C94670" w14:textId="634ED7CE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848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715</w:t>
            </w:r>
          </w:p>
        </w:tc>
        <w:tc>
          <w:tcPr>
            <w:tcW w:w="181" w:type="dxa"/>
            <w:vAlign w:val="bottom"/>
          </w:tcPr>
          <w:p w14:paraId="32A001D7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2DA1B9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37610" w14:textId="7BA20268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851F4D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191E8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0E9E7F" w14:textId="70B3E139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33997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F15A45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252C52" w14:textId="49BEEE22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sz w:val="28"/>
                <w:szCs w:val="28"/>
              </w:rPr>
              <w:t>3,878,910</w:t>
            </w:r>
          </w:p>
        </w:tc>
        <w:tc>
          <w:tcPr>
            <w:tcW w:w="180" w:type="dxa"/>
            <w:vAlign w:val="bottom"/>
          </w:tcPr>
          <w:p w14:paraId="19223729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CCD3E4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/>
                <w:sz w:val="28"/>
                <w:szCs w:val="28"/>
              </w:rPr>
            </w:pPr>
          </w:p>
          <w:p w14:paraId="50AACC8D" w14:textId="6BD829EA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848</w:t>
            </w:r>
            <w:r w:rsidRPr="008E57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sz w:val="28"/>
                <w:szCs w:val="28"/>
                <w:cs/>
              </w:rPr>
              <w:t>715</w:t>
            </w:r>
          </w:p>
        </w:tc>
      </w:tr>
      <w:tr w:rsidR="00C3148A" w:rsidRPr="008E57D9" w14:paraId="25A5B2A0" w14:textId="77777777" w:rsidTr="00AF2174">
        <w:trPr>
          <w:cantSplit/>
        </w:trPr>
        <w:tc>
          <w:tcPr>
            <w:tcW w:w="3240" w:type="dxa"/>
          </w:tcPr>
          <w:p w14:paraId="25DB016A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21201" w14:textId="04DF79E6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7,424,758</w:t>
            </w:r>
          </w:p>
        </w:tc>
        <w:tc>
          <w:tcPr>
            <w:tcW w:w="180" w:type="dxa"/>
            <w:vAlign w:val="bottom"/>
          </w:tcPr>
          <w:p w14:paraId="5F0989AD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39F79" w14:textId="252C3342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</w:t>
            </w: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038</w:t>
            </w: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840</w:t>
            </w:r>
          </w:p>
        </w:tc>
        <w:tc>
          <w:tcPr>
            <w:tcW w:w="199" w:type="dxa"/>
            <w:gridSpan w:val="2"/>
            <w:vAlign w:val="bottom"/>
          </w:tcPr>
          <w:p w14:paraId="1C398E78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B5D32" w14:textId="44DD295A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6,766,098</w:t>
            </w:r>
          </w:p>
        </w:tc>
        <w:tc>
          <w:tcPr>
            <w:tcW w:w="180" w:type="dxa"/>
            <w:vAlign w:val="bottom"/>
          </w:tcPr>
          <w:p w14:paraId="1FD32B92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B42CE" w14:textId="5A5D8092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</w:t>
            </w: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364</w:t>
            </w: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652</w:t>
            </w:r>
          </w:p>
        </w:tc>
        <w:tc>
          <w:tcPr>
            <w:tcW w:w="181" w:type="dxa"/>
            <w:vAlign w:val="bottom"/>
          </w:tcPr>
          <w:p w14:paraId="137E863F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0D536" w14:textId="2FC7AF9F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D305D8B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1911C" w14:textId="6033B412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7D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(136</w:t>
            </w: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388)</w:t>
            </w:r>
          </w:p>
        </w:tc>
        <w:tc>
          <w:tcPr>
            <w:tcW w:w="270" w:type="dxa"/>
          </w:tcPr>
          <w:p w14:paraId="4CA8C38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0E7BC" w14:textId="1E976099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13,996,834</w:t>
            </w:r>
          </w:p>
        </w:tc>
        <w:tc>
          <w:tcPr>
            <w:tcW w:w="180" w:type="dxa"/>
            <w:vAlign w:val="bottom"/>
          </w:tcPr>
          <w:p w14:paraId="7DA6CFCA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E76F1" w14:textId="5A753D7E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7D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10</w:t>
            </w: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267</w:t>
            </w:r>
            <w:r w:rsidRPr="008E5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E57D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104</w:t>
            </w:r>
          </w:p>
        </w:tc>
      </w:tr>
      <w:tr w:rsidR="00C3148A" w:rsidRPr="008E57D9" w14:paraId="23427773" w14:textId="77777777" w:rsidTr="00AF2174">
        <w:trPr>
          <w:cantSplit/>
        </w:trPr>
        <w:tc>
          <w:tcPr>
            <w:tcW w:w="3240" w:type="dxa"/>
          </w:tcPr>
          <w:p w14:paraId="60C26B01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536ADFF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0DBDD759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D666C8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1FB51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834B95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148A" w:rsidRPr="008E57D9" w14:paraId="02CA0E1E" w14:textId="77777777" w:rsidTr="00C57890">
        <w:trPr>
          <w:cantSplit/>
        </w:trPr>
        <w:tc>
          <w:tcPr>
            <w:tcW w:w="3240" w:type="dxa"/>
          </w:tcPr>
          <w:p w14:paraId="47ED47A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กำไร (ขาดทุน) 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36406E93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470,948</w:t>
            </w:r>
          </w:p>
        </w:tc>
        <w:tc>
          <w:tcPr>
            <w:tcW w:w="180" w:type="dxa"/>
            <w:vAlign w:val="bottom"/>
          </w:tcPr>
          <w:p w14:paraId="0E8DDC0D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1F0AAF12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(1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118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473)</w:t>
            </w:r>
          </w:p>
        </w:tc>
        <w:tc>
          <w:tcPr>
            <w:tcW w:w="199" w:type="dxa"/>
            <w:gridSpan w:val="2"/>
            <w:vAlign w:val="bottom"/>
          </w:tcPr>
          <w:p w14:paraId="6BE09D47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41" w:type="dxa"/>
            <w:vAlign w:val="bottom"/>
          </w:tcPr>
          <w:p w14:paraId="22FEAC66" w14:textId="27C1FC6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3,713,631</w:t>
            </w:r>
          </w:p>
        </w:tc>
        <w:tc>
          <w:tcPr>
            <w:tcW w:w="180" w:type="dxa"/>
            <w:vAlign w:val="bottom"/>
          </w:tcPr>
          <w:p w14:paraId="1F28856C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1DE88491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155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125</w:t>
            </w:r>
          </w:p>
        </w:tc>
        <w:tc>
          <w:tcPr>
            <w:tcW w:w="181" w:type="dxa"/>
            <w:vAlign w:val="bottom"/>
          </w:tcPr>
          <w:p w14:paraId="5A5EBCD9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7D30BF6F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(82,441)</w:t>
            </w:r>
          </w:p>
        </w:tc>
        <w:tc>
          <w:tcPr>
            <w:tcW w:w="180" w:type="dxa"/>
          </w:tcPr>
          <w:p w14:paraId="61F10111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215574E9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(54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864)</w:t>
            </w:r>
          </w:p>
        </w:tc>
        <w:tc>
          <w:tcPr>
            <w:tcW w:w="270" w:type="dxa"/>
          </w:tcPr>
          <w:p w14:paraId="669D0EDA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24FB9D5" w14:textId="5CFD61B5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4,102,138</w:t>
            </w:r>
          </w:p>
        </w:tc>
        <w:tc>
          <w:tcPr>
            <w:tcW w:w="180" w:type="dxa"/>
            <w:vAlign w:val="bottom"/>
          </w:tcPr>
          <w:p w14:paraId="3798E4CA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13E89800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2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981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788</w:t>
            </w:r>
          </w:p>
        </w:tc>
      </w:tr>
      <w:tr w:rsidR="00C3148A" w:rsidRPr="008E57D9" w14:paraId="7CAEED67" w14:textId="77777777" w:rsidTr="00C57890">
        <w:trPr>
          <w:cantSplit/>
        </w:trPr>
        <w:tc>
          <w:tcPr>
            <w:tcW w:w="3240" w:type="dxa"/>
          </w:tcPr>
          <w:p w14:paraId="1C8C44C8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0E491B13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C429FCC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2F9189F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21EB941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B5D3A6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C3148A" w:rsidRPr="008E57D9" w14:paraId="48CBD57E" w14:textId="77777777" w:rsidTr="00B355C7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DD688B2" w14:textId="29BCED26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8E57D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8E57D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0A46ED4F" w14:textId="3FF314DB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85,772,267</w:t>
            </w:r>
          </w:p>
        </w:tc>
        <w:tc>
          <w:tcPr>
            <w:tcW w:w="180" w:type="dxa"/>
            <w:vAlign w:val="bottom"/>
          </w:tcPr>
          <w:p w14:paraId="5E0A9E9A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736EE8" w14:textId="73873DCA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73" w:firstLine="104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82,226,060</w:t>
            </w:r>
          </w:p>
        </w:tc>
        <w:tc>
          <w:tcPr>
            <w:tcW w:w="199" w:type="dxa"/>
            <w:gridSpan w:val="2"/>
            <w:vAlign w:val="bottom"/>
          </w:tcPr>
          <w:p w14:paraId="5F72A8E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CC5771C" w14:textId="2B30B6D6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85,686,595</w:t>
            </w:r>
          </w:p>
        </w:tc>
        <w:tc>
          <w:tcPr>
            <w:tcW w:w="180" w:type="dxa"/>
            <w:vAlign w:val="bottom"/>
          </w:tcPr>
          <w:p w14:paraId="4E774FED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2A7EAB34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73" w:firstLine="104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80,338,402</w:t>
            </w:r>
          </w:p>
        </w:tc>
        <w:tc>
          <w:tcPr>
            <w:tcW w:w="181" w:type="dxa"/>
            <w:vAlign w:val="bottom"/>
          </w:tcPr>
          <w:p w14:paraId="4DE0BE38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05063F5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6BEB9A0E" w14:textId="62014B34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(459,5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47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488200A6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6F2F5E" w14:textId="0210B423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(384,216)</w:t>
            </w:r>
          </w:p>
        </w:tc>
        <w:tc>
          <w:tcPr>
            <w:tcW w:w="270" w:type="dxa"/>
          </w:tcPr>
          <w:p w14:paraId="39793125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5F25FD" w14:textId="4284F46D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170,999,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315</w:t>
            </w:r>
          </w:p>
        </w:tc>
        <w:tc>
          <w:tcPr>
            <w:tcW w:w="180" w:type="dxa"/>
            <w:vAlign w:val="bottom"/>
          </w:tcPr>
          <w:p w14:paraId="52415B09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7E1594F1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72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162,180,246</w:t>
            </w:r>
          </w:p>
        </w:tc>
      </w:tr>
      <w:tr w:rsidR="00C3148A" w:rsidRPr="008E57D9" w14:paraId="71FEAFED" w14:textId="77777777" w:rsidTr="00B355C7">
        <w:trPr>
          <w:cantSplit/>
          <w:trHeight w:val="693"/>
        </w:trPr>
        <w:tc>
          <w:tcPr>
            <w:tcW w:w="3240" w:type="dxa"/>
            <w:shd w:val="clear" w:color="auto" w:fill="auto"/>
            <w:vAlign w:val="bottom"/>
          </w:tcPr>
          <w:p w14:paraId="4ECA2EBF" w14:textId="3FA03B7E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8E57D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E57D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8E57D9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8E57D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E57D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6D9B9E4D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sz w:val="28"/>
                <w:szCs w:val="28"/>
                <w:lang w:eastAsia="zh-CN"/>
              </w:rPr>
              <w:t>35,604,380</w:t>
            </w:r>
          </w:p>
        </w:tc>
        <w:tc>
          <w:tcPr>
            <w:tcW w:w="180" w:type="dxa"/>
            <w:vAlign w:val="bottom"/>
          </w:tcPr>
          <w:p w14:paraId="125806B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60543BC" w14:textId="265A70AF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73" w:firstLine="104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45,673,188</w:t>
            </w:r>
          </w:p>
        </w:tc>
        <w:tc>
          <w:tcPr>
            <w:tcW w:w="199" w:type="dxa"/>
            <w:gridSpan w:val="2"/>
            <w:vAlign w:val="bottom"/>
          </w:tcPr>
          <w:p w14:paraId="23046D2C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7BDCFDB5" w14:textId="144CE95D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sz w:val="28"/>
                <w:szCs w:val="28"/>
                <w:lang w:eastAsia="zh-CN"/>
              </w:rPr>
              <w:t>34,271,077</w:t>
            </w:r>
          </w:p>
        </w:tc>
        <w:tc>
          <w:tcPr>
            <w:tcW w:w="180" w:type="dxa"/>
            <w:vAlign w:val="bottom"/>
          </w:tcPr>
          <w:p w14:paraId="67FE08F4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587AA203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263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63,263,988</w:t>
            </w:r>
          </w:p>
        </w:tc>
        <w:tc>
          <w:tcPr>
            <w:tcW w:w="181" w:type="dxa"/>
            <w:vAlign w:val="bottom"/>
          </w:tcPr>
          <w:p w14:paraId="00B4561D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1EDE84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(87,0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62</w:t>
            </w: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50C081EC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55DB53CB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(77,683)</w:t>
            </w:r>
          </w:p>
        </w:tc>
        <w:tc>
          <w:tcPr>
            <w:tcW w:w="270" w:type="dxa"/>
          </w:tcPr>
          <w:p w14:paraId="185932D0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FF1780" w14:textId="3F8F1C0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69,788,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395</w:t>
            </w:r>
          </w:p>
        </w:tc>
        <w:tc>
          <w:tcPr>
            <w:tcW w:w="180" w:type="dxa"/>
            <w:vAlign w:val="bottom"/>
          </w:tcPr>
          <w:p w14:paraId="45355D58" w14:textId="77777777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1CFFD8EA" w:rsidR="00C3148A" w:rsidRPr="008E57D9" w:rsidRDefault="00C3148A" w:rsidP="00C3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262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108,859,493</w:t>
            </w:r>
          </w:p>
        </w:tc>
      </w:tr>
    </w:tbl>
    <w:p w14:paraId="52B01414" w14:textId="77777777" w:rsidR="00C15066" w:rsidRPr="008E57D9" w:rsidRDefault="00C15066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013ACD" w14:textId="6539BA1D" w:rsidR="00C15066" w:rsidRPr="008E57D9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2A5DD19" w14:textId="601FFDDE" w:rsidR="00C15066" w:rsidRPr="008E57D9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65B1C2B" w14:textId="77777777" w:rsidR="00C15066" w:rsidRPr="008E57D9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4C7AD92" w14:textId="77777777" w:rsidR="001E0E8E" w:rsidRPr="008E57D9" w:rsidRDefault="001E0E8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CC0F1E5" w14:textId="77777777" w:rsidR="008A779A" w:rsidRPr="008E57D9" w:rsidRDefault="008A779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8E57D9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8E57D9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8E57D9" w:rsidRDefault="008A779A" w:rsidP="00E338E3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8E57D9" w:rsidSect="00FA614F"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090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78"/>
        <w:gridCol w:w="1526"/>
        <w:gridCol w:w="6"/>
      </w:tblGrid>
      <w:tr w:rsidR="00C15066" w:rsidRPr="008E57D9" w14:paraId="0D4A03EC" w14:textId="77777777" w:rsidTr="00C15066">
        <w:trPr>
          <w:gridAfter w:val="1"/>
          <w:wAfter w:w="6" w:type="dxa"/>
          <w:cantSplit/>
          <w:trHeight w:val="144"/>
          <w:tblHeader/>
        </w:trPr>
        <w:tc>
          <w:tcPr>
            <w:tcW w:w="5760" w:type="dxa"/>
            <w:shd w:val="clear" w:color="auto" w:fill="auto"/>
            <w:vAlign w:val="bottom"/>
          </w:tcPr>
          <w:p w14:paraId="6C529A7B" w14:textId="7E6BEE50" w:rsidR="00C15066" w:rsidRPr="008E57D9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8E5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  <w:r w:rsidRPr="008E57D9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24" w:type="dxa"/>
            <w:gridSpan w:val="3"/>
          </w:tcPr>
          <w:p w14:paraId="37FD58F2" w14:textId="77777777" w:rsidR="00C15066" w:rsidRPr="008E57D9" w:rsidRDefault="00C15066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57D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E57D9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C15066" w:rsidRPr="008E57D9" w14:paraId="7C50EAB5" w14:textId="77777777" w:rsidTr="00C15066">
        <w:trPr>
          <w:cantSplit/>
          <w:trHeight w:val="144"/>
          <w:tblHeader/>
        </w:trPr>
        <w:tc>
          <w:tcPr>
            <w:tcW w:w="5760" w:type="dxa"/>
            <w:vAlign w:val="bottom"/>
          </w:tcPr>
          <w:p w14:paraId="6B853D90" w14:textId="2DBBE23F" w:rsidR="00C15066" w:rsidRPr="008E57D9" w:rsidRDefault="00A2191F" w:rsidP="00A2191F">
            <w:pPr>
              <w:spacing w:line="216" w:lineRule="auto"/>
              <w:ind w:lef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ก่อนหักภาษีเงินได้</w:t>
            </w:r>
            <w:r w:rsidR="00C15066" w:rsidRPr="008E57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647157" w:rsidRPr="008E57D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A60605" w:rsidRPr="008E57D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เก้าเดือนสิ้น</w:t>
            </w:r>
            <w:r w:rsidR="00647157" w:rsidRPr="008E57D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สุดวันที่</w:t>
            </w:r>
            <w:r w:rsidR="00647157" w:rsidRPr="008E57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0605" w:rsidRPr="008E57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620" w:type="dxa"/>
          </w:tcPr>
          <w:p w14:paraId="7197AC6E" w14:textId="517B71E5" w:rsidR="00C15066" w:rsidRPr="008E57D9" w:rsidRDefault="00C15066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256</w:t>
            </w:r>
            <w:r w:rsidR="008D7814" w:rsidRPr="008E57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2BEE02F" w14:textId="77777777" w:rsidR="00C15066" w:rsidRPr="008E57D9" w:rsidRDefault="00C15066" w:rsidP="00AF2174">
            <w:pPr>
              <w:pStyle w:val="acctfourfigures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4FAB5E63" w14:textId="695560C5" w:rsidR="00C15066" w:rsidRPr="008E57D9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256</w:t>
            </w:r>
            <w:r w:rsidR="008D7814" w:rsidRPr="008E57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8D7814" w:rsidRPr="008E57D9" w14:paraId="44DE9E70" w14:textId="77777777" w:rsidTr="00C15066">
        <w:trPr>
          <w:cantSplit/>
          <w:trHeight w:val="144"/>
          <w:tblHeader/>
        </w:trPr>
        <w:tc>
          <w:tcPr>
            <w:tcW w:w="5760" w:type="dxa"/>
            <w:vAlign w:val="bottom"/>
          </w:tcPr>
          <w:p w14:paraId="06F9623D" w14:textId="77777777" w:rsidR="008D7814" w:rsidRPr="008E57D9" w:rsidRDefault="008D7814" w:rsidP="00AF2174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3A7888" w14:textId="77777777" w:rsidR="008D7814" w:rsidRPr="008E57D9" w:rsidRDefault="008D7814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62EBFFD" w14:textId="77777777" w:rsidR="008D7814" w:rsidRPr="008E57D9" w:rsidRDefault="008D7814" w:rsidP="00AF2174">
            <w:pPr>
              <w:pStyle w:val="acctfourfigures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2A882ACC" w14:textId="3F009F60" w:rsidR="008D7814" w:rsidRPr="008E57D9" w:rsidRDefault="008D7814" w:rsidP="00AF2174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5066" w:rsidRPr="008E57D9" w14:paraId="20383CBB" w14:textId="77777777" w:rsidTr="00C15066">
        <w:trPr>
          <w:gridAfter w:val="1"/>
          <w:wAfter w:w="6" w:type="dxa"/>
          <w:cantSplit/>
          <w:trHeight w:val="144"/>
          <w:tblHeader/>
        </w:trPr>
        <w:tc>
          <w:tcPr>
            <w:tcW w:w="5760" w:type="dxa"/>
            <w:vAlign w:val="bottom"/>
          </w:tcPr>
          <w:p w14:paraId="63B38BD3" w14:textId="77777777" w:rsidR="00C15066" w:rsidRPr="008E57D9" w:rsidRDefault="00C15066" w:rsidP="00AF2174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3"/>
          </w:tcPr>
          <w:p w14:paraId="7A0801C1" w14:textId="77777777" w:rsidR="00C15066" w:rsidRPr="008E57D9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E57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E57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C83" w:rsidRPr="008E57D9" w14:paraId="70E24014" w14:textId="77777777">
        <w:trPr>
          <w:cantSplit/>
          <w:trHeight w:val="144"/>
        </w:trPr>
        <w:tc>
          <w:tcPr>
            <w:tcW w:w="5760" w:type="dxa"/>
          </w:tcPr>
          <w:p w14:paraId="287E8FE7" w14:textId="77777777" w:rsidR="00C80C83" w:rsidRPr="008E57D9" w:rsidRDefault="00C80C83" w:rsidP="00C80C83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620" w:type="dxa"/>
            <w:vAlign w:val="bottom"/>
          </w:tcPr>
          <w:p w14:paraId="1A634CB7" w14:textId="4C98AB44" w:rsidR="00C80C83" w:rsidRPr="008E57D9" w:rsidRDefault="00C80C83" w:rsidP="00C80C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4,102,138</w:t>
            </w:r>
          </w:p>
        </w:tc>
        <w:tc>
          <w:tcPr>
            <w:tcW w:w="178" w:type="dxa"/>
            <w:vAlign w:val="bottom"/>
          </w:tcPr>
          <w:p w14:paraId="6E82BA01" w14:textId="77777777" w:rsidR="00C80C83" w:rsidRPr="008E57D9" w:rsidRDefault="00C80C83" w:rsidP="00C80C83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  <w:vAlign w:val="bottom"/>
          </w:tcPr>
          <w:p w14:paraId="2826BB0A" w14:textId="7FDEBFC8" w:rsidR="00C80C83" w:rsidRPr="008E57D9" w:rsidRDefault="00C80C83" w:rsidP="00C80C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8E57D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2,981,788</w:t>
            </w:r>
          </w:p>
        </w:tc>
      </w:tr>
      <w:tr w:rsidR="00166669" w:rsidRPr="008E57D9" w14:paraId="612B43E8" w14:textId="77777777" w:rsidTr="00C15066">
        <w:trPr>
          <w:cantSplit/>
          <w:trHeight w:val="60"/>
        </w:trPr>
        <w:tc>
          <w:tcPr>
            <w:tcW w:w="5760" w:type="dxa"/>
          </w:tcPr>
          <w:p w14:paraId="32C12A1D" w14:textId="77777777" w:rsidR="00166669" w:rsidRPr="008E57D9" w:rsidRDefault="00166669" w:rsidP="00166669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620" w:type="dxa"/>
          </w:tcPr>
          <w:p w14:paraId="37797546" w14:textId="26C0744A" w:rsidR="00166669" w:rsidRPr="008E57D9" w:rsidRDefault="00166669" w:rsidP="001666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615,8</w:t>
            </w:r>
            <w:r w:rsidR="005F7B9B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11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994D6FF" w14:textId="77777777" w:rsidR="00166669" w:rsidRPr="008E57D9" w:rsidRDefault="00166669" w:rsidP="00166669">
            <w:pPr>
              <w:pStyle w:val="acctfourfigures"/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6E08C2EF" w14:textId="7177B53B" w:rsidR="00166669" w:rsidRPr="008E57D9" w:rsidRDefault="000D4F48" w:rsidP="001666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356,14</w:t>
            </w:r>
            <w:r w:rsidR="005F1C9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66669" w:rsidRPr="008E57D9" w14:paraId="1679A9DB" w14:textId="77777777" w:rsidTr="00C15066">
        <w:trPr>
          <w:cantSplit/>
          <w:trHeight w:val="60"/>
        </w:trPr>
        <w:tc>
          <w:tcPr>
            <w:tcW w:w="5760" w:type="dxa"/>
          </w:tcPr>
          <w:p w14:paraId="16C803BA" w14:textId="4D468E6C" w:rsidR="00166669" w:rsidRPr="008E57D9" w:rsidRDefault="00166669" w:rsidP="00166669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620" w:type="dxa"/>
          </w:tcPr>
          <w:p w14:paraId="1243C03A" w14:textId="2250A246" w:rsidR="00166669" w:rsidRPr="008E57D9" w:rsidRDefault="00166669" w:rsidP="005F1C9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(42,</w:t>
            </w:r>
            <w:r w:rsidR="005F7B9B">
              <w:rPr>
                <w:rFonts w:ascii="Angsana New" w:hAnsi="Angsana New"/>
                <w:sz w:val="30"/>
                <w:szCs w:val="30"/>
              </w:rPr>
              <w:t>343</w:t>
            </w:r>
            <w:r w:rsidRPr="008E5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C3239C0" w14:textId="77777777" w:rsidR="00166669" w:rsidRPr="008E57D9" w:rsidRDefault="00166669" w:rsidP="00166669">
            <w:pPr>
              <w:pStyle w:val="acctfourfigures"/>
              <w:spacing w:line="216" w:lineRule="auto"/>
              <w:ind w:right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3DDE5BEF" w14:textId="2E5DE7D9" w:rsidR="00166669" w:rsidRPr="008E57D9" w:rsidRDefault="00166669" w:rsidP="005F1C9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(1</w:t>
            </w:r>
            <w:r w:rsidR="0087035A" w:rsidRPr="008E57D9">
              <w:rPr>
                <w:rFonts w:ascii="Angsana New" w:hAnsi="Angsana New"/>
                <w:sz w:val="30"/>
                <w:szCs w:val="30"/>
              </w:rPr>
              <w:t>7</w:t>
            </w:r>
            <w:r w:rsidR="005F1C9A">
              <w:rPr>
                <w:rFonts w:ascii="Angsana New" w:hAnsi="Angsana New"/>
                <w:sz w:val="30"/>
                <w:szCs w:val="30"/>
              </w:rPr>
              <w:t>5</w:t>
            </w:r>
            <w:r w:rsidRPr="008E5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0C83" w:rsidRPr="008E57D9" w14:paraId="0DB38286" w14:textId="77777777">
        <w:trPr>
          <w:cantSplit/>
          <w:trHeight w:val="144"/>
        </w:trPr>
        <w:tc>
          <w:tcPr>
            <w:tcW w:w="5760" w:type="dxa"/>
          </w:tcPr>
          <w:p w14:paraId="37F2CAF8" w14:textId="77777777" w:rsidR="00C80C83" w:rsidRPr="008E57D9" w:rsidRDefault="00C80C83" w:rsidP="00C80C83">
            <w:pPr>
              <w:spacing w:line="21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615A9E" w14:textId="7AE63F76" w:rsidR="00C80C83" w:rsidRPr="008E57D9" w:rsidRDefault="00166669" w:rsidP="00C80C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E57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4,675,606</w:t>
            </w:r>
          </w:p>
        </w:tc>
        <w:tc>
          <w:tcPr>
            <w:tcW w:w="178" w:type="dxa"/>
          </w:tcPr>
          <w:p w14:paraId="49DE4706" w14:textId="77777777" w:rsidR="00C80C83" w:rsidRPr="008E57D9" w:rsidRDefault="00C80C83" w:rsidP="00C80C83">
            <w:pPr>
              <w:pStyle w:val="acctfourfigures"/>
              <w:spacing w:line="216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57931C" w14:textId="205B98CB" w:rsidR="00C80C83" w:rsidRPr="008E57D9" w:rsidRDefault="00C80C83" w:rsidP="00C80C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E57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3,337,762</w:t>
            </w:r>
          </w:p>
        </w:tc>
      </w:tr>
    </w:tbl>
    <w:p w14:paraId="3AA31124" w14:textId="77777777" w:rsidR="00C15066" w:rsidRPr="00227823" w:rsidRDefault="00C15066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4"/>
          <w:szCs w:val="24"/>
        </w:rPr>
      </w:pPr>
    </w:p>
    <w:p w14:paraId="416E7449" w14:textId="3AACD92C" w:rsidR="005C2BCB" w:rsidRPr="008E57D9" w:rsidRDefault="005C2BCB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8E57D9">
        <w:rPr>
          <w:rFonts w:ascii="Angsana New" w:hAnsi="Angsana New"/>
          <w:color w:val="000000" w:themeColor="text1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8E57D9">
        <w:rPr>
          <w:rFonts w:ascii="Angsana New" w:hAnsi="Angsana New"/>
          <w:color w:val="000000" w:themeColor="text1"/>
          <w:sz w:val="30"/>
          <w:szCs w:val="30"/>
          <w:cs/>
        </w:rPr>
        <w:br/>
        <w:t>ค่าบริหารงาน</w:t>
      </w:r>
      <w:r w:rsidRPr="008E57D9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รายไ</w:t>
      </w:r>
      <w:r w:rsidRPr="008E57D9">
        <w:rPr>
          <w:rFonts w:ascii="Angsana New" w:hAnsi="Angsana New"/>
          <w:color w:val="000000" w:themeColor="text1"/>
          <w:sz w:val="30"/>
          <w:szCs w:val="30"/>
          <w:cs/>
        </w:rPr>
        <w:t>ด</w:t>
      </w:r>
      <w:r w:rsidRPr="008E57D9">
        <w:rPr>
          <w:rFonts w:ascii="Angsana New" w:hAnsi="Angsana New" w:hint="cs"/>
          <w:color w:val="000000" w:themeColor="text1"/>
          <w:sz w:val="30"/>
          <w:szCs w:val="30"/>
          <w:cs/>
        </w:rPr>
        <w:t>้ด</w:t>
      </w:r>
      <w:r w:rsidRPr="008E57D9">
        <w:rPr>
          <w:rFonts w:ascii="Angsana New" w:hAnsi="Angsana New"/>
          <w:color w:val="000000" w:themeColor="text1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65B9575" w14:textId="77777777" w:rsidR="00F44145" w:rsidRPr="00227823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24"/>
          <w:szCs w:val="24"/>
        </w:rPr>
      </w:pPr>
    </w:p>
    <w:tbl>
      <w:tblPr>
        <w:tblW w:w="9065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7"/>
        <w:gridCol w:w="1669"/>
        <w:gridCol w:w="239"/>
        <w:gridCol w:w="1460"/>
      </w:tblGrid>
      <w:tr w:rsidR="00F44145" w:rsidRPr="008E57D9" w14:paraId="154C470B" w14:textId="77777777" w:rsidTr="00C53378">
        <w:trPr>
          <w:tblHeader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6281867D" w14:textId="77777777" w:rsidR="00F44145" w:rsidRPr="008E57D9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1E115336" w14:textId="1F4A979E" w:rsidR="00F44145" w:rsidRPr="008E57D9" w:rsidRDefault="00A6060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9B20461" w14:textId="77777777" w:rsidR="00F44145" w:rsidRPr="008E57D9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D5EB4D5" w14:textId="77777777" w:rsidR="00F44145" w:rsidRPr="008E57D9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44145" w:rsidRPr="008E57D9" w14:paraId="4E2F42B0" w14:textId="77777777" w:rsidTr="00C53378">
        <w:trPr>
          <w:tblHeader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2A4E278C" w14:textId="77777777" w:rsidR="00F44145" w:rsidRPr="008E57D9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134FE254" w14:textId="5DED24DB" w:rsidR="00F44145" w:rsidRPr="008E57D9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</w:t>
            </w:r>
            <w:r w:rsidR="008D7814" w:rsidRPr="008E57D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AAA7A64" w14:textId="77777777" w:rsidR="00F44145" w:rsidRPr="008E57D9" w:rsidRDefault="00F44145" w:rsidP="00AF2174">
            <w:pPr>
              <w:tabs>
                <w:tab w:val="clear" w:pos="227"/>
                <w:tab w:val="clear" w:pos="680"/>
                <w:tab w:val="left" w:pos="15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79265246" w14:textId="78ABB314" w:rsidR="00F44145" w:rsidRPr="008E57D9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</w:t>
            </w:r>
            <w:r w:rsidR="008D7814" w:rsidRPr="008E57D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B0B83" w:rsidRPr="008E57D9" w14:paraId="5F2851FD" w14:textId="77777777" w:rsidTr="00AF3E6B">
        <w:trPr>
          <w:tblHeader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736CB465" w14:textId="77777777" w:rsidR="003B0B83" w:rsidRPr="008E57D9" w:rsidRDefault="003B0B83" w:rsidP="00AF2174">
            <w:pPr>
              <w:tabs>
                <w:tab w:val="clear" w:pos="680"/>
                <w:tab w:val="left" w:pos="540"/>
              </w:tabs>
              <w:spacing w:line="16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187A5" w14:textId="77777777" w:rsidR="003B0B83" w:rsidRPr="008E57D9" w:rsidRDefault="003B0B83" w:rsidP="00AF2174">
            <w:pPr>
              <w:tabs>
                <w:tab w:val="clear" w:pos="680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D8FA5" w14:textId="77777777" w:rsidR="003B0B83" w:rsidRPr="008E57D9" w:rsidRDefault="003B0B83" w:rsidP="00AF2174">
            <w:pPr>
              <w:tabs>
                <w:tab w:val="clear" w:pos="227"/>
                <w:tab w:val="clear" w:pos="680"/>
                <w:tab w:val="left" w:pos="15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C8A74" w14:textId="28DE4C8D" w:rsidR="003B0B83" w:rsidRPr="008E57D9" w:rsidRDefault="003B0B83" w:rsidP="00AF2174">
            <w:pPr>
              <w:tabs>
                <w:tab w:val="clear" w:pos="680"/>
                <w:tab w:val="left" w:pos="540"/>
              </w:tabs>
              <w:spacing w:line="168" w:lineRule="auto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44145" w:rsidRPr="008E57D9" w14:paraId="042FEE47" w14:textId="77777777" w:rsidTr="00C53378">
        <w:trPr>
          <w:tblHeader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061E2C23" w14:textId="77777777" w:rsidR="00F44145" w:rsidRPr="008E57D9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FF828" w14:textId="77777777" w:rsidR="00F44145" w:rsidRPr="008E57D9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4145" w:rsidRPr="008E57D9" w14:paraId="06A5EF94" w14:textId="77777777" w:rsidTr="00C53378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3DD4C1CE" w14:textId="77777777" w:rsidR="00F44145" w:rsidRPr="008E57D9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261BD587" w14:textId="77777777" w:rsidR="00F44145" w:rsidRPr="008E57D9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4DB5FC8" w14:textId="77777777" w:rsidR="00F44145" w:rsidRPr="008E57D9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3EF636ED" w14:textId="77777777" w:rsidR="00F44145" w:rsidRPr="008E57D9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E56" w:rsidRPr="008E57D9" w14:paraId="6D4152C7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26E4AD33" w14:textId="77777777" w:rsidR="00414E56" w:rsidRPr="008E57D9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4C5A" w14:textId="315BA360" w:rsidR="00414E56" w:rsidRPr="008E57D9" w:rsidRDefault="00D007F7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170,999</w:t>
            </w:r>
            <w:r w:rsidR="00B606CA">
              <w:rPr>
                <w:rFonts w:ascii="Angsana New" w:hAnsi="Angsana New"/>
                <w:sz w:val="30"/>
                <w:szCs w:val="30"/>
              </w:rPr>
              <w:t>,315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EF5D4" w14:textId="77777777" w:rsidR="00414E56" w:rsidRPr="008E57D9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BDC1" w14:textId="7D25351F" w:rsidR="00414E56" w:rsidRPr="008E57D9" w:rsidRDefault="008005DD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162,180,246</w:t>
            </w:r>
          </w:p>
        </w:tc>
      </w:tr>
      <w:tr w:rsidR="00D007F7" w:rsidRPr="008E57D9" w14:paraId="0CEFB960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7E1188EF" w14:textId="77777777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F47B7" w14:textId="05C5A964" w:rsidR="00D007F7" w:rsidRPr="008E57D9" w:rsidRDefault="001C620A" w:rsidP="00D007F7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142,029,3</w:t>
            </w:r>
            <w:r w:rsidR="00A52A0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EF9F2" w14:textId="77777777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770CF" w14:textId="4092D90C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 133,127,469 </w:t>
            </w:r>
          </w:p>
        </w:tc>
      </w:tr>
      <w:tr w:rsidR="00D007F7" w:rsidRPr="008E57D9" w14:paraId="50AC6367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63A75B3C" w14:textId="366514B8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3F1F4" w14:textId="661CD648" w:rsidR="00D007F7" w:rsidRPr="008E57D9" w:rsidRDefault="00D007F7" w:rsidP="005F1C9A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C620A">
              <w:rPr>
                <w:rFonts w:ascii="Angsana New" w:hAnsi="Angsana New"/>
                <w:sz w:val="30"/>
                <w:szCs w:val="30"/>
              </w:rPr>
              <w:t>143,353,294</w:t>
            </w:r>
            <w:r w:rsidRPr="008E5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5D95B" w14:textId="77777777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06F59" w14:textId="70ADE4B2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(133,171,063)</w:t>
            </w:r>
          </w:p>
        </w:tc>
      </w:tr>
      <w:tr w:rsidR="00D007F7" w:rsidRPr="008E57D9" w14:paraId="29A82099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006E377F" w14:textId="77777777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53A4C8" w14:textId="2D0E6FE3" w:rsidR="00D007F7" w:rsidRPr="00D739F1" w:rsidRDefault="001C620A" w:rsidP="00D007F7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9F1">
              <w:rPr>
                <w:rFonts w:ascii="Angsana New" w:hAnsi="Angsana New"/>
                <w:b/>
                <w:bCs/>
                <w:sz w:val="30"/>
                <w:szCs w:val="30"/>
              </w:rPr>
              <w:t>169,675,408</w:t>
            </w:r>
            <w:r w:rsidR="00D007F7" w:rsidRPr="00D739F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5557C" w14:textId="77777777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0D70AC" w14:textId="5F51997D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162,136,652</w:t>
            </w:r>
          </w:p>
        </w:tc>
      </w:tr>
      <w:tr w:rsidR="00414E56" w:rsidRPr="008E57D9" w14:paraId="0E23AA51" w14:textId="77777777" w:rsidTr="006B35A4">
        <w:trPr>
          <w:trHeight w:hRule="exact" w:val="147"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31F74435" w14:textId="77777777" w:rsidR="00414E56" w:rsidRPr="008E57D9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068B0" w14:textId="77777777" w:rsidR="00414E56" w:rsidRPr="008E57D9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D1410" w14:textId="77777777" w:rsidR="00414E56" w:rsidRPr="008E57D9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B7617C" w14:textId="77777777" w:rsidR="00414E56" w:rsidRPr="008E57D9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4E56" w:rsidRPr="008E57D9" w14:paraId="2D834D20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094997DB" w14:textId="77777777" w:rsidR="00414E56" w:rsidRPr="008E57D9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6966" w14:textId="77777777" w:rsidR="00414E56" w:rsidRPr="008E57D9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F5AC8" w14:textId="77777777" w:rsidR="00414E56" w:rsidRPr="008E57D9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A4D46" w14:textId="77777777" w:rsidR="00414E56" w:rsidRPr="008E57D9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E56" w:rsidRPr="008E57D9" w14:paraId="21FEF6D1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21327E2C" w14:textId="77777777" w:rsidR="00414E56" w:rsidRPr="008E57D9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24A5" w14:textId="1AAAC418" w:rsidR="00414E56" w:rsidRPr="008E57D9" w:rsidRDefault="00D007F7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69,788,</w:t>
            </w:r>
            <w:r w:rsidR="00B606CA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D8C6F" w14:textId="77777777" w:rsidR="00414E56" w:rsidRPr="008E57D9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14489" w14:textId="38A59705" w:rsidR="00414E56" w:rsidRPr="008E57D9" w:rsidRDefault="0001327D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108,859,493</w:t>
            </w:r>
          </w:p>
        </w:tc>
      </w:tr>
      <w:tr w:rsidR="00D007F7" w:rsidRPr="008E57D9" w14:paraId="3A3EFBC0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4D4F687F" w14:textId="77777777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8AF4B" w14:textId="3169FF85" w:rsidR="00D007F7" w:rsidRPr="008E57D9" w:rsidRDefault="001C620A" w:rsidP="00D007F7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69,845,243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9C450" w14:textId="77777777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CF27B" w14:textId="6B9AE045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60,569,382</w:t>
            </w:r>
          </w:p>
        </w:tc>
      </w:tr>
      <w:tr w:rsidR="00D007F7" w:rsidRPr="008E57D9" w14:paraId="4CA70579" w14:textId="77777777" w:rsidTr="006B35A4">
        <w:trPr>
          <w:trHeight w:val="218"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1D4CCEE4" w14:textId="38752CF7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9D37A" w14:textId="02082DD5" w:rsidR="00D007F7" w:rsidRPr="008E57D9" w:rsidRDefault="00D007F7" w:rsidP="005F1C9A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C620A">
              <w:rPr>
                <w:rFonts w:ascii="Angsana New" w:hAnsi="Angsana New"/>
                <w:sz w:val="30"/>
                <w:szCs w:val="30"/>
              </w:rPr>
              <w:t>55,812,188</w:t>
            </w:r>
            <w:r w:rsidRPr="008E5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2B035" w14:textId="77777777" w:rsidR="00D007F7" w:rsidRPr="008E57D9" w:rsidRDefault="00D007F7" w:rsidP="00D007F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340"/>
                <w:tab w:val="left" w:pos="540"/>
                <w:tab w:val="left" w:pos="700"/>
                <w:tab w:val="left" w:pos="106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EC6A2" w14:textId="75EDD661" w:rsidR="00D007F7" w:rsidRPr="008E57D9" w:rsidRDefault="00D007F7" w:rsidP="00D007F7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(90,911,879)</w:t>
            </w:r>
          </w:p>
        </w:tc>
      </w:tr>
      <w:tr w:rsidR="00D007F7" w:rsidRPr="008E57D9" w14:paraId="26FA6561" w14:textId="77777777" w:rsidTr="006B35A4">
        <w:trPr>
          <w:trHeight w:val="136"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3E89DDE1" w14:textId="77777777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ind w:lef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1E24B" w14:textId="049B9795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606CA">
              <w:rPr>
                <w:rFonts w:ascii="Angsana New" w:hAnsi="Angsana New"/>
                <w:b/>
                <w:bCs/>
                <w:sz w:val="30"/>
                <w:szCs w:val="30"/>
              </w:rPr>
              <w:t>83,821,450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3441E" w14:textId="77777777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F909D2" w14:textId="2682E68D" w:rsidR="00D007F7" w:rsidRPr="008E57D9" w:rsidRDefault="00D007F7" w:rsidP="00D007F7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78,516,996</w:t>
            </w:r>
          </w:p>
        </w:tc>
      </w:tr>
    </w:tbl>
    <w:p w14:paraId="4425CFAF" w14:textId="77777777" w:rsidR="00F44145" w:rsidRPr="00227823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24"/>
          <w:szCs w:val="24"/>
        </w:rPr>
      </w:pPr>
    </w:p>
    <w:p w14:paraId="6F0FF488" w14:textId="72056CCD" w:rsidR="00F44145" w:rsidRPr="008E57D9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8E57D9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ได้ปันส่วนเป็นของบริษัทที่ดำเนินธุรกิจการลงทุนโดยประกอบด้วยเงินลงทุนใน</w:t>
      </w:r>
      <w:r w:rsidR="00C3117F" w:rsidRPr="008E57D9">
        <w:rPr>
          <w:rFonts w:ascii="Angsana New" w:hAnsi="Angsana New"/>
          <w:sz w:val="30"/>
          <w:szCs w:val="30"/>
        </w:rPr>
        <w:br/>
      </w:r>
      <w:r w:rsidRPr="008E57D9">
        <w:rPr>
          <w:rFonts w:ascii="Angsana New" w:hAnsi="Angsana New" w:hint="cs"/>
          <w:sz w:val="30"/>
          <w:szCs w:val="30"/>
          <w:cs/>
        </w:rPr>
        <w:t>บริษัทย่อย เงินให้กู้ยืม และเงินกู้ยืม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เป็นหลัก</w:t>
      </w:r>
    </w:p>
    <w:p w14:paraId="69C00314" w14:textId="77777777" w:rsidR="00892884" w:rsidRPr="00227823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24"/>
          <w:szCs w:val="24"/>
          <w:cs/>
        </w:rPr>
      </w:pPr>
    </w:p>
    <w:p w14:paraId="0642F8E0" w14:textId="18D4C545" w:rsidR="00892884" w:rsidRPr="008E57D9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52525E59" w14:textId="77777777" w:rsidR="00892884" w:rsidRPr="00227823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24"/>
          <w:szCs w:val="24"/>
        </w:rPr>
      </w:pPr>
    </w:p>
    <w:p w14:paraId="3CFA6648" w14:textId="08DEB243" w:rsidR="00892884" w:rsidRPr="008E57D9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8E57D9">
        <w:rPr>
          <w:rFonts w:ascii="Angsana New" w:hAnsi="Angsana New"/>
          <w:sz w:val="30"/>
          <w:szCs w:val="30"/>
        </w:rPr>
        <w:tab/>
      </w:r>
      <w:r w:rsidR="00227823">
        <w:rPr>
          <w:rFonts w:ascii="Angsana New" w:hAnsi="Angsana New" w:hint="cs"/>
          <w:sz w:val="30"/>
          <w:szCs w:val="30"/>
          <w:cs/>
        </w:rPr>
        <w:t xml:space="preserve">ยกเว้นเงินลงทุนในกิจการร่วมค้าในต่างประเทศ </w:t>
      </w:r>
      <w:r w:rsidRPr="008E57D9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8E57D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8E57D9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8E57D9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8E57D9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 </w:t>
      </w:r>
      <w:r w:rsidRPr="008E57D9">
        <w:rPr>
          <w:rFonts w:ascii="Angsana New" w:hAnsi="Angsana New"/>
          <w:spacing w:val="-6"/>
          <w:sz w:val="30"/>
          <w:szCs w:val="30"/>
        </w:rPr>
        <w:t xml:space="preserve">10 </w:t>
      </w:r>
      <w:r w:rsidRPr="008E57D9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4E38E60C" w14:textId="7A08EA74" w:rsidR="00DC794B" w:rsidRPr="008E57D9" w:rsidRDefault="00DC794B" w:rsidP="003A019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1E7CB71" w14:textId="77777777" w:rsidR="006B1550" w:rsidRPr="008E57D9" w:rsidRDefault="006B1550" w:rsidP="007F64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14:paraId="47552C69" w14:textId="23083324" w:rsidR="00F518F3" w:rsidRPr="008E57D9" w:rsidRDefault="007836BA" w:rsidP="00F518F3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</w:pPr>
      <w:r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C93BB2" w:rsidRPr="008E57D9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ถ่วง</w:t>
      </w:r>
      <w:r w:rsidRPr="008E57D9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8E57D9">
        <w:rPr>
          <w:rFonts w:ascii="Angsana New" w:eastAsia="Angsana New" w:hAnsi="Angsana New"/>
          <w:spacing w:val="12"/>
          <w:sz w:val="30"/>
          <w:szCs w:val="30"/>
          <w:cs/>
          <w:lang w:val="th"/>
        </w:rPr>
        <w:t xml:space="preserve"> </w:t>
      </w:r>
      <w:r w:rsidRPr="008E57D9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อัตราภาษีเงินได้ที่แท้จริง</w:t>
      </w:r>
      <w:r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ของกลุ่มบริษัทและบริษัทในการดำเนินงานต่อเนื่องเป็น</w:t>
      </w:r>
      <w:r w:rsidR="00F518F3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ระยะเวลาสามเดือนสิ้นสุดวันที่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="00A60605" w:rsidRPr="008E57D9">
        <w:rPr>
          <w:rFonts w:ascii="Angsana New" w:eastAsia="Angsana New" w:hAnsi="Angsana New"/>
          <w:sz w:val="30"/>
          <w:szCs w:val="30"/>
        </w:rPr>
        <w:t xml:space="preserve">30 </w:t>
      </w:r>
      <w:r w:rsidR="00A60605" w:rsidRPr="008E57D9">
        <w:rPr>
          <w:rFonts w:ascii="Angsana New" w:eastAsia="Angsana New" w:hAnsi="Angsana New"/>
          <w:sz w:val="30"/>
          <w:szCs w:val="30"/>
          <w:cs/>
        </w:rPr>
        <w:t>กันยายน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8E57D9">
        <w:rPr>
          <w:rFonts w:ascii="Angsana New" w:eastAsia="Angsana New" w:hAnsi="Angsana New"/>
          <w:sz w:val="30"/>
          <w:szCs w:val="30"/>
        </w:rPr>
        <w:t>2566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คือ ร้อยละ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AC44E1" w:rsidRPr="008E57D9">
        <w:rPr>
          <w:rFonts w:ascii="Angsana New" w:eastAsia="Angsana New" w:hAnsi="Angsana New"/>
          <w:sz w:val="30"/>
          <w:szCs w:val="30"/>
        </w:rPr>
        <w:t>19.</w:t>
      </w:r>
      <w:r w:rsidR="00AE6AA9" w:rsidRPr="008E57D9">
        <w:rPr>
          <w:rFonts w:ascii="Angsana New" w:eastAsia="Angsana New" w:hAnsi="Angsana New"/>
          <w:sz w:val="30"/>
          <w:szCs w:val="30"/>
        </w:rPr>
        <w:t>33</w:t>
      </w:r>
      <w:r w:rsidR="00B9114C" w:rsidRPr="008E57D9">
        <w:rPr>
          <w:rFonts w:ascii="Angsana New" w:eastAsia="Angsana New" w:hAnsi="Angsana New"/>
          <w:sz w:val="30"/>
          <w:szCs w:val="30"/>
        </w:rPr>
        <w:t xml:space="preserve"> </w:t>
      </w:r>
      <w:r w:rsidR="00F518F3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และร้อยละ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6714D6" w:rsidRPr="008E57D9">
        <w:rPr>
          <w:rFonts w:ascii="Angsana New" w:eastAsia="Angsana New" w:hAnsi="Angsana New"/>
          <w:sz w:val="30"/>
          <w:szCs w:val="30"/>
        </w:rPr>
        <w:t>9.</w:t>
      </w:r>
      <w:r w:rsidR="00AE6AA9" w:rsidRPr="008E57D9">
        <w:rPr>
          <w:rFonts w:ascii="Angsana New" w:eastAsia="Angsana New" w:hAnsi="Angsana New"/>
          <w:sz w:val="30"/>
          <w:szCs w:val="30"/>
        </w:rPr>
        <w:t>31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</w:rPr>
        <w:t>2565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="00F518F3" w:rsidRPr="008E57D9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6714D6" w:rsidRPr="008E57D9">
        <w:rPr>
          <w:rFonts w:ascii="Angsana New" w:eastAsia="Angsana New" w:hAnsi="Angsana New"/>
          <w:i/>
          <w:iCs/>
          <w:sz w:val="30"/>
          <w:szCs w:val="30"/>
        </w:rPr>
        <w:t>20.01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F518F3" w:rsidRPr="008E57D9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และร้อยละ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B9114C" w:rsidRPr="008E57D9">
        <w:rPr>
          <w:rFonts w:ascii="Angsana New" w:eastAsia="Angsana New" w:hAnsi="Angsana New"/>
          <w:i/>
          <w:iCs/>
          <w:sz w:val="30"/>
          <w:szCs w:val="30"/>
        </w:rPr>
        <w:t>20.62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F518F3" w:rsidRPr="008E57D9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  <w:r w:rsidR="00F518F3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และสำหรับรอบระยะเวลา</w:t>
      </w:r>
      <w:r w:rsidR="00A60605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เก้าเดือนสิ้น</w:t>
      </w:r>
      <w:r w:rsidR="00F518F3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สุดวันที่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A60605" w:rsidRPr="008E57D9">
        <w:rPr>
          <w:rFonts w:ascii="Angsana New" w:eastAsia="Angsana New" w:hAnsi="Angsana New"/>
          <w:sz w:val="30"/>
          <w:szCs w:val="30"/>
        </w:rPr>
        <w:t xml:space="preserve">30 </w:t>
      </w:r>
      <w:r w:rsidR="00A60605" w:rsidRPr="008E57D9">
        <w:rPr>
          <w:rFonts w:ascii="Angsana New" w:eastAsia="Angsana New" w:hAnsi="Angsana New"/>
          <w:sz w:val="30"/>
          <w:szCs w:val="30"/>
          <w:cs/>
        </w:rPr>
        <w:t>กันยายน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8E57D9">
        <w:rPr>
          <w:rFonts w:ascii="Angsana New" w:eastAsia="Angsana New" w:hAnsi="Angsana New"/>
          <w:sz w:val="30"/>
          <w:szCs w:val="30"/>
        </w:rPr>
        <w:t>2566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คือร้อยละ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6714D6" w:rsidRPr="008E57D9">
        <w:rPr>
          <w:rFonts w:ascii="Angsana New" w:eastAsia="Angsana New" w:hAnsi="Angsana New"/>
          <w:sz w:val="30"/>
          <w:szCs w:val="30"/>
        </w:rPr>
        <w:t>19.8</w:t>
      </w:r>
      <w:r w:rsidR="005B6F35" w:rsidRPr="008E57D9">
        <w:rPr>
          <w:rFonts w:ascii="Angsana New" w:eastAsia="Angsana New" w:hAnsi="Angsana New"/>
          <w:sz w:val="30"/>
          <w:szCs w:val="30"/>
        </w:rPr>
        <w:t>7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และ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ร้อยละ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6714D6" w:rsidRPr="008E57D9">
        <w:rPr>
          <w:rFonts w:ascii="Angsana New" w:eastAsia="Angsana New" w:hAnsi="Angsana New"/>
          <w:sz w:val="30"/>
          <w:szCs w:val="30"/>
        </w:rPr>
        <w:t>10.</w:t>
      </w:r>
      <w:r w:rsidR="005B6F35" w:rsidRPr="008E57D9">
        <w:rPr>
          <w:rFonts w:ascii="Angsana New" w:eastAsia="Angsana New" w:hAnsi="Angsana New"/>
          <w:sz w:val="30"/>
          <w:szCs w:val="30"/>
        </w:rPr>
        <w:t>47</w:t>
      </w:r>
      <w:r w:rsidR="00F518F3"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</w:rPr>
        <w:t>2565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="00F518F3" w:rsidRPr="008E57D9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5C6AB5" w:rsidRPr="008E57D9">
        <w:rPr>
          <w:rFonts w:ascii="Angsana New" w:eastAsia="Angsana New" w:hAnsi="Angsana New"/>
          <w:i/>
          <w:iCs/>
          <w:sz w:val="30"/>
          <w:szCs w:val="30"/>
        </w:rPr>
        <w:t>19.96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F518F3" w:rsidRPr="008E57D9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และร้อยละ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</w:rPr>
        <w:t>20.2</w:t>
      </w:r>
      <w:r w:rsidR="00B9114C" w:rsidRPr="008E57D9">
        <w:rPr>
          <w:rFonts w:ascii="Angsana New" w:eastAsia="Angsana New" w:hAnsi="Angsana New"/>
          <w:i/>
          <w:iCs/>
          <w:sz w:val="30"/>
          <w:szCs w:val="30"/>
        </w:rPr>
        <w:t>3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F518F3" w:rsidRPr="008E57D9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="00F518F3" w:rsidRPr="008E57D9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</w:p>
    <w:p w14:paraId="724CC412" w14:textId="29958CBE" w:rsidR="004C515A" w:rsidRPr="008E57D9" w:rsidRDefault="004C515A" w:rsidP="00F518F3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  <w:cs/>
        </w:rPr>
      </w:pPr>
    </w:p>
    <w:p w14:paraId="647D9FF1" w14:textId="15A0763D" w:rsidR="00AD6EDB" w:rsidRPr="008E57D9" w:rsidRDefault="00AD6EDB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8E57D9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Pr="008E57D9">
        <w:rPr>
          <w:rFonts w:ascii="Angsana New" w:eastAsia="Angsana New" w:hAnsi="Angsana New"/>
          <w:sz w:val="30"/>
          <w:szCs w:val="30"/>
          <w:lang w:val="th"/>
        </w:rPr>
        <w:t xml:space="preserve">674 </w:t>
      </w:r>
      <w:r w:rsidRPr="008E57D9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="00C93BB2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8E57D9">
        <w:rPr>
          <w:rFonts w:ascii="Angsana New" w:eastAsia="Angsana New" w:hAnsi="Angsana New"/>
          <w:sz w:val="30"/>
          <w:szCs w:val="30"/>
        </w:rPr>
        <w:t>2561</w:t>
      </w:r>
      <w:r w:rsidRPr="008E57D9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8E57D9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="00C93BB2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8E57D9">
        <w:rPr>
          <w:rFonts w:ascii="Angsana New" w:eastAsia="Angsana New" w:hAnsi="Angsana New"/>
          <w:sz w:val="30"/>
          <w:szCs w:val="30"/>
        </w:rPr>
        <w:t>15</w:t>
      </w:r>
      <w:r w:rsidR="000C778B" w:rsidRPr="008E57D9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8E57D9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="000C778B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0C778B" w:rsidRPr="008E57D9">
        <w:rPr>
          <w:rFonts w:ascii="Angsana New" w:eastAsia="Angsana New" w:hAnsi="Angsana New"/>
          <w:sz w:val="30"/>
          <w:szCs w:val="30"/>
          <w:lang w:val="th"/>
        </w:rPr>
        <w:t xml:space="preserve">1 </w:t>
      </w:r>
      <w:r w:rsidR="000C778B" w:rsidRPr="008E57D9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="000C778B" w:rsidRPr="008E57D9">
        <w:rPr>
          <w:rFonts w:ascii="Angsana New" w:eastAsia="Angsana New" w:hAnsi="Angsana New"/>
          <w:sz w:val="30"/>
          <w:szCs w:val="30"/>
          <w:lang w:val="th"/>
        </w:rPr>
        <w:t>2566</w:t>
      </w:r>
      <w:r w:rsidRPr="008E57D9">
        <w:rPr>
          <w:rFonts w:ascii="Angsana New" w:eastAsia="Angsana New" w:hAnsi="Angsana New"/>
          <w:sz w:val="30"/>
          <w:szCs w:val="30"/>
          <w:lang w:val="th"/>
        </w:rPr>
        <w:t xml:space="preserve">  </w:t>
      </w:r>
      <w:r w:rsidRPr="008E57D9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บริษัทจะต้องปฎิบัติตามเงื่อนไขและข้อกำหนดที่เกี่ยวข้องกับการเป็นศูนย์กลางธุรกิจระหว่างประเทศ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069FDF7D" w14:textId="77777777" w:rsidR="00AD6EDB" w:rsidRPr="008E57D9" w:rsidRDefault="00AD6EDB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  <w:cs/>
        </w:rPr>
      </w:pPr>
    </w:p>
    <w:p w14:paraId="0D3F6F79" w14:textId="746FE409" w:rsidR="006B1550" w:rsidRPr="008E57D9" w:rsidRDefault="006B1550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8E57D9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77DE286E" w14:textId="77777777" w:rsidR="00DC794B" w:rsidRPr="008E57D9" w:rsidRDefault="00DC794B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14:paraId="2AD91DEB" w14:textId="008CC88A" w:rsidR="006B1550" w:rsidRPr="008E57D9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E57D9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665D860D" w14:textId="77777777" w:rsidR="006B1550" w:rsidRPr="008E57D9" w:rsidRDefault="006B1550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14:paraId="2CEC9E14" w14:textId="351FF238" w:rsidR="006B1550" w:rsidRPr="008E57D9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8E57D9">
        <w:rPr>
          <w:rFonts w:ascii="Angsana New" w:hAnsi="Angsana New" w:hint="cs"/>
          <w:sz w:val="30"/>
          <w:szCs w:val="30"/>
          <w:cs/>
        </w:rPr>
        <w:t>งวด</w:t>
      </w:r>
      <w:r w:rsidR="00A60605" w:rsidRPr="008E57D9">
        <w:rPr>
          <w:rFonts w:ascii="Angsana New" w:hAnsi="Angsana New" w:hint="cs"/>
          <w:sz w:val="30"/>
          <w:szCs w:val="30"/>
          <w:cs/>
        </w:rPr>
        <w:t>เก้าเดือนสิ้น</w:t>
      </w:r>
      <w:r w:rsidRPr="008E57D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A60605" w:rsidRPr="008E57D9">
        <w:rPr>
          <w:rFonts w:ascii="Angsana New" w:hAnsi="Angsana New"/>
          <w:sz w:val="30"/>
          <w:szCs w:val="30"/>
        </w:rPr>
        <w:t xml:space="preserve">30 </w:t>
      </w:r>
      <w:r w:rsidR="00A60605" w:rsidRPr="008E57D9">
        <w:rPr>
          <w:rFonts w:ascii="Angsana New" w:hAnsi="Angsana New"/>
          <w:sz w:val="30"/>
          <w:szCs w:val="30"/>
          <w:cs/>
        </w:rPr>
        <w:t>กันยายน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256</w:t>
      </w:r>
      <w:r w:rsidR="007F008A" w:rsidRPr="008E57D9">
        <w:rPr>
          <w:rFonts w:ascii="Angsana New" w:hAnsi="Angsana New"/>
          <w:sz w:val="30"/>
          <w:szCs w:val="30"/>
        </w:rPr>
        <w:t xml:space="preserve">6 </w:t>
      </w:r>
      <w:r w:rsidRPr="008E57D9">
        <w:rPr>
          <w:rFonts w:ascii="Angsana New" w:hAnsi="Angsana New"/>
          <w:sz w:val="30"/>
          <w:szCs w:val="30"/>
          <w:cs/>
        </w:rPr>
        <w:t xml:space="preserve">และ </w:t>
      </w:r>
      <w:r w:rsidRPr="008E57D9">
        <w:rPr>
          <w:rFonts w:ascii="Angsana New" w:hAnsi="Angsana New"/>
          <w:sz w:val="30"/>
          <w:szCs w:val="30"/>
        </w:rPr>
        <w:t>256</w:t>
      </w:r>
      <w:r w:rsidR="007F008A" w:rsidRPr="008E57D9">
        <w:rPr>
          <w:rFonts w:ascii="Angsana New" w:hAnsi="Angsana New"/>
          <w:sz w:val="30"/>
          <w:szCs w:val="30"/>
        </w:rPr>
        <w:t>5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Pr="008E57D9">
        <w:rPr>
          <w:rFonts w:ascii="Angsana New" w:hAnsi="Angsana New" w:hint="cs"/>
          <w:sz w:val="30"/>
          <w:szCs w:val="30"/>
          <w:cs/>
        </w:rPr>
        <w:t>งวด</w:t>
      </w:r>
      <w:r w:rsidRPr="008E57D9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8E57D9">
        <w:rPr>
          <w:rFonts w:ascii="Angsana New" w:hAnsi="Angsana New" w:hint="cs"/>
          <w:sz w:val="30"/>
          <w:szCs w:val="30"/>
          <w:cs/>
        </w:rPr>
        <w:t>งวด</w:t>
      </w:r>
      <w:r w:rsidRPr="008E57D9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0AC5F2AD" w14:textId="77777777" w:rsidR="006D5A6D" w:rsidRPr="008E57D9" w:rsidRDefault="006D5A6D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6"/>
          <w:szCs w:val="6"/>
        </w:rPr>
      </w:pPr>
    </w:p>
    <w:tbl>
      <w:tblPr>
        <w:tblW w:w="98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270"/>
        <w:gridCol w:w="1350"/>
        <w:gridCol w:w="270"/>
        <w:gridCol w:w="1350"/>
        <w:gridCol w:w="270"/>
        <w:gridCol w:w="1323"/>
      </w:tblGrid>
      <w:tr w:rsidR="00A32449" w:rsidRPr="008E57D9" w14:paraId="7A698909" w14:textId="77777777" w:rsidTr="00BB2F54">
        <w:tc>
          <w:tcPr>
            <w:tcW w:w="3582" w:type="dxa"/>
          </w:tcPr>
          <w:p w14:paraId="5E7285A9" w14:textId="77777777" w:rsidR="00A32449" w:rsidRPr="008E57D9" w:rsidRDefault="00A32449" w:rsidP="00BB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7E7AA2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339BAE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14:paraId="03E81B3C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449" w:rsidRPr="008E57D9" w14:paraId="13D1A768" w14:textId="77777777" w:rsidTr="00BB2F54">
        <w:tc>
          <w:tcPr>
            <w:tcW w:w="3582" w:type="dxa"/>
          </w:tcPr>
          <w:p w14:paraId="3DBB1FF9" w14:textId="574B70C0" w:rsidR="00A32449" w:rsidRPr="00C0310C" w:rsidRDefault="00A32449" w:rsidP="00C0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C0310C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</w:t>
            </w:r>
            <w:r w:rsidR="00A60605" w:rsidRPr="00C0310C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เก้าเดือนสิ้น</w:t>
            </w:r>
            <w:r w:rsidRPr="00C0310C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สุด</w:t>
            </w:r>
            <w:r w:rsidR="007F008A" w:rsidRPr="00C0310C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="007F008A" w:rsidRPr="00C0310C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</w:t>
            </w:r>
            <w:r w:rsidR="00A60605" w:rsidRPr="00C0310C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30</w:t>
            </w:r>
            <w:r w:rsidR="00BB2F54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กั</w:t>
            </w:r>
            <w:r w:rsidR="00A60605" w:rsidRPr="00C0310C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นยายน</w:t>
            </w:r>
          </w:p>
        </w:tc>
        <w:tc>
          <w:tcPr>
            <w:tcW w:w="1440" w:type="dxa"/>
          </w:tcPr>
          <w:p w14:paraId="4EC6571E" w14:textId="78B00449" w:rsidR="00A32449" w:rsidRPr="008E57D9" w:rsidRDefault="00BB2F54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32449" w:rsidRPr="008E57D9">
              <w:rPr>
                <w:rFonts w:ascii="Angsana New" w:hAnsi="Angsana New"/>
                <w:sz w:val="30"/>
                <w:szCs w:val="30"/>
              </w:rPr>
              <w:t>256</w:t>
            </w:r>
            <w:r w:rsidR="007F008A" w:rsidRPr="008E57D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A08F490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9B09E9" w14:textId="3117E52A" w:rsidR="00A32449" w:rsidRPr="008E57D9" w:rsidRDefault="00BB2F54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32449" w:rsidRPr="008E57D9">
              <w:rPr>
                <w:rFonts w:ascii="Angsana New" w:hAnsi="Angsana New"/>
                <w:sz w:val="30"/>
                <w:szCs w:val="30"/>
              </w:rPr>
              <w:t>256</w:t>
            </w:r>
            <w:r w:rsidR="007F008A" w:rsidRPr="008E57D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AD80211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BD41887" w14:textId="7670FEDB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</w:t>
            </w:r>
            <w:r w:rsidR="007F008A" w:rsidRPr="008E57D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2BD980E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E7F46F3" w14:textId="5B4270E1" w:rsidR="00A32449" w:rsidRPr="008E57D9" w:rsidRDefault="00BB2F54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32449" w:rsidRPr="008E57D9">
              <w:rPr>
                <w:rFonts w:ascii="Angsana New" w:hAnsi="Angsana New"/>
                <w:sz w:val="30"/>
                <w:szCs w:val="30"/>
              </w:rPr>
              <w:t>256</w:t>
            </w:r>
            <w:r w:rsidR="007F008A" w:rsidRPr="008E57D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F008A" w:rsidRPr="008E57D9" w14:paraId="5C4749A7" w14:textId="77777777" w:rsidTr="00BB2F54">
        <w:tc>
          <w:tcPr>
            <w:tcW w:w="3582" w:type="dxa"/>
          </w:tcPr>
          <w:p w14:paraId="2CF81B4A" w14:textId="77777777" w:rsidR="007F008A" w:rsidRPr="008E57D9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53BB6E1" w14:textId="77777777" w:rsidR="007F008A" w:rsidRPr="008E57D9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3BD24" w14:textId="77777777" w:rsidR="007F008A" w:rsidRPr="008E57D9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DBDB08" w14:textId="278389E9" w:rsidR="007F008A" w:rsidRPr="008E57D9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(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8E5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6E8A4A" w14:textId="77777777" w:rsidR="007F008A" w:rsidRPr="008E57D9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DBBFE31" w14:textId="77777777" w:rsidR="007F008A" w:rsidRPr="008E57D9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37851" w14:textId="77777777" w:rsidR="007F008A" w:rsidRPr="008E57D9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5FB7F16" w14:textId="77777777" w:rsidR="007F008A" w:rsidRPr="008E57D9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449" w:rsidRPr="008E57D9" w14:paraId="6B865957" w14:textId="77777777" w:rsidTr="00BB2F54">
        <w:tc>
          <w:tcPr>
            <w:tcW w:w="3582" w:type="dxa"/>
          </w:tcPr>
          <w:p w14:paraId="6D0FED10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3" w:type="dxa"/>
            <w:gridSpan w:val="7"/>
          </w:tcPr>
          <w:p w14:paraId="17066611" w14:textId="77777777" w:rsidR="00A32449" w:rsidRPr="008E57D9" w:rsidRDefault="00A32449" w:rsidP="00AF2174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8E57D9" w14:paraId="1F4A5B4E" w14:textId="77777777" w:rsidTr="00BB2F54">
        <w:tc>
          <w:tcPr>
            <w:tcW w:w="3582" w:type="dxa"/>
          </w:tcPr>
          <w:p w14:paraId="1C1E3D2B" w14:textId="5556AF0C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1440" w:type="dxa"/>
            <w:shd w:val="clear" w:color="auto" w:fill="auto"/>
          </w:tcPr>
          <w:p w14:paraId="4F1D5716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2D73C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27F663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3E26B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B21463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C4FAEB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65DB0B38" w14:textId="77777777" w:rsidR="00A32449" w:rsidRPr="008E57D9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1A35" w:rsidRPr="008E57D9" w14:paraId="6F26B2EC" w14:textId="77777777" w:rsidTr="00BB2F54">
        <w:tc>
          <w:tcPr>
            <w:tcW w:w="3582" w:type="dxa"/>
          </w:tcPr>
          <w:p w14:paraId="029D91C3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1ED91D2" w14:textId="56E6776C" w:rsidR="00591A35" w:rsidRPr="008E57D9" w:rsidRDefault="00632F5D" w:rsidP="00BB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240" w:lineRule="auto"/>
              <w:ind w:left="-13" w:right="-42" w:firstLine="448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3,679,783</w:t>
            </w:r>
          </w:p>
        </w:tc>
        <w:tc>
          <w:tcPr>
            <w:tcW w:w="270" w:type="dxa"/>
            <w:shd w:val="clear" w:color="auto" w:fill="auto"/>
          </w:tcPr>
          <w:p w14:paraId="42001708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880747C" w14:textId="3C2BC9DB" w:rsidR="00591A35" w:rsidRPr="008E57D9" w:rsidRDefault="00632F5D" w:rsidP="0062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2,448,005</w:t>
            </w:r>
          </w:p>
        </w:tc>
        <w:tc>
          <w:tcPr>
            <w:tcW w:w="270" w:type="dxa"/>
            <w:shd w:val="clear" w:color="auto" w:fill="auto"/>
          </w:tcPr>
          <w:p w14:paraId="13018614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C815640" w14:textId="6C799118" w:rsidR="00591A35" w:rsidRPr="008E57D9" w:rsidRDefault="00632F5D" w:rsidP="0062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550,956</w:t>
            </w:r>
          </w:p>
        </w:tc>
        <w:tc>
          <w:tcPr>
            <w:tcW w:w="270" w:type="dxa"/>
            <w:shd w:val="clear" w:color="auto" w:fill="auto"/>
          </w:tcPr>
          <w:p w14:paraId="48D6BCCD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7115DF5C" w14:textId="4FBFFBA9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>284,106</w:t>
            </w:r>
          </w:p>
        </w:tc>
      </w:tr>
      <w:tr w:rsidR="00591A35" w:rsidRPr="008E57D9" w14:paraId="0E493E6C" w14:textId="77777777" w:rsidTr="00BB2F54">
        <w:tc>
          <w:tcPr>
            <w:tcW w:w="3582" w:type="dxa"/>
          </w:tcPr>
          <w:p w14:paraId="3AAAF428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B657613" w14:textId="62BE4FBE" w:rsidR="00591A35" w:rsidRPr="008E57D9" w:rsidRDefault="005770BB" w:rsidP="00BB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left" w:pos="1127"/>
              </w:tabs>
              <w:spacing w:line="240" w:lineRule="auto"/>
              <w:ind w:left="-108" w:right="-108" w:firstLine="419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2F5D" w:rsidRPr="008E57D9">
              <w:rPr>
                <w:rFonts w:asciiTheme="majorBidi" w:hAnsiTheme="majorBidi" w:cstheme="majorBidi" w:hint="cs"/>
                <w:sz w:val="30"/>
                <w:szCs w:val="30"/>
              </w:rPr>
              <w:t>32,000,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771 </w:t>
            </w:r>
          </w:p>
        </w:tc>
        <w:tc>
          <w:tcPr>
            <w:tcW w:w="270" w:type="dxa"/>
            <w:shd w:val="clear" w:color="auto" w:fill="auto"/>
          </w:tcPr>
          <w:p w14:paraId="0E6FA50D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C1B97A5" w14:textId="14EAB7A6" w:rsidR="00591A35" w:rsidRPr="008E57D9" w:rsidRDefault="005770BB" w:rsidP="0062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2F5D" w:rsidRPr="008E57D9">
              <w:rPr>
                <w:rFonts w:asciiTheme="majorBidi" w:hAnsiTheme="majorBidi" w:cstheme="majorBidi" w:hint="cs"/>
                <w:sz w:val="30"/>
                <w:szCs w:val="30"/>
              </w:rPr>
              <w:t>32,000,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771 </w:t>
            </w:r>
          </w:p>
        </w:tc>
        <w:tc>
          <w:tcPr>
            <w:tcW w:w="270" w:type="dxa"/>
            <w:shd w:val="clear" w:color="auto" w:fill="auto"/>
          </w:tcPr>
          <w:p w14:paraId="7995906C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9D26642" w14:textId="4B7D8F84" w:rsidR="00591A35" w:rsidRPr="008E57D9" w:rsidRDefault="005770BB" w:rsidP="0062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2F5D" w:rsidRPr="008E57D9">
              <w:rPr>
                <w:rFonts w:asciiTheme="majorBidi" w:hAnsiTheme="majorBidi" w:cstheme="majorBidi" w:hint="cs"/>
                <w:sz w:val="30"/>
                <w:szCs w:val="30"/>
              </w:rPr>
              <w:t>32,000,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771 </w:t>
            </w:r>
          </w:p>
        </w:tc>
        <w:tc>
          <w:tcPr>
            <w:tcW w:w="270" w:type="dxa"/>
            <w:shd w:val="clear" w:color="auto" w:fill="auto"/>
          </w:tcPr>
          <w:p w14:paraId="17A9E8E4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6C58307E" w14:textId="77367FDD" w:rsidR="00591A35" w:rsidRPr="008E57D9" w:rsidRDefault="005770BB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1A35" w:rsidRPr="008E57D9">
              <w:rPr>
                <w:rFonts w:asciiTheme="majorBidi" w:hAnsiTheme="majorBidi" w:cstheme="majorBidi" w:hint="cs"/>
                <w:sz w:val="30"/>
                <w:szCs w:val="30"/>
              </w:rPr>
              <w:t>32,000,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 xml:space="preserve">771 </w:t>
            </w:r>
          </w:p>
        </w:tc>
      </w:tr>
      <w:tr w:rsidR="00591A35" w:rsidRPr="008E57D9" w14:paraId="7D781F42" w14:textId="77777777" w:rsidTr="00BB2F54">
        <w:tc>
          <w:tcPr>
            <w:tcW w:w="3582" w:type="dxa"/>
          </w:tcPr>
          <w:p w14:paraId="2AEC7766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AD4671" w14:textId="12FD1926" w:rsidR="00591A35" w:rsidRPr="008E57D9" w:rsidRDefault="00482537" w:rsidP="0088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left="-108" w:right="-109" w:firstLine="603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  <w:tc>
          <w:tcPr>
            <w:tcW w:w="270" w:type="dxa"/>
            <w:shd w:val="clear" w:color="auto" w:fill="auto"/>
          </w:tcPr>
          <w:p w14:paraId="2E743458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B08DEE6" w14:textId="21ECBDFB" w:rsidR="00591A35" w:rsidRPr="008E57D9" w:rsidRDefault="00482537" w:rsidP="0062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  <w:tc>
          <w:tcPr>
            <w:tcW w:w="270" w:type="dxa"/>
            <w:shd w:val="clear" w:color="auto" w:fill="auto"/>
          </w:tcPr>
          <w:p w14:paraId="5E5BE99B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1DC72A" w14:textId="0D30C801" w:rsidR="00591A35" w:rsidRPr="008E57D9" w:rsidRDefault="00DD1329" w:rsidP="0062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  <w:tc>
          <w:tcPr>
            <w:tcW w:w="270" w:type="dxa"/>
            <w:shd w:val="clear" w:color="auto" w:fill="auto"/>
          </w:tcPr>
          <w:p w14:paraId="1C6E404C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CA55343" w14:textId="7BF6655D" w:rsidR="00591A35" w:rsidRPr="008E57D9" w:rsidRDefault="00DD1329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</w:tr>
      <w:tr w:rsidR="00591A35" w:rsidRPr="008E57D9" w14:paraId="054783F3" w14:textId="77777777" w:rsidTr="00BB2F54">
        <w:tc>
          <w:tcPr>
            <w:tcW w:w="3582" w:type="dxa"/>
          </w:tcPr>
          <w:p w14:paraId="045412BA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1128" w14:textId="77777777" w:rsidR="002C32AC" w:rsidRPr="008E57D9" w:rsidRDefault="002C32AC" w:rsidP="002C32AC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5151994" w14:textId="3AFCFAA8" w:rsidR="00591A35" w:rsidRPr="008E57D9" w:rsidRDefault="002C32AC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70" w:type="dxa"/>
            <w:shd w:val="clear" w:color="auto" w:fill="auto"/>
          </w:tcPr>
          <w:p w14:paraId="75833BEC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82952" w14:textId="77777777" w:rsidR="002C32AC" w:rsidRPr="008E57D9" w:rsidRDefault="002C32AC" w:rsidP="00BB2F54">
            <w:pPr>
              <w:pStyle w:val="acctfourfigures"/>
              <w:tabs>
                <w:tab w:val="clear" w:pos="765"/>
                <w:tab w:val="left" w:pos="1059"/>
                <w:tab w:val="decimal" w:pos="1185"/>
              </w:tabs>
              <w:spacing w:line="240" w:lineRule="atLeast"/>
              <w:ind w:right="-79" w:firstLine="15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69EC1EC" w14:textId="1B70D0A0" w:rsidR="00591A35" w:rsidRPr="008E57D9" w:rsidRDefault="00BB2F54" w:rsidP="00BB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C32AC"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70" w:type="dxa"/>
            <w:shd w:val="clear" w:color="auto" w:fill="auto"/>
          </w:tcPr>
          <w:p w14:paraId="538257DF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BCA52" w14:textId="77777777" w:rsidR="002C32AC" w:rsidRPr="008E57D9" w:rsidRDefault="002C32AC" w:rsidP="002C32AC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A71D762" w14:textId="5F4D71B2" w:rsidR="00591A35" w:rsidRPr="008E57D9" w:rsidRDefault="002C32AC" w:rsidP="00BB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70" w:type="dxa"/>
            <w:shd w:val="clear" w:color="auto" w:fill="auto"/>
          </w:tcPr>
          <w:p w14:paraId="0C60AE7C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75FA8618" w14:textId="77777777" w:rsidR="00591A35" w:rsidRPr="008E57D9" w:rsidRDefault="00591A35" w:rsidP="00591A35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4128364" w14:textId="6939D4A0" w:rsidR="00591A35" w:rsidRPr="008E57D9" w:rsidRDefault="002C32AC" w:rsidP="00BB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32,002,343</w:t>
            </w:r>
          </w:p>
        </w:tc>
      </w:tr>
      <w:tr w:rsidR="00591A35" w:rsidRPr="008E57D9" w14:paraId="44AF23FA" w14:textId="77777777" w:rsidTr="00BB2F54">
        <w:tc>
          <w:tcPr>
            <w:tcW w:w="3582" w:type="dxa"/>
          </w:tcPr>
          <w:p w14:paraId="239DB50E" w14:textId="75287C49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7A144" w14:textId="1042D685" w:rsidR="00591A35" w:rsidRPr="008E57D9" w:rsidRDefault="006D1792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0.1150</w:t>
            </w:r>
          </w:p>
        </w:tc>
        <w:tc>
          <w:tcPr>
            <w:tcW w:w="270" w:type="dxa"/>
            <w:shd w:val="clear" w:color="auto" w:fill="auto"/>
          </w:tcPr>
          <w:p w14:paraId="15329CF9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CCC41" w14:textId="04B7DD9C" w:rsidR="00591A35" w:rsidRPr="008E57D9" w:rsidRDefault="006D1792" w:rsidP="00BB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left" w:pos="820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Style w:val="Emphasis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0.0765</w:t>
            </w:r>
          </w:p>
        </w:tc>
        <w:tc>
          <w:tcPr>
            <w:tcW w:w="270" w:type="dxa"/>
            <w:shd w:val="clear" w:color="auto" w:fill="auto"/>
          </w:tcPr>
          <w:p w14:paraId="52F4C49C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77D33" w14:textId="21CC2E49" w:rsidR="00591A35" w:rsidRPr="008E57D9" w:rsidRDefault="007D0353" w:rsidP="00BB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0.0172</w:t>
            </w:r>
          </w:p>
        </w:tc>
        <w:tc>
          <w:tcPr>
            <w:tcW w:w="270" w:type="dxa"/>
            <w:shd w:val="clear" w:color="auto" w:fill="auto"/>
          </w:tcPr>
          <w:p w14:paraId="6CFACFE9" w14:textId="77777777" w:rsidR="00591A35" w:rsidRPr="008E57D9" w:rsidRDefault="00591A35" w:rsidP="0059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6D071B4C" w14:textId="3F7572B5" w:rsidR="00591A35" w:rsidRPr="008E57D9" w:rsidRDefault="00591A35" w:rsidP="00BB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</w:rPr>
              <w:t>0.0089</w:t>
            </w:r>
          </w:p>
        </w:tc>
      </w:tr>
    </w:tbl>
    <w:p w14:paraId="4548B081" w14:textId="77777777" w:rsidR="00BB2F54" w:rsidRDefault="00BB2F54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564312" w14:textId="312721CE" w:rsidR="006B1550" w:rsidRPr="008E57D9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E57D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0257E88D" w14:textId="77777777" w:rsidR="006B1550" w:rsidRPr="008E57D9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7F5E760B" w:rsidR="006B1550" w:rsidRPr="008E57D9" w:rsidRDefault="006B1550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Pr="008E57D9">
        <w:rPr>
          <w:rFonts w:ascii="Angsana New" w:hAnsi="Angsana New" w:hint="cs"/>
          <w:sz w:val="30"/>
          <w:szCs w:val="30"/>
          <w:cs/>
        </w:rPr>
        <w:t>งวด</w:t>
      </w:r>
      <w:r w:rsidR="00A60605" w:rsidRPr="008E57D9">
        <w:rPr>
          <w:rFonts w:ascii="Angsana New" w:hAnsi="Angsana New" w:hint="cs"/>
          <w:sz w:val="30"/>
          <w:szCs w:val="30"/>
          <w:cs/>
        </w:rPr>
        <w:t>เก้าเดือนสิ้น</w:t>
      </w:r>
      <w:r w:rsidR="00F518F3" w:rsidRPr="008E57D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A60605" w:rsidRPr="008E57D9">
        <w:rPr>
          <w:rFonts w:ascii="Angsana New" w:hAnsi="Angsana New"/>
          <w:sz w:val="30"/>
          <w:szCs w:val="30"/>
        </w:rPr>
        <w:t xml:space="preserve">30 </w:t>
      </w:r>
      <w:r w:rsidR="00A60605" w:rsidRPr="008E57D9">
        <w:rPr>
          <w:rFonts w:ascii="Angsana New" w:hAnsi="Angsana New"/>
          <w:sz w:val="30"/>
          <w:szCs w:val="30"/>
          <w:cs/>
        </w:rPr>
        <w:t>กันยายน</w:t>
      </w:r>
      <w:r w:rsidR="00F518F3"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="007F008A" w:rsidRPr="008E57D9">
        <w:rPr>
          <w:rFonts w:ascii="Angsana New" w:hAnsi="Angsana New"/>
          <w:sz w:val="30"/>
          <w:szCs w:val="30"/>
        </w:rPr>
        <w:t xml:space="preserve">2566 </w:t>
      </w:r>
      <w:r w:rsidR="007F008A" w:rsidRPr="008E57D9">
        <w:rPr>
          <w:rFonts w:ascii="Angsana New" w:hAnsi="Angsana New"/>
          <w:sz w:val="30"/>
          <w:szCs w:val="30"/>
          <w:cs/>
        </w:rPr>
        <w:t xml:space="preserve">และ </w:t>
      </w:r>
      <w:r w:rsidR="007F008A" w:rsidRPr="008E57D9">
        <w:rPr>
          <w:rFonts w:ascii="Angsana New" w:hAnsi="Angsana New"/>
          <w:sz w:val="30"/>
          <w:szCs w:val="30"/>
        </w:rPr>
        <w:t xml:space="preserve">2565 </w:t>
      </w:r>
      <w:r w:rsidRPr="008E57D9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8A2034" w:rsidRPr="008E57D9">
        <w:rPr>
          <w:rFonts w:ascii="Angsana New" w:hAnsi="Angsana New" w:hint="cs"/>
          <w:sz w:val="30"/>
          <w:szCs w:val="30"/>
          <w:cs/>
        </w:rPr>
        <w:t>งวด</w:t>
      </w:r>
      <w:r w:rsidRPr="008E57D9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8E57D9">
        <w:rPr>
          <w:rFonts w:ascii="Angsana New" w:hAnsi="Angsana New" w:hint="cs"/>
          <w:sz w:val="30"/>
          <w:szCs w:val="30"/>
          <w:cs/>
        </w:rPr>
        <w:t>งวด</w:t>
      </w:r>
      <w:r w:rsidRPr="008E57D9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8E57D9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8E57D9" w:rsidRDefault="00C3526F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3813"/>
        <w:gridCol w:w="1169"/>
        <w:gridCol w:w="269"/>
        <w:gridCol w:w="1177"/>
        <w:gridCol w:w="269"/>
        <w:gridCol w:w="1207"/>
        <w:gridCol w:w="269"/>
        <w:gridCol w:w="1259"/>
      </w:tblGrid>
      <w:tr w:rsidR="00C10B45" w:rsidRPr="008E57D9" w14:paraId="30904701" w14:textId="77777777" w:rsidTr="00176927">
        <w:trPr>
          <w:tblHeader/>
        </w:trPr>
        <w:tc>
          <w:tcPr>
            <w:tcW w:w="3813" w:type="dxa"/>
          </w:tcPr>
          <w:p w14:paraId="1F33DEFA" w14:textId="77777777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6" w:name="_Hlk38930071"/>
          </w:p>
        </w:tc>
        <w:tc>
          <w:tcPr>
            <w:tcW w:w="2615" w:type="dxa"/>
            <w:gridSpan w:val="3"/>
          </w:tcPr>
          <w:p w14:paraId="23FDCE0D" w14:textId="77777777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D68929" w14:textId="77777777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7358CBD3" w14:textId="77777777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08A" w:rsidRPr="008E57D9" w14:paraId="0C40A231" w14:textId="77777777" w:rsidTr="00176927">
        <w:trPr>
          <w:tblHeader/>
        </w:trPr>
        <w:tc>
          <w:tcPr>
            <w:tcW w:w="3813" w:type="dxa"/>
          </w:tcPr>
          <w:p w14:paraId="2A00B3D4" w14:textId="6627F544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60605"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เก้าเดือนสิ้น</w:t>
            </w: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สุดวันที่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0605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60605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9" w:type="dxa"/>
          </w:tcPr>
          <w:p w14:paraId="77FF83E9" w14:textId="76A550A8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20746ED1" w14:textId="77777777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CC146E" w14:textId="03843AE5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093884E6" w14:textId="77777777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84F233A" w14:textId="1C6B1BD3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6F074055" w14:textId="77777777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3BFC09" w14:textId="163F3917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F008A" w:rsidRPr="008E57D9" w14:paraId="1DE1E012" w14:textId="77777777" w:rsidTr="00176927">
        <w:trPr>
          <w:tblHeader/>
        </w:trPr>
        <w:tc>
          <w:tcPr>
            <w:tcW w:w="3813" w:type="dxa"/>
          </w:tcPr>
          <w:p w14:paraId="706A7B3E" w14:textId="77777777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006FF6C" w14:textId="77777777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819C7C" w14:textId="77777777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25D4179" w14:textId="5D669173" w:rsidR="007F008A" w:rsidRPr="008E57D9" w:rsidRDefault="002E1708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(</w:t>
            </w:r>
            <w:r w:rsidR="007F008A" w:rsidRPr="008E57D9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="007F008A" w:rsidRPr="008E5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EA5A588" w14:textId="77777777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33CC45DF" w14:textId="77777777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EA15268" w14:textId="77777777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DE323D1" w14:textId="77777777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B45" w:rsidRPr="008E57D9" w14:paraId="03C1E8E2" w14:textId="77777777" w:rsidTr="00176927">
        <w:trPr>
          <w:tblHeader/>
        </w:trPr>
        <w:tc>
          <w:tcPr>
            <w:tcW w:w="3813" w:type="dxa"/>
          </w:tcPr>
          <w:p w14:paraId="269AD8C4" w14:textId="77777777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14:paraId="1D7A9C11" w14:textId="77777777" w:rsidR="00C10B45" w:rsidRPr="008E57D9" w:rsidRDefault="00C10B45" w:rsidP="00757131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10B45" w:rsidRPr="008E57D9" w14:paraId="12A3AE5F" w14:textId="77777777" w:rsidTr="00176927">
        <w:tc>
          <w:tcPr>
            <w:tcW w:w="3813" w:type="dxa"/>
          </w:tcPr>
          <w:p w14:paraId="410FDC20" w14:textId="10252A0B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1169" w:type="dxa"/>
          </w:tcPr>
          <w:p w14:paraId="187C900B" w14:textId="77777777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AEB65B" w14:textId="77777777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96C263" w14:textId="77777777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AC1738" w14:textId="77777777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103B594" w14:textId="77777777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59E0BC" w14:textId="77777777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0F4A57" w14:textId="77777777" w:rsidR="00C10B45" w:rsidRPr="008E57D9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89A" w:rsidRPr="008E57D9" w14:paraId="428BD4CE" w14:textId="77777777" w:rsidTr="00176927">
        <w:tc>
          <w:tcPr>
            <w:tcW w:w="3813" w:type="dxa"/>
          </w:tcPr>
          <w:p w14:paraId="2C651FEB" w14:textId="77777777" w:rsidR="00C8789A" w:rsidRPr="008E57D9" w:rsidRDefault="00C8789A" w:rsidP="00C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(ปรับลด)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E86570F" w14:textId="5A379E96" w:rsidR="00C8789A" w:rsidRPr="00FA34CB" w:rsidRDefault="0033366C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3,679,783</w:t>
            </w:r>
          </w:p>
        </w:tc>
        <w:tc>
          <w:tcPr>
            <w:tcW w:w="269" w:type="dxa"/>
          </w:tcPr>
          <w:p w14:paraId="42C6A860" w14:textId="77777777" w:rsidR="00C8789A" w:rsidRPr="008E57D9" w:rsidRDefault="00C8789A" w:rsidP="00C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5A36411E" w14:textId="22CBC353" w:rsidR="00C8789A" w:rsidRPr="00FA34CB" w:rsidRDefault="0033366C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2,448,005</w:t>
            </w:r>
          </w:p>
        </w:tc>
        <w:tc>
          <w:tcPr>
            <w:tcW w:w="269" w:type="dxa"/>
          </w:tcPr>
          <w:p w14:paraId="6E6CF85C" w14:textId="77777777" w:rsidR="00C8789A" w:rsidRPr="008E57D9" w:rsidRDefault="00C8789A" w:rsidP="00C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580C0CE" w14:textId="7E111107" w:rsidR="00C8789A" w:rsidRPr="008E57D9" w:rsidRDefault="0033366C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550,956</w:t>
            </w:r>
          </w:p>
        </w:tc>
        <w:tc>
          <w:tcPr>
            <w:tcW w:w="269" w:type="dxa"/>
          </w:tcPr>
          <w:p w14:paraId="17718185" w14:textId="77777777" w:rsidR="00C8789A" w:rsidRPr="008E57D9" w:rsidRDefault="00C8789A" w:rsidP="00C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8828742" w14:textId="498EDFAB" w:rsidR="00C8789A" w:rsidRPr="00FA34CB" w:rsidRDefault="00C8789A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>284,106</w:t>
            </w:r>
          </w:p>
        </w:tc>
      </w:tr>
      <w:tr w:rsidR="00C8789A" w:rsidRPr="008E57D9" w14:paraId="65A5E6AE" w14:textId="77777777" w:rsidTr="00176927">
        <w:tc>
          <w:tcPr>
            <w:tcW w:w="3813" w:type="dxa"/>
          </w:tcPr>
          <w:p w14:paraId="096FB6FC" w14:textId="77777777" w:rsidR="00C8789A" w:rsidRPr="008E57D9" w:rsidRDefault="00C8789A" w:rsidP="00C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CB945A" w14:textId="38B23815" w:rsidR="00C8789A" w:rsidRPr="00FA34CB" w:rsidRDefault="0033366C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32,002,343</w:t>
            </w:r>
          </w:p>
        </w:tc>
        <w:tc>
          <w:tcPr>
            <w:tcW w:w="269" w:type="dxa"/>
          </w:tcPr>
          <w:p w14:paraId="2606FA04" w14:textId="77777777" w:rsidR="00C8789A" w:rsidRPr="008E57D9" w:rsidRDefault="00C8789A" w:rsidP="00C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4B24391" w14:textId="2B17B5EB" w:rsidR="00C8789A" w:rsidRPr="00FA34CB" w:rsidRDefault="0033366C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32,002,343</w:t>
            </w:r>
          </w:p>
        </w:tc>
        <w:tc>
          <w:tcPr>
            <w:tcW w:w="269" w:type="dxa"/>
          </w:tcPr>
          <w:p w14:paraId="75D702E4" w14:textId="77777777" w:rsidR="00C8789A" w:rsidRPr="008E57D9" w:rsidRDefault="00C8789A" w:rsidP="00C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96D059" w14:textId="7EC8195D" w:rsidR="00C8789A" w:rsidRPr="008E57D9" w:rsidRDefault="0033366C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32,002,343</w:t>
            </w:r>
          </w:p>
        </w:tc>
        <w:tc>
          <w:tcPr>
            <w:tcW w:w="269" w:type="dxa"/>
          </w:tcPr>
          <w:p w14:paraId="38C3D959" w14:textId="77777777" w:rsidR="00C8789A" w:rsidRPr="008E57D9" w:rsidRDefault="00C8789A" w:rsidP="00C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C75FE34" w14:textId="179BDC2F" w:rsidR="00C8789A" w:rsidRPr="008E57D9" w:rsidRDefault="0033366C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32,002,343</w:t>
            </w:r>
          </w:p>
        </w:tc>
      </w:tr>
      <w:tr w:rsidR="000B0D6B" w:rsidRPr="008E57D9" w14:paraId="0F0DAFAF" w14:textId="77777777" w:rsidTr="00382A80">
        <w:tc>
          <w:tcPr>
            <w:tcW w:w="3813" w:type="dxa"/>
          </w:tcPr>
          <w:p w14:paraId="288FA097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69" w:type="dxa"/>
            <w:shd w:val="clear" w:color="auto" w:fill="auto"/>
          </w:tcPr>
          <w:p w14:paraId="2910929B" w14:textId="2EDCB05E" w:rsidR="000B0D6B" w:rsidRPr="00FA34CB" w:rsidRDefault="000B0D6B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BD4FE4D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CC071" w14:textId="4365AE4E" w:rsidR="000B0D6B" w:rsidRPr="00FA34CB" w:rsidRDefault="000B0D6B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0DF7B42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68883C09" w14:textId="1B4F11AC" w:rsidR="000B0D6B" w:rsidRPr="008E57D9" w:rsidRDefault="000B0D6B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D7413CA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9280326" w14:textId="30C678AB" w:rsidR="000B0D6B" w:rsidRPr="008E57D9" w:rsidRDefault="000B0D6B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0D6B" w:rsidRPr="008E57D9" w14:paraId="4DF197C3" w14:textId="77777777" w:rsidTr="00382A80">
        <w:tc>
          <w:tcPr>
            <w:tcW w:w="3813" w:type="dxa"/>
          </w:tcPr>
          <w:p w14:paraId="1B198F30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E96EA45" w14:textId="2F9AE353" w:rsidR="000B0D6B" w:rsidRPr="00FA34CB" w:rsidRDefault="009D4061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34CB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FA34CB">
              <w:rPr>
                <w:rFonts w:ascii="Angsana New" w:hAnsi="Angsana New"/>
                <w:sz w:val="30"/>
                <w:szCs w:val="30"/>
              </w:rPr>
              <w:t>,</w:t>
            </w:r>
            <w:r w:rsidRPr="00FA34CB">
              <w:rPr>
                <w:rFonts w:ascii="Angsana New" w:hAnsi="Angsana New"/>
                <w:sz w:val="30"/>
                <w:szCs w:val="30"/>
                <w:cs/>
              </w:rPr>
              <w:t>133</w:t>
            </w:r>
          </w:p>
        </w:tc>
        <w:tc>
          <w:tcPr>
            <w:tcW w:w="269" w:type="dxa"/>
            <w:shd w:val="clear" w:color="auto" w:fill="auto"/>
          </w:tcPr>
          <w:p w14:paraId="3EA63DFF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AA52CD1" w14:textId="343F1D41" w:rsidR="000B0D6B" w:rsidRPr="00FA34CB" w:rsidRDefault="00B81B83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5,</w:t>
            </w:r>
            <w:r w:rsidR="00FF77B1" w:rsidRPr="008E57D9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269" w:type="dxa"/>
            <w:shd w:val="clear" w:color="auto" w:fill="auto"/>
          </w:tcPr>
          <w:p w14:paraId="7DB504D8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487D825" w14:textId="08CCBAF8" w:rsidR="000B0D6B" w:rsidRPr="008E57D9" w:rsidRDefault="00312370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57D9">
              <w:rPr>
                <w:rFonts w:asciiTheme="majorBidi" w:hAnsiTheme="majorBidi"/>
                <w:sz w:val="30"/>
                <w:szCs w:val="30"/>
                <w:cs/>
              </w:rPr>
              <w:t>133</w:t>
            </w:r>
          </w:p>
        </w:tc>
        <w:tc>
          <w:tcPr>
            <w:tcW w:w="269" w:type="dxa"/>
            <w:shd w:val="clear" w:color="auto" w:fill="auto"/>
          </w:tcPr>
          <w:p w14:paraId="0A7BB8B8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76A23F0" w14:textId="624A62E6" w:rsidR="000B0D6B" w:rsidRPr="008E57D9" w:rsidRDefault="000B0D6B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</w:rPr>
              <w:t>5,</w:t>
            </w:r>
            <w:r w:rsidR="00FF77B1" w:rsidRPr="008E57D9">
              <w:rPr>
                <w:rFonts w:ascii="Angsana New" w:hAnsi="Angsana New"/>
                <w:sz w:val="30"/>
                <w:szCs w:val="30"/>
              </w:rPr>
              <w:t>951</w:t>
            </w:r>
          </w:p>
        </w:tc>
      </w:tr>
      <w:tr w:rsidR="000B0D6B" w:rsidRPr="008E57D9" w14:paraId="0D7929BF" w14:textId="77777777" w:rsidTr="00382A80">
        <w:tc>
          <w:tcPr>
            <w:tcW w:w="3813" w:type="dxa"/>
            <w:shd w:val="clear" w:color="auto" w:fill="auto"/>
          </w:tcPr>
          <w:p w14:paraId="4857EB0E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16268" w14:textId="7E4098A6" w:rsidR="000B0D6B" w:rsidRPr="00FA34CB" w:rsidRDefault="00D74795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4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</w:t>
            </w:r>
            <w:r w:rsidRPr="00FA34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A34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010</w:t>
            </w:r>
            <w:r w:rsidRPr="00FA34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A34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476</w:t>
            </w:r>
          </w:p>
        </w:tc>
        <w:tc>
          <w:tcPr>
            <w:tcW w:w="269" w:type="dxa"/>
            <w:shd w:val="clear" w:color="auto" w:fill="auto"/>
          </w:tcPr>
          <w:p w14:paraId="34892652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FD90E" w14:textId="5A67405D" w:rsidR="000B0D6B" w:rsidRPr="00FA34CB" w:rsidRDefault="008E4D27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4CB">
              <w:rPr>
                <w:rFonts w:ascii="Angsana New" w:hAnsi="Angsana New"/>
                <w:b/>
                <w:bCs/>
                <w:sz w:val="30"/>
                <w:szCs w:val="30"/>
              </w:rPr>
              <w:t>32,008,</w:t>
            </w:r>
            <w:r w:rsidR="009D77A1" w:rsidRPr="00FA34CB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69" w:type="dxa"/>
            <w:shd w:val="clear" w:color="auto" w:fill="auto"/>
          </w:tcPr>
          <w:p w14:paraId="0586A995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7526" w14:textId="0A842A88" w:rsidR="000B0D6B" w:rsidRPr="008E57D9" w:rsidRDefault="00312370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32</w:t>
            </w: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E57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010</w:t>
            </w: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E57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476</w:t>
            </w:r>
          </w:p>
        </w:tc>
        <w:tc>
          <w:tcPr>
            <w:tcW w:w="269" w:type="dxa"/>
            <w:shd w:val="clear" w:color="auto" w:fill="auto"/>
          </w:tcPr>
          <w:p w14:paraId="03AEF93E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C691B" w14:textId="13BB1FF9" w:rsidR="000B0D6B" w:rsidRPr="00FA34CB" w:rsidRDefault="008E4D27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4CB">
              <w:rPr>
                <w:rFonts w:ascii="Angsana New" w:hAnsi="Angsana New"/>
                <w:b/>
                <w:bCs/>
                <w:sz w:val="30"/>
                <w:szCs w:val="30"/>
              </w:rPr>
              <w:t>32,008,</w:t>
            </w:r>
            <w:r w:rsidR="005B7E31" w:rsidRPr="00FA34CB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</w:tr>
      <w:tr w:rsidR="000B0D6B" w:rsidRPr="008E57D9" w14:paraId="297D9107" w14:textId="77777777" w:rsidTr="00382A80">
        <w:tc>
          <w:tcPr>
            <w:tcW w:w="3813" w:type="dxa"/>
            <w:shd w:val="clear" w:color="auto" w:fill="auto"/>
          </w:tcPr>
          <w:p w14:paraId="7C433E4E" w14:textId="04E07571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E5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A1FD6" w14:textId="015CF90D" w:rsidR="000B0D6B" w:rsidRPr="00FA34CB" w:rsidRDefault="00D74795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4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0.1150</w:t>
            </w:r>
          </w:p>
        </w:tc>
        <w:tc>
          <w:tcPr>
            <w:tcW w:w="269" w:type="dxa"/>
            <w:shd w:val="clear" w:color="auto" w:fill="auto"/>
          </w:tcPr>
          <w:p w14:paraId="116424FE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BEC5B" w14:textId="60E45962" w:rsidR="000B0D6B" w:rsidRPr="00FA34CB" w:rsidRDefault="008E4D27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4CB">
              <w:rPr>
                <w:rFonts w:ascii="Angsana New" w:hAnsi="Angsana New"/>
                <w:b/>
                <w:bCs/>
                <w:sz w:val="30"/>
                <w:szCs w:val="30"/>
              </w:rPr>
              <w:t>0.0765</w:t>
            </w:r>
          </w:p>
        </w:tc>
        <w:tc>
          <w:tcPr>
            <w:tcW w:w="269" w:type="dxa"/>
            <w:shd w:val="clear" w:color="auto" w:fill="auto"/>
          </w:tcPr>
          <w:p w14:paraId="7AD72EDB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D728F" w14:textId="3A4821A7" w:rsidR="000B0D6B" w:rsidRPr="008E57D9" w:rsidRDefault="00312370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0.0172</w:t>
            </w:r>
          </w:p>
        </w:tc>
        <w:tc>
          <w:tcPr>
            <w:tcW w:w="269" w:type="dxa"/>
            <w:shd w:val="clear" w:color="auto" w:fill="auto"/>
          </w:tcPr>
          <w:p w14:paraId="66909A1C" w14:textId="77777777" w:rsidR="000B0D6B" w:rsidRPr="008E57D9" w:rsidRDefault="000B0D6B" w:rsidP="000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0CEC" w14:textId="5817895A" w:rsidR="000B0D6B" w:rsidRPr="00FA34CB" w:rsidRDefault="0023596D" w:rsidP="00F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4CB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8E4D27" w:rsidRPr="00FA34C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208CF" w:rsidRPr="00FA34CB">
              <w:rPr>
                <w:rFonts w:ascii="Angsana New" w:hAnsi="Angsana New"/>
                <w:b/>
                <w:bCs/>
                <w:sz w:val="30"/>
                <w:szCs w:val="30"/>
              </w:rPr>
              <w:t>089</w:t>
            </w:r>
          </w:p>
        </w:tc>
      </w:tr>
    </w:tbl>
    <w:p w14:paraId="08F5779D" w14:textId="77777777" w:rsidR="00C10B45" w:rsidRPr="008E57D9" w:rsidRDefault="00C1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00ED26C" w14:textId="3BF347BD" w:rsidR="005628B5" w:rsidRPr="008E57D9" w:rsidRDefault="005628B5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3872E48F" w14:textId="77777777" w:rsidR="005628B5" w:rsidRPr="008E57D9" w:rsidRDefault="005628B5" w:rsidP="00562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62"/>
        <w:gridCol w:w="1800"/>
        <w:gridCol w:w="1908"/>
        <w:gridCol w:w="1278"/>
        <w:gridCol w:w="236"/>
        <w:gridCol w:w="1294"/>
      </w:tblGrid>
      <w:tr w:rsidR="00423011" w:rsidRPr="008E57D9" w:rsidDel="00D43E7A" w14:paraId="448E26C8" w14:textId="77777777" w:rsidTr="00C57890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4880AFFE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BEC8821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0C2F2033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06F2FF93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4362F9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B38C99E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C9B801A" w14:textId="77777777" w:rsidR="00423011" w:rsidRPr="008E57D9" w:rsidDel="00D43E7A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23011" w:rsidRPr="008E57D9" w14:paraId="56E953BE" w14:textId="77777777" w:rsidTr="00C57890">
        <w:trPr>
          <w:tblHeader/>
        </w:trPr>
        <w:tc>
          <w:tcPr>
            <w:tcW w:w="2862" w:type="dxa"/>
            <w:shd w:val="clear" w:color="auto" w:fill="auto"/>
          </w:tcPr>
          <w:p w14:paraId="1C72AF7C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6C2DFF1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D160DB9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2193EB6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D87910D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4D47DC2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23011" w:rsidRPr="008E57D9" w14:paraId="759EFCAA" w14:textId="77777777" w:rsidTr="00C57890">
        <w:tc>
          <w:tcPr>
            <w:tcW w:w="2862" w:type="dxa"/>
            <w:shd w:val="clear" w:color="auto" w:fill="auto"/>
          </w:tcPr>
          <w:p w14:paraId="503E78D0" w14:textId="1466BBC0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8E57D9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07ADA6C5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BE399ED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594E214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B1EFF5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4F69EB" w14:textId="77777777" w:rsidR="00423011" w:rsidRPr="008E57D9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114C" w:rsidRPr="008E57D9" w14:paraId="4B20E213" w14:textId="77777777" w:rsidTr="00C57890">
        <w:tc>
          <w:tcPr>
            <w:tcW w:w="2862" w:type="dxa"/>
            <w:shd w:val="clear" w:color="auto" w:fill="auto"/>
          </w:tcPr>
          <w:p w14:paraId="6F4FEA9C" w14:textId="77777777" w:rsidR="00B9114C" w:rsidRPr="008E57D9" w:rsidRDefault="00B9114C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67E84F64" w14:textId="04A92D0F" w:rsidR="00B9114C" w:rsidRPr="008E57D9" w:rsidRDefault="00B9114C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/>
                <w:sz w:val="30"/>
                <w:szCs w:val="30"/>
              </w:rPr>
              <w:t>2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8E57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7D9">
              <w:rPr>
                <w:rFonts w:ascii="Angsana New" w:hAnsi="Angsana New"/>
                <w:sz w:val="30"/>
                <w:szCs w:val="30"/>
              </w:rPr>
              <w:t>256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908" w:type="dxa"/>
            <w:shd w:val="clear" w:color="auto" w:fill="auto"/>
          </w:tcPr>
          <w:p w14:paraId="563A9EBF" w14:textId="69325AFC" w:rsidR="00B9114C" w:rsidRPr="008E57D9" w:rsidRDefault="00B9114C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E57D9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21E8E30D" w14:textId="4BD95AC6" w:rsidR="00B9114C" w:rsidRPr="008E57D9" w:rsidRDefault="00B9114C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0.</w:t>
            </w:r>
            <w:r w:rsidRPr="008E57D9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032</w:t>
            </w:r>
          </w:p>
        </w:tc>
        <w:tc>
          <w:tcPr>
            <w:tcW w:w="236" w:type="dxa"/>
            <w:shd w:val="clear" w:color="auto" w:fill="auto"/>
          </w:tcPr>
          <w:p w14:paraId="7E5B1F25" w14:textId="77777777" w:rsidR="00B9114C" w:rsidRPr="008E57D9" w:rsidRDefault="00B9114C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8C6BBD7" w14:textId="6C7C46FA" w:rsidR="00B9114C" w:rsidRPr="008E57D9" w:rsidRDefault="00B9114C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/>
                <w:b/>
                <w:bCs/>
                <w:sz w:val="30"/>
                <w:szCs w:val="30"/>
              </w:rPr>
              <w:t>1,024,033</w:t>
            </w:r>
          </w:p>
        </w:tc>
      </w:tr>
    </w:tbl>
    <w:p w14:paraId="78D298DE" w14:textId="77777777" w:rsidR="005628B5" w:rsidRPr="008E57D9" w:rsidRDefault="005628B5" w:rsidP="00562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/>
        <w:rPr>
          <w:rFonts w:ascii="Angsana New" w:hAnsi="Angsana New"/>
          <w:b/>
          <w:bCs/>
          <w:sz w:val="30"/>
          <w:szCs w:val="30"/>
        </w:rPr>
      </w:pPr>
    </w:p>
    <w:p w14:paraId="647B7145" w14:textId="77777777" w:rsidR="00A775BD" w:rsidRPr="008E57D9" w:rsidRDefault="00A7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E57D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C459FEE" w14:textId="2B011B27" w:rsidR="00FF342C" w:rsidRPr="008E57D9" w:rsidRDefault="00FF342C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35A267B1" w14:textId="77777777" w:rsidR="005C2BCB" w:rsidRPr="008E57D9" w:rsidRDefault="005C2BCB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255677" w14:textId="458FB869" w:rsidR="00D735D2" w:rsidRPr="008E57D9" w:rsidRDefault="00D735D2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E57D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6"/>
    <w:p w14:paraId="7E72DCF5" w14:textId="77777777" w:rsidR="00D735D2" w:rsidRPr="008E57D9" w:rsidRDefault="00D735D2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93AE329" w14:textId="39504DB4" w:rsidR="005C2BCB" w:rsidRPr="008E57D9" w:rsidRDefault="005C2BCB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57D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8E57D9">
        <w:rPr>
          <w:rFonts w:asciiTheme="majorBidi" w:hAnsiTheme="majorBidi" w:cstheme="majorBidi"/>
          <w:sz w:val="30"/>
          <w:szCs w:val="30"/>
        </w:rPr>
        <w:br/>
      </w:r>
      <w:r w:rsidRPr="008E57D9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8E57D9" w:rsidRDefault="003019E3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19E3" w:rsidRPr="008E57D9" w:rsidSect="003019E3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6"/>
        <w:gridCol w:w="1562"/>
        <w:gridCol w:w="1625"/>
        <w:gridCol w:w="1712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44"/>
      </w:tblGrid>
      <w:tr w:rsidR="00BB2F63" w:rsidRPr="008E57D9" w14:paraId="1038452B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1063713B" w14:textId="2F311310" w:rsidR="001263DE" w:rsidRPr="008E57D9" w:rsidRDefault="00AF467A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1FBA1F3" w14:textId="77777777" w:rsidR="001263DE" w:rsidRPr="008E57D9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2"/>
            <w:vAlign w:val="bottom"/>
          </w:tcPr>
          <w:p w14:paraId="3D80C5FD" w14:textId="77777777" w:rsidR="001263DE" w:rsidRPr="008E57D9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E57D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8E57D9" w14:paraId="0D132EDF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9C23652" w14:textId="77777777" w:rsidR="00E43605" w:rsidRPr="008E57D9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AAACE5F" w14:textId="77777777" w:rsidR="00E43605" w:rsidRPr="008E57D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4"/>
            <w:vAlign w:val="bottom"/>
          </w:tcPr>
          <w:p w14:paraId="55BBB92C" w14:textId="77777777" w:rsidR="00E43605" w:rsidRPr="008E57D9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E57D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BBC2B3" w14:textId="77777777" w:rsidR="00E43605" w:rsidRPr="008E57D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8E57D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E57D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351B4" w:rsidRPr="008E57D9" w14:paraId="40AB6033" w14:textId="77777777" w:rsidTr="000252DA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33F9E127" w14:textId="0DDA989A" w:rsidR="00F351B4" w:rsidRPr="008E57D9" w:rsidRDefault="00F351B4" w:rsidP="00301E91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60605"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A60605"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กันยายน</w:t>
            </w:r>
            <w:r w:rsidR="007F008A" w:rsidRPr="008E57D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7F008A"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143F5B3B" w14:textId="052A06EC" w:rsidR="00F351B4" w:rsidRPr="008E57D9" w:rsidRDefault="00204C49" w:rsidP="00991CE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8E57D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="00F351B4" w:rsidRPr="008E57D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="00F351B4" w:rsidRPr="008E57D9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="00F351B4" w:rsidRPr="008E57D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="00F351B4" w:rsidRPr="008E57D9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="00F351B4" w:rsidRPr="008E57D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938A" w14:textId="65F01D1D" w:rsidR="00F351B4" w:rsidRPr="008E57D9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57D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FC4F" w14:textId="6C660E52" w:rsidR="00F351B4" w:rsidRPr="008E57D9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204C49" w:rsidRPr="008E57D9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204C49" w:rsidRPr="008E57D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411B" w14:textId="7010DBE2" w:rsidR="00F351B4" w:rsidRPr="008E57D9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6929A3EA" w14:textId="77777777" w:rsidR="00F351B4" w:rsidRPr="008E57D9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D8232A1" w14:textId="3F4C9124" w:rsidR="00F351B4" w:rsidRPr="008E57D9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8E57D9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8E57D9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F81FCE9" w14:textId="0F99C343" w:rsidR="00F351B4" w:rsidRPr="008E57D9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8E57D9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8D059FF" w14:textId="77777777" w:rsidR="00F351B4" w:rsidRPr="008E57D9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C198672" w14:textId="1444E691" w:rsidR="00F351B4" w:rsidRPr="008E57D9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8E57D9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A479217" w14:textId="77777777" w:rsidR="00F351B4" w:rsidRPr="008E57D9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4B8E" w14:textId="758CED4D" w:rsidR="00F351B4" w:rsidRPr="008E57D9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8E57D9" w14:paraId="48475C94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099667A9" w14:textId="77777777" w:rsidR="00502EE1" w:rsidRPr="008E57D9" w:rsidRDefault="00502EE1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6A137DC8" w14:textId="77777777" w:rsidR="00502EE1" w:rsidRPr="008E57D9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2"/>
          </w:tcPr>
          <w:p w14:paraId="08CD5520" w14:textId="77777777" w:rsidR="00502EE1" w:rsidRPr="008E57D9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8E57D9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8E57D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8E57D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351B4" w:rsidRPr="008E57D9" w14:paraId="389CADF9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4B77D31" w14:textId="5F545879" w:rsidR="00F351B4" w:rsidRPr="008E57D9" w:rsidRDefault="00966A4E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="00F351B4" w:rsidRPr="008E57D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3E4AC26D" w14:textId="77777777" w:rsidR="00F351B4" w:rsidRPr="008E57D9" w:rsidRDefault="00F351B4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511B2BA" w14:textId="77777777" w:rsidR="00F351B4" w:rsidRPr="008E57D9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3026F53" w14:textId="77777777" w:rsidR="00F351B4" w:rsidRPr="008E57D9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2F759041" w14:textId="188A23F5" w:rsidR="00F351B4" w:rsidRPr="008E57D9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2BE3EE" w14:textId="77777777" w:rsidR="00F351B4" w:rsidRPr="008E57D9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AD404E4" w14:textId="77777777" w:rsidR="00F351B4" w:rsidRPr="008E57D9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2CC7A17" w14:textId="77777777" w:rsidR="00F351B4" w:rsidRPr="008E57D9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974A756" w14:textId="77777777" w:rsidR="00F351B4" w:rsidRPr="008E57D9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B44660F" w14:textId="77777777" w:rsidR="00F351B4" w:rsidRPr="008E57D9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A0C22CC" w14:textId="77777777" w:rsidR="00F351B4" w:rsidRPr="008E57D9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E9F9B50" w14:textId="77777777" w:rsidR="00F351B4" w:rsidRPr="008E57D9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C16368A" w14:textId="77777777" w:rsidR="00F351B4" w:rsidRPr="008E57D9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6B3703E1" w14:textId="77777777" w:rsidR="00F351B4" w:rsidRPr="008E57D9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15C8" w:rsidRPr="008E57D9" w14:paraId="03D0ABD9" w14:textId="77777777" w:rsidTr="00216DC3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2CD68D50" w14:textId="223DB089" w:rsidR="004015C8" w:rsidRPr="008E57D9" w:rsidRDefault="004015C8" w:rsidP="004015C8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="00966F04"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ระยะสั้น</w:t>
            </w:r>
            <w:r w:rsidRPr="008E57D9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="00966F04" w:rsidRPr="008E57D9">
              <w:rPr>
                <w:rFonts w:ascii="Angsana New" w:hAnsi="Angsana New"/>
                <w:sz w:val="26"/>
                <w:szCs w:val="26"/>
                <w:lang w:val="en-GB"/>
              </w:rPr>
              <w:t>–</w:t>
            </w:r>
            <w:r w:rsidRPr="008E57D9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</w:t>
            </w:r>
            <w:r w:rsidR="00216D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79" w:type="pct"/>
            <w:gridSpan w:val="2"/>
          </w:tcPr>
          <w:p w14:paraId="3DF807BC" w14:textId="77777777" w:rsidR="004015C8" w:rsidRPr="008E57D9" w:rsidRDefault="004015C8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4DE7163E" w14:textId="77777777" w:rsidR="004015C8" w:rsidRPr="008E57D9" w:rsidRDefault="004015C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6F4D90AF" w14:textId="4CE31585" w:rsidR="008B3B6F" w:rsidRPr="008E57D9" w:rsidRDefault="00AC3A21" w:rsidP="008B3B6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19,65</w:t>
            </w:r>
            <w:r w:rsidR="00F533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755FB23" w14:textId="77777777" w:rsidR="008B3B6F" w:rsidRPr="008E57D9" w:rsidRDefault="008B3B6F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DB47E2B" w14:textId="2096E182" w:rsidR="004015C8" w:rsidRPr="008E57D9" w:rsidRDefault="008B3B6F" w:rsidP="008B3B6F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9FD7E30" w14:textId="77777777" w:rsidR="008B3B6F" w:rsidRPr="008E57D9" w:rsidRDefault="008B3B6F" w:rsidP="008B3B6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058DD02" w14:textId="2CDEC7B0" w:rsidR="004015C8" w:rsidRPr="008E57D9" w:rsidRDefault="008B3B6F" w:rsidP="008B3B6F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20313BF" w14:textId="77777777" w:rsidR="008B3B6F" w:rsidRPr="008E57D9" w:rsidRDefault="008B3B6F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C238811" w14:textId="049A4825" w:rsidR="004015C8" w:rsidRPr="008E57D9" w:rsidRDefault="00AC3A21" w:rsidP="008B3B6F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19,65</w:t>
            </w:r>
            <w:r w:rsidR="00F53325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89" w:type="pct"/>
            <w:vAlign w:val="bottom"/>
          </w:tcPr>
          <w:p w14:paraId="0A27D510" w14:textId="77777777" w:rsidR="004015C8" w:rsidRPr="008E57D9" w:rsidRDefault="004015C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B4F6B9D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352574F8" w14:textId="20E0328A" w:rsidR="004015C8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90523BC" w14:textId="77777777" w:rsidR="004015C8" w:rsidRPr="008E57D9" w:rsidRDefault="004015C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E782A8A" w14:textId="77777777" w:rsidR="004015C8" w:rsidRPr="008E57D9" w:rsidRDefault="004015C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538D4BD" w14:textId="631B2DDC" w:rsidR="00F461F0" w:rsidRPr="008E57D9" w:rsidRDefault="00AC3A21" w:rsidP="00F461F0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19,65</w:t>
            </w:r>
            <w:r w:rsidR="00F53325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90" w:type="pct"/>
            <w:vAlign w:val="bottom"/>
          </w:tcPr>
          <w:p w14:paraId="004630CE" w14:textId="77777777" w:rsidR="004015C8" w:rsidRPr="008E57D9" w:rsidRDefault="004015C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6710181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FCAEFA8" w14:textId="485386D5" w:rsidR="004015C8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4758C8F0" w14:textId="77777777" w:rsidR="004015C8" w:rsidRPr="008E57D9" w:rsidRDefault="004015C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61BD22C8" w14:textId="77777777" w:rsidR="00F461F0" w:rsidRPr="008E57D9" w:rsidRDefault="00F461F0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4217D4C" w14:textId="3D781496" w:rsidR="004015C8" w:rsidRPr="008E57D9" w:rsidRDefault="00AC3A21" w:rsidP="00F461F0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19,65</w:t>
            </w:r>
            <w:r w:rsidR="00F53325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</w:tr>
      <w:tr w:rsidR="00532B9C" w:rsidRPr="008E57D9" w14:paraId="0373D8D2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BD18D61" w14:textId="386A6133" w:rsidR="00532B9C" w:rsidRPr="008E57D9" w:rsidRDefault="00532B9C" w:rsidP="00532B9C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9" w:type="pct"/>
            <w:gridSpan w:val="2"/>
          </w:tcPr>
          <w:p w14:paraId="3129CF08" w14:textId="77777777" w:rsidR="00532B9C" w:rsidRPr="008E57D9" w:rsidRDefault="00532B9C" w:rsidP="00532B9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CF76D99" w14:textId="77777777" w:rsidR="00FB6ED5" w:rsidRPr="008E57D9" w:rsidRDefault="00FB6ED5" w:rsidP="005845FF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BF82513" w14:textId="3B349193" w:rsidR="0071718D" w:rsidRPr="008E57D9" w:rsidRDefault="0071718D" w:rsidP="005845FF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6104AF9C" w14:textId="77777777" w:rsidR="00532B9C" w:rsidRPr="008E57D9" w:rsidRDefault="00532B9C" w:rsidP="00532B9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9B30219" w14:textId="0BD1E903" w:rsidR="0071718D" w:rsidRPr="008E57D9" w:rsidRDefault="0071718D" w:rsidP="00532B9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27E1200C" w14:textId="77777777" w:rsidR="00532B9C" w:rsidRPr="008E57D9" w:rsidRDefault="00532B9C" w:rsidP="00FD2441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3645BC4" w14:textId="3216239B" w:rsidR="00F10F35" w:rsidRPr="008E57D9" w:rsidRDefault="00F10F35" w:rsidP="00FD2441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40,219</w:t>
            </w:r>
          </w:p>
        </w:tc>
        <w:tc>
          <w:tcPr>
            <w:tcW w:w="419" w:type="pct"/>
            <w:shd w:val="clear" w:color="auto" w:fill="auto"/>
          </w:tcPr>
          <w:p w14:paraId="1F24C3BB" w14:textId="77777777" w:rsidR="00F10F35" w:rsidRPr="008E57D9" w:rsidRDefault="00F10F35" w:rsidP="00F10F35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C212A26" w14:textId="6075AB4F" w:rsidR="00532B9C" w:rsidRPr="008E57D9" w:rsidRDefault="00F10F35" w:rsidP="00F10F35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40,219</w:t>
            </w:r>
          </w:p>
        </w:tc>
        <w:tc>
          <w:tcPr>
            <w:tcW w:w="89" w:type="pct"/>
          </w:tcPr>
          <w:p w14:paraId="6F5AB344" w14:textId="77777777" w:rsidR="00532B9C" w:rsidRPr="008E57D9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C020013" w14:textId="77777777" w:rsidR="00532B9C" w:rsidRPr="008E57D9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059C3224" w14:textId="33C99E8D" w:rsidR="00603797" w:rsidRPr="008E57D9" w:rsidRDefault="00603797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43C3B0F" w14:textId="77777777" w:rsidR="00532B9C" w:rsidRPr="008E57D9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36EEC911" w14:textId="77777777" w:rsidR="00532B9C" w:rsidRPr="008E57D9" w:rsidRDefault="00532B9C" w:rsidP="005845F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5B2A031" w14:textId="01A45F55" w:rsidR="00603797" w:rsidRPr="008E57D9" w:rsidRDefault="00603797" w:rsidP="005845F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0B8474D" w14:textId="77777777" w:rsidR="00532B9C" w:rsidRPr="008E57D9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742535A" w14:textId="77777777" w:rsidR="00603797" w:rsidRPr="008E57D9" w:rsidRDefault="00603797" w:rsidP="00603797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48942419" w14:textId="38DBC269" w:rsidR="00532B9C" w:rsidRPr="008E57D9" w:rsidRDefault="00603797" w:rsidP="00603797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40,</w:t>
            </w:r>
            <w:r w:rsidR="00F9654F"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203</w:t>
            </w:r>
          </w:p>
        </w:tc>
        <w:tc>
          <w:tcPr>
            <w:tcW w:w="89" w:type="pct"/>
            <w:vAlign w:val="bottom"/>
          </w:tcPr>
          <w:p w14:paraId="7639A5BA" w14:textId="77777777" w:rsidR="00532B9C" w:rsidRPr="008E57D9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47F41D31" w14:textId="77777777" w:rsidR="00603797" w:rsidRPr="008E57D9" w:rsidRDefault="00603797" w:rsidP="00603797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C97B7D3" w14:textId="53EBF9E8" w:rsidR="00532B9C" w:rsidRPr="008E57D9" w:rsidRDefault="00603797" w:rsidP="006037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40,2</w:t>
            </w:r>
            <w:r w:rsidR="00400B5F"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0</w:t>
            </w:r>
            <w:r w:rsidR="00F9654F"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</w:p>
        </w:tc>
      </w:tr>
      <w:tr w:rsidR="00FB6ED5" w:rsidRPr="008E57D9" w14:paraId="75DAACD0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D796679" w14:textId="5C6FD387" w:rsidR="00FB6ED5" w:rsidRPr="008E57D9" w:rsidRDefault="00FB6ED5" w:rsidP="00FB6ED5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8E57D9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355D2931" w14:textId="77777777" w:rsidR="00FB6ED5" w:rsidRPr="008E57D9" w:rsidRDefault="00FB6ED5" w:rsidP="00FB6ED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2451F2F" w14:textId="77777777" w:rsidR="00FB6ED5" w:rsidRPr="008E57D9" w:rsidRDefault="00FB6ED5" w:rsidP="00FB6ED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20212BE" w14:textId="339EBD54" w:rsidR="0071718D" w:rsidRPr="008E57D9" w:rsidRDefault="0071718D" w:rsidP="00FB6ED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64,908</w:t>
            </w:r>
          </w:p>
        </w:tc>
        <w:tc>
          <w:tcPr>
            <w:tcW w:w="540" w:type="pct"/>
            <w:shd w:val="clear" w:color="auto" w:fill="auto"/>
          </w:tcPr>
          <w:p w14:paraId="1E2A35D2" w14:textId="77777777" w:rsidR="00FB6ED5" w:rsidRPr="008E57D9" w:rsidRDefault="00FB6ED5" w:rsidP="00FB6ED5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95E9FA" w14:textId="545F6C9D" w:rsidR="0071718D" w:rsidRPr="008E57D9" w:rsidRDefault="0071718D" w:rsidP="00FB6ED5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25BCD2FC" w14:textId="77777777" w:rsidR="00FB6ED5" w:rsidRPr="008E57D9" w:rsidRDefault="00FB6ED5" w:rsidP="00FD2441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3DE552" w14:textId="57F6DB19" w:rsidR="0071718D" w:rsidRPr="008E57D9" w:rsidRDefault="0071718D" w:rsidP="00FD2441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3350B83F" w14:textId="77777777" w:rsidR="0071718D" w:rsidRPr="008E57D9" w:rsidRDefault="0071718D" w:rsidP="0071718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F938242" w14:textId="3AB92AF8" w:rsidR="00FB6ED5" w:rsidRPr="008E57D9" w:rsidRDefault="0071718D" w:rsidP="0071718D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64,908</w:t>
            </w:r>
          </w:p>
        </w:tc>
        <w:tc>
          <w:tcPr>
            <w:tcW w:w="89" w:type="pct"/>
          </w:tcPr>
          <w:p w14:paraId="18F90767" w14:textId="77777777" w:rsidR="00FB6ED5" w:rsidRPr="008E57D9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2C84095" w14:textId="77777777" w:rsidR="00FB6ED5" w:rsidRPr="008E57D9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49DC3B3" w14:textId="376285B9" w:rsidR="00603797" w:rsidRPr="008E57D9" w:rsidRDefault="00603797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369763B" w14:textId="77777777" w:rsidR="00FB6ED5" w:rsidRPr="008E57D9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338E4CA1" w14:textId="77777777" w:rsidR="00603797" w:rsidRPr="008E57D9" w:rsidRDefault="00603797" w:rsidP="00603797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FE984DC" w14:textId="751E8FA8" w:rsidR="00FB6ED5" w:rsidRPr="008E57D9" w:rsidRDefault="00603797" w:rsidP="00603797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64,908</w:t>
            </w:r>
          </w:p>
        </w:tc>
        <w:tc>
          <w:tcPr>
            <w:tcW w:w="90" w:type="pct"/>
            <w:vAlign w:val="bottom"/>
          </w:tcPr>
          <w:p w14:paraId="0C9AB415" w14:textId="77777777" w:rsidR="00FB6ED5" w:rsidRPr="008E57D9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2B82E76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5FB3A09" w14:textId="5EDB22C2" w:rsidR="00603797" w:rsidRPr="008E57D9" w:rsidRDefault="00F461F0" w:rsidP="00F461F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1EE2BC9" w14:textId="77777777" w:rsidR="00FB6ED5" w:rsidRPr="008E57D9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21A1B629" w14:textId="77777777" w:rsidR="00603797" w:rsidRPr="008E57D9" w:rsidRDefault="00603797" w:rsidP="00603797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912808F" w14:textId="53D606B4" w:rsidR="00FB6ED5" w:rsidRPr="008E57D9" w:rsidRDefault="00603797" w:rsidP="006037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64,908</w:t>
            </w:r>
          </w:p>
        </w:tc>
      </w:tr>
      <w:tr w:rsidR="00966A4E" w:rsidRPr="00216DC3" w14:paraId="17107210" w14:textId="77777777" w:rsidTr="00216DC3">
        <w:trPr>
          <w:trHeight w:val="126"/>
          <w:tblHeader/>
        </w:trPr>
        <w:tc>
          <w:tcPr>
            <w:tcW w:w="837" w:type="pct"/>
            <w:shd w:val="clear" w:color="auto" w:fill="auto"/>
          </w:tcPr>
          <w:p w14:paraId="43E48F8F" w14:textId="77777777" w:rsidR="00966A4E" w:rsidRPr="00216DC3" w:rsidRDefault="00966A4E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3264461B" w14:textId="77777777" w:rsidR="00966A4E" w:rsidRPr="00216DC3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519" w:type="pct"/>
          </w:tcPr>
          <w:p w14:paraId="4BE23587" w14:textId="77777777" w:rsidR="00966A4E" w:rsidRPr="00216DC3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40" w:type="pct"/>
            <w:shd w:val="clear" w:color="auto" w:fill="auto"/>
          </w:tcPr>
          <w:p w14:paraId="402C4CF7" w14:textId="77777777" w:rsidR="00966A4E" w:rsidRPr="00216DC3" w:rsidRDefault="00966A4E" w:rsidP="00BD0FE7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pct"/>
            <w:shd w:val="clear" w:color="auto" w:fill="auto"/>
          </w:tcPr>
          <w:p w14:paraId="7E918029" w14:textId="77777777" w:rsidR="00966A4E" w:rsidRPr="00216DC3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19" w:type="pct"/>
            <w:shd w:val="clear" w:color="auto" w:fill="auto"/>
          </w:tcPr>
          <w:p w14:paraId="2EEE9C55" w14:textId="77777777" w:rsidR="00966A4E" w:rsidRPr="00216DC3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" w:type="pct"/>
          </w:tcPr>
          <w:p w14:paraId="12F0310A" w14:textId="77777777" w:rsidR="00966A4E" w:rsidRPr="00216DC3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89" w:type="pct"/>
          </w:tcPr>
          <w:p w14:paraId="2395FD0A" w14:textId="77777777" w:rsidR="00966A4E" w:rsidRPr="00216DC3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" w:type="pct"/>
          </w:tcPr>
          <w:p w14:paraId="4C192925" w14:textId="77777777" w:rsidR="00966A4E" w:rsidRPr="00216DC3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88" w:type="pct"/>
          </w:tcPr>
          <w:p w14:paraId="7C4C5956" w14:textId="77777777" w:rsidR="00966A4E" w:rsidRPr="00216DC3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" w:type="pct"/>
          </w:tcPr>
          <w:p w14:paraId="180C43D6" w14:textId="77777777" w:rsidR="00966A4E" w:rsidRPr="00216DC3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89" w:type="pct"/>
          </w:tcPr>
          <w:p w14:paraId="29932B81" w14:textId="77777777" w:rsidR="00966A4E" w:rsidRPr="00216DC3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9" w:type="pct"/>
          </w:tcPr>
          <w:p w14:paraId="0DF8C7A3" w14:textId="77777777" w:rsidR="00966A4E" w:rsidRPr="00216DC3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13" w:type="pct"/>
            <w:shd w:val="clear" w:color="auto" w:fill="auto"/>
          </w:tcPr>
          <w:p w14:paraId="1C0F6E8A" w14:textId="77777777" w:rsidR="00966A4E" w:rsidRPr="00216DC3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966A4E" w:rsidRPr="008E57D9" w14:paraId="01708D9D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115FF26C" w14:textId="6F13546F" w:rsidR="00966A4E" w:rsidRPr="008E57D9" w:rsidRDefault="00966A4E" w:rsidP="00966A4E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28E3E43D" w14:textId="77777777" w:rsidR="00966A4E" w:rsidRPr="008E57D9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9B7CB2E" w14:textId="77777777" w:rsidR="00966A4E" w:rsidRPr="008E57D9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AFA8771" w14:textId="77777777" w:rsidR="00966A4E" w:rsidRPr="008E57D9" w:rsidRDefault="00966A4E" w:rsidP="00BD0FE7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682ACAD2" w14:textId="77777777" w:rsidR="00966A4E" w:rsidRPr="008E57D9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B3D326" w14:textId="77777777" w:rsidR="00966A4E" w:rsidRPr="008E57D9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29B8321F" w14:textId="77777777" w:rsidR="00966A4E" w:rsidRPr="008E57D9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A679685" w14:textId="77777777" w:rsidR="00966A4E" w:rsidRPr="008E57D9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3063C31" w14:textId="77777777" w:rsidR="00966A4E" w:rsidRPr="008E57D9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13FEF67" w14:textId="77777777" w:rsidR="00966A4E" w:rsidRPr="008E57D9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3CD026D3" w14:textId="77777777" w:rsidR="00966A4E" w:rsidRPr="008E57D9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86E2F6B" w14:textId="77777777" w:rsidR="00966A4E" w:rsidRPr="008E57D9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61DC947" w14:textId="77777777" w:rsidR="00966A4E" w:rsidRPr="008E57D9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4FBF857B" w14:textId="77777777" w:rsidR="00966A4E" w:rsidRPr="008E57D9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B5B" w:rsidRPr="008E57D9" w14:paraId="760C8C3A" w14:textId="77777777" w:rsidTr="00417C8C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6DCAFE33" w14:textId="7AB1D0BA" w:rsidR="006E3B5B" w:rsidRPr="008E57D9" w:rsidRDefault="006E3B5B" w:rsidP="006E3B5B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1F86D514" w14:textId="77777777" w:rsidR="006E3B5B" w:rsidRPr="008E57D9" w:rsidRDefault="006E3B5B" w:rsidP="006E3B5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CE73ED1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0627C67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2A91F22" w14:textId="0E61B7C3" w:rsidR="006E3B5B" w:rsidRPr="008E57D9" w:rsidRDefault="006E3B5B" w:rsidP="006E3B5B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00167133" w14:textId="77777777" w:rsidR="00BF4B20" w:rsidRDefault="00BF4B20" w:rsidP="006E3B5B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A5E5415" w14:textId="77777777" w:rsidR="00BF4B20" w:rsidRDefault="00BF4B20" w:rsidP="006E3B5B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1C1E09" w14:textId="78017123" w:rsidR="006E3B5B" w:rsidRPr="008E57D9" w:rsidRDefault="00BF4B20" w:rsidP="006E3B5B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AB9326F" w14:textId="5DB83B6A" w:rsidR="006E3B5B" w:rsidRPr="008E57D9" w:rsidRDefault="00780DC9" w:rsidP="006E3B5B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9,466,660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DD0AD34" w14:textId="1149E209" w:rsidR="006E3B5B" w:rsidRPr="008E57D9" w:rsidRDefault="00780DC9" w:rsidP="006E3B5B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9,466,660</w:t>
            </w:r>
          </w:p>
        </w:tc>
        <w:tc>
          <w:tcPr>
            <w:tcW w:w="89" w:type="pct"/>
            <w:vAlign w:val="bottom"/>
          </w:tcPr>
          <w:p w14:paraId="79919EC5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5CAD9F0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7B42FF9E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6284E792" w14:textId="3217B2C4" w:rsidR="006E3B5B" w:rsidRPr="008E57D9" w:rsidRDefault="006E3B5B" w:rsidP="006E3B5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FB4BD8F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231D63B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7E17C23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3D8D18A" w14:textId="5CF464C8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FEB9CFB" w14:textId="77777777" w:rsidR="006E3B5B" w:rsidRPr="008E57D9" w:rsidRDefault="006E3B5B" w:rsidP="006E3B5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F24124" w14:textId="1F63CC0F" w:rsidR="006E3B5B" w:rsidRPr="008E57D9" w:rsidRDefault="006E3B5B" w:rsidP="006E3B5B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9,467,316</w:t>
            </w:r>
          </w:p>
        </w:tc>
        <w:tc>
          <w:tcPr>
            <w:tcW w:w="89" w:type="pct"/>
            <w:vAlign w:val="bottom"/>
          </w:tcPr>
          <w:p w14:paraId="24B9FADD" w14:textId="77777777" w:rsidR="006E3B5B" w:rsidRPr="008E57D9" w:rsidRDefault="006E3B5B" w:rsidP="006E3B5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DD9C2A2" w14:textId="601A3BF9" w:rsidR="006E3B5B" w:rsidRPr="008E57D9" w:rsidRDefault="006E3B5B" w:rsidP="006E3B5B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9,467,316</w:t>
            </w:r>
          </w:p>
        </w:tc>
      </w:tr>
      <w:tr w:rsidR="006E3B5B" w:rsidRPr="008E57D9" w14:paraId="3D674E2C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A6C82EE" w14:textId="2C8509A4" w:rsidR="006E3B5B" w:rsidRPr="008E57D9" w:rsidRDefault="006E3B5B" w:rsidP="006E3B5B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0FE7DA07" w14:textId="77777777" w:rsidR="006E3B5B" w:rsidRPr="008E57D9" w:rsidRDefault="006E3B5B" w:rsidP="006E3B5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5D37387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CA3F1CB" w14:textId="2C03EB05" w:rsidR="006E3B5B" w:rsidRPr="008E57D9" w:rsidRDefault="006E3B5B" w:rsidP="006E3B5B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B44F7F2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7FDBE0" w14:textId="4C56C592" w:rsidR="006E3B5B" w:rsidRPr="008E57D9" w:rsidRDefault="006E3B5B" w:rsidP="006E3B5B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57D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(102</w:t>
            </w:r>
            <w:r w:rsidRPr="008E57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E57D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195)</w:t>
            </w:r>
          </w:p>
        </w:tc>
        <w:tc>
          <w:tcPr>
            <w:tcW w:w="569" w:type="pct"/>
            <w:shd w:val="clear" w:color="auto" w:fill="auto"/>
          </w:tcPr>
          <w:p w14:paraId="3B891266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C230620" w14:textId="20614BD2" w:rsidR="006E3B5B" w:rsidRPr="008E57D9" w:rsidRDefault="00780DC9" w:rsidP="006E3B5B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52,544,621</w:t>
            </w:r>
          </w:p>
        </w:tc>
        <w:tc>
          <w:tcPr>
            <w:tcW w:w="419" w:type="pct"/>
            <w:shd w:val="clear" w:color="auto" w:fill="auto"/>
          </w:tcPr>
          <w:p w14:paraId="788FB30F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6AEED18" w14:textId="108D7F87" w:rsidR="006E3B5B" w:rsidRPr="008E57D9" w:rsidRDefault="00EA1CBE" w:rsidP="006E3B5B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52,442,426</w:t>
            </w:r>
          </w:p>
        </w:tc>
        <w:tc>
          <w:tcPr>
            <w:tcW w:w="89" w:type="pct"/>
            <w:vAlign w:val="bottom"/>
          </w:tcPr>
          <w:p w14:paraId="4FCA61BF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3B7F902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214C6C9" w14:textId="33D89E0A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21AE42A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833B715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2CAFDC40" w14:textId="1303651E" w:rsidR="006E3B5B" w:rsidRPr="008E57D9" w:rsidRDefault="006E3B5B" w:rsidP="006E3B5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1A1578B" w14:textId="77777777" w:rsidR="006E3B5B" w:rsidRPr="008E57D9" w:rsidRDefault="006E3B5B" w:rsidP="006E3B5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6593088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A85699" w14:textId="4E1B1CC2" w:rsidR="006E3B5B" w:rsidRPr="008E57D9" w:rsidRDefault="006E3B5B" w:rsidP="006E3B5B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52,7</w:t>
            </w:r>
            <w:r w:rsidR="00AC3A21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8E5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3A21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89" w:type="pct"/>
            <w:vAlign w:val="bottom"/>
          </w:tcPr>
          <w:p w14:paraId="360F0306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100A738F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F3D60B" w14:textId="666B8983" w:rsidR="006E3B5B" w:rsidRPr="008E57D9" w:rsidRDefault="00AC3A21" w:rsidP="006E3B5B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52,7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8E5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</w:tr>
      <w:tr w:rsidR="006E3B5B" w:rsidRPr="008E57D9" w14:paraId="7AE1176B" w14:textId="77777777" w:rsidTr="006E10E0">
        <w:trPr>
          <w:trHeight w:val="729"/>
          <w:tblHeader/>
        </w:trPr>
        <w:tc>
          <w:tcPr>
            <w:tcW w:w="837" w:type="pct"/>
            <w:shd w:val="clear" w:color="auto" w:fill="auto"/>
            <w:vAlign w:val="bottom"/>
          </w:tcPr>
          <w:p w14:paraId="466C419A" w14:textId="542ACD20" w:rsidR="006E3B5B" w:rsidRPr="008E57D9" w:rsidRDefault="006E3B5B" w:rsidP="006E3B5B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8E57D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421D88B0" w14:textId="77777777" w:rsidR="006E3B5B" w:rsidRPr="008E57D9" w:rsidRDefault="006E3B5B" w:rsidP="006E3B5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2119651" w14:textId="15E1BB93" w:rsidR="006E3B5B" w:rsidRPr="008E57D9" w:rsidRDefault="006E3B5B" w:rsidP="006E3B5B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102,195</w:t>
            </w:r>
          </w:p>
        </w:tc>
        <w:tc>
          <w:tcPr>
            <w:tcW w:w="540" w:type="pct"/>
            <w:shd w:val="clear" w:color="auto" w:fill="auto"/>
          </w:tcPr>
          <w:p w14:paraId="4EBF5643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C054C0" w14:textId="1D5D27BA" w:rsidR="006E3B5B" w:rsidRPr="008E57D9" w:rsidRDefault="006E3B5B" w:rsidP="006E3B5B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19C9C6D1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8033DA" w14:textId="6CDCF4E6" w:rsidR="006E3B5B" w:rsidRPr="008E57D9" w:rsidRDefault="006E3B5B" w:rsidP="006E3B5B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952048A" w14:textId="0FE5A90F" w:rsidR="006E3B5B" w:rsidRPr="008E57D9" w:rsidRDefault="006E3B5B" w:rsidP="006E3B5B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102,195</w:t>
            </w:r>
          </w:p>
        </w:tc>
        <w:tc>
          <w:tcPr>
            <w:tcW w:w="89" w:type="pct"/>
            <w:vAlign w:val="bottom"/>
          </w:tcPr>
          <w:p w14:paraId="3A8513E0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E5847E0" w14:textId="696665A7" w:rsidR="006E3B5B" w:rsidRPr="008E57D9" w:rsidRDefault="006E3B5B" w:rsidP="006E3B5B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BCA2B80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5F3A025" w14:textId="509D0F6E" w:rsidR="006E3B5B" w:rsidRPr="008E57D9" w:rsidRDefault="006E3B5B" w:rsidP="006E3B5B">
            <w:pPr>
              <w:pStyle w:val="acctfourfigures"/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102,195</w:t>
            </w:r>
          </w:p>
        </w:tc>
        <w:tc>
          <w:tcPr>
            <w:tcW w:w="90" w:type="pct"/>
            <w:vAlign w:val="bottom"/>
          </w:tcPr>
          <w:p w14:paraId="7E5392B0" w14:textId="77777777" w:rsidR="006E3B5B" w:rsidRPr="008E57D9" w:rsidRDefault="006E3B5B" w:rsidP="006E3B5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72F75AD" w14:textId="1856B21B" w:rsidR="006E3B5B" w:rsidRPr="008E57D9" w:rsidRDefault="006E3B5B" w:rsidP="006E3B5B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2C264E9" w14:textId="77777777" w:rsidR="006E3B5B" w:rsidRPr="008E57D9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6A60A2D" w14:textId="3465DE01" w:rsidR="006E3B5B" w:rsidRPr="008E57D9" w:rsidRDefault="006E3B5B" w:rsidP="006E3B5B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102,195</w:t>
            </w:r>
          </w:p>
        </w:tc>
      </w:tr>
    </w:tbl>
    <w:p w14:paraId="696D58AD" w14:textId="77777777" w:rsidR="000252DA" w:rsidRPr="00216DC3" w:rsidRDefault="000252DA">
      <w:pPr>
        <w:rPr>
          <w:sz w:val="14"/>
          <w:szCs w:val="14"/>
        </w:rPr>
      </w:pPr>
      <w:r w:rsidRPr="00216DC3">
        <w:rPr>
          <w:sz w:val="14"/>
          <w:szCs w:val="14"/>
        </w:rPr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6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44"/>
      </w:tblGrid>
      <w:tr w:rsidR="000252DA" w:rsidRPr="008E57D9" w14:paraId="0EFB34F4" w14:textId="77777777" w:rsidTr="00C57890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5880DD9" w14:textId="77777777" w:rsidR="000252DA" w:rsidRPr="008E57D9" w:rsidRDefault="000252DA" w:rsidP="00C57890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F883052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3"/>
            <w:vAlign w:val="bottom"/>
          </w:tcPr>
          <w:p w14:paraId="06B2A89D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E57D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252DA" w:rsidRPr="008E57D9" w14:paraId="34CA1B15" w14:textId="77777777" w:rsidTr="00C57890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62B24AB" w14:textId="77777777" w:rsidR="000252DA" w:rsidRPr="008E57D9" w:rsidRDefault="000252DA" w:rsidP="00C57890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02A9E85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0E102B76" w14:textId="77777777" w:rsidR="000252DA" w:rsidRPr="008E57D9" w:rsidRDefault="000252DA" w:rsidP="00C57890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E57D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600ADC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088D6E38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E57D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252DA" w:rsidRPr="008E57D9" w14:paraId="2E23CEC3" w14:textId="77777777" w:rsidTr="00C57890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487DCC12" w14:textId="68F95C5C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E57D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1D0AA768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8E57D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8E57D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8E57D9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8E57D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8E57D9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8E57D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50498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57D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DFD74" w14:textId="77777777" w:rsidR="000252DA" w:rsidRPr="008E57D9" w:rsidRDefault="000252DA" w:rsidP="00C57890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13ADB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1E3BDD2B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9A08CE4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8E57D9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F49F19A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72C674A3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8E57D9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2758D4C" w14:textId="77777777" w:rsidR="000252DA" w:rsidRPr="008E57D9" w:rsidRDefault="000252DA" w:rsidP="00C57890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32BA6EA8" w14:textId="77777777" w:rsidR="000252DA" w:rsidRPr="008E57D9" w:rsidRDefault="000252DA" w:rsidP="00C57890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8E57D9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3533F8E6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06F8A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52DA" w:rsidRPr="008E57D9" w14:paraId="33EB21D6" w14:textId="77777777" w:rsidTr="00C57890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2EBFC936" w14:textId="77777777" w:rsidR="000252DA" w:rsidRPr="008E57D9" w:rsidRDefault="000252DA" w:rsidP="00C57890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0E96E334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3"/>
          </w:tcPr>
          <w:p w14:paraId="4D96F969" w14:textId="77777777" w:rsidR="000252DA" w:rsidRPr="008E57D9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8E57D9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8E57D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8E57D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7F008A" w:rsidRPr="008E57D9" w14:paraId="567213AE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8D320DF" w14:textId="726F01B2" w:rsidR="007F008A" w:rsidRPr="008E57D9" w:rsidRDefault="007F008A" w:rsidP="007F008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8E57D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36A0DF62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4A67A4F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11AEFC06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0107250F" w14:textId="4BC093C0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0A2570BE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962D6A8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D1C1C3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D032603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CD62891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EDF16AC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758FB6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1C17210C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3E5B7A5D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8E57D9" w14:paraId="4C48F9B6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660A4879" w14:textId="27A0F7E3" w:rsidR="007F008A" w:rsidRPr="008E57D9" w:rsidRDefault="007F008A" w:rsidP="007F008A">
            <w:pPr>
              <w:spacing w:line="228" w:lineRule="auto"/>
              <w:ind w:left="160" w:right="-90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8E57D9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338B4763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326EA8D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13E7D5B" w14:textId="5700CEC1" w:rsidR="007F008A" w:rsidRPr="008E57D9" w:rsidRDefault="007F008A" w:rsidP="00F862EF">
            <w:pPr>
              <w:pStyle w:val="acctfourfigures"/>
              <w:tabs>
                <w:tab w:val="clear" w:pos="765"/>
                <w:tab w:val="decimal" w:pos="10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540" w:type="pct"/>
            <w:shd w:val="clear" w:color="auto" w:fill="auto"/>
          </w:tcPr>
          <w:p w14:paraId="5508B068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55BBE1C" w14:textId="49646E02" w:rsidR="007F008A" w:rsidRPr="008E57D9" w:rsidRDefault="007F008A" w:rsidP="008918AF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2CDD0F9B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B991EE6" w14:textId="37AC6EB9" w:rsidR="007F008A" w:rsidRPr="008E57D9" w:rsidRDefault="007F008A" w:rsidP="008918AF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6D2078A2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C4343FA" w14:textId="11C0DF5B" w:rsidR="007F008A" w:rsidRPr="008E57D9" w:rsidRDefault="007F008A" w:rsidP="00F862E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89" w:type="pct"/>
          </w:tcPr>
          <w:p w14:paraId="3B93D9A3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F456D51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321119F5" w14:textId="157F8C4D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51D9A61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9363193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6BB854ED" w14:textId="0F18B8CF" w:rsidR="007F008A" w:rsidRPr="008E57D9" w:rsidRDefault="007F008A" w:rsidP="00F862EF">
            <w:pPr>
              <w:pStyle w:val="acctfourfigures"/>
              <w:tabs>
                <w:tab w:val="clear" w:pos="765"/>
                <w:tab w:val="decimal" w:pos="7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90" w:type="pct"/>
          </w:tcPr>
          <w:p w14:paraId="199EF233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2769FF6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1BE49CD" w14:textId="5BE37423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7C21E495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3FEB3F67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B4B214A" w14:textId="3EEC2058" w:rsidR="007F008A" w:rsidRPr="008E57D9" w:rsidRDefault="007F008A" w:rsidP="008918A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</w:tr>
      <w:tr w:rsidR="007F008A" w:rsidRPr="008E57D9" w14:paraId="56BA2521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2A5972FC" w14:textId="77777777" w:rsidR="007F008A" w:rsidRPr="008E57D9" w:rsidRDefault="007F008A" w:rsidP="000A49A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449CF541" w14:textId="77777777" w:rsidR="007F008A" w:rsidRPr="008E57D9" w:rsidRDefault="007F008A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47991EF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56E05710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7778E776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74549439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BC7405F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5FD6B7B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61127F8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B375094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41AFE6D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A9F926E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6C1894F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59BD8592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8E57D9" w14:paraId="45ABF26B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D595F47" w14:textId="78A1F6A1" w:rsidR="007F008A" w:rsidRPr="008E57D9" w:rsidRDefault="007F008A" w:rsidP="000A49A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78A907E6" w14:textId="77777777" w:rsidR="007F008A" w:rsidRPr="008E57D9" w:rsidRDefault="007F008A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07A0EBFC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4389C58A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176C124E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280705A4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0702D1C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A7F5E6A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3560124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576ACD9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4D1FAD0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68FF2AC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B5DAD04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13C347F3" w14:textId="77777777" w:rsidR="007F008A" w:rsidRPr="008E57D9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8E57D9" w14:paraId="3DF0DC56" w14:textId="77777777" w:rsidTr="000252DA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7169E881" w14:textId="77A8A0AB" w:rsidR="007F008A" w:rsidRPr="008E57D9" w:rsidRDefault="00C679CE" w:rsidP="007F008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07098518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343904F" w14:textId="4ABEBEFD" w:rsidR="007F008A" w:rsidRPr="008E57D9" w:rsidRDefault="007F008A" w:rsidP="007F008A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203EF15" w14:textId="47457710" w:rsidR="007F008A" w:rsidRPr="008E57D9" w:rsidRDefault="007F008A" w:rsidP="008918AF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0BF7BDF1" w14:textId="3B1BA295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1239"/>
                <w:tab w:val="left" w:pos="1329"/>
                <w:tab w:val="left" w:pos="1581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A3E7AB4" w14:textId="5A52E507" w:rsidR="007F008A" w:rsidRPr="008E57D9" w:rsidRDefault="007F008A" w:rsidP="007F008A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316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89" w:type="pct"/>
            <w:vAlign w:val="bottom"/>
          </w:tcPr>
          <w:p w14:paraId="09F60F0E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92AD3FE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4B806370" w14:textId="77777777" w:rsidR="004B10C5" w:rsidRPr="008E57D9" w:rsidRDefault="004B10C5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  <w:p w14:paraId="3FAC4063" w14:textId="01DB0CA2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4E2EE790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8C18B44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1BACB4A" w14:textId="77777777" w:rsidR="004B10C5" w:rsidRPr="008E57D9" w:rsidRDefault="004B10C5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87651BB" w14:textId="6EF9D705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E2A6BA4" w14:textId="77777777" w:rsidR="007F008A" w:rsidRPr="008E57D9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706464" w14:textId="695EB918" w:rsidR="007F008A" w:rsidRPr="008E57D9" w:rsidRDefault="007F008A" w:rsidP="007F008A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  <w:tc>
          <w:tcPr>
            <w:tcW w:w="89" w:type="pct"/>
            <w:vAlign w:val="bottom"/>
          </w:tcPr>
          <w:p w14:paraId="2EC84D3C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5547C8D8" w14:textId="14351104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</w:tr>
      <w:tr w:rsidR="007F008A" w:rsidRPr="008E57D9" w14:paraId="039D3060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C41AF39" w14:textId="4AB1E70E" w:rsidR="007F008A" w:rsidRPr="008E57D9" w:rsidRDefault="007F008A" w:rsidP="007F008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5EEC11B2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16FBA66" w14:textId="26A6418B" w:rsidR="007F008A" w:rsidRPr="008E57D9" w:rsidRDefault="007F008A" w:rsidP="00CA505F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890D7DF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64EA1A3" w14:textId="37B633CB" w:rsidR="007F008A" w:rsidRPr="008E57D9" w:rsidRDefault="007F008A" w:rsidP="007F008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36,790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219BC81A" w14:textId="34B48954" w:rsidR="007F008A" w:rsidRPr="008E57D9" w:rsidRDefault="007F008A" w:rsidP="00C042D7">
            <w:pPr>
              <w:tabs>
                <w:tab w:val="clear" w:pos="907"/>
                <w:tab w:val="left" w:pos="600"/>
                <w:tab w:val="decimal" w:pos="871"/>
                <w:tab w:val="left" w:pos="1087"/>
              </w:tabs>
              <w:spacing w:line="228" w:lineRule="auto"/>
              <w:ind w:left="-43" w:right="-86" w:firstLine="373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53,011,021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05857C6" w14:textId="1B9A98B5" w:rsidR="007F008A" w:rsidRPr="008E57D9" w:rsidRDefault="007F008A" w:rsidP="007F008A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left="316" w:right="-86" w:hanging="112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53,047,811</w:t>
            </w:r>
          </w:p>
        </w:tc>
        <w:tc>
          <w:tcPr>
            <w:tcW w:w="89" w:type="pct"/>
            <w:vAlign w:val="bottom"/>
          </w:tcPr>
          <w:p w14:paraId="082C27F7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B1C29B7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2105EAE6" w14:textId="22792182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B114DEC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1E744CD" w14:textId="5A18EA94" w:rsidR="007F008A" w:rsidRPr="008E57D9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047663C" w14:textId="77777777" w:rsidR="007F008A" w:rsidRPr="008E57D9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4A0754E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6"/>
                <w:szCs w:val="26"/>
              </w:rPr>
            </w:pPr>
          </w:p>
          <w:p w14:paraId="4E29C5A4" w14:textId="7AC10B2C" w:rsidR="007F008A" w:rsidRPr="008E57D9" w:rsidRDefault="007F008A" w:rsidP="007F008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53,400,809</w:t>
            </w:r>
          </w:p>
        </w:tc>
        <w:tc>
          <w:tcPr>
            <w:tcW w:w="89" w:type="pct"/>
            <w:vAlign w:val="bottom"/>
          </w:tcPr>
          <w:p w14:paraId="3390071D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74398C5A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76D9FEE" w14:textId="5ECA5B38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/>
              </w:rPr>
              <w:t>53,400,809</w:t>
            </w:r>
          </w:p>
        </w:tc>
      </w:tr>
      <w:tr w:rsidR="00C042D7" w:rsidRPr="008E57D9" w14:paraId="08F9D258" w14:textId="77777777" w:rsidTr="005C64FC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3A0F2408" w14:textId="2B18DED1" w:rsidR="00C042D7" w:rsidRPr="008E57D9" w:rsidRDefault="00C042D7" w:rsidP="00C042D7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8E57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9" w:type="pct"/>
            <w:gridSpan w:val="2"/>
          </w:tcPr>
          <w:p w14:paraId="71E619D9" w14:textId="77777777" w:rsidR="00C042D7" w:rsidRPr="008E57D9" w:rsidRDefault="00C042D7" w:rsidP="00C042D7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37A9CF5" w14:textId="09F2854F" w:rsidR="00C042D7" w:rsidRPr="008E57D9" w:rsidRDefault="00C042D7" w:rsidP="00C042D7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37F0E178" w14:textId="77777777" w:rsidR="00C042D7" w:rsidRPr="008E57D9" w:rsidRDefault="00C042D7" w:rsidP="00C042D7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E4380C" w14:textId="2F069428" w:rsidR="00C042D7" w:rsidRPr="008E57D9" w:rsidRDefault="00C042D7" w:rsidP="00C042D7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2A6E9B06" w14:textId="77777777" w:rsidR="00C042D7" w:rsidRPr="008E57D9" w:rsidRDefault="00C042D7" w:rsidP="00C042D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47046C" w14:textId="475854B4" w:rsidR="00C042D7" w:rsidRPr="008E57D9" w:rsidRDefault="00C042D7" w:rsidP="00C042D7">
            <w:pPr>
              <w:tabs>
                <w:tab w:val="clear" w:pos="907"/>
                <w:tab w:val="left" w:pos="600"/>
                <w:tab w:val="decimal" w:pos="968"/>
              </w:tabs>
              <w:spacing w:line="228" w:lineRule="auto"/>
              <w:ind w:left="-43" w:right="-86" w:firstLine="471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2,8</w:t>
            </w:r>
            <w:r w:rsidR="00A27D87" w:rsidRPr="008E57D9">
              <w:rPr>
                <w:rFonts w:ascii="Angsana New" w:hAnsi="Angsana New"/>
                <w:sz w:val="26"/>
                <w:szCs w:val="26"/>
              </w:rPr>
              <w:t>42,11</w:t>
            </w:r>
            <w:r w:rsidR="00BA5E97" w:rsidRPr="008E57D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50D046F" w14:textId="77777777" w:rsidR="00C042D7" w:rsidRPr="008E57D9" w:rsidRDefault="00C042D7" w:rsidP="00C042D7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815178" w14:textId="15D84B4D" w:rsidR="00C042D7" w:rsidRPr="008E57D9" w:rsidRDefault="00BB2F54" w:rsidP="00BB2F54">
            <w:pPr>
              <w:pStyle w:val="acctfourfigures"/>
              <w:tabs>
                <w:tab w:val="clear" w:pos="765"/>
                <w:tab w:val="decimal" w:pos="968"/>
              </w:tabs>
              <w:spacing w:line="228" w:lineRule="auto"/>
              <w:ind w:left="-43" w:right="79" w:firstLine="193"/>
              <w:rPr>
                <w:rFonts w:asciiTheme="majorBidi" w:hAnsiTheme="majorBidi" w:cstheme="majorBidi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2,842,111</w:t>
            </w:r>
          </w:p>
        </w:tc>
        <w:tc>
          <w:tcPr>
            <w:tcW w:w="89" w:type="pct"/>
            <w:vAlign w:val="bottom"/>
          </w:tcPr>
          <w:p w14:paraId="121F1ED8" w14:textId="77777777" w:rsidR="00C042D7" w:rsidRPr="008E57D9" w:rsidRDefault="00C042D7" w:rsidP="00C042D7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19FEC7C" w14:textId="77777777" w:rsidR="00C042D7" w:rsidRPr="008E57D9" w:rsidRDefault="00C042D7" w:rsidP="00C042D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4EEF0B6D" w14:textId="1F403288" w:rsidR="00C042D7" w:rsidRPr="008E57D9" w:rsidRDefault="00C042D7" w:rsidP="00C042D7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3962EF6" w14:textId="77777777" w:rsidR="00C042D7" w:rsidRPr="008E57D9" w:rsidRDefault="00C042D7" w:rsidP="00C042D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3946F74" w14:textId="7CDF4B04" w:rsidR="00C042D7" w:rsidRPr="008E57D9" w:rsidRDefault="00C042D7" w:rsidP="00C042D7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084980C" w14:textId="77777777" w:rsidR="00C042D7" w:rsidRPr="008E57D9" w:rsidRDefault="00C042D7" w:rsidP="00C042D7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9C9D536" w14:textId="0A974A4E" w:rsidR="00C042D7" w:rsidRPr="008E57D9" w:rsidRDefault="00C042D7" w:rsidP="00C042D7">
            <w:pPr>
              <w:pStyle w:val="acctfourfigures"/>
              <w:tabs>
                <w:tab w:val="clear" w:pos="765"/>
                <w:tab w:val="decimal" w:pos="786"/>
              </w:tabs>
              <w:spacing w:line="228" w:lineRule="auto"/>
              <w:ind w:left="-43" w:right="-86" w:firstLine="109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2,</w:t>
            </w:r>
            <w:r w:rsidR="001A3472" w:rsidRPr="008E57D9">
              <w:rPr>
                <w:rFonts w:asciiTheme="majorBidi" w:hAnsiTheme="majorBidi" w:cstheme="majorBidi"/>
                <w:sz w:val="26"/>
                <w:szCs w:val="26"/>
              </w:rPr>
              <w:t>888,861</w:t>
            </w:r>
          </w:p>
        </w:tc>
        <w:tc>
          <w:tcPr>
            <w:tcW w:w="89" w:type="pct"/>
            <w:vAlign w:val="bottom"/>
          </w:tcPr>
          <w:p w14:paraId="6F052BB7" w14:textId="77777777" w:rsidR="00C042D7" w:rsidRPr="008E57D9" w:rsidRDefault="00C042D7" w:rsidP="00C042D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346B070A" w14:textId="6158F7AB" w:rsidR="00C042D7" w:rsidRPr="008E57D9" w:rsidRDefault="001A3472" w:rsidP="00C042D7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2,</w:t>
            </w:r>
            <w:r w:rsidRPr="008E57D9">
              <w:rPr>
                <w:rFonts w:asciiTheme="majorBidi" w:hAnsiTheme="majorBidi" w:cstheme="majorBidi"/>
                <w:sz w:val="26"/>
                <w:szCs w:val="26"/>
              </w:rPr>
              <w:t>888,861</w:t>
            </w:r>
          </w:p>
        </w:tc>
      </w:tr>
    </w:tbl>
    <w:p w14:paraId="7DB34BB7" w14:textId="626CA1CA" w:rsidR="001F767D" w:rsidRPr="008E57D9" w:rsidRDefault="001F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B768517" w14:textId="77777777" w:rsidR="00A0077D" w:rsidRPr="008E57D9" w:rsidRDefault="00A0077D">
      <w:r w:rsidRPr="008E57D9"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32"/>
        <w:gridCol w:w="9"/>
      </w:tblGrid>
      <w:tr w:rsidR="001F767D" w:rsidRPr="008E57D9" w14:paraId="75EB5351" w14:textId="77777777" w:rsidTr="00A0077D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006B3528" w14:textId="62C0D9F5" w:rsidR="001F767D" w:rsidRPr="008E57D9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2BE2F003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4"/>
            <w:vAlign w:val="bottom"/>
          </w:tcPr>
          <w:p w14:paraId="3C1E6A93" w14:textId="548AE081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E57D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577BB4" w:rsidRPr="008E57D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767D" w:rsidRPr="008E57D9" w14:paraId="3DB16D95" w14:textId="77777777" w:rsidTr="00A0077D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FE83EB6" w14:textId="77777777" w:rsidR="001F767D" w:rsidRPr="008E57D9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6BBAC8B8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77B33DAA" w14:textId="77777777" w:rsidR="001F767D" w:rsidRPr="008E57D9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E57D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3251A8A8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8"/>
            <w:tcBorders>
              <w:bottom w:val="single" w:sz="4" w:space="0" w:color="auto"/>
            </w:tcBorders>
            <w:vAlign w:val="bottom"/>
          </w:tcPr>
          <w:p w14:paraId="01BFFF4A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E57D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767D" w:rsidRPr="008E57D9" w14:paraId="455AF381" w14:textId="77777777" w:rsidTr="00A0077D">
        <w:trPr>
          <w:gridAfter w:val="1"/>
          <w:wAfter w:w="3" w:type="pct"/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5AC5D3B5" w14:textId="72D89462" w:rsidR="001F767D" w:rsidRPr="008E57D9" w:rsidRDefault="007F008A" w:rsidP="00432F73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60605"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A60605"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กันยายน</w:t>
            </w:r>
            <w:r w:rsidR="00086510" w:rsidRPr="008E57D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086510"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7257AAC8" w14:textId="38584967" w:rsidR="001F767D" w:rsidRPr="008E57D9" w:rsidRDefault="00204C49" w:rsidP="00432F73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8E57D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8E57D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8E57D9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8E57D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8E57D9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8E57D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A74E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57D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21D80" w14:textId="7EE71C29" w:rsidR="001F767D" w:rsidRPr="008E57D9" w:rsidRDefault="00204C49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279E3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3C7AD0C2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4EA76D67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8E57D9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81CFAD6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5ACFA53A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8E57D9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B0298D4" w14:textId="77777777" w:rsidR="001F767D" w:rsidRPr="008E57D9" w:rsidRDefault="001F767D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5DADF965" w14:textId="77777777" w:rsidR="001F767D" w:rsidRPr="008E57D9" w:rsidRDefault="001F767D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8E57D9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645859C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39D6B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767D" w:rsidRPr="008E57D9" w14:paraId="677C76A8" w14:textId="77777777" w:rsidTr="00A0077D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D3C6957" w14:textId="77777777" w:rsidR="001F767D" w:rsidRPr="008E57D9" w:rsidRDefault="001F767D" w:rsidP="00432F73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21A20167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4"/>
          </w:tcPr>
          <w:p w14:paraId="5F1C9B3E" w14:textId="77777777" w:rsidR="001F767D" w:rsidRPr="008E57D9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8E57D9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8E57D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8E57D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1F767D" w:rsidRPr="008E57D9" w14:paraId="3CA46B5B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2CE102C5" w14:textId="5F180F56" w:rsidR="001F767D" w:rsidRPr="008E57D9" w:rsidRDefault="001F767D" w:rsidP="001F767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4F33FD15" w14:textId="77777777" w:rsidR="001F767D" w:rsidRPr="008E57D9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880ED57" w14:textId="77777777" w:rsidR="001F767D" w:rsidRPr="008E57D9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51DECDD" w14:textId="77777777" w:rsidR="001F767D" w:rsidRPr="008E57D9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08148DFD" w14:textId="77777777" w:rsidR="001F767D" w:rsidRPr="008E57D9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1797E320" w14:textId="77777777" w:rsidR="001F767D" w:rsidRPr="008E57D9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8F10FA7" w14:textId="77777777" w:rsidR="001F767D" w:rsidRPr="008E57D9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2F24905" w14:textId="77777777" w:rsidR="001F767D" w:rsidRPr="008E57D9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3E80600" w14:textId="77777777" w:rsidR="001F767D" w:rsidRPr="008E57D9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73B2F41" w14:textId="77777777" w:rsidR="001F767D" w:rsidRPr="008E57D9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49090D4" w14:textId="77777777" w:rsidR="001F767D" w:rsidRPr="008E57D9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910E20A" w14:textId="77777777" w:rsidR="001F767D" w:rsidRPr="008E57D9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7BC8F58" w14:textId="77777777" w:rsidR="001F767D" w:rsidRPr="008E57D9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17D40A86" w14:textId="77777777" w:rsidR="001F767D" w:rsidRPr="008E57D9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461F0" w:rsidRPr="008E57D9" w14:paraId="306F41BE" w14:textId="77777777" w:rsidTr="00216DC3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1DFE760F" w14:textId="3F187C6F" w:rsidR="00F461F0" w:rsidRPr="008E57D9" w:rsidRDefault="00216DC3" w:rsidP="00500E18">
            <w:pPr>
              <w:spacing w:line="228" w:lineRule="auto"/>
              <w:ind w:left="160" w:right="-90" w:hanging="18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ระยะสั้น</w:t>
            </w:r>
            <w:r w:rsidRPr="008E57D9">
              <w:rPr>
                <w:rFonts w:ascii="Angsana New" w:hAnsi="Angsana New"/>
                <w:sz w:val="26"/>
                <w:szCs w:val="26"/>
                <w:lang w:val="en-GB"/>
              </w:rPr>
              <w:t xml:space="preserve"> – 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80" w:type="pct"/>
            <w:gridSpan w:val="2"/>
          </w:tcPr>
          <w:p w14:paraId="4603EB86" w14:textId="77777777" w:rsidR="00F461F0" w:rsidRPr="008E57D9" w:rsidRDefault="00F461F0" w:rsidP="00F461F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42C8B36A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1F6F57DC" w14:textId="0C1C5EED" w:rsidR="00F461F0" w:rsidRPr="008E57D9" w:rsidRDefault="000F7837" w:rsidP="00F461F0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19,65</w:t>
            </w:r>
            <w:r w:rsidR="00F53325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E48605E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D8A6725" w14:textId="19A5EAF7" w:rsidR="00F461F0" w:rsidRPr="008E57D9" w:rsidRDefault="00F461F0" w:rsidP="00F461F0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0D33C007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1A3B037" w14:textId="155A8C29" w:rsidR="00F461F0" w:rsidRPr="008E57D9" w:rsidRDefault="00F461F0" w:rsidP="000F7837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DBFBC89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FABE32E" w14:textId="377A1939" w:rsidR="00F461F0" w:rsidRPr="008E57D9" w:rsidRDefault="000F7837" w:rsidP="00F461F0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19,65</w:t>
            </w:r>
            <w:r w:rsidR="00F53325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89" w:type="pct"/>
            <w:vAlign w:val="bottom"/>
          </w:tcPr>
          <w:p w14:paraId="10373434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B5F648C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30DA7639" w14:textId="25A11F8F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7F63F8C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1447C7A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CF0CBB4" w14:textId="7A50D32C" w:rsidR="00F461F0" w:rsidRPr="008E57D9" w:rsidRDefault="000F7837" w:rsidP="00F461F0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19,65</w:t>
            </w:r>
            <w:r w:rsidR="00F53325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90" w:type="pct"/>
            <w:vAlign w:val="bottom"/>
          </w:tcPr>
          <w:p w14:paraId="4CC39D2B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749A65C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771603A" w14:textId="3F7FEAD1" w:rsidR="00F461F0" w:rsidRPr="008E57D9" w:rsidRDefault="00F461F0" w:rsidP="000F7837">
            <w:pPr>
              <w:pStyle w:val="acctfourfigures"/>
              <w:tabs>
                <w:tab w:val="clear" w:pos="765"/>
                <w:tab w:val="decimal" w:pos="69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385503D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9603423" w14:textId="77777777" w:rsidR="00F461F0" w:rsidRPr="008E57D9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C63EC5B" w14:textId="7C5DC1D7" w:rsidR="00F461F0" w:rsidRPr="008E57D9" w:rsidRDefault="000F7837" w:rsidP="00F461F0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19,65</w:t>
            </w:r>
            <w:r w:rsidR="00F53325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</w:tr>
      <w:tr w:rsidR="005B0F00" w:rsidRPr="008E57D9" w14:paraId="0D5C0AC7" w14:textId="77777777" w:rsidTr="00417C8C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0AB75023" w14:textId="62E7789F" w:rsidR="005B0F00" w:rsidRPr="008E57D9" w:rsidRDefault="005B0F00" w:rsidP="005B0F00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358A0C88" w14:textId="77777777" w:rsidR="005B0F00" w:rsidRPr="008E57D9" w:rsidRDefault="005B0F00" w:rsidP="005B0F0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69E2E021" w14:textId="77777777" w:rsidR="005B0F00" w:rsidRPr="008E57D9" w:rsidRDefault="005B0F00" w:rsidP="005B0F00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0C0F91A1" w14:textId="3FBD31D2" w:rsidR="005B0F00" w:rsidRPr="008E57D9" w:rsidRDefault="005B0F00" w:rsidP="005B0F00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57E49194" w14:textId="77777777" w:rsidR="005B0F00" w:rsidRPr="008E57D9" w:rsidRDefault="005B0F00" w:rsidP="005B0F00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528742" w14:textId="76B1C6F6" w:rsidR="005B0F00" w:rsidRPr="008E57D9" w:rsidRDefault="005B0F00" w:rsidP="005B0F00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224A6A5F" w14:textId="77777777" w:rsidR="005B0F00" w:rsidRPr="000F7837" w:rsidRDefault="005B0F00" w:rsidP="000F7837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51BCA8B" w14:textId="6A7D006A" w:rsidR="005B0F00" w:rsidRPr="000F7837" w:rsidRDefault="000F7837" w:rsidP="000F7837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0F7837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51,319,670</w:t>
            </w:r>
          </w:p>
        </w:tc>
        <w:tc>
          <w:tcPr>
            <w:tcW w:w="419" w:type="pct"/>
            <w:shd w:val="clear" w:color="auto" w:fill="auto"/>
          </w:tcPr>
          <w:p w14:paraId="046AA1D7" w14:textId="77777777" w:rsidR="005B0F00" w:rsidRPr="008E57D9" w:rsidRDefault="005B0F00" w:rsidP="005B0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90"/>
              </w:tabs>
              <w:spacing w:line="228" w:lineRule="auto"/>
              <w:ind w:left="-43" w:right="-86" w:firstLine="463"/>
              <w:rPr>
                <w:rFonts w:ascii="Angsana New" w:hAnsi="Angsana New"/>
                <w:sz w:val="26"/>
                <w:szCs w:val="26"/>
              </w:rPr>
            </w:pPr>
          </w:p>
          <w:p w14:paraId="6635E89F" w14:textId="69F9D840" w:rsidR="005B0F00" w:rsidRPr="008E57D9" w:rsidRDefault="000F7837" w:rsidP="005B0F00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51,319,670</w:t>
            </w:r>
          </w:p>
        </w:tc>
        <w:tc>
          <w:tcPr>
            <w:tcW w:w="89" w:type="pct"/>
          </w:tcPr>
          <w:p w14:paraId="3D2A0975" w14:textId="77777777" w:rsidR="005B0F00" w:rsidRPr="008E57D9" w:rsidRDefault="005B0F00" w:rsidP="005B0F0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9968579" w14:textId="77777777" w:rsidR="005B0F00" w:rsidRPr="008E57D9" w:rsidRDefault="005B0F00" w:rsidP="005B0F00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10B9A459" w14:textId="5B1DC181" w:rsidR="005B0F00" w:rsidRPr="008E57D9" w:rsidRDefault="005B0F00" w:rsidP="005B0F00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CE2B1D0" w14:textId="77777777" w:rsidR="005B0F00" w:rsidRPr="008E57D9" w:rsidRDefault="005B0F00" w:rsidP="005B0F0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3D386D8E" w14:textId="77777777" w:rsidR="005B0F00" w:rsidRPr="008E57D9" w:rsidRDefault="005B0F00" w:rsidP="005B0F0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FCC5D57" w14:textId="7835D1AF" w:rsidR="005B0F00" w:rsidRPr="008E57D9" w:rsidRDefault="005B0F00" w:rsidP="000F7837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E25B835" w14:textId="77777777" w:rsidR="005B0F00" w:rsidRPr="008E57D9" w:rsidRDefault="005B0F00" w:rsidP="005B0F00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818AEC8" w14:textId="2FCACF75" w:rsidR="005B0F00" w:rsidRPr="008E57D9" w:rsidRDefault="000F7837" w:rsidP="005B0F00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51,736,322</w:t>
            </w:r>
          </w:p>
        </w:tc>
        <w:tc>
          <w:tcPr>
            <w:tcW w:w="89" w:type="pct"/>
            <w:vAlign w:val="bottom"/>
          </w:tcPr>
          <w:p w14:paraId="75F60D36" w14:textId="77777777" w:rsidR="005B0F00" w:rsidRPr="008E57D9" w:rsidRDefault="005B0F00" w:rsidP="005B0F0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7B65D9A8" w14:textId="75F5B9BA" w:rsidR="005B0F00" w:rsidRPr="008E57D9" w:rsidRDefault="000F7837" w:rsidP="005B0F00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51,736,322</w:t>
            </w:r>
          </w:p>
        </w:tc>
      </w:tr>
      <w:tr w:rsidR="007B374C" w:rsidRPr="008E57D9" w14:paraId="75310691" w14:textId="77777777" w:rsidTr="00466DA2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53DE83E" w14:textId="4E4DE64F" w:rsidR="007B374C" w:rsidRPr="008E57D9" w:rsidRDefault="007B374C" w:rsidP="007B374C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8E57D9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13037774" w14:textId="77777777" w:rsidR="007B374C" w:rsidRPr="008E57D9" w:rsidRDefault="007B374C" w:rsidP="007B374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09EB53DA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70A6A52" w14:textId="23FC8440" w:rsidR="007B374C" w:rsidRPr="008E57D9" w:rsidRDefault="007B374C" w:rsidP="007B374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64,908</w:t>
            </w:r>
          </w:p>
        </w:tc>
        <w:tc>
          <w:tcPr>
            <w:tcW w:w="540" w:type="pct"/>
            <w:shd w:val="clear" w:color="auto" w:fill="auto"/>
          </w:tcPr>
          <w:p w14:paraId="296A4B9D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9D82B6" w14:textId="6DE3A0FF" w:rsidR="007B374C" w:rsidRPr="008E57D9" w:rsidRDefault="007B374C" w:rsidP="007B374C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50A4441B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C5F6C" w14:textId="48D5A82F" w:rsidR="007B374C" w:rsidRPr="008E57D9" w:rsidRDefault="007B374C" w:rsidP="000F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9"/>
              </w:tabs>
              <w:spacing w:line="228" w:lineRule="auto"/>
              <w:ind w:left="-43" w:right="-86" w:firstLine="4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47A1EDE3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DD5B43C" w14:textId="2A2FFD00" w:rsidR="007B374C" w:rsidRPr="008E57D9" w:rsidRDefault="007B374C" w:rsidP="007B374C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64,908</w:t>
            </w:r>
          </w:p>
        </w:tc>
        <w:tc>
          <w:tcPr>
            <w:tcW w:w="89" w:type="pct"/>
          </w:tcPr>
          <w:p w14:paraId="1A704155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E09B32F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5F87240E" w14:textId="252BBECF" w:rsidR="007B374C" w:rsidRPr="008E57D9" w:rsidRDefault="007B374C" w:rsidP="007B374C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E7F268B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A43CF89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EF68D32" w14:textId="367D876C" w:rsidR="007B374C" w:rsidRPr="008E57D9" w:rsidRDefault="007B374C" w:rsidP="007B374C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64,908</w:t>
            </w:r>
          </w:p>
        </w:tc>
        <w:tc>
          <w:tcPr>
            <w:tcW w:w="90" w:type="pct"/>
            <w:vAlign w:val="bottom"/>
          </w:tcPr>
          <w:p w14:paraId="639383D0" w14:textId="77777777" w:rsidR="007B374C" w:rsidRPr="008E57D9" w:rsidRDefault="007B374C" w:rsidP="007B374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8C10D1C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D34BBCC" w14:textId="71209A99" w:rsidR="007B374C" w:rsidRPr="008E57D9" w:rsidRDefault="007B374C" w:rsidP="007B374C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B1556E7" w14:textId="77777777" w:rsidR="007B374C" w:rsidRPr="008E57D9" w:rsidRDefault="007B374C" w:rsidP="007B374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0AD7DEF7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CB3B4EE" w14:textId="1691551E" w:rsidR="007B374C" w:rsidRPr="008E57D9" w:rsidRDefault="007B374C" w:rsidP="007B374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64,908</w:t>
            </w:r>
          </w:p>
        </w:tc>
      </w:tr>
      <w:tr w:rsidR="007B374C" w:rsidRPr="00216DC3" w14:paraId="1421E9BA" w14:textId="77777777" w:rsidTr="00216DC3">
        <w:trPr>
          <w:gridAfter w:val="1"/>
          <w:wAfter w:w="3" w:type="pct"/>
          <w:trHeight w:val="90"/>
        </w:trPr>
        <w:tc>
          <w:tcPr>
            <w:tcW w:w="837" w:type="pct"/>
            <w:shd w:val="clear" w:color="auto" w:fill="auto"/>
          </w:tcPr>
          <w:p w14:paraId="1F163ACE" w14:textId="2B6CFD08" w:rsidR="007B374C" w:rsidRPr="00216DC3" w:rsidRDefault="007B374C" w:rsidP="007B374C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32DAA164" w14:textId="77777777" w:rsidR="007B374C" w:rsidRPr="00216DC3" w:rsidRDefault="007B374C" w:rsidP="007B374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86E47C8" w14:textId="160726ED" w:rsidR="007B374C" w:rsidRPr="00216DC3" w:rsidRDefault="007B374C" w:rsidP="007B374C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9C47DF4" w14:textId="24BA316F" w:rsidR="007B374C" w:rsidRPr="00216DC3" w:rsidRDefault="007B374C" w:rsidP="007B374C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220B941" w14:textId="5F17879B" w:rsidR="007B374C" w:rsidRPr="00216DC3" w:rsidRDefault="007B374C" w:rsidP="007B374C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C6FD49E" w14:textId="7529C92C" w:rsidR="007B374C" w:rsidRPr="00216DC3" w:rsidRDefault="007B374C" w:rsidP="007B374C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" w:type="pct"/>
            <w:vAlign w:val="bottom"/>
          </w:tcPr>
          <w:p w14:paraId="793CA1B6" w14:textId="77777777" w:rsidR="007B374C" w:rsidRPr="00216DC3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89" w:type="pct"/>
            <w:vAlign w:val="bottom"/>
          </w:tcPr>
          <w:p w14:paraId="2614CE09" w14:textId="5E90D434" w:rsidR="007B374C" w:rsidRPr="00216DC3" w:rsidRDefault="007B374C" w:rsidP="007B374C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pct"/>
            <w:vAlign w:val="bottom"/>
          </w:tcPr>
          <w:p w14:paraId="0731001F" w14:textId="77777777" w:rsidR="007B374C" w:rsidRPr="00216DC3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88" w:type="pct"/>
            <w:vAlign w:val="bottom"/>
          </w:tcPr>
          <w:p w14:paraId="7DDE585C" w14:textId="31F9FDF8" w:rsidR="007B374C" w:rsidRPr="00216DC3" w:rsidRDefault="007B374C" w:rsidP="007B374C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pct"/>
            <w:vAlign w:val="bottom"/>
          </w:tcPr>
          <w:p w14:paraId="55F0BCFA" w14:textId="77777777" w:rsidR="007B374C" w:rsidRPr="00216DC3" w:rsidRDefault="007B374C" w:rsidP="007B374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89" w:type="pct"/>
            <w:vAlign w:val="bottom"/>
          </w:tcPr>
          <w:p w14:paraId="0F8EB0E5" w14:textId="41F01247" w:rsidR="007B374C" w:rsidRPr="00216DC3" w:rsidRDefault="007B374C" w:rsidP="007B374C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" w:type="pct"/>
            <w:vAlign w:val="bottom"/>
          </w:tcPr>
          <w:p w14:paraId="7024EE25" w14:textId="77777777" w:rsidR="007B374C" w:rsidRPr="00216DC3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3D1010B" w14:textId="0A56E085" w:rsidR="007B374C" w:rsidRPr="00216DC3" w:rsidRDefault="007B374C" w:rsidP="007B374C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B374C" w:rsidRPr="008E57D9" w14:paraId="69737B1E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410392B" w14:textId="5B5377D4" w:rsidR="007B374C" w:rsidRPr="008E57D9" w:rsidRDefault="007B374C" w:rsidP="007B374C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2D6E1418" w14:textId="77777777" w:rsidR="007B374C" w:rsidRPr="008E57D9" w:rsidRDefault="007B374C" w:rsidP="007B374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73059EBA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9A746BF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151ECEB" w14:textId="77777777" w:rsidR="007B374C" w:rsidRPr="008E57D9" w:rsidRDefault="007B374C" w:rsidP="007B374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EFAE3EA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1A065B1B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0E1DF26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43A5B17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DC57A96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BFCD431" w14:textId="77777777" w:rsidR="007B374C" w:rsidRPr="008E57D9" w:rsidRDefault="007B374C" w:rsidP="007B374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D650D7A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8C2EB92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8D4093F" w14:textId="77777777" w:rsidR="007B374C" w:rsidRPr="008E57D9" w:rsidRDefault="007B374C" w:rsidP="007B374C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B42D5" w:rsidRPr="008E57D9" w14:paraId="7A366284" w14:textId="77777777" w:rsidTr="00417C8C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A71D366" w14:textId="041990E8" w:rsidR="007B42D5" w:rsidRPr="008E57D9" w:rsidRDefault="007B42D5" w:rsidP="007B42D5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0" w:type="pct"/>
            <w:gridSpan w:val="2"/>
          </w:tcPr>
          <w:p w14:paraId="2BC7DE20" w14:textId="77777777" w:rsidR="007B42D5" w:rsidRPr="008E57D9" w:rsidRDefault="007B42D5" w:rsidP="007B42D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A6284D8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79F19D19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2DA144F2" w14:textId="108F299D" w:rsidR="007B42D5" w:rsidRPr="008E57D9" w:rsidRDefault="007B42D5" w:rsidP="007B42D5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5F3C2906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92DAE7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DED128" w14:textId="21FEC5D7" w:rsidR="007B42D5" w:rsidRPr="008E57D9" w:rsidRDefault="007B42D5" w:rsidP="007B42D5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50AABD1" w14:textId="16DAA215" w:rsidR="007B42D5" w:rsidRPr="008E57D9" w:rsidRDefault="007B42D5" w:rsidP="007B42D5">
            <w:pPr>
              <w:tabs>
                <w:tab w:val="decimal" w:pos="595"/>
                <w:tab w:val="left" w:pos="1059"/>
              </w:tabs>
              <w:spacing w:line="228" w:lineRule="auto"/>
              <w:ind w:left="-43" w:right="-86" w:firstLine="643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9,466,660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56E6B48" w14:textId="47064CEA" w:rsidR="007B42D5" w:rsidRPr="008E57D9" w:rsidRDefault="007B42D5" w:rsidP="007B42D5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9,466,660</w:t>
            </w:r>
          </w:p>
        </w:tc>
        <w:tc>
          <w:tcPr>
            <w:tcW w:w="89" w:type="pct"/>
            <w:vAlign w:val="bottom"/>
          </w:tcPr>
          <w:p w14:paraId="58169ABF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A17C3D1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12467691" w14:textId="77777777" w:rsidR="00BB2F54" w:rsidRDefault="00BB2F54" w:rsidP="007B42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763B794F" w14:textId="265B2927" w:rsidR="007B42D5" w:rsidRPr="008E57D9" w:rsidRDefault="007B42D5" w:rsidP="007B42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62A9C96D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1CE95FB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C227CC9" w14:textId="77777777" w:rsidR="00BB2F54" w:rsidRDefault="00BB2F54" w:rsidP="007B42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6A15302" w14:textId="343F5166" w:rsidR="007B42D5" w:rsidRPr="008E57D9" w:rsidRDefault="007B42D5" w:rsidP="007B42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5FA4999" w14:textId="77777777" w:rsidR="007B42D5" w:rsidRPr="008E57D9" w:rsidRDefault="007B42D5" w:rsidP="007B42D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79B55C3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DE62C34" w14:textId="5444362C" w:rsidR="007B42D5" w:rsidRPr="008E57D9" w:rsidRDefault="007B42D5" w:rsidP="007B42D5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9,467,316</w:t>
            </w:r>
          </w:p>
        </w:tc>
        <w:tc>
          <w:tcPr>
            <w:tcW w:w="89" w:type="pct"/>
            <w:vAlign w:val="bottom"/>
          </w:tcPr>
          <w:p w14:paraId="423A9484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864889E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C606CAF" w14:textId="03D9DDEF" w:rsidR="007B42D5" w:rsidRPr="008E57D9" w:rsidRDefault="007B42D5" w:rsidP="007B42D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9,467,316</w:t>
            </w:r>
          </w:p>
        </w:tc>
      </w:tr>
      <w:tr w:rsidR="007B42D5" w:rsidRPr="008E57D9" w14:paraId="72100722" w14:textId="77777777" w:rsidTr="00417C8C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5BF92113" w14:textId="26133DBE" w:rsidR="007B42D5" w:rsidRPr="008E57D9" w:rsidRDefault="007B42D5" w:rsidP="007B42D5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8E57D9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7F76BCED" w14:textId="77777777" w:rsidR="007B42D5" w:rsidRPr="008E57D9" w:rsidRDefault="007B42D5" w:rsidP="007B42D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4DB0692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93AC6F0" w14:textId="2197DD57" w:rsidR="007B42D5" w:rsidRPr="008E57D9" w:rsidRDefault="007B42D5" w:rsidP="007B42D5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A132553" w14:textId="77777777" w:rsidR="007B42D5" w:rsidRPr="008E57D9" w:rsidRDefault="007B42D5" w:rsidP="007B42D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EE9BF6" w14:textId="2B8BCF60" w:rsidR="007B42D5" w:rsidRPr="008E57D9" w:rsidRDefault="007B42D5" w:rsidP="000F7837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8E57D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(102</w:t>
            </w:r>
            <w:r w:rsidRPr="008E57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E57D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195)</w:t>
            </w:r>
          </w:p>
        </w:tc>
        <w:tc>
          <w:tcPr>
            <w:tcW w:w="567" w:type="pct"/>
            <w:shd w:val="clear" w:color="auto" w:fill="auto"/>
          </w:tcPr>
          <w:p w14:paraId="2D9F50C5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2E1FDBE" w14:textId="173DB15A" w:rsidR="007B42D5" w:rsidRPr="008E57D9" w:rsidRDefault="0000672D" w:rsidP="007B42D5">
            <w:pPr>
              <w:pStyle w:val="acctfourfigures"/>
              <w:tabs>
                <w:tab w:val="clear" w:pos="765"/>
                <w:tab w:val="decimal" w:pos="132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52,544,621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626D89B6" w14:textId="77777777" w:rsidR="0000672D" w:rsidRPr="008E57D9" w:rsidRDefault="0000672D" w:rsidP="007B42D5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2D01F8B" w14:textId="7C1EF82E" w:rsidR="007B42D5" w:rsidRPr="008E57D9" w:rsidRDefault="0000672D" w:rsidP="007B42D5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52,442,426</w:t>
            </w:r>
          </w:p>
        </w:tc>
        <w:tc>
          <w:tcPr>
            <w:tcW w:w="89" w:type="pct"/>
            <w:vAlign w:val="bottom"/>
          </w:tcPr>
          <w:p w14:paraId="0556CFD9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E55B0B4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6E705BB9" w14:textId="4868D510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677BB943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8C2A153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07F3402" w14:textId="5DB3D72D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AFADD15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752B416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005CDA" w14:textId="28F837FE" w:rsidR="007B42D5" w:rsidRPr="008E57D9" w:rsidRDefault="007B42D5" w:rsidP="007B42D5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52,</w:t>
            </w:r>
            <w:r w:rsidR="000F7837">
              <w:rPr>
                <w:rFonts w:asciiTheme="majorBidi" w:hAnsiTheme="majorBidi" w:cstheme="majorBidi"/>
                <w:sz w:val="26"/>
                <w:szCs w:val="26"/>
              </w:rPr>
              <w:t>721,945</w:t>
            </w:r>
          </w:p>
        </w:tc>
        <w:tc>
          <w:tcPr>
            <w:tcW w:w="89" w:type="pct"/>
            <w:vAlign w:val="bottom"/>
          </w:tcPr>
          <w:p w14:paraId="79F6D229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402AA440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E96D3A" w14:textId="63E87163" w:rsidR="007B42D5" w:rsidRPr="008E57D9" w:rsidRDefault="000F7837" w:rsidP="007B42D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52,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721,945</w:t>
            </w:r>
          </w:p>
        </w:tc>
      </w:tr>
      <w:tr w:rsidR="007B42D5" w:rsidRPr="008E57D9" w14:paraId="78D9268A" w14:textId="77777777" w:rsidTr="00044D5D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BEEA4FA" w14:textId="0D3B638A" w:rsidR="007B42D5" w:rsidRPr="008E57D9" w:rsidRDefault="007B42D5" w:rsidP="007B42D5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8E57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3D3BEDF3" w14:textId="77777777" w:rsidR="007B42D5" w:rsidRPr="008E57D9" w:rsidRDefault="007B42D5" w:rsidP="007B42D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D4E23C6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F24691B" w14:textId="49BF4862" w:rsidR="007B42D5" w:rsidRPr="008E57D9" w:rsidRDefault="007B42D5" w:rsidP="007B42D5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6175D19A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E104E0" w14:textId="7FF6E2DF" w:rsidR="007B42D5" w:rsidRPr="008E57D9" w:rsidRDefault="007B42D5" w:rsidP="007B42D5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2984741C" w14:textId="77777777" w:rsidR="007B42D5" w:rsidRPr="008E57D9" w:rsidRDefault="007B42D5" w:rsidP="007B42D5">
            <w:pPr>
              <w:tabs>
                <w:tab w:val="clear" w:pos="907"/>
                <w:tab w:val="clear" w:pos="1644"/>
                <w:tab w:val="decimal" w:pos="781"/>
                <w:tab w:val="left" w:pos="1051"/>
                <w:tab w:val="left" w:pos="1591"/>
              </w:tabs>
              <w:spacing w:line="228" w:lineRule="auto"/>
              <w:ind w:right="-105" w:firstLine="601"/>
              <w:rPr>
                <w:rFonts w:ascii="Angsana New" w:hAnsi="Angsana New"/>
                <w:sz w:val="26"/>
                <w:szCs w:val="26"/>
              </w:rPr>
            </w:pPr>
          </w:p>
          <w:p w14:paraId="3D84FDEF" w14:textId="5D9CB486" w:rsidR="007B42D5" w:rsidRPr="008E57D9" w:rsidRDefault="000F7837" w:rsidP="007B42D5">
            <w:pPr>
              <w:tabs>
                <w:tab w:val="clear" w:pos="907"/>
                <w:tab w:val="clear" w:pos="1644"/>
                <w:tab w:val="decimal" w:pos="781"/>
                <w:tab w:val="left" w:pos="1051"/>
                <w:tab w:val="left" w:pos="1591"/>
              </w:tabs>
              <w:spacing w:line="228" w:lineRule="auto"/>
              <w:ind w:right="-105" w:firstLine="6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2,467,747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2255FFEA" w14:textId="77777777" w:rsidR="007B42D5" w:rsidRPr="008E57D9" w:rsidRDefault="007B42D5" w:rsidP="007B42D5">
            <w:pPr>
              <w:tabs>
                <w:tab w:val="clear" w:pos="907"/>
                <w:tab w:val="clear" w:pos="1644"/>
                <w:tab w:val="decimal" w:pos="781"/>
                <w:tab w:val="left" w:pos="1051"/>
                <w:tab w:val="left" w:pos="1591"/>
              </w:tabs>
              <w:spacing w:line="228" w:lineRule="auto"/>
              <w:ind w:right="-105" w:firstLine="601"/>
              <w:rPr>
                <w:rFonts w:ascii="Angsana New" w:hAnsi="Angsana New"/>
                <w:sz w:val="26"/>
                <w:szCs w:val="26"/>
              </w:rPr>
            </w:pPr>
          </w:p>
          <w:p w14:paraId="320E9DB4" w14:textId="46D4B677" w:rsidR="007B42D5" w:rsidRPr="008E57D9" w:rsidRDefault="000F7837" w:rsidP="007B42D5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2,467,747</w:t>
            </w:r>
          </w:p>
        </w:tc>
        <w:tc>
          <w:tcPr>
            <w:tcW w:w="89" w:type="pct"/>
            <w:vAlign w:val="bottom"/>
          </w:tcPr>
          <w:p w14:paraId="75C4E119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08E8FF7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1CFC6CB4" w14:textId="4835B033" w:rsidR="007B42D5" w:rsidRPr="008E57D9" w:rsidRDefault="007B42D5" w:rsidP="007B42D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AE2E92B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EB57A94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E17DDCE" w14:textId="232C68BE" w:rsidR="007B42D5" w:rsidRPr="008E57D9" w:rsidRDefault="007B42D5" w:rsidP="007B42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4A4F0BE" w14:textId="77777777" w:rsidR="007B42D5" w:rsidRPr="008E57D9" w:rsidRDefault="007B42D5" w:rsidP="007B42D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6EEC2D6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6B478C0" w14:textId="05907911" w:rsidR="007B42D5" w:rsidRPr="008E57D9" w:rsidRDefault="000F7837" w:rsidP="007B42D5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2,396,046</w:t>
            </w:r>
          </w:p>
        </w:tc>
        <w:tc>
          <w:tcPr>
            <w:tcW w:w="89" w:type="pct"/>
            <w:vAlign w:val="bottom"/>
          </w:tcPr>
          <w:p w14:paraId="54891B6A" w14:textId="77777777" w:rsidR="007B42D5" w:rsidRPr="008E57D9" w:rsidRDefault="007B42D5" w:rsidP="007B42D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653461A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AED9E28" w14:textId="7E00DDCB" w:rsidR="007B42D5" w:rsidRPr="008E57D9" w:rsidRDefault="000F7837" w:rsidP="007B42D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2,396,046</w:t>
            </w:r>
          </w:p>
        </w:tc>
      </w:tr>
      <w:tr w:rsidR="007B42D5" w:rsidRPr="008E57D9" w14:paraId="65738A60" w14:textId="77777777" w:rsidTr="00417C8C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3DA87D4F" w14:textId="139C8FB4" w:rsidR="007B42D5" w:rsidRPr="008E57D9" w:rsidRDefault="007B42D5" w:rsidP="007B42D5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lastRenderedPageBreak/>
              <w:t>หนี้สิน</w:t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8E57D9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03DC1F3D" w14:textId="77777777" w:rsidR="007B42D5" w:rsidRPr="008E57D9" w:rsidRDefault="007B42D5" w:rsidP="007B42D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EA70AFA" w14:textId="2E2160C9" w:rsidR="007B42D5" w:rsidRPr="008E57D9" w:rsidRDefault="007B42D5" w:rsidP="007B42D5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102,195</w:t>
            </w:r>
          </w:p>
        </w:tc>
        <w:tc>
          <w:tcPr>
            <w:tcW w:w="540" w:type="pct"/>
            <w:shd w:val="clear" w:color="auto" w:fill="auto"/>
          </w:tcPr>
          <w:p w14:paraId="518AC933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5CEBEA" w14:textId="54557C9F" w:rsidR="007B42D5" w:rsidRPr="008E57D9" w:rsidRDefault="007B42D5" w:rsidP="007B42D5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6E9ACA75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D35AB4" w14:textId="4355DD85" w:rsidR="007B42D5" w:rsidRPr="008E57D9" w:rsidRDefault="007B42D5" w:rsidP="007B42D5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34B9E68" w14:textId="50200A43" w:rsidR="007B42D5" w:rsidRPr="008E57D9" w:rsidRDefault="007B42D5" w:rsidP="007B42D5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102,195</w:t>
            </w:r>
          </w:p>
        </w:tc>
        <w:tc>
          <w:tcPr>
            <w:tcW w:w="89" w:type="pct"/>
            <w:vAlign w:val="bottom"/>
          </w:tcPr>
          <w:p w14:paraId="7708CEA6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7ECB276" w14:textId="78368919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E8731F5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3945CB8" w14:textId="5F367F56" w:rsidR="007B42D5" w:rsidRPr="008E57D9" w:rsidRDefault="007B42D5" w:rsidP="007B42D5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102,195</w:t>
            </w:r>
          </w:p>
        </w:tc>
        <w:tc>
          <w:tcPr>
            <w:tcW w:w="90" w:type="pct"/>
            <w:vAlign w:val="bottom"/>
          </w:tcPr>
          <w:p w14:paraId="4DB5DB14" w14:textId="77777777" w:rsidR="007B42D5" w:rsidRPr="008E57D9" w:rsidRDefault="007B42D5" w:rsidP="007B42D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4A27F1B" w14:textId="48BFFECD" w:rsidR="007B42D5" w:rsidRPr="008E57D9" w:rsidRDefault="007B42D5" w:rsidP="007B42D5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78F31DC6" w14:textId="77777777" w:rsidR="007B42D5" w:rsidRPr="008E57D9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1CA3582" w14:textId="089EE248" w:rsidR="007B42D5" w:rsidRPr="008E57D9" w:rsidRDefault="007B42D5" w:rsidP="007B42D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102,195</w:t>
            </w:r>
          </w:p>
        </w:tc>
      </w:tr>
      <w:tr w:rsidR="00402E24" w:rsidRPr="00402E24" w14:paraId="2686146D" w14:textId="77777777" w:rsidTr="00402E24">
        <w:trPr>
          <w:gridAfter w:val="1"/>
          <w:wAfter w:w="3" w:type="pct"/>
          <w:trHeight w:val="117"/>
        </w:trPr>
        <w:tc>
          <w:tcPr>
            <w:tcW w:w="837" w:type="pct"/>
            <w:shd w:val="clear" w:color="auto" w:fill="auto"/>
            <w:vAlign w:val="center"/>
          </w:tcPr>
          <w:p w14:paraId="355C594D" w14:textId="77777777" w:rsidR="00402E24" w:rsidRPr="00402E24" w:rsidRDefault="00402E24" w:rsidP="007B42D5">
            <w:pPr>
              <w:spacing w:line="228" w:lineRule="auto"/>
              <w:ind w:left="180" w:hanging="180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0" w:type="pct"/>
            <w:gridSpan w:val="2"/>
            <w:vAlign w:val="center"/>
          </w:tcPr>
          <w:p w14:paraId="32DAB9B6" w14:textId="77777777" w:rsidR="00402E24" w:rsidRPr="00402E24" w:rsidRDefault="00402E24" w:rsidP="007B42D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519" w:type="pct"/>
            <w:vAlign w:val="center"/>
          </w:tcPr>
          <w:p w14:paraId="0C1353B0" w14:textId="77777777" w:rsidR="00402E24" w:rsidRPr="00402E24" w:rsidRDefault="00402E24" w:rsidP="007B42D5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5C7E2EDF" w14:textId="77777777" w:rsidR="00402E24" w:rsidRPr="00402E24" w:rsidRDefault="00402E24" w:rsidP="007B42D5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6FD91A18" w14:textId="77777777" w:rsidR="00402E24" w:rsidRPr="00402E24" w:rsidRDefault="00402E24" w:rsidP="007B42D5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center"/>
          </w:tcPr>
          <w:p w14:paraId="76CAF8EF" w14:textId="77777777" w:rsidR="00402E24" w:rsidRPr="00402E24" w:rsidRDefault="00402E24" w:rsidP="007B42D5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eastAsia="zh-CN"/>
              </w:rPr>
            </w:pPr>
          </w:p>
        </w:tc>
        <w:tc>
          <w:tcPr>
            <w:tcW w:w="89" w:type="pct"/>
            <w:vAlign w:val="center"/>
          </w:tcPr>
          <w:p w14:paraId="63BCF084" w14:textId="77777777" w:rsidR="00402E24" w:rsidRPr="00402E24" w:rsidRDefault="00402E24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89" w:type="pct"/>
            <w:vAlign w:val="center"/>
          </w:tcPr>
          <w:p w14:paraId="6263F65B" w14:textId="77777777" w:rsidR="00402E24" w:rsidRPr="00402E24" w:rsidRDefault="00402E24" w:rsidP="007B42D5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6"/>
                <w:szCs w:val="16"/>
                <w:lang w:val="en-US" w:eastAsia="zh-CN" w:bidi="th-TH"/>
              </w:rPr>
            </w:pPr>
          </w:p>
        </w:tc>
        <w:tc>
          <w:tcPr>
            <w:tcW w:w="90" w:type="pct"/>
            <w:vAlign w:val="center"/>
          </w:tcPr>
          <w:p w14:paraId="2FEEEB4F" w14:textId="77777777" w:rsidR="00402E24" w:rsidRPr="00402E24" w:rsidRDefault="00402E24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7BC5FEE7" w14:textId="77777777" w:rsidR="00402E24" w:rsidRPr="00402E24" w:rsidRDefault="00402E24" w:rsidP="007B42D5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  <w:lang w:val="en-US" w:eastAsia="zh-CN"/>
              </w:rPr>
            </w:pPr>
          </w:p>
        </w:tc>
        <w:tc>
          <w:tcPr>
            <w:tcW w:w="90" w:type="pct"/>
            <w:vAlign w:val="center"/>
          </w:tcPr>
          <w:p w14:paraId="75D0CF83" w14:textId="77777777" w:rsidR="00402E24" w:rsidRPr="00402E24" w:rsidRDefault="00402E24" w:rsidP="007B42D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89" w:type="pct"/>
            <w:vAlign w:val="center"/>
          </w:tcPr>
          <w:p w14:paraId="66B5CE7F" w14:textId="77777777" w:rsidR="00402E24" w:rsidRPr="00402E24" w:rsidRDefault="00402E24" w:rsidP="007B42D5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  <w:lang w:val="en-US" w:eastAsia="zh-CN" w:bidi="th-TH"/>
              </w:rPr>
            </w:pPr>
          </w:p>
        </w:tc>
        <w:tc>
          <w:tcPr>
            <w:tcW w:w="89" w:type="pct"/>
            <w:vAlign w:val="center"/>
          </w:tcPr>
          <w:p w14:paraId="67BFCC5B" w14:textId="77777777" w:rsidR="00402E24" w:rsidRPr="00402E24" w:rsidRDefault="00402E24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440FA051" w14:textId="77777777" w:rsidR="00402E24" w:rsidRPr="00402E24" w:rsidRDefault="00402E24" w:rsidP="007B42D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  <w:lang w:val="en-US" w:eastAsia="zh-CN"/>
              </w:rPr>
            </w:pPr>
          </w:p>
        </w:tc>
      </w:tr>
      <w:tr w:rsidR="007F008A" w:rsidRPr="008E57D9" w14:paraId="06B747B4" w14:textId="77777777" w:rsidTr="00402E24">
        <w:trPr>
          <w:gridAfter w:val="1"/>
          <w:wAfter w:w="3" w:type="pct"/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69AE390E" w14:textId="7F7523F0" w:rsidR="007F008A" w:rsidRPr="008E57D9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8E57D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E57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2" w:type="pct"/>
            <w:gridSpan w:val="2"/>
            <w:vAlign w:val="bottom"/>
          </w:tcPr>
          <w:p w14:paraId="5BCFCD03" w14:textId="6AC86FE9" w:rsidR="007F008A" w:rsidRPr="008E57D9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DF8E0C1" w14:textId="4D9BBDAD" w:rsidR="007F008A" w:rsidRPr="008E57D9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FD31ED5" w14:textId="40DF325C" w:rsidR="007F008A" w:rsidRPr="008E57D9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152BF99" w14:textId="1B665BDF" w:rsidR="007F008A" w:rsidRPr="008E57D9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1E8D31D7" w14:textId="77777777" w:rsidR="007F008A" w:rsidRPr="008E57D9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29BDD61B" w14:textId="0E923E22" w:rsidR="007F008A" w:rsidRPr="008E57D9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2CB8AD8" w14:textId="77777777" w:rsidR="007F008A" w:rsidRPr="008E57D9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059A73CA" w14:textId="3A168FAA" w:rsidR="007F008A" w:rsidRPr="008E57D9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158AE7A" w14:textId="77777777" w:rsidR="007F008A" w:rsidRPr="008E57D9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vAlign w:val="bottom"/>
          </w:tcPr>
          <w:p w14:paraId="122A4A9A" w14:textId="410D6633" w:rsidR="007F008A" w:rsidRPr="008E57D9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B7CA5F9" w14:textId="77777777" w:rsidR="007F008A" w:rsidRPr="008E57D9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77F82BDA" w14:textId="0C9EBEE1" w:rsidR="007F008A" w:rsidRPr="008E57D9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F008A" w:rsidRPr="008E57D9" w14:paraId="43C17E07" w14:textId="77777777" w:rsidTr="007F008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F450C0A" w14:textId="77777777" w:rsidR="007F008A" w:rsidRPr="008E57D9" w:rsidRDefault="007F008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16EBD372" w14:textId="77777777" w:rsidR="007F008A" w:rsidRPr="008E57D9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01B80F9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6A2FB203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42CD0A1C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F09B906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30C07C0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923228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69B0777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647A3F63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0DEAD07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9A0CD3F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8EEAC59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2756B098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8E57D9" w14:paraId="1B27C436" w14:textId="77777777" w:rsidTr="007F008A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710C9EF8" w14:textId="77777777" w:rsidR="007F008A" w:rsidRPr="008E57D9" w:rsidRDefault="007F008A" w:rsidP="007F008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0C3B746D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5FEE3577" w14:textId="48D2D62A" w:rsidR="007F008A" w:rsidRPr="008E57D9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085F517" w14:textId="5B6EE2B9" w:rsidR="007F008A" w:rsidRPr="008E57D9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E184B8C" w14:textId="47FCA866" w:rsidR="007F008A" w:rsidRPr="008E57D9" w:rsidRDefault="007F008A" w:rsidP="00CA505F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89,280,054</w:t>
            </w:r>
          </w:p>
        </w:tc>
        <w:tc>
          <w:tcPr>
            <w:tcW w:w="419" w:type="pct"/>
            <w:shd w:val="clear" w:color="auto" w:fill="auto"/>
          </w:tcPr>
          <w:p w14:paraId="42D53F0D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45170BAE" w14:textId="09E0A214" w:rsidR="007F008A" w:rsidRPr="008E57D9" w:rsidRDefault="007F008A" w:rsidP="007F008A">
            <w:pPr>
              <w:pStyle w:val="acctfourfigures"/>
              <w:tabs>
                <w:tab w:val="clear" w:pos="765"/>
                <w:tab w:val="left" w:pos="1035"/>
                <w:tab w:val="decimal" w:pos="124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89,280,054</w:t>
            </w:r>
          </w:p>
        </w:tc>
        <w:tc>
          <w:tcPr>
            <w:tcW w:w="89" w:type="pct"/>
            <w:vAlign w:val="bottom"/>
          </w:tcPr>
          <w:p w14:paraId="2027F98A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9B69044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389CE91E" w14:textId="3BC9409E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6A7F066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32C0C4EA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3BE645B" w14:textId="284F24D8" w:rsidR="007F008A" w:rsidRPr="008E57D9" w:rsidRDefault="007F008A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A1CAEBB" w14:textId="77777777" w:rsidR="007F008A" w:rsidRPr="008E57D9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F453227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19681434" w14:textId="1CA21182" w:rsidR="007F008A" w:rsidRPr="008E57D9" w:rsidRDefault="007F008A" w:rsidP="007F008A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88,831,962</w:t>
            </w:r>
          </w:p>
        </w:tc>
        <w:tc>
          <w:tcPr>
            <w:tcW w:w="89" w:type="pct"/>
            <w:vAlign w:val="bottom"/>
          </w:tcPr>
          <w:p w14:paraId="48DBC151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10866E23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19423A2" w14:textId="103BFA40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88,831,962</w:t>
            </w:r>
          </w:p>
        </w:tc>
      </w:tr>
      <w:tr w:rsidR="007F008A" w:rsidRPr="008E57D9" w14:paraId="5F6DC58E" w14:textId="77777777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5F9F1499" w14:textId="77777777" w:rsidR="007F008A" w:rsidRPr="008E57D9" w:rsidRDefault="007F008A" w:rsidP="007F008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8E57D9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74E60845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67FC324E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7D84557" w14:textId="5122B7FF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/>
              </w:rPr>
              <w:t>39,292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EE8E142" w14:textId="3BF98D6D" w:rsidR="007F008A" w:rsidRPr="008E57D9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FB355A1" w14:textId="77777777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16AC31" w14:textId="4DE8E2D2" w:rsidR="007F008A" w:rsidRPr="008E57D9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A526A54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</w:p>
          <w:p w14:paraId="4BD8C085" w14:textId="46C602C4" w:rsidR="007F008A" w:rsidRPr="008E57D9" w:rsidRDefault="007F008A" w:rsidP="007F008A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89" w:type="pct"/>
            <w:vAlign w:val="bottom"/>
          </w:tcPr>
          <w:p w14:paraId="555E9DA9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564E28F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9D33317" w14:textId="7A545B1E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265BB2E7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1387F91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6EB0E94" w14:textId="3F82A648" w:rsidR="007F008A" w:rsidRPr="008E57D9" w:rsidRDefault="007F008A" w:rsidP="007F008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90" w:type="pct"/>
          </w:tcPr>
          <w:p w14:paraId="229B0242" w14:textId="77777777" w:rsidR="007F008A" w:rsidRPr="008E57D9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231F25F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FB26430" w14:textId="212BF4AA" w:rsidR="007F008A" w:rsidRPr="008E57D9" w:rsidRDefault="007F008A" w:rsidP="007F008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69BA407B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2E55E28B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9488D9F" w14:textId="2FE0BE99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</w:tr>
      <w:tr w:rsidR="007756C2" w:rsidRPr="00402E24" w14:paraId="0A40EDF3" w14:textId="77777777" w:rsidTr="00402E24">
        <w:trPr>
          <w:gridAfter w:val="1"/>
          <w:wAfter w:w="3" w:type="pct"/>
          <w:trHeight w:val="135"/>
        </w:trPr>
        <w:tc>
          <w:tcPr>
            <w:tcW w:w="837" w:type="pct"/>
            <w:shd w:val="clear" w:color="auto" w:fill="auto"/>
          </w:tcPr>
          <w:p w14:paraId="1FF2A3C1" w14:textId="77777777" w:rsidR="007756C2" w:rsidRPr="00402E24" w:rsidRDefault="007756C2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3A80F529" w14:textId="77777777" w:rsidR="007756C2" w:rsidRPr="00402E24" w:rsidRDefault="007756C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049FBC4" w14:textId="77777777" w:rsidR="007756C2" w:rsidRPr="00402E24" w:rsidRDefault="007756C2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14C47D3" w14:textId="77777777" w:rsidR="007756C2" w:rsidRPr="00402E24" w:rsidRDefault="007756C2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66C3747" w14:textId="77777777" w:rsidR="007756C2" w:rsidRPr="00402E24" w:rsidRDefault="007756C2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0918DEA" w14:textId="77777777" w:rsidR="007756C2" w:rsidRPr="00402E24" w:rsidRDefault="007756C2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vAlign w:val="bottom"/>
          </w:tcPr>
          <w:p w14:paraId="3AFE0BCC" w14:textId="77777777" w:rsidR="007756C2" w:rsidRPr="00402E24" w:rsidRDefault="007756C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3F175705" w14:textId="77777777" w:rsidR="007756C2" w:rsidRPr="00402E24" w:rsidRDefault="007756C2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7D722059" w14:textId="77777777" w:rsidR="007756C2" w:rsidRPr="00402E24" w:rsidRDefault="007756C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8" w:type="pct"/>
            <w:vAlign w:val="bottom"/>
          </w:tcPr>
          <w:p w14:paraId="1E4FE5C1" w14:textId="77777777" w:rsidR="007756C2" w:rsidRPr="00402E24" w:rsidRDefault="007756C2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7A2DD47B" w14:textId="77777777" w:rsidR="007756C2" w:rsidRPr="00402E24" w:rsidRDefault="007756C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</w:rPr>
            </w:pPr>
          </w:p>
        </w:tc>
        <w:tc>
          <w:tcPr>
            <w:tcW w:w="389" w:type="pct"/>
            <w:vAlign w:val="bottom"/>
          </w:tcPr>
          <w:p w14:paraId="4B3D7BCD" w14:textId="77777777" w:rsidR="007756C2" w:rsidRPr="00402E24" w:rsidRDefault="007756C2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vAlign w:val="bottom"/>
          </w:tcPr>
          <w:p w14:paraId="10C350E6" w14:textId="77777777" w:rsidR="007756C2" w:rsidRPr="00402E24" w:rsidRDefault="007756C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00350D6" w14:textId="77777777" w:rsidR="007756C2" w:rsidRPr="00402E24" w:rsidRDefault="007756C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F008A" w:rsidRPr="008E57D9" w14:paraId="2B8E11DF" w14:textId="77777777" w:rsidTr="007F008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1BF199C" w14:textId="77777777" w:rsidR="007F008A" w:rsidRPr="008E57D9" w:rsidRDefault="007F008A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57D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4B467AF8" w14:textId="77777777" w:rsidR="007F008A" w:rsidRPr="008E57D9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69E85B53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2047A30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0D040A7" w14:textId="77777777" w:rsidR="007F008A" w:rsidRPr="008E57D9" w:rsidRDefault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04D2FDE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0C323264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CC3D887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056A7B6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76C9D8D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CE4F90D" w14:textId="77777777" w:rsidR="007F008A" w:rsidRPr="008E57D9" w:rsidRDefault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7332CDD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14CEEBB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F6F4A9C" w14:textId="77777777" w:rsidR="007F008A" w:rsidRPr="008E57D9" w:rsidRDefault="007F008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8E57D9" w14:paraId="1689B93A" w14:textId="77777777" w:rsidTr="007F008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045071A1" w14:textId="0C54E798" w:rsidR="007F008A" w:rsidRPr="008E57D9" w:rsidRDefault="00C679CE" w:rsidP="007F008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0" w:type="pct"/>
            <w:gridSpan w:val="2"/>
          </w:tcPr>
          <w:p w14:paraId="1D23EA42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5DEA55F" w14:textId="7F42CEEE" w:rsidR="007F008A" w:rsidRPr="008E57D9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97AD440" w14:textId="41096DDB" w:rsidR="007F008A" w:rsidRPr="008E57D9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082D7192" w14:textId="21C84BE5" w:rsidR="007F008A" w:rsidRPr="008E57D9" w:rsidRDefault="007F008A" w:rsidP="00E42DA1">
            <w:pPr>
              <w:tabs>
                <w:tab w:val="decimal" w:pos="595"/>
                <w:tab w:val="left" w:pos="1107"/>
              </w:tabs>
              <w:spacing w:line="228" w:lineRule="auto"/>
              <w:ind w:left="-43" w:right="-86" w:firstLine="797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26AAB1B" w14:textId="1C1441CC" w:rsidR="007F008A" w:rsidRPr="008E57D9" w:rsidRDefault="007F008A" w:rsidP="00E42DA1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89" w:type="pct"/>
            <w:vAlign w:val="bottom"/>
          </w:tcPr>
          <w:p w14:paraId="61330612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02CEC07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09CA8" w14:textId="77777777" w:rsidR="004B10C5" w:rsidRPr="008E57D9" w:rsidRDefault="004B10C5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</w:p>
          <w:p w14:paraId="7D7CC384" w14:textId="220BBFFA" w:rsidR="007F008A" w:rsidRPr="008E57D9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6659D22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EED50DF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6FB6521" w14:textId="77777777" w:rsidR="004B10C5" w:rsidRPr="008E57D9" w:rsidRDefault="004B10C5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349F6B1" w14:textId="5916B3C5" w:rsidR="007F008A" w:rsidRPr="008E57D9" w:rsidRDefault="007F008A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789E03B" w14:textId="77777777" w:rsidR="007F008A" w:rsidRPr="008E57D9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F6C220E" w14:textId="150DA5A8" w:rsidR="007F008A" w:rsidRPr="008E57D9" w:rsidRDefault="007F008A" w:rsidP="007F008A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  <w:tc>
          <w:tcPr>
            <w:tcW w:w="89" w:type="pct"/>
            <w:vAlign w:val="bottom"/>
          </w:tcPr>
          <w:p w14:paraId="72635F34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69485249" w14:textId="4798D015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</w:tr>
      <w:tr w:rsidR="007F008A" w:rsidRPr="008E57D9" w14:paraId="753587BF" w14:textId="77777777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3C939F77" w14:textId="77777777" w:rsidR="007F008A" w:rsidRPr="008E57D9" w:rsidRDefault="007F008A" w:rsidP="007F008A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8E57D9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8E57D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06597751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31432529" w14:textId="4C739C5B" w:rsidR="007F008A" w:rsidRPr="008E57D9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A422A06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7F55B5A" w14:textId="2752EF4A" w:rsidR="007F008A" w:rsidRPr="008E57D9" w:rsidRDefault="007F008A" w:rsidP="00CA505F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36,790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ABE7426" w14:textId="33B2ABD2" w:rsidR="007F008A" w:rsidRPr="008E57D9" w:rsidRDefault="007F008A" w:rsidP="00CA505F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53,011,021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77A9160" w14:textId="68766B22" w:rsidR="007F008A" w:rsidRPr="008E57D9" w:rsidRDefault="007F008A" w:rsidP="00CA505F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53,047,</w:t>
            </w:r>
            <w:r w:rsidRPr="008E57D9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89" w:type="pct"/>
            <w:vAlign w:val="bottom"/>
          </w:tcPr>
          <w:p w14:paraId="5427D2DC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1F8DB02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12A99" w14:textId="62F6A58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15BFFE7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1753654" w14:textId="2B392906" w:rsidR="007F008A" w:rsidRPr="008E57D9" w:rsidRDefault="007F008A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8B226A2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AE7A41F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6"/>
                <w:szCs w:val="26"/>
              </w:rPr>
            </w:pPr>
          </w:p>
          <w:p w14:paraId="2580E0E8" w14:textId="3390040B" w:rsidR="007F008A" w:rsidRPr="008E57D9" w:rsidRDefault="007F008A" w:rsidP="007F008A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53,400,809</w:t>
            </w:r>
          </w:p>
        </w:tc>
        <w:tc>
          <w:tcPr>
            <w:tcW w:w="89" w:type="pct"/>
            <w:vAlign w:val="bottom"/>
          </w:tcPr>
          <w:p w14:paraId="5C40E5C4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6F7D81D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0BB86F7" w14:textId="5D2A9A43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/>
              </w:rPr>
              <w:t>53,400,809</w:t>
            </w:r>
          </w:p>
        </w:tc>
      </w:tr>
      <w:tr w:rsidR="007F008A" w:rsidRPr="008E57D9" w14:paraId="023BA8DA" w14:textId="77777777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21A5984F" w14:textId="77777777" w:rsidR="007F008A" w:rsidRPr="008E57D9" w:rsidRDefault="007F008A" w:rsidP="007F008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E57D9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8E57D9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8E57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E57D9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68D0D428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E67EAFC" w14:textId="466CF25A" w:rsidR="007F008A" w:rsidRPr="008E57D9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3AE80F7" w14:textId="5C9A43C1" w:rsidR="007F008A" w:rsidRPr="008E57D9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8965F25" w14:textId="252633E2" w:rsidR="007F008A" w:rsidRPr="008E57D9" w:rsidRDefault="007F008A" w:rsidP="00CA505F">
            <w:pPr>
              <w:tabs>
                <w:tab w:val="clear" w:pos="907"/>
                <w:tab w:val="decimal" w:pos="595"/>
              </w:tabs>
              <w:spacing w:line="228" w:lineRule="auto"/>
              <w:ind w:left="-43" w:right="-86" w:firstLine="797"/>
              <w:rPr>
                <w:rFonts w:ascii="Angsana New" w:hAnsi="Angsana New"/>
                <w:sz w:val="26"/>
                <w:szCs w:val="26"/>
              </w:rPr>
            </w:pPr>
            <w:r w:rsidRPr="008E57D9">
              <w:rPr>
                <w:rFonts w:ascii="Angsana New" w:hAnsi="Angsana New"/>
                <w:sz w:val="26"/>
                <w:szCs w:val="26"/>
              </w:rPr>
              <w:t>680,238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BCCD8FE" w14:textId="45A126BD" w:rsidR="007F008A" w:rsidRPr="008E57D9" w:rsidRDefault="007F008A" w:rsidP="00CA505F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680,238</w:t>
            </w:r>
          </w:p>
        </w:tc>
        <w:tc>
          <w:tcPr>
            <w:tcW w:w="89" w:type="pct"/>
          </w:tcPr>
          <w:p w14:paraId="7CAD7E35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257FEFE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26CFB3DD" w14:textId="14DE4A6A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933DB76" w14:textId="77777777" w:rsidR="007F008A" w:rsidRPr="008E57D9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576FDDC" w14:textId="2ED98CD1" w:rsidR="007F008A" w:rsidRPr="008E57D9" w:rsidRDefault="007F008A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0F5990B" w14:textId="77777777" w:rsidR="007F008A" w:rsidRPr="008E57D9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8FD16B5" w14:textId="6AFBEC44" w:rsidR="007F008A" w:rsidRPr="008E57D9" w:rsidRDefault="007F008A" w:rsidP="00A0077D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642,749</w:t>
            </w:r>
          </w:p>
        </w:tc>
        <w:tc>
          <w:tcPr>
            <w:tcW w:w="89" w:type="pct"/>
            <w:vAlign w:val="bottom"/>
          </w:tcPr>
          <w:p w14:paraId="305D042F" w14:textId="77777777" w:rsidR="007F008A" w:rsidRPr="008E57D9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7B763E29" w14:textId="5DA3CB56" w:rsidR="007F008A" w:rsidRPr="008E57D9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E57D9">
              <w:rPr>
                <w:rFonts w:ascii="Angsana New" w:hAnsi="Angsana New" w:cs="Angsana New"/>
                <w:sz w:val="26"/>
                <w:szCs w:val="26"/>
              </w:rPr>
              <w:t>642,749</w:t>
            </w:r>
          </w:p>
        </w:tc>
      </w:tr>
    </w:tbl>
    <w:p w14:paraId="424D4664" w14:textId="77777777" w:rsidR="00E42A77" w:rsidRPr="008E57D9" w:rsidRDefault="00E42A77">
      <w:pPr>
        <w:sectPr w:rsidR="00E42A77" w:rsidRPr="008E57D9" w:rsidSect="003019E3">
          <w:headerReference w:type="default" r:id="rId23"/>
          <w:headerReference w:type="first" r:id="rId24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8E57D9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8E57D9" w:rsidRDefault="00DB40B3" w:rsidP="00AF217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E57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8E57D9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8E57D9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57D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8E57D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8E57D9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8E57D9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E57D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8E57D9" w14:paraId="7524286D" w14:textId="77777777" w:rsidTr="005113A6">
        <w:trPr>
          <w:cantSplit/>
          <w:tblHeader/>
        </w:trPr>
        <w:tc>
          <w:tcPr>
            <w:tcW w:w="4314" w:type="dxa"/>
            <w:shd w:val="clear" w:color="auto" w:fill="auto"/>
            <w:vAlign w:val="bottom"/>
          </w:tcPr>
          <w:p w14:paraId="65C89348" w14:textId="710A6BBF" w:rsidR="00DB40B3" w:rsidRPr="008E57D9" w:rsidRDefault="00DB40B3" w:rsidP="00AF21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60605" w:rsidRPr="008E57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เก้าเดือนสิ้น</w:t>
            </w:r>
            <w:r w:rsidRPr="008E57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สุดวันที่ </w:t>
            </w:r>
            <w:r w:rsidR="00A60605" w:rsidRPr="008E57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A60605" w:rsidRPr="008E57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7F008A" w:rsidRPr="008E57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7F008A" w:rsidRPr="008E57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2" w:type="dxa"/>
            <w:shd w:val="clear" w:color="auto" w:fill="auto"/>
          </w:tcPr>
          <w:p w14:paraId="5AC71317" w14:textId="77777777" w:rsidR="00DB40B3" w:rsidRPr="008E57D9" w:rsidDel="005916DC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343359" w14:textId="77777777" w:rsidR="00DB40B3" w:rsidRPr="008E57D9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29694" w14:textId="77777777" w:rsidR="00DB40B3" w:rsidRPr="008E57D9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3777CEA" w14:textId="77777777" w:rsidR="00DB40B3" w:rsidRPr="008E57D9" w:rsidRDefault="00DB40B3" w:rsidP="00AF217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shd w:val="clear" w:color="auto" w:fill="auto"/>
          </w:tcPr>
          <w:p w14:paraId="59FFEBFB" w14:textId="77777777" w:rsidR="00DB40B3" w:rsidRPr="008E57D9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0CE741" w14:textId="77777777" w:rsidR="00DB40B3" w:rsidRPr="008E57D9" w:rsidRDefault="00DB40B3" w:rsidP="00AF217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0981B" w14:textId="77777777" w:rsidR="00DB40B3" w:rsidRPr="008E57D9" w:rsidRDefault="00DB40B3" w:rsidP="00AF21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3A82870" w14:textId="77777777" w:rsidR="00DB40B3" w:rsidRPr="008E57D9" w:rsidRDefault="00DB40B3" w:rsidP="00AF217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57D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8E57D9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8E57D9" w:rsidRDefault="00DB40B3" w:rsidP="00AF21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8E57D9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8E57D9" w:rsidRDefault="002B0E8F" w:rsidP="00AF21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8E5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116" w:rsidRPr="008E57D9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416116" w:rsidRPr="008E57D9" w:rsidRDefault="00416116" w:rsidP="0041611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416116" w:rsidRPr="008E57D9" w:rsidRDefault="00416116" w:rsidP="00416116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69CDC6C4" w:rsidR="00416116" w:rsidRPr="008E57D9" w:rsidRDefault="00044D5D" w:rsidP="00925D9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180" w:type="dxa"/>
          </w:tcPr>
          <w:p w14:paraId="0B9AC94D" w14:textId="77777777" w:rsidR="00416116" w:rsidRPr="008E57D9" w:rsidRDefault="00416116" w:rsidP="004161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2880A1D9" w:rsidR="00416116" w:rsidRPr="008E57D9" w:rsidRDefault="00044D5D" w:rsidP="00925D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(9,476)</w:t>
            </w:r>
          </w:p>
        </w:tc>
        <w:tc>
          <w:tcPr>
            <w:tcW w:w="178" w:type="dxa"/>
          </w:tcPr>
          <w:p w14:paraId="651AF0A1" w14:textId="77777777" w:rsidR="00416116" w:rsidRPr="008E57D9" w:rsidRDefault="00416116" w:rsidP="004161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164F2B3E" w:rsidR="00416116" w:rsidRPr="008E57D9" w:rsidRDefault="00044D5D" w:rsidP="00416116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416116" w:rsidRPr="008E57D9" w:rsidRDefault="00416116" w:rsidP="004161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763A9B6C" w:rsidR="00416116" w:rsidRPr="008E57D9" w:rsidRDefault="00044D5D" w:rsidP="0041611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092683" w14:textId="77777777" w:rsidR="00DB40B3" w:rsidRPr="008E57D9" w:rsidRDefault="00DB40B3" w:rsidP="006B155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DCF2347" w14:textId="4ADB34BC" w:rsidR="00441BBA" w:rsidRPr="008E57D9" w:rsidRDefault="00441BBA" w:rsidP="00DA46E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8E57D9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8E57D9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8E57D9" w:rsidRDefault="00441BBA" w:rsidP="0044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8E57D9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8E57D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07686287" w:rsidR="00441BBA" w:rsidRPr="008E57D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60605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60605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A53CD7"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53CD7" w:rsidRPr="008E5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35" w:type="pct"/>
          </w:tcPr>
          <w:p w14:paraId="21E7978A" w14:textId="77777777" w:rsidR="007261C0" w:rsidRPr="008E57D9" w:rsidRDefault="007261C0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8E57D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8E57D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8E57D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8E57D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8E57D9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8E57D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8E57D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8E57D9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8E57D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8E57D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8E57D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8E57D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8E57D9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8E57D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441BBA" w:rsidRPr="008E57D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8E57D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8E57D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1580" w:rsidRPr="008E57D9" w14:paraId="33294360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290E6DF0" w:rsidR="00261580" w:rsidRPr="008E57D9" w:rsidRDefault="00261580" w:rsidP="0026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6FAEF371" w:rsidR="00261580" w:rsidRPr="008E57D9" w:rsidRDefault="00261580" w:rsidP="00261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1,127,582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261580" w:rsidRPr="008E57D9" w:rsidRDefault="00261580" w:rsidP="00261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387024A1" w:rsidR="00261580" w:rsidRPr="008E57D9" w:rsidRDefault="00261580" w:rsidP="00261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35,903</w:t>
            </w:r>
          </w:p>
        </w:tc>
      </w:tr>
      <w:tr w:rsidR="00261580" w:rsidRPr="008E57D9" w14:paraId="76C0ABC1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70D8BD7F" w:rsidR="00261580" w:rsidRPr="008E57D9" w:rsidRDefault="00261580" w:rsidP="0026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7D8355E3" w:rsidR="00261580" w:rsidRPr="008E57D9" w:rsidRDefault="007B6D6A" w:rsidP="00261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685,251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261580" w:rsidRPr="008E57D9" w:rsidRDefault="00261580" w:rsidP="00261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261B436E" w:rsidR="00261580" w:rsidRPr="008E57D9" w:rsidRDefault="00261580" w:rsidP="00261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1580" w:rsidRPr="008E57D9" w14:paraId="043418EE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45EAA713" w:rsidR="00261580" w:rsidRPr="008E57D9" w:rsidRDefault="00261580" w:rsidP="0026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187C572D" w:rsidR="00261580" w:rsidRPr="008E57D9" w:rsidRDefault="009E76AA" w:rsidP="00261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18,195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261580" w:rsidRPr="008E57D9" w:rsidRDefault="00261580" w:rsidP="00261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49B8671F" w:rsidR="00261580" w:rsidRPr="008E57D9" w:rsidRDefault="00261580" w:rsidP="00261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6,47</w:t>
            </w:r>
            <w:r w:rsidR="009E76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61580" w:rsidRPr="008E57D9" w14:paraId="2C1E5D5C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77777777" w:rsidR="00261580" w:rsidRPr="008E57D9" w:rsidRDefault="00261580" w:rsidP="0026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70C38EC2" w:rsidR="00261580" w:rsidRPr="008E57D9" w:rsidRDefault="007B6D6A" w:rsidP="00873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1,831,028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261580" w:rsidRPr="008E57D9" w:rsidRDefault="00261580" w:rsidP="00261580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695054B0" w:rsidR="00261580" w:rsidRPr="008E57D9" w:rsidRDefault="00261580" w:rsidP="00261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42,380</w:t>
            </w:r>
          </w:p>
        </w:tc>
      </w:tr>
      <w:tr w:rsidR="00CD4D87" w:rsidRPr="008E57D9" w14:paraId="73537CE9" w14:textId="77777777" w:rsidTr="00CE6FB0">
        <w:tc>
          <w:tcPr>
            <w:tcW w:w="3334" w:type="pct"/>
          </w:tcPr>
          <w:p w14:paraId="044196A5" w14:textId="77777777" w:rsidR="00CD4D87" w:rsidRPr="008E57D9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8E57D9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8E57D9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8E57D9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8E57D9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77777777" w:rsidR="00CD4D87" w:rsidRPr="008E57D9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8E57D9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8E57D9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8E57D9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4B15" w:rsidRPr="008E57D9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A34B15" w:rsidRPr="008E57D9" w:rsidRDefault="00A34B15" w:rsidP="00A3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06B66336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E76AA">
              <w:rPr>
                <w:rFonts w:asciiTheme="majorBidi" w:hAnsiTheme="majorBidi" w:cstheme="majorBidi"/>
                <w:sz w:val="30"/>
                <w:szCs w:val="30"/>
              </w:rPr>
              <w:t>510,432</w:t>
            </w:r>
          </w:p>
        </w:tc>
        <w:tc>
          <w:tcPr>
            <w:tcW w:w="135" w:type="pct"/>
          </w:tcPr>
          <w:p w14:paraId="08DC5309" w14:textId="77777777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437EE98B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</w:tr>
      <w:tr w:rsidR="00A34B15" w:rsidRPr="008E57D9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A34B15" w:rsidRPr="008E57D9" w:rsidRDefault="00A34B15" w:rsidP="00A3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199A4071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A0EFC" w:rsidRPr="008E57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E57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A0EFC" w:rsidRPr="008E57D9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35" w:type="pct"/>
          </w:tcPr>
          <w:p w14:paraId="67A7FC59" w14:textId="77777777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76D262FE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14,485</w:t>
            </w:r>
          </w:p>
        </w:tc>
      </w:tr>
      <w:tr w:rsidR="00A34B15" w:rsidRPr="008E57D9" w14:paraId="3ACFDD62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53BE6C2D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E57D9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1A9A1F19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169,821</w:t>
            </w:r>
          </w:p>
        </w:tc>
        <w:tc>
          <w:tcPr>
            <w:tcW w:w="135" w:type="pct"/>
          </w:tcPr>
          <w:p w14:paraId="60C3445A" w14:textId="77777777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240ECD16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4B15" w:rsidRPr="008E57D9" w14:paraId="58CC708B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1B0CFEC7" w:rsidR="00A34B15" w:rsidRPr="008E57D9" w:rsidRDefault="00A34B15" w:rsidP="00A3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4520E912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34,762</w:t>
            </w:r>
          </w:p>
        </w:tc>
        <w:tc>
          <w:tcPr>
            <w:tcW w:w="135" w:type="pct"/>
            <w:vAlign w:val="bottom"/>
          </w:tcPr>
          <w:p w14:paraId="7CC0D670" w14:textId="77777777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5C7588D2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5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4B15" w:rsidRPr="008E57D9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A34B15" w:rsidRPr="008E57D9" w:rsidRDefault="00A34B15" w:rsidP="00A3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485FCDBC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</w:t>
            </w:r>
            <w:r w:rsidR="009E76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93,184</w:t>
            </w:r>
          </w:p>
        </w:tc>
        <w:tc>
          <w:tcPr>
            <w:tcW w:w="135" w:type="pct"/>
            <w:vAlign w:val="bottom"/>
          </w:tcPr>
          <w:p w14:paraId="2E294C21" w14:textId="77777777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0769EDCC" w:rsidR="00A34B15" w:rsidRPr="008E57D9" w:rsidRDefault="00A34B15" w:rsidP="00A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E5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15,197</w:t>
            </w:r>
          </w:p>
        </w:tc>
      </w:tr>
    </w:tbl>
    <w:p w14:paraId="6B745702" w14:textId="77777777" w:rsidR="00740C07" w:rsidRPr="008E57D9" w:rsidRDefault="00740C0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B150D5" w14:textId="77777777" w:rsidR="00575B61" w:rsidRPr="008E57D9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8E57D9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8E57D9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7F770252" w14:textId="77777777" w:rsidR="00575B61" w:rsidRPr="008E57D9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3A1093D" w14:textId="5C91D8FA" w:rsidR="00304017" w:rsidRPr="008E57D9" w:rsidRDefault="00304017" w:rsidP="00304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E57D9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8E57D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E57D9">
        <w:rPr>
          <w:rFonts w:ascii="Angsana New" w:eastAsia="MS Mincho" w:hAnsi="Angsana New"/>
          <w:sz w:val="30"/>
          <w:szCs w:val="30"/>
        </w:rPr>
        <w:t xml:space="preserve">205.30 </w:t>
      </w:r>
      <w:r w:rsidRPr="008E57D9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8E57D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E57D9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8E57D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E57D9">
        <w:rPr>
          <w:rFonts w:ascii="Angsana New" w:eastAsia="MS Mincho" w:hAnsi="Angsana New" w:hint="cs"/>
          <w:sz w:val="30"/>
          <w:szCs w:val="30"/>
          <w:cs/>
        </w:rPr>
        <w:t>ณ</w:t>
      </w:r>
      <w:r w:rsidRPr="008E57D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E57D9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8E57D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60605" w:rsidRPr="008E57D9">
        <w:rPr>
          <w:rFonts w:ascii="Angsana New" w:eastAsia="MS Mincho" w:hAnsi="Angsana New"/>
          <w:sz w:val="30"/>
          <w:szCs w:val="30"/>
        </w:rPr>
        <w:t xml:space="preserve">30 </w:t>
      </w:r>
      <w:r w:rsidR="00A60605" w:rsidRPr="008E57D9">
        <w:rPr>
          <w:rFonts w:ascii="Angsana New" w:eastAsia="MS Mincho" w:hAnsi="Angsana New"/>
          <w:sz w:val="30"/>
          <w:szCs w:val="30"/>
          <w:cs/>
        </w:rPr>
        <w:t>กันยายน</w:t>
      </w:r>
      <w:r w:rsidR="00A53CD7" w:rsidRPr="008E57D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A53CD7" w:rsidRPr="008E57D9">
        <w:rPr>
          <w:rFonts w:ascii="Angsana New" w:eastAsia="MS Mincho" w:hAnsi="Angsana New"/>
          <w:sz w:val="30"/>
          <w:szCs w:val="30"/>
        </w:rPr>
        <w:t>2566</w:t>
      </w:r>
      <w:r w:rsidRPr="008E57D9">
        <w:rPr>
          <w:rFonts w:ascii="Angsana New" w:eastAsia="MS Mincho" w:hAnsi="Angsana New"/>
          <w:sz w:val="30"/>
          <w:szCs w:val="30"/>
        </w:rPr>
        <w:t xml:space="preserve"> </w:t>
      </w:r>
      <w:r w:rsidRPr="008E57D9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8E57D9">
        <w:rPr>
          <w:rFonts w:ascii="Angsana New" w:eastAsia="MS Mincho" w:hAnsi="Angsana New"/>
          <w:sz w:val="30"/>
          <w:szCs w:val="30"/>
          <w:cs/>
        </w:rPr>
        <w:br/>
      </w:r>
      <w:r w:rsidRPr="008E57D9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Pr="008E57D9">
        <w:rPr>
          <w:rFonts w:ascii="Angsana New" w:eastAsia="MS Mincho" w:hAnsi="Angsana New"/>
          <w:sz w:val="30"/>
          <w:szCs w:val="30"/>
        </w:rPr>
        <w:t xml:space="preserve"> </w:t>
      </w:r>
      <w:r w:rsidR="007F3B46" w:rsidRPr="008E57D9">
        <w:rPr>
          <w:rFonts w:ascii="Angsana New" w:eastAsiaTheme="minorEastAsia" w:hAnsi="Angsana New"/>
          <w:sz w:val="30"/>
          <w:szCs w:val="30"/>
          <w:lang w:eastAsia="zh-CN"/>
        </w:rPr>
        <w:t>165.12</w:t>
      </w:r>
      <w:r w:rsidR="00A53CD7" w:rsidRPr="008E57D9">
        <w:rPr>
          <w:rFonts w:asciiTheme="majorBidi" w:hAnsiTheme="majorBidi" w:cstheme="majorBidi"/>
          <w:sz w:val="30"/>
          <w:szCs w:val="30"/>
        </w:rPr>
        <w:t xml:space="preserve"> </w:t>
      </w:r>
      <w:r w:rsidRPr="008E57D9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23EC2FF8" w14:textId="77777777" w:rsidR="00246D63" w:rsidRPr="008E57D9" w:rsidRDefault="00246D63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6F90986" w14:textId="44772510" w:rsidR="00FD3795" w:rsidRPr="008E57D9" w:rsidRDefault="00FD3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 w:rsidRPr="008E57D9"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0AEF17A6" w14:textId="77777777" w:rsidR="00575B61" w:rsidRPr="008E57D9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8E57D9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สัญญาบริการ</w:t>
      </w:r>
    </w:p>
    <w:p w14:paraId="116AF71A" w14:textId="77777777" w:rsidR="00575B61" w:rsidRPr="008E57D9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F9651F9" w14:textId="77777777" w:rsidR="00575B61" w:rsidRPr="008E57D9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E57D9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8E57D9">
        <w:rPr>
          <w:rFonts w:ascii="Angsana New" w:eastAsia="MS Mincho" w:hAnsi="Angsana New"/>
          <w:sz w:val="30"/>
          <w:szCs w:val="30"/>
        </w:rPr>
        <w:t xml:space="preserve">1 </w:t>
      </w:r>
      <w:r w:rsidRPr="008E57D9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 w:rsidRPr="008E57D9">
        <w:rPr>
          <w:rFonts w:ascii="Angsana New" w:eastAsia="MS Mincho" w:hAnsi="Angsana New"/>
          <w:sz w:val="30"/>
          <w:szCs w:val="30"/>
        </w:rPr>
        <w:t>5</w:t>
      </w:r>
      <w:r w:rsidRPr="008E57D9">
        <w:rPr>
          <w:rFonts w:ascii="Angsana New" w:eastAsia="MS Mincho" w:hAnsi="Angsana New"/>
          <w:sz w:val="30"/>
          <w:szCs w:val="30"/>
        </w:rPr>
        <w:t xml:space="preserve"> </w:t>
      </w:r>
      <w:r w:rsidRPr="008E57D9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54D399C5" w14:textId="77777777" w:rsidR="00575B61" w:rsidRPr="008E57D9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54BEEC03" w14:textId="77777777" w:rsidR="00575B61" w:rsidRPr="008E57D9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8E57D9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8E57D9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B7119F0" w14:textId="77777777" w:rsidR="00575B61" w:rsidRPr="008E57D9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E57D9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8E57D9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8E57D9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8E57D9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8E57D9">
        <w:rPr>
          <w:rFonts w:ascii="Angsana New" w:eastAsia="MS Mincho" w:hAnsi="Angsana New"/>
          <w:sz w:val="30"/>
          <w:szCs w:val="30"/>
        </w:rPr>
        <w:t>10</w:t>
      </w:r>
      <w:r w:rsidRPr="008E57D9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8E57D9">
        <w:rPr>
          <w:rFonts w:ascii="Angsana New" w:eastAsia="MS Mincho" w:hAnsi="Angsana New"/>
          <w:sz w:val="30"/>
          <w:szCs w:val="30"/>
        </w:rPr>
        <w:t>20</w:t>
      </w:r>
      <w:r w:rsidRPr="008E57D9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8E57D9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8E57D9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8E57D9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8E57D9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7CFCE6C6" w14:textId="77777777" w:rsidR="00902DB5" w:rsidRPr="008E57D9" w:rsidRDefault="00902DB5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79353C3" w14:textId="77777777" w:rsidR="00425E97" w:rsidRPr="008E57D9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8E57D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1A01551B" w14:textId="77777777" w:rsidR="00425E97" w:rsidRPr="008E57D9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402AAA8D" w14:textId="77777777" w:rsidR="00425E97" w:rsidRPr="008E57D9" w:rsidRDefault="00425E97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E57D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 w:rsidRPr="008E57D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8E57D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8E57D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3FDDB079" w14:textId="77777777" w:rsidR="00C0031A" w:rsidRPr="008E57D9" w:rsidRDefault="00C0031A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C7F636" w14:textId="77777777" w:rsidR="00C0031A" w:rsidRPr="008E57D9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8E57D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36611F" w:rsidRPr="008E57D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 xml:space="preserve">ก่อสร้าง ปรับปรุง </w:t>
      </w:r>
      <w:r w:rsidR="00110E7B" w:rsidRPr="008E57D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และ</w:t>
      </w:r>
      <w:r w:rsidR="0036611F" w:rsidRPr="008E57D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ตกแต่งภายในพื้นที่และอาคาร</w:t>
      </w:r>
      <w:r w:rsidR="0036611F" w:rsidRPr="008E57D9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303D50CE" w14:textId="77777777" w:rsidR="00C0031A" w:rsidRPr="008E57D9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3B51CAD9" w14:textId="77777777" w:rsidR="00C0031A" w:rsidRPr="008E57D9" w:rsidRDefault="000A3EE4" w:rsidP="00021638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</w:t>
      </w:r>
      <w:r w:rsidR="00C0031A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110E7B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ก่อสร้าง</w:t>
      </w:r>
      <w:r w:rsidR="00110E7B" w:rsidRPr="008E57D9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ปรับปรุง</w:t>
      </w:r>
      <w:r w:rsidR="00110E7B" w:rsidRPr="008E57D9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และตกแต่งภายในพื้นที่และอาคาร</w:t>
      </w:r>
      <w:r w:rsidR="00110E7B" w:rsidRPr="008E57D9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C0031A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</w:t>
      </w:r>
      <w:r w:rsidR="00021638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ย</w:t>
      </w:r>
      <w:r w:rsidR="00C0031A" w:rsidRPr="008E57D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แห่ง</w:t>
      </w:r>
      <w:r w:rsidR="00C0031A"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8E57D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C0031A"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มีภาระผูกพันที่ต้องจ่าย</w:t>
      </w:r>
      <w:r w:rsidR="002A24AB"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ค่าบริการ</w:t>
      </w:r>
      <w:r w:rsidR="00C0031A" w:rsidRPr="008E57D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4BDFC2C5" w14:textId="77777777" w:rsidR="00D5341E" w:rsidRPr="008E57D9" w:rsidRDefault="00D53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5A2F24A3" w14:textId="77777777" w:rsidR="000A3EE4" w:rsidRPr="008E57D9" w:rsidRDefault="000A3EE4" w:rsidP="000A3EE4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8E57D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673FE9" w:rsidRPr="008E57D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พัฒนา</w:t>
      </w:r>
      <w:r w:rsidRPr="008E57D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โปรแกรมคอมพิวเตอร์</w:t>
      </w:r>
    </w:p>
    <w:p w14:paraId="5D9D5D73" w14:textId="77777777" w:rsidR="000A3EE4" w:rsidRPr="008E57D9" w:rsidRDefault="000A3EE4" w:rsidP="0091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7916F59E" w14:textId="77777777" w:rsidR="00304017" w:rsidRPr="008E57D9" w:rsidRDefault="00304017" w:rsidP="0030401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บริษัทได้ทำสัญญาพัฒนาโปรแกรมคอมพิวเตอร์กับบริษัทในประเทศแห่งหนึ่งเกี่ยวกับการพัฒนาโปรแกรมคอมพิวเตอร์ โดยบริษัทมีภาระผูกพันที่ต้องจ่ายค่า</w:t>
      </w:r>
      <w:r w:rsidRPr="008E57D9">
        <w:rPr>
          <w:rFonts w:ascii="Angsana New" w:eastAsia="MS Mincho" w:hAnsi="Angsana New"/>
          <w:sz w:val="30"/>
          <w:szCs w:val="30"/>
          <w:cs/>
        </w:rPr>
        <w:t>บริการ</w:t>
      </w:r>
      <w:r w:rsidRPr="008E57D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0E1A19C7" w14:textId="7EA9D70D" w:rsidR="00E63640" w:rsidRPr="008E57D9" w:rsidRDefault="00E6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</w:rPr>
      </w:pPr>
      <w:r w:rsidRPr="008E57D9">
        <w:rPr>
          <w:rFonts w:ascii="Angsana New" w:eastAsia="MS Mincho" w:hAnsi="Angsana New"/>
          <w:sz w:val="24"/>
          <w:szCs w:val="24"/>
          <w:cs/>
        </w:rPr>
        <w:br w:type="page"/>
      </w:r>
    </w:p>
    <w:p w14:paraId="18B4C6B3" w14:textId="1DB3E2EA" w:rsidR="00670143" w:rsidRPr="008E57D9" w:rsidRDefault="11E0AC14" w:rsidP="00DA46E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8E57D9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17F95077" w14:textId="453787C9" w:rsidR="0013047A" w:rsidRDefault="0013047A" w:rsidP="0091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6A1A6963" w14:textId="297DF096" w:rsidR="002A5F4E" w:rsidRPr="008E57D9" w:rsidRDefault="002A5F4E" w:rsidP="002A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 w:rsidRPr="008E57D9">
        <w:rPr>
          <w:rFonts w:ascii="Angsana New" w:hAnsi="Angsana New" w:hint="cs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พลาซ่าแอทธินี 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ซึ่งเป็น</w:t>
      </w:r>
      <w:r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8E57D9">
        <w:rPr>
          <w:rFonts w:ascii="Angsana New" w:hAnsi="Angsana New" w:hint="cs"/>
          <w:sz w:val="30"/>
          <w:szCs w:val="30"/>
          <w:cs/>
        </w:rPr>
        <w:t>ได้ดำเนินการจดทะเบียนเปลี่ยนชื่อบริษัทเป็น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บริษัท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พลาซ่า แอทธินี โฮลดิ้ง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ไทยแลนด์</w:t>
      </w:r>
      <w:r>
        <w:rPr>
          <w:rFonts w:ascii="Angsana New" w:hAnsi="Angsana New"/>
          <w:sz w:val="30"/>
          <w:szCs w:val="30"/>
        </w:rPr>
        <w:t>)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จำกัด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7E60FEC3" w14:textId="77777777" w:rsidR="002A5F4E" w:rsidRPr="00F4595D" w:rsidRDefault="002A5F4E" w:rsidP="0091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sectPr w:rsidR="002A5F4E" w:rsidRPr="00F4595D" w:rsidSect="00AE463C">
      <w:headerReference w:type="default" r:id="rId25"/>
      <w:headerReference w:type="first" r:id="rId26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FF729" w14:textId="77777777" w:rsidR="007B411B" w:rsidRDefault="007B411B">
      <w:r>
        <w:separator/>
      </w:r>
    </w:p>
  </w:endnote>
  <w:endnote w:type="continuationSeparator" w:id="0">
    <w:p w14:paraId="108B0133" w14:textId="77777777" w:rsidR="007B411B" w:rsidRDefault="007B411B">
      <w:r>
        <w:continuationSeparator/>
      </w:r>
    </w:p>
  </w:endnote>
  <w:endnote w:type="continuationNotice" w:id="1">
    <w:p w14:paraId="514245F8" w14:textId="77777777" w:rsidR="007B411B" w:rsidRDefault="007B41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B5D4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7CED68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EA40F" w14:textId="6CC387D3" w:rsidR="0084374E" w:rsidRPr="00675514" w:rsidRDefault="00675514" w:rsidP="00675514">
    <w:pPr>
      <w:pStyle w:val="Footer"/>
      <w:jc w:val="center"/>
      <w:rPr>
        <w:rFonts w:ascii="Angsana New" w:hAnsi="Angsana New"/>
        <w:sz w:val="30"/>
        <w:szCs w:val="30"/>
      </w:rPr>
    </w:pPr>
    <w:r w:rsidRPr="00675514">
      <w:rPr>
        <w:rFonts w:ascii="Angsana New" w:hAnsi="Angsana New" w:hint="cs"/>
        <w:sz w:val="30"/>
        <w:szCs w:val="30"/>
      </w:rPr>
      <w:fldChar w:fldCharType="begin"/>
    </w:r>
    <w:r w:rsidRPr="00675514">
      <w:rPr>
        <w:rFonts w:ascii="Angsana New" w:hAnsi="Angsana New" w:hint="cs"/>
        <w:sz w:val="30"/>
        <w:szCs w:val="30"/>
      </w:rPr>
      <w:instrText xml:space="preserve"> PAGE   \* MERGEFORMAT </w:instrText>
    </w:r>
    <w:r w:rsidRPr="00675514">
      <w:rPr>
        <w:rFonts w:ascii="Angsana New" w:hAnsi="Angsana New" w:hint="cs"/>
        <w:sz w:val="30"/>
        <w:szCs w:val="30"/>
      </w:rPr>
      <w:fldChar w:fldCharType="separate"/>
    </w:r>
    <w:r w:rsidRPr="00675514">
      <w:rPr>
        <w:rFonts w:ascii="Angsana New" w:hAnsi="Angsana New" w:hint="cs"/>
        <w:noProof/>
        <w:sz w:val="30"/>
        <w:szCs w:val="30"/>
      </w:rPr>
      <w:t>2</w:t>
    </w:r>
    <w:r w:rsidRPr="00675514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897A" w14:textId="77777777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DF42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E12CC" w14:textId="77777777" w:rsidR="007B411B" w:rsidRDefault="007B411B">
      <w:r>
        <w:separator/>
      </w:r>
    </w:p>
  </w:footnote>
  <w:footnote w:type="continuationSeparator" w:id="0">
    <w:p w14:paraId="216090FB" w14:textId="77777777" w:rsidR="007B411B" w:rsidRDefault="007B411B">
      <w:r>
        <w:continuationSeparator/>
      </w:r>
    </w:p>
  </w:footnote>
  <w:footnote w:type="continuationNotice" w:id="1">
    <w:p w14:paraId="661A6649" w14:textId="77777777" w:rsidR="007B411B" w:rsidRDefault="007B411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9EE5" w14:textId="77777777" w:rsidR="008323B8" w:rsidRPr="00BA2BC9" w:rsidRDefault="008323B8" w:rsidP="008330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4527501" w14:textId="77777777" w:rsidR="008323B8" w:rsidRDefault="008323B8" w:rsidP="0083302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D0625D4" w14:textId="4F835E7E" w:rsidR="00646FB9" w:rsidRPr="008D22B2" w:rsidRDefault="00646FB9" w:rsidP="0083302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3D1D7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3D1D78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3D1D78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3D1D78"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="003D1D78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3D1D78" w:rsidRPr="003D1D7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3D1D78" w:rsidRPr="003D1D7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3D1D78" w:rsidRPr="009E3FA4">
      <w:rPr>
        <w:rFonts w:ascii="Angsana New" w:hAnsi="Angsana New" w:cs="Angsana New"/>
        <w:sz w:val="32"/>
        <w:szCs w:val="32"/>
        <w:lang w:val="en-US" w:bidi="th-TH"/>
      </w:rPr>
      <w:t>256</w:t>
    </w:r>
    <w:r w:rsidR="003D1D78">
      <w:rPr>
        <w:rFonts w:ascii="Angsana New" w:hAnsi="Angsana New" w:cs="Angsana New"/>
        <w:sz w:val="32"/>
        <w:szCs w:val="32"/>
        <w:lang w:val="en-US" w:bidi="th-TH"/>
      </w:rPr>
      <w:t>6</w:t>
    </w:r>
    <w:r w:rsidR="003D1D78" w:rsidRPr="00EA53E1">
      <w:rPr>
        <w:rFonts w:ascii="Angsana New" w:hAnsi="Angsana New" w:cs="Angsana New"/>
        <w:b w:val="0"/>
        <w:bCs/>
        <w:sz w:val="32"/>
        <w:szCs w:val="32"/>
        <w:cs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FA8FA36" w14:textId="77777777" w:rsidR="0078349B" w:rsidRPr="008D22B2" w:rsidRDefault="0078349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6AA2E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28B6739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7C810A8" w14:textId="541356AA" w:rsidR="008F0F83" w:rsidRPr="008D22B2" w:rsidRDefault="008F0F83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D52E3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 w:rsidRPr="009E3FA4">
      <w:rPr>
        <w:rFonts w:ascii="Angsana New" w:hAnsi="Angsana New" w:cs="Angsana New"/>
        <w:sz w:val="32"/>
        <w:szCs w:val="32"/>
        <w:lang w:val="en-US" w:bidi="th-TH"/>
      </w:rPr>
      <w:t>256</w:t>
    </w:r>
    <w:r w:rsidR="00D52E31">
      <w:rPr>
        <w:rFonts w:ascii="Angsana New" w:hAnsi="Angsana New" w:cs="Angsana New"/>
        <w:sz w:val="32"/>
        <w:szCs w:val="32"/>
        <w:lang w:val="en-US" w:bidi="th-TH"/>
      </w:rPr>
      <w:t>6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47FC589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24FC5" w14:textId="77777777" w:rsidR="00280C0B" w:rsidRPr="00C050EC" w:rsidRDefault="00280C0B" w:rsidP="008330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C050E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C050EC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C050EC">
      <w:rPr>
        <w:rFonts w:ascii="Angsana New" w:hAnsi="Angsana New"/>
        <w:b/>
        <w:bCs/>
        <w:sz w:val="32"/>
        <w:szCs w:val="32"/>
      </w:rPr>
      <w:t>(</w:t>
    </w:r>
    <w:r w:rsidRPr="00C050EC">
      <w:rPr>
        <w:rFonts w:ascii="Angsana New" w:hAnsi="Angsana New" w:hint="cs"/>
        <w:b/>
        <w:bCs/>
        <w:sz w:val="32"/>
        <w:szCs w:val="32"/>
        <w:cs/>
      </w:rPr>
      <w:t>มหาชน</w:t>
    </w:r>
    <w:r w:rsidRPr="00C050EC">
      <w:rPr>
        <w:rFonts w:ascii="Angsana New" w:hAnsi="Angsana New"/>
        <w:b/>
        <w:bCs/>
        <w:sz w:val="32"/>
        <w:szCs w:val="32"/>
      </w:rPr>
      <w:t>)</w:t>
    </w:r>
    <w:r w:rsidRPr="00C050EC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B1F24" w14:textId="77777777" w:rsidR="00280C0B" w:rsidRDefault="00280C0B" w:rsidP="0083302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D564C34" w14:textId="239B13A4" w:rsidR="006076DD" w:rsidRPr="008D22B2" w:rsidRDefault="00487F85" w:rsidP="0083302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6076D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076DD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3D1D7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6076DD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6076DD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076DD"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="006076DD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3D1D78" w:rsidRPr="003D1D7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3D1D78" w:rsidRPr="003D1D7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076DD" w:rsidRPr="009E3FA4">
      <w:rPr>
        <w:rFonts w:ascii="Angsana New" w:hAnsi="Angsana New" w:cs="Angsana New"/>
        <w:sz w:val="32"/>
        <w:szCs w:val="32"/>
        <w:lang w:val="en-US" w:bidi="th-TH"/>
      </w:rPr>
      <w:t>256</w:t>
    </w:r>
    <w:r w:rsidR="006076DD">
      <w:rPr>
        <w:rFonts w:ascii="Angsana New" w:hAnsi="Angsana New" w:cs="Angsana New"/>
        <w:sz w:val="32"/>
        <w:szCs w:val="32"/>
        <w:lang w:val="en-US" w:bidi="th-TH"/>
      </w:rPr>
      <w:t>6</w:t>
    </w:r>
    <w:r w:rsidR="006076DD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6076DD"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4DABE739" w14:textId="62B63809" w:rsidR="00280C0B" w:rsidRPr="0084374E" w:rsidRDefault="00280C0B" w:rsidP="006076DD">
    <w:pPr>
      <w:pStyle w:val="acctmainheading"/>
      <w:spacing w:after="0" w:line="240" w:lineRule="atLeast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D983" w14:textId="77777777" w:rsidR="0040032D" w:rsidRPr="00BA2BC9" w:rsidRDefault="0040032D" w:rsidP="00400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7025DC4" w14:textId="77777777" w:rsidR="0040032D" w:rsidRDefault="0040032D" w:rsidP="0040032D">
    <w:pPr>
      <w:pStyle w:val="acctmainheading"/>
      <w:spacing w:after="0" w:line="240" w:lineRule="atLeast"/>
      <w:ind w:firstLine="706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0D4069C" w14:textId="722301B6" w:rsidR="0040032D" w:rsidRPr="008D22B2" w:rsidRDefault="0040032D" w:rsidP="0040032D">
    <w:pPr>
      <w:pStyle w:val="acctmainheading"/>
      <w:spacing w:after="0" w:line="240" w:lineRule="atLeast"/>
      <w:ind w:firstLine="706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3D1D7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3D1D78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3D1D78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3D1D78"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="003D1D78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3D1D78" w:rsidRPr="003D1D7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3D1D78" w:rsidRPr="003D1D7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3D1D78" w:rsidRPr="009E3FA4">
      <w:rPr>
        <w:rFonts w:ascii="Angsana New" w:hAnsi="Angsana New" w:cs="Angsana New"/>
        <w:sz w:val="32"/>
        <w:szCs w:val="32"/>
        <w:lang w:val="en-US" w:bidi="th-TH"/>
      </w:rPr>
      <w:t>256</w:t>
    </w:r>
    <w:r w:rsidR="003D1D78">
      <w:rPr>
        <w:rFonts w:ascii="Angsana New" w:hAnsi="Angsana New" w:cs="Angsana New"/>
        <w:sz w:val="32"/>
        <w:szCs w:val="32"/>
        <w:lang w:val="en-US" w:bidi="th-TH"/>
      </w:rPr>
      <w:t>6</w:t>
    </w:r>
    <w:r w:rsidR="003D1D78" w:rsidRPr="00EA53E1">
      <w:rPr>
        <w:rFonts w:ascii="Angsana New" w:hAnsi="Angsana New" w:cs="Angsana New"/>
        <w:b w:val="0"/>
        <w:bCs/>
        <w:sz w:val="32"/>
        <w:szCs w:val="32"/>
        <w:cs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410E89C8" w14:textId="77777777" w:rsidR="0040032D" w:rsidRPr="008D22B2" w:rsidRDefault="0040032D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FCCD" w14:textId="77777777" w:rsidR="0040032D" w:rsidRPr="00BA2BC9" w:rsidRDefault="0040032D" w:rsidP="00400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C06F866" w14:textId="77777777" w:rsidR="0040032D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274362C" w14:textId="2D8B82C5" w:rsidR="0040032D" w:rsidRPr="008D22B2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314E5E" w:rsidRPr="00314E5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เก้าเดือนสิ้นสุดวันที่</w:t>
    </w:r>
    <w:r w:rsidR="00314E5E" w:rsidRPr="00314E5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30 </w:t>
    </w:r>
    <w:r w:rsidR="00314E5E" w:rsidRPr="00314E5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314E5E" w:rsidRPr="00314E5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2566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6F4F1D02" w14:textId="77777777" w:rsidR="0040032D" w:rsidRPr="008D22B2" w:rsidRDefault="0040032D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FD35" w14:textId="77777777" w:rsidR="00C15066" w:rsidRPr="00BA2BC9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E41744" w14:textId="3F066495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D52E3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0A90" w14:textId="77777777" w:rsidR="008323B8" w:rsidRPr="00BA2BC9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5D5FD9" w14:textId="37339A88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D52E3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 w:rsidRPr="009E3FA4">
      <w:rPr>
        <w:rFonts w:ascii="Angsana New" w:hAnsi="Angsana New" w:cs="Angsana New"/>
        <w:sz w:val="32"/>
        <w:szCs w:val="32"/>
        <w:lang w:val="en-US" w:bidi="th-TH"/>
      </w:rPr>
      <w:t>256</w:t>
    </w:r>
    <w:r w:rsidR="00D52E31">
      <w:rPr>
        <w:rFonts w:ascii="Angsana New" w:hAnsi="Angsana New" w:cs="Angsana New"/>
        <w:sz w:val="32"/>
        <w:szCs w:val="32"/>
        <w:lang w:val="en-US" w:bidi="th-TH"/>
      </w:rPr>
      <w:t>6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50E2C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53D676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80D715" w14:textId="3AEA097B" w:rsidR="008F0F83" w:rsidRPr="008D22B2" w:rsidRDefault="008F0F83" w:rsidP="008F0F83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D52E3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 w:rsidRPr="009E3FA4">
      <w:rPr>
        <w:rFonts w:ascii="Angsana New" w:hAnsi="Angsana New" w:cs="Angsana New"/>
        <w:sz w:val="32"/>
        <w:szCs w:val="32"/>
        <w:lang w:val="en-US" w:bidi="th-TH"/>
      </w:rPr>
      <w:t>256</w:t>
    </w:r>
    <w:r w:rsidR="00D52E31">
      <w:rPr>
        <w:rFonts w:ascii="Angsana New" w:hAnsi="Angsana New" w:cs="Angsana New"/>
        <w:sz w:val="32"/>
        <w:szCs w:val="32"/>
        <w:lang w:val="en-US" w:bidi="th-TH"/>
      </w:rPr>
      <w:t>6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30BEDDE3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8486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496CE84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32E0FF" w14:textId="5A8BAB40" w:rsidR="00646FB9" w:rsidRPr="008D22B2" w:rsidRDefault="00646FB9" w:rsidP="00646FB9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D52E3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 w:rsidRPr="009E3FA4">
      <w:rPr>
        <w:rFonts w:ascii="Angsana New" w:hAnsi="Angsana New" w:cs="Angsana New"/>
        <w:sz w:val="32"/>
        <w:szCs w:val="32"/>
        <w:lang w:val="en-US" w:bidi="th-TH"/>
      </w:rPr>
      <w:t>256</w:t>
    </w:r>
    <w:r w:rsidR="00D52E31">
      <w:rPr>
        <w:rFonts w:ascii="Angsana New" w:hAnsi="Angsana New" w:cs="Angsana New"/>
        <w:sz w:val="32"/>
        <w:szCs w:val="32"/>
        <w:lang w:val="en-US" w:bidi="th-TH"/>
      </w:rPr>
      <w:t>6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1C53277F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3DD2B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758988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33B036" w14:textId="1027DC91" w:rsidR="008F0F83" w:rsidRPr="008D22B2" w:rsidRDefault="008F0F83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D52E3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 w:rsidRPr="009E3FA4">
      <w:rPr>
        <w:rFonts w:ascii="Angsana New" w:hAnsi="Angsana New" w:cs="Angsana New"/>
        <w:sz w:val="32"/>
        <w:szCs w:val="32"/>
        <w:lang w:val="en-US" w:bidi="th-TH"/>
      </w:rPr>
      <w:t>256</w:t>
    </w:r>
    <w:r w:rsidR="00D52E31">
      <w:rPr>
        <w:rFonts w:ascii="Angsana New" w:hAnsi="Angsana New" w:cs="Angsana New"/>
        <w:sz w:val="32"/>
        <w:szCs w:val="32"/>
        <w:lang w:val="en-US" w:bidi="th-TH"/>
      </w:rPr>
      <w:t>6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4"/>
  </w:num>
  <w:num w:numId="12" w16cid:durableId="1155100608">
    <w:abstractNumId w:val="11"/>
  </w:num>
  <w:num w:numId="13" w16cid:durableId="1265921519">
    <w:abstractNumId w:val="22"/>
  </w:num>
  <w:num w:numId="14" w16cid:durableId="1290935523">
    <w:abstractNumId w:val="13"/>
  </w:num>
  <w:num w:numId="15" w16cid:durableId="981886655">
    <w:abstractNumId w:val="15"/>
  </w:num>
  <w:num w:numId="16" w16cid:durableId="736633362">
    <w:abstractNumId w:val="10"/>
  </w:num>
  <w:num w:numId="17" w16cid:durableId="1216431051">
    <w:abstractNumId w:val="23"/>
  </w:num>
  <w:num w:numId="18" w16cid:durableId="1832941182">
    <w:abstractNumId w:val="17"/>
  </w:num>
  <w:num w:numId="19" w16cid:durableId="1603609294">
    <w:abstractNumId w:val="16"/>
  </w:num>
  <w:num w:numId="20" w16cid:durableId="799765472">
    <w:abstractNumId w:val="20"/>
  </w:num>
  <w:num w:numId="21" w16cid:durableId="629163680">
    <w:abstractNumId w:val="12"/>
  </w:num>
  <w:num w:numId="22" w16cid:durableId="86119911">
    <w:abstractNumId w:val="21"/>
  </w:num>
  <w:num w:numId="23" w16cid:durableId="307589430">
    <w:abstractNumId w:val="19"/>
  </w:num>
  <w:num w:numId="24" w16cid:durableId="109212069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50B"/>
    <w:rsid w:val="00000911"/>
    <w:rsid w:val="00000DF2"/>
    <w:rsid w:val="00000FB1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A62"/>
    <w:rsid w:val="00001B39"/>
    <w:rsid w:val="00002008"/>
    <w:rsid w:val="000025B6"/>
    <w:rsid w:val="000026AE"/>
    <w:rsid w:val="000029DA"/>
    <w:rsid w:val="00002AD8"/>
    <w:rsid w:val="000031D7"/>
    <w:rsid w:val="00003227"/>
    <w:rsid w:val="0000323B"/>
    <w:rsid w:val="00003389"/>
    <w:rsid w:val="000034AA"/>
    <w:rsid w:val="000035E3"/>
    <w:rsid w:val="0000361A"/>
    <w:rsid w:val="00003652"/>
    <w:rsid w:val="00003739"/>
    <w:rsid w:val="00003786"/>
    <w:rsid w:val="00003CC4"/>
    <w:rsid w:val="00003D19"/>
    <w:rsid w:val="00003E93"/>
    <w:rsid w:val="00003EEC"/>
    <w:rsid w:val="00003F98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E84"/>
    <w:rsid w:val="0000505C"/>
    <w:rsid w:val="00005233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6F5"/>
    <w:rsid w:val="00007746"/>
    <w:rsid w:val="00007A09"/>
    <w:rsid w:val="00007B7F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D2"/>
    <w:rsid w:val="00012733"/>
    <w:rsid w:val="000127EE"/>
    <w:rsid w:val="0001280D"/>
    <w:rsid w:val="0001281E"/>
    <w:rsid w:val="00012916"/>
    <w:rsid w:val="0001292F"/>
    <w:rsid w:val="00013168"/>
    <w:rsid w:val="00013229"/>
    <w:rsid w:val="0001327C"/>
    <w:rsid w:val="0001327D"/>
    <w:rsid w:val="0001352D"/>
    <w:rsid w:val="000136F5"/>
    <w:rsid w:val="00013740"/>
    <w:rsid w:val="000137BB"/>
    <w:rsid w:val="0001383D"/>
    <w:rsid w:val="000138FD"/>
    <w:rsid w:val="00013945"/>
    <w:rsid w:val="000139CC"/>
    <w:rsid w:val="00013B03"/>
    <w:rsid w:val="00013BD6"/>
    <w:rsid w:val="00013C25"/>
    <w:rsid w:val="00013DB4"/>
    <w:rsid w:val="00013EB3"/>
    <w:rsid w:val="00013F7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071"/>
    <w:rsid w:val="000171EE"/>
    <w:rsid w:val="00017219"/>
    <w:rsid w:val="00017530"/>
    <w:rsid w:val="000175F5"/>
    <w:rsid w:val="00017648"/>
    <w:rsid w:val="000179E7"/>
    <w:rsid w:val="000179FB"/>
    <w:rsid w:val="00017A0D"/>
    <w:rsid w:val="00017B72"/>
    <w:rsid w:val="00017B97"/>
    <w:rsid w:val="00017BFB"/>
    <w:rsid w:val="00017FB8"/>
    <w:rsid w:val="00020331"/>
    <w:rsid w:val="000204CD"/>
    <w:rsid w:val="000204E6"/>
    <w:rsid w:val="00020593"/>
    <w:rsid w:val="000207E3"/>
    <w:rsid w:val="000208D9"/>
    <w:rsid w:val="00020909"/>
    <w:rsid w:val="00020959"/>
    <w:rsid w:val="000209B1"/>
    <w:rsid w:val="000209F7"/>
    <w:rsid w:val="000209FD"/>
    <w:rsid w:val="00020BF2"/>
    <w:rsid w:val="00020CD5"/>
    <w:rsid w:val="00020E0D"/>
    <w:rsid w:val="00020F65"/>
    <w:rsid w:val="00020F7C"/>
    <w:rsid w:val="00020F96"/>
    <w:rsid w:val="000211C9"/>
    <w:rsid w:val="00021638"/>
    <w:rsid w:val="0002168F"/>
    <w:rsid w:val="000216D4"/>
    <w:rsid w:val="000216DC"/>
    <w:rsid w:val="00021B5D"/>
    <w:rsid w:val="00021BA0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72A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D1"/>
    <w:rsid w:val="00023527"/>
    <w:rsid w:val="000236AD"/>
    <w:rsid w:val="0002390A"/>
    <w:rsid w:val="00023970"/>
    <w:rsid w:val="000239D0"/>
    <w:rsid w:val="00023B49"/>
    <w:rsid w:val="00023CCB"/>
    <w:rsid w:val="00023F1D"/>
    <w:rsid w:val="00023F85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CF5"/>
    <w:rsid w:val="00025DAB"/>
    <w:rsid w:val="00025E7A"/>
    <w:rsid w:val="000262E2"/>
    <w:rsid w:val="00026531"/>
    <w:rsid w:val="0002656A"/>
    <w:rsid w:val="00026709"/>
    <w:rsid w:val="00026715"/>
    <w:rsid w:val="0002674C"/>
    <w:rsid w:val="00026B1A"/>
    <w:rsid w:val="00026B75"/>
    <w:rsid w:val="00026BB6"/>
    <w:rsid w:val="00026BE1"/>
    <w:rsid w:val="00026CE7"/>
    <w:rsid w:val="00026D60"/>
    <w:rsid w:val="00026DAA"/>
    <w:rsid w:val="0002700E"/>
    <w:rsid w:val="0002713F"/>
    <w:rsid w:val="00027166"/>
    <w:rsid w:val="00027195"/>
    <w:rsid w:val="0002722B"/>
    <w:rsid w:val="00027245"/>
    <w:rsid w:val="000275FE"/>
    <w:rsid w:val="0002770C"/>
    <w:rsid w:val="000277DA"/>
    <w:rsid w:val="000279C1"/>
    <w:rsid w:val="00027B72"/>
    <w:rsid w:val="00027E5C"/>
    <w:rsid w:val="000302E8"/>
    <w:rsid w:val="0003047C"/>
    <w:rsid w:val="00030637"/>
    <w:rsid w:val="000306CD"/>
    <w:rsid w:val="0003077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701"/>
    <w:rsid w:val="00032821"/>
    <w:rsid w:val="00032918"/>
    <w:rsid w:val="00032AB2"/>
    <w:rsid w:val="00032B7E"/>
    <w:rsid w:val="00032BBF"/>
    <w:rsid w:val="00032C68"/>
    <w:rsid w:val="00032D67"/>
    <w:rsid w:val="00032DA2"/>
    <w:rsid w:val="00032DD3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C9A"/>
    <w:rsid w:val="00033D14"/>
    <w:rsid w:val="0003415D"/>
    <w:rsid w:val="000342DC"/>
    <w:rsid w:val="00034301"/>
    <w:rsid w:val="00034438"/>
    <w:rsid w:val="00034623"/>
    <w:rsid w:val="00034760"/>
    <w:rsid w:val="000348BD"/>
    <w:rsid w:val="00034954"/>
    <w:rsid w:val="00034A07"/>
    <w:rsid w:val="00034BB8"/>
    <w:rsid w:val="00034C10"/>
    <w:rsid w:val="00034CEA"/>
    <w:rsid w:val="00034DA2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02"/>
    <w:rsid w:val="00035940"/>
    <w:rsid w:val="0003597E"/>
    <w:rsid w:val="000359BE"/>
    <w:rsid w:val="000359C7"/>
    <w:rsid w:val="000359EC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37FEC"/>
    <w:rsid w:val="0004002E"/>
    <w:rsid w:val="0004012D"/>
    <w:rsid w:val="000402BD"/>
    <w:rsid w:val="000403EA"/>
    <w:rsid w:val="0004044A"/>
    <w:rsid w:val="000407D1"/>
    <w:rsid w:val="00040976"/>
    <w:rsid w:val="00040A75"/>
    <w:rsid w:val="00040AA7"/>
    <w:rsid w:val="00040BDF"/>
    <w:rsid w:val="00040BF1"/>
    <w:rsid w:val="00040F11"/>
    <w:rsid w:val="00040FF7"/>
    <w:rsid w:val="00041115"/>
    <w:rsid w:val="00041233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843"/>
    <w:rsid w:val="00043A5B"/>
    <w:rsid w:val="00043B5A"/>
    <w:rsid w:val="00043D28"/>
    <w:rsid w:val="00043E2A"/>
    <w:rsid w:val="00043E35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5035"/>
    <w:rsid w:val="0004524A"/>
    <w:rsid w:val="000453BA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798"/>
    <w:rsid w:val="00047A2A"/>
    <w:rsid w:val="00047C73"/>
    <w:rsid w:val="00047D8B"/>
    <w:rsid w:val="00047F21"/>
    <w:rsid w:val="0005014A"/>
    <w:rsid w:val="000501D3"/>
    <w:rsid w:val="00050471"/>
    <w:rsid w:val="00050482"/>
    <w:rsid w:val="00050578"/>
    <w:rsid w:val="000505E2"/>
    <w:rsid w:val="00050744"/>
    <w:rsid w:val="000507A4"/>
    <w:rsid w:val="00050828"/>
    <w:rsid w:val="0005091A"/>
    <w:rsid w:val="00050932"/>
    <w:rsid w:val="00050A62"/>
    <w:rsid w:val="00050B5D"/>
    <w:rsid w:val="00050BE7"/>
    <w:rsid w:val="00050C53"/>
    <w:rsid w:val="00050EDE"/>
    <w:rsid w:val="00050FBB"/>
    <w:rsid w:val="00051009"/>
    <w:rsid w:val="000511BB"/>
    <w:rsid w:val="00051285"/>
    <w:rsid w:val="0005138C"/>
    <w:rsid w:val="0005146F"/>
    <w:rsid w:val="00051699"/>
    <w:rsid w:val="0005184E"/>
    <w:rsid w:val="000518F2"/>
    <w:rsid w:val="000519E4"/>
    <w:rsid w:val="00051A48"/>
    <w:rsid w:val="00051ACA"/>
    <w:rsid w:val="00051CFE"/>
    <w:rsid w:val="00051D83"/>
    <w:rsid w:val="0005208D"/>
    <w:rsid w:val="00052192"/>
    <w:rsid w:val="00052332"/>
    <w:rsid w:val="0005237F"/>
    <w:rsid w:val="0005238B"/>
    <w:rsid w:val="000525E9"/>
    <w:rsid w:val="00052608"/>
    <w:rsid w:val="0005263D"/>
    <w:rsid w:val="000526C2"/>
    <w:rsid w:val="00052721"/>
    <w:rsid w:val="00052738"/>
    <w:rsid w:val="000527EE"/>
    <w:rsid w:val="00052A8A"/>
    <w:rsid w:val="00052ABD"/>
    <w:rsid w:val="00052D7C"/>
    <w:rsid w:val="00052E98"/>
    <w:rsid w:val="00053015"/>
    <w:rsid w:val="000532E3"/>
    <w:rsid w:val="000534FE"/>
    <w:rsid w:val="00053685"/>
    <w:rsid w:val="00053710"/>
    <w:rsid w:val="00053733"/>
    <w:rsid w:val="00053BDE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D7"/>
    <w:rsid w:val="00055357"/>
    <w:rsid w:val="000554B8"/>
    <w:rsid w:val="000554F9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B2C"/>
    <w:rsid w:val="00056B3D"/>
    <w:rsid w:val="00056C32"/>
    <w:rsid w:val="00057122"/>
    <w:rsid w:val="000573B0"/>
    <w:rsid w:val="00057A15"/>
    <w:rsid w:val="00057ACB"/>
    <w:rsid w:val="00057C03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DE"/>
    <w:rsid w:val="000608B3"/>
    <w:rsid w:val="00060918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BD7"/>
    <w:rsid w:val="00061E9C"/>
    <w:rsid w:val="00061FFE"/>
    <w:rsid w:val="00062182"/>
    <w:rsid w:val="000621D9"/>
    <w:rsid w:val="000625CF"/>
    <w:rsid w:val="000625DB"/>
    <w:rsid w:val="00062600"/>
    <w:rsid w:val="00062645"/>
    <w:rsid w:val="0006274E"/>
    <w:rsid w:val="0006284F"/>
    <w:rsid w:val="0006294B"/>
    <w:rsid w:val="00062A86"/>
    <w:rsid w:val="00062B11"/>
    <w:rsid w:val="00062CA1"/>
    <w:rsid w:val="00062E18"/>
    <w:rsid w:val="00062F31"/>
    <w:rsid w:val="000632AA"/>
    <w:rsid w:val="000632AF"/>
    <w:rsid w:val="000632DB"/>
    <w:rsid w:val="00063387"/>
    <w:rsid w:val="000633AA"/>
    <w:rsid w:val="00063562"/>
    <w:rsid w:val="000638A0"/>
    <w:rsid w:val="00063E9C"/>
    <w:rsid w:val="00063F1B"/>
    <w:rsid w:val="00063FB4"/>
    <w:rsid w:val="000640E4"/>
    <w:rsid w:val="00064142"/>
    <w:rsid w:val="00064642"/>
    <w:rsid w:val="0006465E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F7D"/>
    <w:rsid w:val="0006511D"/>
    <w:rsid w:val="000651A1"/>
    <w:rsid w:val="000654D3"/>
    <w:rsid w:val="00065A5B"/>
    <w:rsid w:val="00065F3B"/>
    <w:rsid w:val="00066212"/>
    <w:rsid w:val="000662C9"/>
    <w:rsid w:val="000663F0"/>
    <w:rsid w:val="00066625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EDE"/>
    <w:rsid w:val="000711A0"/>
    <w:rsid w:val="0007125F"/>
    <w:rsid w:val="000712AB"/>
    <w:rsid w:val="000712CF"/>
    <w:rsid w:val="0007141F"/>
    <w:rsid w:val="00071555"/>
    <w:rsid w:val="000716E6"/>
    <w:rsid w:val="000718B3"/>
    <w:rsid w:val="00071A21"/>
    <w:rsid w:val="00071ADA"/>
    <w:rsid w:val="00071B43"/>
    <w:rsid w:val="00071E45"/>
    <w:rsid w:val="00071E61"/>
    <w:rsid w:val="00071F15"/>
    <w:rsid w:val="00071F73"/>
    <w:rsid w:val="00071FE8"/>
    <w:rsid w:val="0007213A"/>
    <w:rsid w:val="00072357"/>
    <w:rsid w:val="00072492"/>
    <w:rsid w:val="00072682"/>
    <w:rsid w:val="00072922"/>
    <w:rsid w:val="00072930"/>
    <w:rsid w:val="00072AB7"/>
    <w:rsid w:val="00072C13"/>
    <w:rsid w:val="00072CDE"/>
    <w:rsid w:val="00073009"/>
    <w:rsid w:val="000730A5"/>
    <w:rsid w:val="000730D3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1F7"/>
    <w:rsid w:val="000752A6"/>
    <w:rsid w:val="00075313"/>
    <w:rsid w:val="00075958"/>
    <w:rsid w:val="00075A7C"/>
    <w:rsid w:val="00075AE5"/>
    <w:rsid w:val="00075B3B"/>
    <w:rsid w:val="00075C24"/>
    <w:rsid w:val="00075DD8"/>
    <w:rsid w:val="00075E4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1EA"/>
    <w:rsid w:val="000774CE"/>
    <w:rsid w:val="00077784"/>
    <w:rsid w:val="000777BB"/>
    <w:rsid w:val="000779AC"/>
    <w:rsid w:val="00077A02"/>
    <w:rsid w:val="00077C11"/>
    <w:rsid w:val="00077C97"/>
    <w:rsid w:val="00077CAF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0FE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C4D"/>
    <w:rsid w:val="00082ED0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F5E"/>
    <w:rsid w:val="00085FD2"/>
    <w:rsid w:val="0008635C"/>
    <w:rsid w:val="00086361"/>
    <w:rsid w:val="000863FA"/>
    <w:rsid w:val="00086414"/>
    <w:rsid w:val="00086510"/>
    <w:rsid w:val="00086757"/>
    <w:rsid w:val="0008678B"/>
    <w:rsid w:val="000867AA"/>
    <w:rsid w:val="000867F8"/>
    <w:rsid w:val="00086D70"/>
    <w:rsid w:val="00086DC1"/>
    <w:rsid w:val="00086E2A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DDC"/>
    <w:rsid w:val="00087F68"/>
    <w:rsid w:val="00090095"/>
    <w:rsid w:val="0009019D"/>
    <w:rsid w:val="000901FE"/>
    <w:rsid w:val="00090233"/>
    <w:rsid w:val="000903BB"/>
    <w:rsid w:val="000904F7"/>
    <w:rsid w:val="00090846"/>
    <w:rsid w:val="00090D3A"/>
    <w:rsid w:val="00090D9E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17D"/>
    <w:rsid w:val="00092360"/>
    <w:rsid w:val="000928A3"/>
    <w:rsid w:val="00092944"/>
    <w:rsid w:val="00092ECB"/>
    <w:rsid w:val="00092FB6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D8"/>
    <w:rsid w:val="000946FA"/>
    <w:rsid w:val="0009472E"/>
    <w:rsid w:val="00094909"/>
    <w:rsid w:val="00094A94"/>
    <w:rsid w:val="00094BD7"/>
    <w:rsid w:val="00094BD8"/>
    <w:rsid w:val="00094C0F"/>
    <w:rsid w:val="00094D3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82D"/>
    <w:rsid w:val="000978AE"/>
    <w:rsid w:val="00097D91"/>
    <w:rsid w:val="00097F4E"/>
    <w:rsid w:val="00097FC6"/>
    <w:rsid w:val="000A004E"/>
    <w:rsid w:val="000A019F"/>
    <w:rsid w:val="000A0413"/>
    <w:rsid w:val="000A05C9"/>
    <w:rsid w:val="000A071C"/>
    <w:rsid w:val="000A080C"/>
    <w:rsid w:val="000A0840"/>
    <w:rsid w:val="000A08CF"/>
    <w:rsid w:val="000A09C1"/>
    <w:rsid w:val="000A0C50"/>
    <w:rsid w:val="000A0CB3"/>
    <w:rsid w:val="000A0F37"/>
    <w:rsid w:val="000A0FDB"/>
    <w:rsid w:val="000A11AF"/>
    <w:rsid w:val="000A13F7"/>
    <w:rsid w:val="000A14B5"/>
    <w:rsid w:val="000A15E3"/>
    <w:rsid w:val="000A1608"/>
    <w:rsid w:val="000A16BF"/>
    <w:rsid w:val="000A1720"/>
    <w:rsid w:val="000A1773"/>
    <w:rsid w:val="000A19F8"/>
    <w:rsid w:val="000A1A37"/>
    <w:rsid w:val="000A1CDD"/>
    <w:rsid w:val="000A1CFB"/>
    <w:rsid w:val="000A1DDD"/>
    <w:rsid w:val="000A1EC8"/>
    <w:rsid w:val="000A1F70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3F1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A51"/>
    <w:rsid w:val="000A6BE2"/>
    <w:rsid w:val="000A6C45"/>
    <w:rsid w:val="000A6DAD"/>
    <w:rsid w:val="000A6EA9"/>
    <w:rsid w:val="000A7163"/>
    <w:rsid w:val="000A730B"/>
    <w:rsid w:val="000A7317"/>
    <w:rsid w:val="000A7319"/>
    <w:rsid w:val="000A732F"/>
    <w:rsid w:val="000A7569"/>
    <w:rsid w:val="000A757F"/>
    <w:rsid w:val="000A7603"/>
    <w:rsid w:val="000A7657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D6B"/>
    <w:rsid w:val="000B0EF3"/>
    <w:rsid w:val="000B1068"/>
    <w:rsid w:val="000B1069"/>
    <w:rsid w:val="000B10CE"/>
    <w:rsid w:val="000B10E0"/>
    <w:rsid w:val="000B10E3"/>
    <w:rsid w:val="000B1286"/>
    <w:rsid w:val="000B12FC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799"/>
    <w:rsid w:val="000B598F"/>
    <w:rsid w:val="000B5A1E"/>
    <w:rsid w:val="000B5A4A"/>
    <w:rsid w:val="000B5C8D"/>
    <w:rsid w:val="000B5F0A"/>
    <w:rsid w:val="000B5F36"/>
    <w:rsid w:val="000B5FB4"/>
    <w:rsid w:val="000B60C6"/>
    <w:rsid w:val="000B60D8"/>
    <w:rsid w:val="000B62C0"/>
    <w:rsid w:val="000B66A3"/>
    <w:rsid w:val="000B687F"/>
    <w:rsid w:val="000B69B1"/>
    <w:rsid w:val="000B69EE"/>
    <w:rsid w:val="000B6A5A"/>
    <w:rsid w:val="000B6D43"/>
    <w:rsid w:val="000B6D8D"/>
    <w:rsid w:val="000B6DE0"/>
    <w:rsid w:val="000B70D9"/>
    <w:rsid w:val="000B726B"/>
    <w:rsid w:val="000B72F4"/>
    <w:rsid w:val="000B769A"/>
    <w:rsid w:val="000B7703"/>
    <w:rsid w:val="000B77A1"/>
    <w:rsid w:val="000B78DB"/>
    <w:rsid w:val="000B7950"/>
    <w:rsid w:val="000B79B1"/>
    <w:rsid w:val="000B7A01"/>
    <w:rsid w:val="000B7E29"/>
    <w:rsid w:val="000C0163"/>
    <w:rsid w:val="000C0192"/>
    <w:rsid w:val="000C054A"/>
    <w:rsid w:val="000C05D8"/>
    <w:rsid w:val="000C08C9"/>
    <w:rsid w:val="000C095E"/>
    <w:rsid w:val="000C0986"/>
    <w:rsid w:val="000C0AC3"/>
    <w:rsid w:val="000C0BB6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8F0"/>
    <w:rsid w:val="000C3B07"/>
    <w:rsid w:val="000C3B91"/>
    <w:rsid w:val="000C3D60"/>
    <w:rsid w:val="000C3DB4"/>
    <w:rsid w:val="000C3FBE"/>
    <w:rsid w:val="000C401E"/>
    <w:rsid w:val="000C422D"/>
    <w:rsid w:val="000C429D"/>
    <w:rsid w:val="000C4354"/>
    <w:rsid w:val="000C44FC"/>
    <w:rsid w:val="000C4625"/>
    <w:rsid w:val="000C470D"/>
    <w:rsid w:val="000C48DE"/>
    <w:rsid w:val="000C4BD0"/>
    <w:rsid w:val="000C4BE1"/>
    <w:rsid w:val="000C4D7D"/>
    <w:rsid w:val="000C4DC3"/>
    <w:rsid w:val="000C4DE5"/>
    <w:rsid w:val="000C4E42"/>
    <w:rsid w:val="000C4F5D"/>
    <w:rsid w:val="000C5180"/>
    <w:rsid w:val="000C525B"/>
    <w:rsid w:val="000C5401"/>
    <w:rsid w:val="000C5700"/>
    <w:rsid w:val="000C58B2"/>
    <w:rsid w:val="000C58C4"/>
    <w:rsid w:val="000C596B"/>
    <w:rsid w:val="000C59E1"/>
    <w:rsid w:val="000C5A7A"/>
    <w:rsid w:val="000C5E76"/>
    <w:rsid w:val="000C5EA5"/>
    <w:rsid w:val="000C6217"/>
    <w:rsid w:val="000C6281"/>
    <w:rsid w:val="000C662B"/>
    <w:rsid w:val="000C6955"/>
    <w:rsid w:val="000C6D2C"/>
    <w:rsid w:val="000C6E7D"/>
    <w:rsid w:val="000C6F7F"/>
    <w:rsid w:val="000C74CC"/>
    <w:rsid w:val="000C7587"/>
    <w:rsid w:val="000C778B"/>
    <w:rsid w:val="000C7878"/>
    <w:rsid w:val="000C799A"/>
    <w:rsid w:val="000C7B6F"/>
    <w:rsid w:val="000C7E3C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4F3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931"/>
    <w:rsid w:val="000E1ADA"/>
    <w:rsid w:val="000E1B3C"/>
    <w:rsid w:val="000E1BA4"/>
    <w:rsid w:val="000E1CE3"/>
    <w:rsid w:val="000E1F6F"/>
    <w:rsid w:val="000E2061"/>
    <w:rsid w:val="000E2186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1D2"/>
    <w:rsid w:val="000E33CA"/>
    <w:rsid w:val="000E35E8"/>
    <w:rsid w:val="000E363D"/>
    <w:rsid w:val="000E37DF"/>
    <w:rsid w:val="000E38AD"/>
    <w:rsid w:val="000E3937"/>
    <w:rsid w:val="000E39CD"/>
    <w:rsid w:val="000E3AC4"/>
    <w:rsid w:val="000E3ADC"/>
    <w:rsid w:val="000E3AE7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C8C"/>
    <w:rsid w:val="000E4DC8"/>
    <w:rsid w:val="000E4E35"/>
    <w:rsid w:val="000E4EBA"/>
    <w:rsid w:val="000E4F9C"/>
    <w:rsid w:val="000E5138"/>
    <w:rsid w:val="000E542C"/>
    <w:rsid w:val="000E5939"/>
    <w:rsid w:val="000E5959"/>
    <w:rsid w:val="000E598F"/>
    <w:rsid w:val="000E5A08"/>
    <w:rsid w:val="000E5A52"/>
    <w:rsid w:val="000E5B29"/>
    <w:rsid w:val="000E5C88"/>
    <w:rsid w:val="000E5E7B"/>
    <w:rsid w:val="000E6498"/>
    <w:rsid w:val="000E64E6"/>
    <w:rsid w:val="000E64F9"/>
    <w:rsid w:val="000E654D"/>
    <w:rsid w:val="000E66F7"/>
    <w:rsid w:val="000E68AE"/>
    <w:rsid w:val="000E68C6"/>
    <w:rsid w:val="000E6D3C"/>
    <w:rsid w:val="000E6E7C"/>
    <w:rsid w:val="000E7107"/>
    <w:rsid w:val="000E71ED"/>
    <w:rsid w:val="000E765C"/>
    <w:rsid w:val="000E770D"/>
    <w:rsid w:val="000E77E0"/>
    <w:rsid w:val="000E79B9"/>
    <w:rsid w:val="000E7A96"/>
    <w:rsid w:val="000E7BCE"/>
    <w:rsid w:val="000E7BF9"/>
    <w:rsid w:val="000E7C3F"/>
    <w:rsid w:val="000E7C5A"/>
    <w:rsid w:val="000E7D0C"/>
    <w:rsid w:val="000F0034"/>
    <w:rsid w:val="000F0114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0FAC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49"/>
    <w:rsid w:val="000F25D9"/>
    <w:rsid w:val="000F25E1"/>
    <w:rsid w:val="000F2687"/>
    <w:rsid w:val="000F26A7"/>
    <w:rsid w:val="000F2741"/>
    <w:rsid w:val="000F2780"/>
    <w:rsid w:val="000F27C6"/>
    <w:rsid w:val="000F2853"/>
    <w:rsid w:val="000F2972"/>
    <w:rsid w:val="000F298F"/>
    <w:rsid w:val="000F2ADE"/>
    <w:rsid w:val="000F2B01"/>
    <w:rsid w:val="000F2EA5"/>
    <w:rsid w:val="000F2ED0"/>
    <w:rsid w:val="000F2FD4"/>
    <w:rsid w:val="000F3267"/>
    <w:rsid w:val="000F32DB"/>
    <w:rsid w:val="000F3477"/>
    <w:rsid w:val="000F3725"/>
    <w:rsid w:val="000F3870"/>
    <w:rsid w:val="000F387E"/>
    <w:rsid w:val="000F3A0E"/>
    <w:rsid w:val="000F3A17"/>
    <w:rsid w:val="000F3B67"/>
    <w:rsid w:val="000F3BB5"/>
    <w:rsid w:val="000F3EB2"/>
    <w:rsid w:val="000F4137"/>
    <w:rsid w:val="000F4159"/>
    <w:rsid w:val="000F4632"/>
    <w:rsid w:val="000F4926"/>
    <w:rsid w:val="000F4962"/>
    <w:rsid w:val="000F49BE"/>
    <w:rsid w:val="000F49CC"/>
    <w:rsid w:val="000F49EC"/>
    <w:rsid w:val="000F4C59"/>
    <w:rsid w:val="000F4CDF"/>
    <w:rsid w:val="000F4E9F"/>
    <w:rsid w:val="000F4F1B"/>
    <w:rsid w:val="000F4F95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B55"/>
    <w:rsid w:val="000F5BC7"/>
    <w:rsid w:val="000F5D03"/>
    <w:rsid w:val="000F5D9A"/>
    <w:rsid w:val="000F5E9B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36"/>
    <w:rsid w:val="000F76A4"/>
    <w:rsid w:val="000F7837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95"/>
    <w:rsid w:val="00101020"/>
    <w:rsid w:val="00101355"/>
    <w:rsid w:val="001013C3"/>
    <w:rsid w:val="001017BC"/>
    <w:rsid w:val="001018C7"/>
    <w:rsid w:val="00101FB2"/>
    <w:rsid w:val="00102038"/>
    <w:rsid w:val="001020A3"/>
    <w:rsid w:val="0010223B"/>
    <w:rsid w:val="0010227C"/>
    <w:rsid w:val="001025F6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C91"/>
    <w:rsid w:val="00110D9E"/>
    <w:rsid w:val="00110E6E"/>
    <w:rsid w:val="00110E7B"/>
    <w:rsid w:val="0011112D"/>
    <w:rsid w:val="0011124A"/>
    <w:rsid w:val="001112CF"/>
    <w:rsid w:val="00111531"/>
    <w:rsid w:val="00111734"/>
    <w:rsid w:val="0011184D"/>
    <w:rsid w:val="00111CDD"/>
    <w:rsid w:val="00111CFE"/>
    <w:rsid w:val="00111E83"/>
    <w:rsid w:val="00111FDE"/>
    <w:rsid w:val="0011219F"/>
    <w:rsid w:val="001122B2"/>
    <w:rsid w:val="001124F9"/>
    <w:rsid w:val="00112550"/>
    <w:rsid w:val="001125B1"/>
    <w:rsid w:val="00112646"/>
    <w:rsid w:val="0011281D"/>
    <w:rsid w:val="00112889"/>
    <w:rsid w:val="00112A9C"/>
    <w:rsid w:val="00112D1C"/>
    <w:rsid w:val="00112F16"/>
    <w:rsid w:val="00112F82"/>
    <w:rsid w:val="0011362C"/>
    <w:rsid w:val="001138EF"/>
    <w:rsid w:val="00113919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8E"/>
    <w:rsid w:val="001145D4"/>
    <w:rsid w:val="00114628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CA5"/>
    <w:rsid w:val="00116D85"/>
    <w:rsid w:val="00116DA2"/>
    <w:rsid w:val="00116EB4"/>
    <w:rsid w:val="00117119"/>
    <w:rsid w:val="00117453"/>
    <w:rsid w:val="0011746D"/>
    <w:rsid w:val="0011756C"/>
    <w:rsid w:val="001177F4"/>
    <w:rsid w:val="00117806"/>
    <w:rsid w:val="00117CD8"/>
    <w:rsid w:val="00120027"/>
    <w:rsid w:val="00120100"/>
    <w:rsid w:val="0012012D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5E0"/>
    <w:rsid w:val="00122B1A"/>
    <w:rsid w:val="00122DE1"/>
    <w:rsid w:val="00122E2F"/>
    <w:rsid w:val="00122F23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D38"/>
    <w:rsid w:val="00123E7E"/>
    <w:rsid w:val="0012403F"/>
    <w:rsid w:val="001242D3"/>
    <w:rsid w:val="00124368"/>
    <w:rsid w:val="001243E4"/>
    <w:rsid w:val="0012444E"/>
    <w:rsid w:val="00124572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B43"/>
    <w:rsid w:val="00125C9F"/>
    <w:rsid w:val="00125E1C"/>
    <w:rsid w:val="0012602A"/>
    <w:rsid w:val="0012622C"/>
    <w:rsid w:val="001263DE"/>
    <w:rsid w:val="00126528"/>
    <w:rsid w:val="001266D0"/>
    <w:rsid w:val="0012686D"/>
    <w:rsid w:val="0012691E"/>
    <w:rsid w:val="00126A85"/>
    <w:rsid w:val="00126B46"/>
    <w:rsid w:val="00126BB8"/>
    <w:rsid w:val="00126E57"/>
    <w:rsid w:val="0012707B"/>
    <w:rsid w:val="0012732C"/>
    <w:rsid w:val="001275C6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0F59"/>
    <w:rsid w:val="001311C3"/>
    <w:rsid w:val="00131238"/>
    <w:rsid w:val="001313BF"/>
    <w:rsid w:val="001313FD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CAB"/>
    <w:rsid w:val="00131FD8"/>
    <w:rsid w:val="001320D5"/>
    <w:rsid w:val="00132120"/>
    <w:rsid w:val="00132257"/>
    <w:rsid w:val="001322BF"/>
    <w:rsid w:val="00132378"/>
    <w:rsid w:val="001323A0"/>
    <w:rsid w:val="001324E7"/>
    <w:rsid w:val="001325EE"/>
    <w:rsid w:val="00132733"/>
    <w:rsid w:val="00132874"/>
    <w:rsid w:val="001328DF"/>
    <w:rsid w:val="001329A7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4183"/>
    <w:rsid w:val="00134237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F0C"/>
    <w:rsid w:val="00135F8B"/>
    <w:rsid w:val="00136098"/>
    <w:rsid w:val="00136217"/>
    <w:rsid w:val="00136339"/>
    <w:rsid w:val="0013636D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C26"/>
    <w:rsid w:val="00136DF5"/>
    <w:rsid w:val="001370F4"/>
    <w:rsid w:val="0013711F"/>
    <w:rsid w:val="0013718F"/>
    <w:rsid w:val="00137546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40107"/>
    <w:rsid w:val="001402BF"/>
    <w:rsid w:val="00140526"/>
    <w:rsid w:val="00140810"/>
    <w:rsid w:val="00140A34"/>
    <w:rsid w:val="00140A59"/>
    <w:rsid w:val="00140A87"/>
    <w:rsid w:val="00140CC0"/>
    <w:rsid w:val="00140D40"/>
    <w:rsid w:val="00140D74"/>
    <w:rsid w:val="00140F28"/>
    <w:rsid w:val="00140F4B"/>
    <w:rsid w:val="00141441"/>
    <w:rsid w:val="001414F5"/>
    <w:rsid w:val="001415FA"/>
    <w:rsid w:val="00141861"/>
    <w:rsid w:val="00141875"/>
    <w:rsid w:val="00141990"/>
    <w:rsid w:val="00141A17"/>
    <w:rsid w:val="00141A63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3E83"/>
    <w:rsid w:val="0014436F"/>
    <w:rsid w:val="00144897"/>
    <w:rsid w:val="00144B30"/>
    <w:rsid w:val="00144D4F"/>
    <w:rsid w:val="00144D5B"/>
    <w:rsid w:val="001451A2"/>
    <w:rsid w:val="0014542C"/>
    <w:rsid w:val="00145510"/>
    <w:rsid w:val="001455FB"/>
    <w:rsid w:val="00145601"/>
    <w:rsid w:val="00145745"/>
    <w:rsid w:val="0014579B"/>
    <w:rsid w:val="00145911"/>
    <w:rsid w:val="00145BA8"/>
    <w:rsid w:val="001461A3"/>
    <w:rsid w:val="001461E3"/>
    <w:rsid w:val="0014633E"/>
    <w:rsid w:val="001465DC"/>
    <w:rsid w:val="0014677C"/>
    <w:rsid w:val="001467AC"/>
    <w:rsid w:val="0014681F"/>
    <w:rsid w:val="0014682B"/>
    <w:rsid w:val="0014693A"/>
    <w:rsid w:val="001469E6"/>
    <w:rsid w:val="00146ABD"/>
    <w:rsid w:val="00146B3B"/>
    <w:rsid w:val="00146D9D"/>
    <w:rsid w:val="00146E21"/>
    <w:rsid w:val="00146E84"/>
    <w:rsid w:val="00146FC4"/>
    <w:rsid w:val="0014709F"/>
    <w:rsid w:val="0014714A"/>
    <w:rsid w:val="001472D4"/>
    <w:rsid w:val="001474A4"/>
    <w:rsid w:val="001477E9"/>
    <w:rsid w:val="001477FD"/>
    <w:rsid w:val="0014796C"/>
    <w:rsid w:val="00147B76"/>
    <w:rsid w:val="00147D1B"/>
    <w:rsid w:val="00150189"/>
    <w:rsid w:val="00150248"/>
    <w:rsid w:val="00150316"/>
    <w:rsid w:val="00150380"/>
    <w:rsid w:val="00150455"/>
    <w:rsid w:val="0015048A"/>
    <w:rsid w:val="001504F7"/>
    <w:rsid w:val="0015060E"/>
    <w:rsid w:val="001509F3"/>
    <w:rsid w:val="00150A4A"/>
    <w:rsid w:val="00150AC6"/>
    <w:rsid w:val="00150AE8"/>
    <w:rsid w:val="00150BB2"/>
    <w:rsid w:val="00150C8C"/>
    <w:rsid w:val="00150D8B"/>
    <w:rsid w:val="00150DF8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25D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421"/>
    <w:rsid w:val="001534BA"/>
    <w:rsid w:val="0015365D"/>
    <w:rsid w:val="0015371C"/>
    <w:rsid w:val="00153728"/>
    <w:rsid w:val="00153A06"/>
    <w:rsid w:val="00153B63"/>
    <w:rsid w:val="00153E1D"/>
    <w:rsid w:val="00153E36"/>
    <w:rsid w:val="00153F35"/>
    <w:rsid w:val="00154149"/>
    <w:rsid w:val="00154163"/>
    <w:rsid w:val="00154188"/>
    <w:rsid w:val="001541B1"/>
    <w:rsid w:val="001543CA"/>
    <w:rsid w:val="001543E0"/>
    <w:rsid w:val="0015446D"/>
    <w:rsid w:val="001545FC"/>
    <w:rsid w:val="00154658"/>
    <w:rsid w:val="0015484B"/>
    <w:rsid w:val="00154867"/>
    <w:rsid w:val="00154871"/>
    <w:rsid w:val="0015489B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B5"/>
    <w:rsid w:val="001555BC"/>
    <w:rsid w:val="0015576A"/>
    <w:rsid w:val="001557A1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6F3A"/>
    <w:rsid w:val="00157093"/>
    <w:rsid w:val="0015722F"/>
    <w:rsid w:val="00157278"/>
    <w:rsid w:val="001572E9"/>
    <w:rsid w:val="0015730F"/>
    <w:rsid w:val="0015767F"/>
    <w:rsid w:val="00157741"/>
    <w:rsid w:val="001577E9"/>
    <w:rsid w:val="00160007"/>
    <w:rsid w:val="00160059"/>
    <w:rsid w:val="00160100"/>
    <w:rsid w:val="00160219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F2"/>
    <w:rsid w:val="00160CAA"/>
    <w:rsid w:val="00160CD8"/>
    <w:rsid w:val="00160E6C"/>
    <w:rsid w:val="00160F60"/>
    <w:rsid w:val="00161101"/>
    <w:rsid w:val="00161176"/>
    <w:rsid w:val="001612AB"/>
    <w:rsid w:val="00161303"/>
    <w:rsid w:val="001613DD"/>
    <w:rsid w:val="00161467"/>
    <w:rsid w:val="001614BF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AF1"/>
    <w:rsid w:val="00162B58"/>
    <w:rsid w:val="00162C42"/>
    <w:rsid w:val="00162DD0"/>
    <w:rsid w:val="00162DF3"/>
    <w:rsid w:val="001631D8"/>
    <w:rsid w:val="00163377"/>
    <w:rsid w:val="00163459"/>
    <w:rsid w:val="00163464"/>
    <w:rsid w:val="001635CB"/>
    <w:rsid w:val="00163750"/>
    <w:rsid w:val="0016392C"/>
    <w:rsid w:val="00163D8D"/>
    <w:rsid w:val="00163F04"/>
    <w:rsid w:val="00164019"/>
    <w:rsid w:val="001640A0"/>
    <w:rsid w:val="00164413"/>
    <w:rsid w:val="001645DC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6D2"/>
    <w:rsid w:val="00165703"/>
    <w:rsid w:val="001659B3"/>
    <w:rsid w:val="00165AA9"/>
    <w:rsid w:val="00165D74"/>
    <w:rsid w:val="00165E2D"/>
    <w:rsid w:val="00165E9A"/>
    <w:rsid w:val="00165FEC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B2F"/>
    <w:rsid w:val="00166B91"/>
    <w:rsid w:val="00166F9B"/>
    <w:rsid w:val="001671AB"/>
    <w:rsid w:val="001672C5"/>
    <w:rsid w:val="001672EA"/>
    <w:rsid w:val="001673CB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70370"/>
    <w:rsid w:val="00170474"/>
    <w:rsid w:val="001704AF"/>
    <w:rsid w:val="00170543"/>
    <w:rsid w:val="0017058C"/>
    <w:rsid w:val="0017077E"/>
    <w:rsid w:val="001709D8"/>
    <w:rsid w:val="00170F32"/>
    <w:rsid w:val="00170F48"/>
    <w:rsid w:val="00170FE6"/>
    <w:rsid w:val="001710A9"/>
    <w:rsid w:val="0017118E"/>
    <w:rsid w:val="00171256"/>
    <w:rsid w:val="00171436"/>
    <w:rsid w:val="001715E5"/>
    <w:rsid w:val="00171676"/>
    <w:rsid w:val="001719CD"/>
    <w:rsid w:val="00171C23"/>
    <w:rsid w:val="00171F74"/>
    <w:rsid w:val="0017209C"/>
    <w:rsid w:val="0017254E"/>
    <w:rsid w:val="0017272F"/>
    <w:rsid w:val="001727BC"/>
    <w:rsid w:val="00172A2E"/>
    <w:rsid w:val="00172BD0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A7"/>
    <w:rsid w:val="0017406F"/>
    <w:rsid w:val="0017421C"/>
    <w:rsid w:val="00174446"/>
    <w:rsid w:val="0017452A"/>
    <w:rsid w:val="00174626"/>
    <w:rsid w:val="001747E0"/>
    <w:rsid w:val="0017482E"/>
    <w:rsid w:val="00174EC9"/>
    <w:rsid w:val="00174EFF"/>
    <w:rsid w:val="0017517E"/>
    <w:rsid w:val="001752BA"/>
    <w:rsid w:val="0017535F"/>
    <w:rsid w:val="0017539E"/>
    <w:rsid w:val="001753ED"/>
    <w:rsid w:val="0017546B"/>
    <w:rsid w:val="00175596"/>
    <w:rsid w:val="00175610"/>
    <w:rsid w:val="00175612"/>
    <w:rsid w:val="00175892"/>
    <w:rsid w:val="001759EB"/>
    <w:rsid w:val="00175B5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89E"/>
    <w:rsid w:val="001768F9"/>
    <w:rsid w:val="00176927"/>
    <w:rsid w:val="00176C7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77CDF"/>
    <w:rsid w:val="00180029"/>
    <w:rsid w:val="00180067"/>
    <w:rsid w:val="001803E0"/>
    <w:rsid w:val="001804E9"/>
    <w:rsid w:val="0018057D"/>
    <w:rsid w:val="001805DB"/>
    <w:rsid w:val="00180673"/>
    <w:rsid w:val="0018071F"/>
    <w:rsid w:val="00180727"/>
    <w:rsid w:val="001809DA"/>
    <w:rsid w:val="00180ADF"/>
    <w:rsid w:val="00180B53"/>
    <w:rsid w:val="00180B99"/>
    <w:rsid w:val="00180B9A"/>
    <w:rsid w:val="00180C4A"/>
    <w:rsid w:val="00180C74"/>
    <w:rsid w:val="00180D38"/>
    <w:rsid w:val="00180E68"/>
    <w:rsid w:val="00180F59"/>
    <w:rsid w:val="001811C2"/>
    <w:rsid w:val="0018124B"/>
    <w:rsid w:val="0018147C"/>
    <w:rsid w:val="00181544"/>
    <w:rsid w:val="001815BA"/>
    <w:rsid w:val="001815D9"/>
    <w:rsid w:val="00181790"/>
    <w:rsid w:val="001817AD"/>
    <w:rsid w:val="0018197D"/>
    <w:rsid w:val="001819E4"/>
    <w:rsid w:val="00181BD1"/>
    <w:rsid w:val="00181DF2"/>
    <w:rsid w:val="0018211F"/>
    <w:rsid w:val="001821EA"/>
    <w:rsid w:val="00182274"/>
    <w:rsid w:val="001824FA"/>
    <w:rsid w:val="001825DF"/>
    <w:rsid w:val="001826BF"/>
    <w:rsid w:val="00182743"/>
    <w:rsid w:val="00182807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3FD"/>
    <w:rsid w:val="0018456B"/>
    <w:rsid w:val="0018475E"/>
    <w:rsid w:val="001847A9"/>
    <w:rsid w:val="001848F6"/>
    <w:rsid w:val="0018493E"/>
    <w:rsid w:val="00184986"/>
    <w:rsid w:val="001849FF"/>
    <w:rsid w:val="00184C3F"/>
    <w:rsid w:val="00184DB3"/>
    <w:rsid w:val="00184EAE"/>
    <w:rsid w:val="00184F8B"/>
    <w:rsid w:val="00185083"/>
    <w:rsid w:val="0018508F"/>
    <w:rsid w:val="001851B1"/>
    <w:rsid w:val="001852E1"/>
    <w:rsid w:val="0018536D"/>
    <w:rsid w:val="001853B1"/>
    <w:rsid w:val="0018543E"/>
    <w:rsid w:val="00185636"/>
    <w:rsid w:val="00185692"/>
    <w:rsid w:val="001856B9"/>
    <w:rsid w:val="00185DBE"/>
    <w:rsid w:val="00185E75"/>
    <w:rsid w:val="00185EDB"/>
    <w:rsid w:val="00185F74"/>
    <w:rsid w:val="00186307"/>
    <w:rsid w:val="001865C1"/>
    <w:rsid w:val="00186793"/>
    <w:rsid w:val="001869C6"/>
    <w:rsid w:val="00186B07"/>
    <w:rsid w:val="00186C20"/>
    <w:rsid w:val="00186C3B"/>
    <w:rsid w:val="00186C55"/>
    <w:rsid w:val="00186D36"/>
    <w:rsid w:val="00186ED0"/>
    <w:rsid w:val="001873FC"/>
    <w:rsid w:val="0018781D"/>
    <w:rsid w:val="00187954"/>
    <w:rsid w:val="00187968"/>
    <w:rsid w:val="00187982"/>
    <w:rsid w:val="00187B3B"/>
    <w:rsid w:val="00187B43"/>
    <w:rsid w:val="001901C5"/>
    <w:rsid w:val="001902DA"/>
    <w:rsid w:val="001902E7"/>
    <w:rsid w:val="00190537"/>
    <w:rsid w:val="001905AF"/>
    <w:rsid w:val="0019095D"/>
    <w:rsid w:val="00190A29"/>
    <w:rsid w:val="00190AEE"/>
    <w:rsid w:val="00190CEC"/>
    <w:rsid w:val="00190D79"/>
    <w:rsid w:val="00190F28"/>
    <w:rsid w:val="00191019"/>
    <w:rsid w:val="001910C0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203C"/>
    <w:rsid w:val="001920F0"/>
    <w:rsid w:val="00192160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BC3"/>
    <w:rsid w:val="00195BF8"/>
    <w:rsid w:val="00195C2B"/>
    <w:rsid w:val="00195CF4"/>
    <w:rsid w:val="00195D17"/>
    <w:rsid w:val="00195D2D"/>
    <w:rsid w:val="00195DD0"/>
    <w:rsid w:val="00195ECB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151"/>
    <w:rsid w:val="001971AE"/>
    <w:rsid w:val="00197272"/>
    <w:rsid w:val="001974C8"/>
    <w:rsid w:val="00197514"/>
    <w:rsid w:val="001975DF"/>
    <w:rsid w:val="0019762F"/>
    <w:rsid w:val="001977E6"/>
    <w:rsid w:val="00197997"/>
    <w:rsid w:val="00197A17"/>
    <w:rsid w:val="00197ACC"/>
    <w:rsid w:val="00197B5D"/>
    <w:rsid w:val="00197D2B"/>
    <w:rsid w:val="00197D51"/>
    <w:rsid w:val="00197F0D"/>
    <w:rsid w:val="001A0031"/>
    <w:rsid w:val="001A05BD"/>
    <w:rsid w:val="001A05DD"/>
    <w:rsid w:val="001A066B"/>
    <w:rsid w:val="001A0A9F"/>
    <w:rsid w:val="001A0B90"/>
    <w:rsid w:val="001A0D4C"/>
    <w:rsid w:val="001A110F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C3"/>
    <w:rsid w:val="001A1ADF"/>
    <w:rsid w:val="001A1C0D"/>
    <w:rsid w:val="001A1F80"/>
    <w:rsid w:val="001A2025"/>
    <w:rsid w:val="001A2106"/>
    <w:rsid w:val="001A2117"/>
    <w:rsid w:val="001A2378"/>
    <w:rsid w:val="001A2641"/>
    <w:rsid w:val="001A268A"/>
    <w:rsid w:val="001A26E4"/>
    <w:rsid w:val="001A2AE5"/>
    <w:rsid w:val="001A2C1C"/>
    <w:rsid w:val="001A2C4A"/>
    <w:rsid w:val="001A2C77"/>
    <w:rsid w:val="001A2D35"/>
    <w:rsid w:val="001A2E21"/>
    <w:rsid w:val="001A30D4"/>
    <w:rsid w:val="001A33A6"/>
    <w:rsid w:val="001A3472"/>
    <w:rsid w:val="001A37C2"/>
    <w:rsid w:val="001A3829"/>
    <w:rsid w:val="001A39E7"/>
    <w:rsid w:val="001A3A95"/>
    <w:rsid w:val="001A3CED"/>
    <w:rsid w:val="001A3F0F"/>
    <w:rsid w:val="001A40C2"/>
    <w:rsid w:val="001A41DF"/>
    <w:rsid w:val="001A43B4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274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EE"/>
    <w:rsid w:val="001B1D0F"/>
    <w:rsid w:val="001B1D18"/>
    <w:rsid w:val="001B1DF7"/>
    <w:rsid w:val="001B1E80"/>
    <w:rsid w:val="001B204D"/>
    <w:rsid w:val="001B22B4"/>
    <w:rsid w:val="001B268A"/>
    <w:rsid w:val="001B26B9"/>
    <w:rsid w:val="001B2A05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D5"/>
    <w:rsid w:val="001B3DA7"/>
    <w:rsid w:val="001B3DB8"/>
    <w:rsid w:val="001B3FF0"/>
    <w:rsid w:val="001B41C9"/>
    <w:rsid w:val="001B41F0"/>
    <w:rsid w:val="001B4279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CE"/>
    <w:rsid w:val="001B548B"/>
    <w:rsid w:val="001B583C"/>
    <w:rsid w:val="001B5ADD"/>
    <w:rsid w:val="001B5E83"/>
    <w:rsid w:val="001B62E4"/>
    <w:rsid w:val="001B6314"/>
    <w:rsid w:val="001B64F3"/>
    <w:rsid w:val="001B65C0"/>
    <w:rsid w:val="001B65FA"/>
    <w:rsid w:val="001B6783"/>
    <w:rsid w:val="001B685F"/>
    <w:rsid w:val="001B6AD0"/>
    <w:rsid w:val="001B6B19"/>
    <w:rsid w:val="001B6DD8"/>
    <w:rsid w:val="001B6F21"/>
    <w:rsid w:val="001B71F7"/>
    <w:rsid w:val="001B7360"/>
    <w:rsid w:val="001B737B"/>
    <w:rsid w:val="001B7556"/>
    <w:rsid w:val="001B757E"/>
    <w:rsid w:val="001B75A1"/>
    <w:rsid w:val="001B76CF"/>
    <w:rsid w:val="001B7811"/>
    <w:rsid w:val="001B7A41"/>
    <w:rsid w:val="001B7B3B"/>
    <w:rsid w:val="001B7BC0"/>
    <w:rsid w:val="001B7CAB"/>
    <w:rsid w:val="001C0021"/>
    <w:rsid w:val="001C0111"/>
    <w:rsid w:val="001C01CB"/>
    <w:rsid w:val="001C02C0"/>
    <w:rsid w:val="001C044E"/>
    <w:rsid w:val="001C060C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54"/>
    <w:rsid w:val="001C16AC"/>
    <w:rsid w:val="001C1B27"/>
    <w:rsid w:val="001C1C6E"/>
    <w:rsid w:val="001C2151"/>
    <w:rsid w:val="001C22CB"/>
    <w:rsid w:val="001C2326"/>
    <w:rsid w:val="001C2547"/>
    <w:rsid w:val="001C2962"/>
    <w:rsid w:val="001C2A06"/>
    <w:rsid w:val="001C2B01"/>
    <w:rsid w:val="001C2D3B"/>
    <w:rsid w:val="001C3021"/>
    <w:rsid w:val="001C31DD"/>
    <w:rsid w:val="001C3207"/>
    <w:rsid w:val="001C3259"/>
    <w:rsid w:val="001C340C"/>
    <w:rsid w:val="001C344D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9A8"/>
    <w:rsid w:val="001C4A02"/>
    <w:rsid w:val="001C4BDD"/>
    <w:rsid w:val="001C4FBF"/>
    <w:rsid w:val="001C50B4"/>
    <w:rsid w:val="001C51FE"/>
    <w:rsid w:val="001C5269"/>
    <w:rsid w:val="001C52F5"/>
    <w:rsid w:val="001C54AC"/>
    <w:rsid w:val="001C54E2"/>
    <w:rsid w:val="001C550F"/>
    <w:rsid w:val="001C5685"/>
    <w:rsid w:val="001C58FA"/>
    <w:rsid w:val="001C595E"/>
    <w:rsid w:val="001C5A49"/>
    <w:rsid w:val="001C5BB2"/>
    <w:rsid w:val="001C5C37"/>
    <w:rsid w:val="001C5E91"/>
    <w:rsid w:val="001C5ED2"/>
    <w:rsid w:val="001C5F5B"/>
    <w:rsid w:val="001C5F89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BD7"/>
    <w:rsid w:val="001C6FFE"/>
    <w:rsid w:val="001C72A9"/>
    <w:rsid w:val="001C7337"/>
    <w:rsid w:val="001C73B1"/>
    <w:rsid w:val="001C73EB"/>
    <w:rsid w:val="001C745C"/>
    <w:rsid w:val="001C750E"/>
    <w:rsid w:val="001C755A"/>
    <w:rsid w:val="001C7585"/>
    <w:rsid w:val="001C784A"/>
    <w:rsid w:val="001C7852"/>
    <w:rsid w:val="001C7B5F"/>
    <w:rsid w:val="001C7BD0"/>
    <w:rsid w:val="001D0144"/>
    <w:rsid w:val="001D0A6C"/>
    <w:rsid w:val="001D0C11"/>
    <w:rsid w:val="001D0E2A"/>
    <w:rsid w:val="001D0E8F"/>
    <w:rsid w:val="001D11E5"/>
    <w:rsid w:val="001D136C"/>
    <w:rsid w:val="001D13BD"/>
    <w:rsid w:val="001D1809"/>
    <w:rsid w:val="001D1BA9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40A0"/>
    <w:rsid w:val="001D4114"/>
    <w:rsid w:val="001D456F"/>
    <w:rsid w:val="001D45FB"/>
    <w:rsid w:val="001D46E8"/>
    <w:rsid w:val="001D4A3D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70"/>
    <w:rsid w:val="001D6150"/>
    <w:rsid w:val="001D61F7"/>
    <w:rsid w:val="001D6335"/>
    <w:rsid w:val="001D634A"/>
    <w:rsid w:val="001D65E2"/>
    <w:rsid w:val="001D693E"/>
    <w:rsid w:val="001D69F1"/>
    <w:rsid w:val="001D6CAF"/>
    <w:rsid w:val="001D6D97"/>
    <w:rsid w:val="001D70C0"/>
    <w:rsid w:val="001D72E1"/>
    <w:rsid w:val="001D744F"/>
    <w:rsid w:val="001D7565"/>
    <w:rsid w:val="001D75C0"/>
    <w:rsid w:val="001D76BA"/>
    <w:rsid w:val="001D790D"/>
    <w:rsid w:val="001D7943"/>
    <w:rsid w:val="001D7975"/>
    <w:rsid w:val="001D79C9"/>
    <w:rsid w:val="001D7C91"/>
    <w:rsid w:val="001E02CA"/>
    <w:rsid w:val="001E0473"/>
    <w:rsid w:val="001E04CB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1D57"/>
    <w:rsid w:val="001E2483"/>
    <w:rsid w:val="001E24AC"/>
    <w:rsid w:val="001E26BA"/>
    <w:rsid w:val="001E26D0"/>
    <w:rsid w:val="001E2B19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063"/>
    <w:rsid w:val="001E4130"/>
    <w:rsid w:val="001E443B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67"/>
    <w:rsid w:val="001E5DBB"/>
    <w:rsid w:val="001E5EB4"/>
    <w:rsid w:val="001E5EB9"/>
    <w:rsid w:val="001E6016"/>
    <w:rsid w:val="001E607A"/>
    <w:rsid w:val="001E609E"/>
    <w:rsid w:val="001E61ED"/>
    <w:rsid w:val="001E6481"/>
    <w:rsid w:val="001E64A5"/>
    <w:rsid w:val="001E67AF"/>
    <w:rsid w:val="001E67F9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63"/>
    <w:rsid w:val="001F0B6E"/>
    <w:rsid w:val="001F0D56"/>
    <w:rsid w:val="001F0DCB"/>
    <w:rsid w:val="001F0ED9"/>
    <w:rsid w:val="001F1170"/>
    <w:rsid w:val="001F13F4"/>
    <w:rsid w:val="001F1494"/>
    <w:rsid w:val="001F1750"/>
    <w:rsid w:val="001F177B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ACF"/>
    <w:rsid w:val="001F2D36"/>
    <w:rsid w:val="001F2D39"/>
    <w:rsid w:val="001F2D52"/>
    <w:rsid w:val="001F328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E3A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7B"/>
    <w:rsid w:val="001F5057"/>
    <w:rsid w:val="001F5163"/>
    <w:rsid w:val="001F5176"/>
    <w:rsid w:val="001F517B"/>
    <w:rsid w:val="001F521A"/>
    <w:rsid w:val="001F527D"/>
    <w:rsid w:val="001F5549"/>
    <w:rsid w:val="001F57E1"/>
    <w:rsid w:val="001F58EB"/>
    <w:rsid w:val="001F5A5E"/>
    <w:rsid w:val="001F5CF4"/>
    <w:rsid w:val="001F62B0"/>
    <w:rsid w:val="001F631C"/>
    <w:rsid w:val="001F644D"/>
    <w:rsid w:val="001F6479"/>
    <w:rsid w:val="001F6516"/>
    <w:rsid w:val="001F66C7"/>
    <w:rsid w:val="001F6889"/>
    <w:rsid w:val="001F6A6A"/>
    <w:rsid w:val="001F6B03"/>
    <w:rsid w:val="001F6C53"/>
    <w:rsid w:val="001F7017"/>
    <w:rsid w:val="001F70DF"/>
    <w:rsid w:val="001F712E"/>
    <w:rsid w:val="001F720B"/>
    <w:rsid w:val="001F721D"/>
    <w:rsid w:val="001F72C5"/>
    <w:rsid w:val="001F7315"/>
    <w:rsid w:val="001F7428"/>
    <w:rsid w:val="001F744C"/>
    <w:rsid w:val="001F750E"/>
    <w:rsid w:val="001F767D"/>
    <w:rsid w:val="001F77C6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717"/>
    <w:rsid w:val="00200884"/>
    <w:rsid w:val="00200B80"/>
    <w:rsid w:val="00200EB6"/>
    <w:rsid w:val="0020109B"/>
    <w:rsid w:val="002014AA"/>
    <w:rsid w:val="00201545"/>
    <w:rsid w:val="002015F1"/>
    <w:rsid w:val="00201AF9"/>
    <w:rsid w:val="00201B88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659"/>
    <w:rsid w:val="002027B5"/>
    <w:rsid w:val="002028C2"/>
    <w:rsid w:val="00202A50"/>
    <w:rsid w:val="00202DDA"/>
    <w:rsid w:val="00202EA2"/>
    <w:rsid w:val="00202FDF"/>
    <w:rsid w:val="002031B4"/>
    <w:rsid w:val="00203576"/>
    <w:rsid w:val="002038B0"/>
    <w:rsid w:val="002039A0"/>
    <w:rsid w:val="00203AA8"/>
    <w:rsid w:val="00203B32"/>
    <w:rsid w:val="00203CC7"/>
    <w:rsid w:val="00203E1D"/>
    <w:rsid w:val="00203F21"/>
    <w:rsid w:val="002040EC"/>
    <w:rsid w:val="0020425F"/>
    <w:rsid w:val="0020436B"/>
    <w:rsid w:val="002043CA"/>
    <w:rsid w:val="002043E3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AC7"/>
    <w:rsid w:val="00205B72"/>
    <w:rsid w:val="00205E0F"/>
    <w:rsid w:val="002060C9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113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E29"/>
    <w:rsid w:val="00210ECF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EE"/>
    <w:rsid w:val="002128B9"/>
    <w:rsid w:val="00212AD0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5E"/>
    <w:rsid w:val="00213F2B"/>
    <w:rsid w:val="00213F7A"/>
    <w:rsid w:val="00214110"/>
    <w:rsid w:val="00214435"/>
    <w:rsid w:val="002147FE"/>
    <w:rsid w:val="00214D1A"/>
    <w:rsid w:val="00214D7A"/>
    <w:rsid w:val="00214EA3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7093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0DE7"/>
    <w:rsid w:val="002212C7"/>
    <w:rsid w:val="002212CC"/>
    <w:rsid w:val="00221431"/>
    <w:rsid w:val="00221538"/>
    <w:rsid w:val="0022177D"/>
    <w:rsid w:val="002217E9"/>
    <w:rsid w:val="002218F6"/>
    <w:rsid w:val="002219F0"/>
    <w:rsid w:val="00221A01"/>
    <w:rsid w:val="00221B1D"/>
    <w:rsid w:val="00221CEC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DA"/>
    <w:rsid w:val="00223020"/>
    <w:rsid w:val="00223108"/>
    <w:rsid w:val="002231DF"/>
    <w:rsid w:val="00223722"/>
    <w:rsid w:val="00223769"/>
    <w:rsid w:val="0022385A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DDE"/>
    <w:rsid w:val="00224F71"/>
    <w:rsid w:val="00224FC6"/>
    <w:rsid w:val="0022506E"/>
    <w:rsid w:val="002250EB"/>
    <w:rsid w:val="0022548C"/>
    <w:rsid w:val="0022563E"/>
    <w:rsid w:val="00225C74"/>
    <w:rsid w:val="00225CF1"/>
    <w:rsid w:val="00225D25"/>
    <w:rsid w:val="00225F5E"/>
    <w:rsid w:val="00225F71"/>
    <w:rsid w:val="00225F73"/>
    <w:rsid w:val="0022628A"/>
    <w:rsid w:val="002262FA"/>
    <w:rsid w:val="002262FE"/>
    <w:rsid w:val="0022659E"/>
    <w:rsid w:val="00226720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388"/>
    <w:rsid w:val="00227823"/>
    <w:rsid w:val="00227886"/>
    <w:rsid w:val="002278B9"/>
    <w:rsid w:val="00227A59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9E"/>
    <w:rsid w:val="00233382"/>
    <w:rsid w:val="002333AC"/>
    <w:rsid w:val="002333FC"/>
    <w:rsid w:val="0023342D"/>
    <w:rsid w:val="0023355B"/>
    <w:rsid w:val="0023356D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B63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96D"/>
    <w:rsid w:val="00235BFE"/>
    <w:rsid w:val="00235D13"/>
    <w:rsid w:val="00235D1C"/>
    <w:rsid w:val="00235D78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5C8"/>
    <w:rsid w:val="00240760"/>
    <w:rsid w:val="0024076D"/>
    <w:rsid w:val="00240825"/>
    <w:rsid w:val="0024098B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F9"/>
    <w:rsid w:val="00241F34"/>
    <w:rsid w:val="0024206F"/>
    <w:rsid w:val="00242171"/>
    <w:rsid w:val="00242339"/>
    <w:rsid w:val="00242446"/>
    <w:rsid w:val="00242469"/>
    <w:rsid w:val="0024254D"/>
    <w:rsid w:val="002425CA"/>
    <w:rsid w:val="002426C6"/>
    <w:rsid w:val="002426D9"/>
    <w:rsid w:val="002429E1"/>
    <w:rsid w:val="00242BF0"/>
    <w:rsid w:val="00242DBA"/>
    <w:rsid w:val="00242DCE"/>
    <w:rsid w:val="00242FE3"/>
    <w:rsid w:val="002433AD"/>
    <w:rsid w:val="00243604"/>
    <w:rsid w:val="002436BE"/>
    <w:rsid w:val="00243790"/>
    <w:rsid w:val="00243A04"/>
    <w:rsid w:val="00243AD1"/>
    <w:rsid w:val="00243B72"/>
    <w:rsid w:val="00243BD8"/>
    <w:rsid w:val="00243C35"/>
    <w:rsid w:val="00243C3E"/>
    <w:rsid w:val="00243D39"/>
    <w:rsid w:val="00244252"/>
    <w:rsid w:val="00244343"/>
    <w:rsid w:val="002443E1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369"/>
    <w:rsid w:val="00245499"/>
    <w:rsid w:val="002455D2"/>
    <w:rsid w:val="0024564B"/>
    <w:rsid w:val="0024581D"/>
    <w:rsid w:val="002459FA"/>
    <w:rsid w:val="00245A8E"/>
    <w:rsid w:val="00245D2E"/>
    <w:rsid w:val="00245DCE"/>
    <w:rsid w:val="00245FDF"/>
    <w:rsid w:val="00246296"/>
    <w:rsid w:val="002463EE"/>
    <w:rsid w:val="00246B41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9DC"/>
    <w:rsid w:val="00247CC1"/>
    <w:rsid w:val="00247D9E"/>
    <w:rsid w:val="00247E0C"/>
    <w:rsid w:val="00247E52"/>
    <w:rsid w:val="00247F10"/>
    <w:rsid w:val="00247F8D"/>
    <w:rsid w:val="002502D6"/>
    <w:rsid w:val="0025033E"/>
    <w:rsid w:val="0025044C"/>
    <w:rsid w:val="00250472"/>
    <w:rsid w:val="0025085F"/>
    <w:rsid w:val="002509A3"/>
    <w:rsid w:val="002509FD"/>
    <w:rsid w:val="00250B99"/>
    <w:rsid w:val="00250BEA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A2"/>
    <w:rsid w:val="00252403"/>
    <w:rsid w:val="002526D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AC4"/>
    <w:rsid w:val="00253AC7"/>
    <w:rsid w:val="00253D54"/>
    <w:rsid w:val="0025402C"/>
    <w:rsid w:val="00254049"/>
    <w:rsid w:val="002540BE"/>
    <w:rsid w:val="00254129"/>
    <w:rsid w:val="002542F5"/>
    <w:rsid w:val="00254719"/>
    <w:rsid w:val="0025472E"/>
    <w:rsid w:val="00254E3E"/>
    <w:rsid w:val="00255223"/>
    <w:rsid w:val="00255285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71"/>
    <w:rsid w:val="002567FC"/>
    <w:rsid w:val="00256AAE"/>
    <w:rsid w:val="00256C4E"/>
    <w:rsid w:val="00256E6C"/>
    <w:rsid w:val="00256EAE"/>
    <w:rsid w:val="0025733D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601EA"/>
    <w:rsid w:val="00260369"/>
    <w:rsid w:val="0026055E"/>
    <w:rsid w:val="00260588"/>
    <w:rsid w:val="002606B5"/>
    <w:rsid w:val="0026073F"/>
    <w:rsid w:val="002609CF"/>
    <w:rsid w:val="00260EDD"/>
    <w:rsid w:val="0026101D"/>
    <w:rsid w:val="00261050"/>
    <w:rsid w:val="00261182"/>
    <w:rsid w:val="002611D0"/>
    <w:rsid w:val="002611EA"/>
    <w:rsid w:val="00261469"/>
    <w:rsid w:val="002614A4"/>
    <w:rsid w:val="00261580"/>
    <w:rsid w:val="0026193E"/>
    <w:rsid w:val="00261958"/>
    <w:rsid w:val="00261A56"/>
    <w:rsid w:val="00261C0E"/>
    <w:rsid w:val="00261DB3"/>
    <w:rsid w:val="00261EE0"/>
    <w:rsid w:val="002623BD"/>
    <w:rsid w:val="002625C8"/>
    <w:rsid w:val="00262660"/>
    <w:rsid w:val="002626C5"/>
    <w:rsid w:val="002626FC"/>
    <w:rsid w:val="002628B4"/>
    <w:rsid w:val="00262BA9"/>
    <w:rsid w:val="00262D3E"/>
    <w:rsid w:val="00262D9A"/>
    <w:rsid w:val="00262F4F"/>
    <w:rsid w:val="00262FE5"/>
    <w:rsid w:val="002630BA"/>
    <w:rsid w:val="00263138"/>
    <w:rsid w:val="00263197"/>
    <w:rsid w:val="002634B3"/>
    <w:rsid w:val="002636E1"/>
    <w:rsid w:val="00263926"/>
    <w:rsid w:val="00263934"/>
    <w:rsid w:val="00263C61"/>
    <w:rsid w:val="00263D1F"/>
    <w:rsid w:val="00263D87"/>
    <w:rsid w:val="00263E46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48D"/>
    <w:rsid w:val="002654E3"/>
    <w:rsid w:val="002655EB"/>
    <w:rsid w:val="00265663"/>
    <w:rsid w:val="00265982"/>
    <w:rsid w:val="00265AAB"/>
    <w:rsid w:val="00265E4E"/>
    <w:rsid w:val="00265F22"/>
    <w:rsid w:val="00265F44"/>
    <w:rsid w:val="00265FDA"/>
    <w:rsid w:val="0026606B"/>
    <w:rsid w:val="00266214"/>
    <w:rsid w:val="0026625C"/>
    <w:rsid w:val="00266264"/>
    <w:rsid w:val="0026673B"/>
    <w:rsid w:val="00266783"/>
    <w:rsid w:val="00266859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9B"/>
    <w:rsid w:val="002676F5"/>
    <w:rsid w:val="00267954"/>
    <w:rsid w:val="00267B41"/>
    <w:rsid w:val="00267CCE"/>
    <w:rsid w:val="00267D1F"/>
    <w:rsid w:val="00267E27"/>
    <w:rsid w:val="00267E75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F7F"/>
    <w:rsid w:val="00271009"/>
    <w:rsid w:val="00271117"/>
    <w:rsid w:val="002711EE"/>
    <w:rsid w:val="00271408"/>
    <w:rsid w:val="0027144B"/>
    <w:rsid w:val="002715C6"/>
    <w:rsid w:val="00271712"/>
    <w:rsid w:val="00271766"/>
    <w:rsid w:val="00271889"/>
    <w:rsid w:val="0027198A"/>
    <w:rsid w:val="00271A39"/>
    <w:rsid w:val="00271AB5"/>
    <w:rsid w:val="00271B17"/>
    <w:rsid w:val="00271B66"/>
    <w:rsid w:val="00271E7C"/>
    <w:rsid w:val="00271EB6"/>
    <w:rsid w:val="00271ED5"/>
    <w:rsid w:val="00272192"/>
    <w:rsid w:val="00272333"/>
    <w:rsid w:val="002725B5"/>
    <w:rsid w:val="00272692"/>
    <w:rsid w:val="002727F6"/>
    <w:rsid w:val="00272810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36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3E29"/>
    <w:rsid w:val="002744FD"/>
    <w:rsid w:val="002745CD"/>
    <w:rsid w:val="00274784"/>
    <w:rsid w:val="00274853"/>
    <w:rsid w:val="00274AA1"/>
    <w:rsid w:val="00274AEA"/>
    <w:rsid w:val="00274C16"/>
    <w:rsid w:val="00274EEA"/>
    <w:rsid w:val="0027502C"/>
    <w:rsid w:val="0027523C"/>
    <w:rsid w:val="00275277"/>
    <w:rsid w:val="002759BE"/>
    <w:rsid w:val="00275D7C"/>
    <w:rsid w:val="00275F1F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90"/>
    <w:rsid w:val="00277D9A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7BF"/>
    <w:rsid w:val="002818F9"/>
    <w:rsid w:val="002819AF"/>
    <w:rsid w:val="00281DDA"/>
    <w:rsid w:val="00281E5B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7A"/>
    <w:rsid w:val="002840C1"/>
    <w:rsid w:val="00284203"/>
    <w:rsid w:val="00284235"/>
    <w:rsid w:val="002842AE"/>
    <w:rsid w:val="00284710"/>
    <w:rsid w:val="0028494A"/>
    <w:rsid w:val="002849AA"/>
    <w:rsid w:val="00284A32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4A0"/>
    <w:rsid w:val="0028558E"/>
    <w:rsid w:val="002856A6"/>
    <w:rsid w:val="0028570F"/>
    <w:rsid w:val="00285801"/>
    <w:rsid w:val="002859E4"/>
    <w:rsid w:val="00285A49"/>
    <w:rsid w:val="00285AB8"/>
    <w:rsid w:val="00285C47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A3E"/>
    <w:rsid w:val="00286A6D"/>
    <w:rsid w:val="00286BCA"/>
    <w:rsid w:val="00286C26"/>
    <w:rsid w:val="00286E97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A70"/>
    <w:rsid w:val="00287BF5"/>
    <w:rsid w:val="00287E57"/>
    <w:rsid w:val="00287F8C"/>
    <w:rsid w:val="00287FDB"/>
    <w:rsid w:val="00290012"/>
    <w:rsid w:val="0029028B"/>
    <w:rsid w:val="00290561"/>
    <w:rsid w:val="00290821"/>
    <w:rsid w:val="002909D1"/>
    <w:rsid w:val="002909F9"/>
    <w:rsid w:val="00290A6C"/>
    <w:rsid w:val="00290B4B"/>
    <w:rsid w:val="00290F60"/>
    <w:rsid w:val="00291022"/>
    <w:rsid w:val="0029148F"/>
    <w:rsid w:val="00291644"/>
    <w:rsid w:val="00291831"/>
    <w:rsid w:val="00291A09"/>
    <w:rsid w:val="00291C22"/>
    <w:rsid w:val="00291D3A"/>
    <w:rsid w:val="00291D47"/>
    <w:rsid w:val="00291D91"/>
    <w:rsid w:val="00291DAD"/>
    <w:rsid w:val="00291E15"/>
    <w:rsid w:val="0029200C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44"/>
    <w:rsid w:val="002939D8"/>
    <w:rsid w:val="00293AD1"/>
    <w:rsid w:val="00293AD8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5B9"/>
    <w:rsid w:val="00295952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C25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A88"/>
    <w:rsid w:val="002A2D37"/>
    <w:rsid w:val="002A2FCA"/>
    <w:rsid w:val="002A3007"/>
    <w:rsid w:val="002A33F5"/>
    <w:rsid w:val="002A3609"/>
    <w:rsid w:val="002A3909"/>
    <w:rsid w:val="002A3AF5"/>
    <w:rsid w:val="002A3C8F"/>
    <w:rsid w:val="002A3FC2"/>
    <w:rsid w:val="002A4114"/>
    <w:rsid w:val="002A41F1"/>
    <w:rsid w:val="002A45E0"/>
    <w:rsid w:val="002A48C8"/>
    <w:rsid w:val="002A4951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A7"/>
    <w:rsid w:val="002A5DE5"/>
    <w:rsid w:val="002A5E64"/>
    <w:rsid w:val="002A5EC6"/>
    <w:rsid w:val="002A5F4E"/>
    <w:rsid w:val="002A5F7C"/>
    <w:rsid w:val="002A60D7"/>
    <w:rsid w:val="002A614B"/>
    <w:rsid w:val="002A6276"/>
    <w:rsid w:val="002A63A4"/>
    <w:rsid w:val="002A696E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67E"/>
    <w:rsid w:val="002B089E"/>
    <w:rsid w:val="002B08E1"/>
    <w:rsid w:val="002B0932"/>
    <w:rsid w:val="002B099F"/>
    <w:rsid w:val="002B0C43"/>
    <w:rsid w:val="002B0C4A"/>
    <w:rsid w:val="002B0CCA"/>
    <w:rsid w:val="002B0E8F"/>
    <w:rsid w:val="002B10CA"/>
    <w:rsid w:val="002B11B2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E12"/>
    <w:rsid w:val="002B1EA4"/>
    <w:rsid w:val="002B2010"/>
    <w:rsid w:val="002B20A9"/>
    <w:rsid w:val="002B2115"/>
    <w:rsid w:val="002B224A"/>
    <w:rsid w:val="002B25E0"/>
    <w:rsid w:val="002B2603"/>
    <w:rsid w:val="002B2675"/>
    <w:rsid w:val="002B28B6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6F7"/>
    <w:rsid w:val="002B39D8"/>
    <w:rsid w:val="002B3C0A"/>
    <w:rsid w:val="002B3C56"/>
    <w:rsid w:val="002B3C89"/>
    <w:rsid w:val="002B3C8A"/>
    <w:rsid w:val="002B3DC3"/>
    <w:rsid w:val="002B4226"/>
    <w:rsid w:val="002B479C"/>
    <w:rsid w:val="002B48B7"/>
    <w:rsid w:val="002B49AF"/>
    <w:rsid w:val="002B4A0B"/>
    <w:rsid w:val="002B4CBF"/>
    <w:rsid w:val="002B4CD9"/>
    <w:rsid w:val="002B4DEB"/>
    <w:rsid w:val="002B4F2C"/>
    <w:rsid w:val="002B508A"/>
    <w:rsid w:val="002B51DB"/>
    <w:rsid w:val="002B52DC"/>
    <w:rsid w:val="002B53AB"/>
    <w:rsid w:val="002B5400"/>
    <w:rsid w:val="002B5420"/>
    <w:rsid w:val="002B5437"/>
    <w:rsid w:val="002B5700"/>
    <w:rsid w:val="002B572A"/>
    <w:rsid w:val="002B59E8"/>
    <w:rsid w:val="002B59FB"/>
    <w:rsid w:val="002B5A02"/>
    <w:rsid w:val="002B5AA8"/>
    <w:rsid w:val="002B5B22"/>
    <w:rsid w:val="002B5BA0"/>
    <w:rsid w:val="002B5CB0"/>
    <w:rsid w:val="002B5D20"/>
    <w:rsid w:val="002B5EBF"/>
    <w:rsid w:val="002B5EEF"/>
    <w:rsid w:val="002B608E"/>
    <w:rsid w:val="002B60D7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91D"/>
    <w:rsid w:val="002B7BB7"/>
    <w:rsid w:val="002B7BF0"/>
    <w:rsid w:val="002B7CBD"/>
    <w:rsid w:val="002B7D34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4F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1E95"/>
    <w:rsid w:val="002C20D4"/>
    <w:rsid w:val="002C20D8"/>
    <w:rsid w:val="002C2114"/>
    <w:rsid w:val="002C24C1"/>
    <w:rsid w:val="002C26F7"/>
    <w:rsid w:val="002C2776"/>
    <w:rsid w:val="002C28C9"/>
    <w:rsid w:val="002C29C0"/>
    <w:rsid w:val="002C2AC0"/>
    <w:rsid w:val="002C2CA7"/>
    <w:rsid w:val="002C2CD1"/>
    <w:rsid w:val="002C2CE5"/>
    <w:rsid w:val="002C2D80"/>
    <w:rsid w:val="002C2DA3"/>
    <w:rsid w:val="002C2F6A"/>
    <w:rsid w:val="002C306E"/>
    <w:rsid w:val="002C324C"/>
    <w:rsid w:val="002C32A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3CE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7A"/>
    <w:rsid w:val="002C632C"/>
    <w:rsid w:val="002C63F2"/>
    <w:rsid w:val="002C6422"/>
    <w:rsid w:val="002C644F"/>
    <w:rsid w:val="002C6758"/>
    <w:rsid w:val="002C687E"/>
    <w:rsid w:val="002C6D54"/>
    <w:rsid w:val="002C6DE0"/>
    <w:rsid w:val="002C6F52"/>
    <w:rsid w:val="002C6FF9"/>
    <w:rsid w:val="002C709F"/>
    <w:rsid w:val="002C71AF"/>
    <w:rsid w:val="002C720F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77"/>
    <w:rsid w:val="002D129C"/>
    <w:rsid w:val="002D14AD"/>
    <w:rsid w:val="002D15CE"/>
    <w:rsid w:val="002D1831"/>
    <w:rsid w:val="002D1885"/>
    <w:rsid w:val="002D1BA2"/>
    <w:rsid w:val="002D1BB5"/>
    <w:rsid w:val="002D1C49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D17"/>
    <w:rsid w:val="002D2DA6"/>
    <w:rsid w:val="002D2E3F"/>
    <w:rsid w:val="002D2E79"/>
    <w:rsid w:val="002D3165"/>
    <w:rsid w:val="002D3586"/>
    <w:rsid w:val="002D35BF"/>
    <w:rsid w:val="002D367C"/>
    <w:rsid w:val="002D3D62"/>
    <w:rsid w:val="002D3D85"/>
    <w:rsid w:val="002D40F0"/>
    <w:rsid w:val="002D452F"/>
    <w:rsid w:val="002D4587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43C"/>
    <w:rsid w:val="002D54D2"/>
    <w:rsid w:val="002D551C"/>
    <w:rsid w:val="002D55B3"/>
    <w:rsid w:val="002D55B6"/>
    <w:rsid w:val="002D560A"/>
    <w:rsid w:val="002D564B"/>
    <w:rsid w:val="002D5975"/>
    <w:rsid w:val="002D5B4E"/>
    <w:rsid w:val="002D5FF6"/>
    <w:rsid w:val="002D5FFC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7083"/>
    <w:rsid w:val="002D70A2"/>
    <w:rsid w:val="002D7126"/>
    <w:rsid w:val="002D717B"/>
    <w:rsid w:val="002D7367"/>
    <w:rsid w:val="002D739D"/>
    <w:rsid w:val="002D76F2"/>
    <w:rsid w:val="002D77FB"/>
    <w:rsid w:val="002D77FF"/>
    <w:rsid w:val="002D7887"/>
    <w:rsid w:val="002D7A3F"/>
    <w:rsid w:val="002D7AF8"/>
    <w:rsid w:val="002D7D99"/>
    <w:rsid w:val="002E0041"/>
    <w:rsid w:val="002E01CB"/>
    <w:rsid w:val="002E023F"/>
    <w:rsid w:val="002E02C1"/>
    <w:rsid w:val="002E0706"/>
    <w:rsid w:val="002E0864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200F"/>
    <w:rsid w:val="002E2013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E1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79"/>
    <w:rsid w:val="002E59B7"/>
    <w:rsid w:val="002E5AA5"/>
    <w:rsid w:val="002E5E79"/>
    <w:rsid w:val="002E5E85"/>
    <w:rsid w:val="002E61AB"/>
    <w:rsid w:val="002E629A"/>
    <w:rsid w:val="002E62D0"/>
    <w:rsid w:val="002E6364"/>
    <w:rsid w:val="002E639D"/>
    <w:rsid w:val="002E63A6"/>
    <w:rsid w:val="002E650C"/>
    <w:rsid w:val="002E65D0"/>
    <w:rsid w:val="002E6632"/>
    <w:rsid w:val="002E6759"/>
    <w:rsid w:val="002E682E"/>
    <w:rsid w:val="002E68AF"/>
    <w:rsid w:val="002E69CC"/>
    <w:rsid w:val="002E6A8A"/>
    <w:rsid w:val="002E6D1D"/>
    <w:rsid w:val="002E6D6B"/>
    <w:rsid w:val="002E6E7C"/>
    <w:rsid w:val="002E6FFD"/>
    <w:rsid w:val="002E70E7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ED6"/>
    <w:rsid w:val="002F20E9"/>
    <w:rsid w:val="002F22EE"/>
    <w:rsid w:val="002F253B"/>
    <w:rsid w:val="002F255A"/>
    <w:rsid w:val="002F270E"/>
    <w:rsid w:val="002F2AE4"/>
    <w:rsid w:val="002F2B2B"/>
    <w:rsid w:val="002F2BB6"/>
    <w:rsid w:val="002F2E58"/>
    <w:rsid w:val="002F2F1A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98"/>
    <w:rsid w:val="002F48B4"/>
    <w:rsid w:val="002F4BAB"/>
    <w:rsid w:val="002F4C37"/>
    <w:rsid w:val="002F548D"/>
    <w:rsid w:val="002F56FA"/>
    <w:rsid w:val="002F5734"/>
    <w:rsid w:val="002F5828"/>
    <w:rsid w:val="002F5A07"/>
    <w:rsid w:val="002F5A1E"/>
    <w:rsid w:val="002F5F4B"/>
    <w:rsid w:val="002F6189"/>
    <w:rsid w:val="002F6210"/>
    <w:rsid w:val="002F62DA"/>
    <w:rsid w:val="002F64A6"/>
    <w:rsid w:val="002F66DE"/>
    <w:rsid w:val="002F68AB"/>
    <w:rsid w:val="002F6908"/>
    <w:rsid w:val="002F69C7"/>
    <w:rsid w:val="002F6A29"/>
    <w:rsid w:val="002F6AB5"/>
    <w:rsid w:val="002F6C6D"/>
    <w:rsid w:val="002F6DE0"/>
    <w:rsid w:val="002F6E28"/>
    <w:rsid w:val="002F6FB7"/>
    <w:rsid w:val="002F7024"/>
    <w:rsid w:val="002F705B"/>
    <w:rsid w:val="002F7117"/>
    <w:rsid w:val="002F7203"/>
    <w:rsid w:val="002F7270"/>
    <w:rsid w:val="002F7287"/>
    <w:rsid w:val="002F7399"/>
    <w:rsid w:val="002F73C1"/>
    <w:rsid w:val="002F7499"/>
    <w:rsid w:val="002F76C1"/>
    <w:rsid w:val="002F7736"/>
    <w:rsid w:val="002F77CE"/>
    <w:rsid w:val="002F7816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CD"/>
    <w:rsid w:val="00301330"/>
    <w:rsid w:val="00301444"/>
    <w:rsid w:val="003015BE"/>
    <w:rsid w:val="003016F8"/>
    <w:rsid w:val="003017EA"/>
    <w:rsid w:val="0030180B"/>
    <w:rsid w:val="003019E3"/>
    <w:rsid w:val="003019E6"/>
    <w:rsid w:val="00301A74"/>
    <w:rsid w:val="00301B22"/>
    <w:rsid w:val="00301B34"/>
    <w:rsid w:val="00301E85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AF9"/>
    <w:rsid w:val="00302B57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FB"/>
    <w:rsid w:val="00303A01"/>
    <w:rsid w:val="00303C2B"/>
    <w:rsid w:val="00303CAD"/>
    <w:rsid w:val="00304000"/>
    <w:rsid w:val="00304017"/>
    <w:rsid w:val="0030466C"/>
    <w:rsid w:val="003047D8"/>
    <w:rsid w:val="0030495F"/>
    <w:rsid w:val="003049FA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8C2"/>
    <w:rsid w:val="00306936"/>
    <w:rsid w:val="00306AAD"/>
    <w:rsid w:val="00306B05"/>
    <w:rsid w:val="00306D23"/>
    <w:rsid w:val="00306D42"/>
    <w:rsid w:val="00306DAE"/>
    <w:rsid w:val="00306E30"/>
    <w:rsid w:val="00307156"/>
    <w:rsid w:val="0030715D"/>
    <w:rsid w:val="00307204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C0D"/>
    <w:rsid w:val="00307DA4"/>
    <w:rsid w:val="00307F7F"/>
    <w:rsid w:val="00310100"/>
    <w:rsid w:val="003101C2"/>
    <w:rsid w:val="00310212"/>
    <w:rsid w:val="003105B9"/>
    <w:rsid w:val="00310688"/>
    <w:rsid w:val="003108B1"/>
    <w:rsid w:val="00310987"/>
    <w:rsid w:val="00310EE5"/>
    <w:rsid w:val="00310F11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64"/>
    <w:rsid w:val="00312181"/>
    <w:rsid w:val="003121A1"/>
    <w:rsid w:val="00312240"/>
    <w:rsid w:val="00312370"/>
    <w:rsid w:val="003123A6"/>
    <w:rsid w:val="00312475"/>
    <w:rsid w:val="003124AD"/>
    <w:rsid w:val="00312636"/>
    <w:rsid w:val="0031280F"/>
    <w:rsid w:val="0031289A"/>
    <w:rsid w:val="003129A7"/>
    <w:rsid w:val="00312A46"/>
    <w:rsid w:val="00312C93"/>
    <w:rsid w:val="00312CE0"/>
    <w:rsid w:val="00312DDD"/>
    <w:rsid w:val="00312EA6"/>
    <w:rsid w:val="00312FB1"/>
    <w:rsid w:val="00312FD4"/>
    <w:rsid w:val="0031316F"/>
    <w:rsid w:val="0031322A"/>
    <w:rsid w:val="00313484"/>
    <w:rsid w:val="003139AE"/>
    <w:rsid w:val="00313D06"/>
    <w:rsid w:val="00313D65"/>
    <w:rsid w:val="00313DBD"/>
    <w:rsid w:val="003144C0"/>
    <w:rsid w:val="0031469E"/>
    <w:rsid w:val="003148E6"/>
    <w:rsid w:val="00314A9A"/>
    <w:rsid w:val="00314D93"/>
    <w:rsid w:val="00314E5E"/>
    <w:rsid w:val="00314E8F"/>
    <w:rsid w:val="003150ED"/>
    <w:rsid w:val="0031513B"/>
    <w:rsid w:val="00315202"/>
    <w:rsid w:val="0031544F"/>
    <w:rsid w:val="00315590"/>
    <w:rsid w:val="003155BC"/>
    <w:rsid w:val="003156A1"/>
    <w:rsid w:val="003157A4"/>
    <w:rsid w:val="003157FF"/>
    <w:rsid w:val="00315C2D"/>
    <w:rsid w:val="00315F5A"/>
    <w:rsid w:val="00315F74"/>
    <w:rsid w:val="00315F81"/>
    <w:rsid w:val="00315FC4"/>
    <w:rsid w:val="003160A2"/>
    <w:rsid w:val="00316224"/>
    <w:rsid w:val="003163A8"/>
    <w:rsid w:val="0031647F"/>
    <w:rsid w:val="00316667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50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7EE"/>
    <w:rsid w:val="0032190A"/>
    <w:rsid w:val="00321A46"/>
    <w:rsid w:val="00321F55"/>
    <w:rsid w:val="00321F81"/>
    <w:rsid w:val="00321F9F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E0"/>
    <w:rsid w:val="00322FE1"/>
    <w:rsid w:val="00323133"/>
    <w:rsid w:val="003231F8"/>
    <w:rsid w:val="003232DD"/>
    <w:rsid w:val="0032363F"/>
    <w:rsid w:val="00323895"/>
    <w:rsid w:val="0032389B"/>
    <w:rsid w:val="003239A1"/>
    <w:rsid w:val="00323B11"/>
    <w:rsid w:val="00323BEF"/>
    <w:rsid w:val="00323DDE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C66"/>
    <w:rsid w:val="00324DBC"/>
    <w:rsid w:val="00324E13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6137"/>
    <w:rsid w:val="00326341"/>
    <w:rsid w:val="003263BD"/>
    <w:rsid w:val="00326490"/>
    <w:rsid w:val="00326686"/>
    <w:rsid w:val="003269C7"/>
    <w:rsid w:val="00326A1D"/>
    <w:rsid w:val="00326AC2"/>
    <w:rsid w:val="00326C9A"/>
    <w:rsid w:val="00326F8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E39"/>
    <w:rsid w:val="00330F60"/>
    <w:rsid w:val="00330F81"/>
    <w:rsid w:val="00331067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AB1"/>
    <w:rsid w:val="00332BD1"/>
    <w:rsid w:val="00332BF9"/>
    <w:rsid w:val="00332D7D"/>
    <w:rsid w:val="00332DDE"/>
    <w:rsid w:val="00332E8C"/>
    <w:rsid w:val="00332F7A"/>
    <w:rsid w:val="00333142"/>
    <w:rsid w:val="003332C8"/>
    <w:rsid w:val="00333434"/>
    <w:rsid w:val="0033365C"/>
    <w:rsid w:val="0033366C"/>
    <w:rsid w:val="003336B2"/>
    <w:rsid w:val="003336E5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45E"/>
    <w:rsid w:val="003345F3"/>
    <w:rsid w:val="00334646"/>
    <w:rsid w:val="003346AD"/>
    <w:rsid w:val="00334798"/>
    <w:rsid w:val="003347E2"/>
    <w:rsid w:val="003349A5"/>
    <w:rsid w:val="00334A7B"/>
    <w:rsid w:val="00334AD2"/>
    <w:rsid w:val="00334AE8"/>
    <w:rsid w:val="00334D10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23F"/>
    <w:rsid w:val="003362E8"/>
    <w:rsid w:val="00336389"/>
    <w:rsid w:val="003365B5"/>
    <w:rsid w:val="003368F3"/>
    <w:rsid w:val="0033698F"/>
    <w:rsid w:val="003369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B71"/>
    <w:rsid w:val="00337CB3"/>
    <w:rsid w:val="00337CB8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A75"/>
    <w:rsid w:val="00343EA7"/>
    <w:rsid w:val="00343F13"/>
    <w:rsid w:val="00343FE8"/>
    <w:rsid w:val="003442B3"/>
    <w:rsid w:val="003442FD"/>
    <w:rsid w:val="0034446D"/>
    <w:rsid w:val="00344574"/>
    <w:rsid w:val="003445BB"/>
    <w:rsid w:val="003445C2"/>
    <w:rsid w:val="0034464F"/>
    <w:rsid w:val="003446B3"/>
    <w:rsid w:val="003446B8"/>
    <w:rsid w:val="003446F0"/>
    <w:rsid w:val="00344706"/>
    <w:rsid w:val="00344A99"/>
    <w:rsid w:val="00344D4C"/>
    <w:rsid w:val="00344DAD"/>
    <w:rsid w:val="00344DBD"/>
    <w:rsid w:val="00344E03"/>
    <w:rsid w:val="00344E60"/>
    <w:rsid w:val="0034506E"/>
    <w:rsid w:val="0034516E"/>
    <w:rsid w:val="003451C8"/>
    <w:rsid w:val="003453B0"/>
    <w:rsid w:val="00345417"/>
    <w:rsid w:val="003454EF"/>
    <w:rsid w:val="00345652"/>
    <w:rsid w:val="003456CA"/>
    <w:rsid w:val="003457F0"/>
    <w:rsid w:val="003458ED"/>
    <w:rsid w:val="003458F7"/>
    <w:rsid w:val="00345913"/>
    <w:rsid w:val="0034595E"/>
    <w:rsid w:val="003459A5"/>
    <w:rsid w:val="00345A31"/>
    <w:rsid w:val="00345BA1"/>
    <w:rsid w:val="00345BC7"/>
    <w:rsid w:val="00345BEE"/>
    <w:rsid w:val="00345C1F"/>
    <w:rsid w:val="00345C43"/>
    <w:rsid w:val="00345C86"/>
    <w:rsid w:val="00345DD7"/>
    <w:rsid w:val="00345E15"/>
    <w:rsid w:val="00346237"/>
    <w:rsid w:val="00346277"/>
    <w:rsid w:val="0034632B"/>
    <w:rsid w:val="003463F2"/>
    <w:rsid w:val="0034648D"/>
    <w:rsid w:val="0034651A"/>
    <w:rsid w:val="00346701"/>
    <w:rsid w:val="00346739"/>
    <w:rsid w:val="0034675F"/>
    <w:rsid w:val="00346815"/>
    <w:rsid w:val="0034689B"/>
    <w:rsid w:val="00346F7C"/>
    <w:rsid w:val="00346FF6"/>
    <w:rsid w:val="00347274"/>
    <w:rsid w:val="00347292"/>
    <w:rsid w:val="0034734E"/>
    <w:rsid w:val="003473D0"/>
    <w:rsid w:val="00347443"/>
    <w:rsid w:val="003474F7"/>
    <w:rsid w:val="00347500"/>
    <w:rsid w:val="0034750D"/>
    <w:rsid w:val="003475BE"/>
    <w:rsid w:val="003475FA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83D"/>
    <w:rsid w:val="00350882"/>
    <w:rsid w:val="00350993"/>
    <w:rsid w:val="003509E8"/>
    <w:rsid w:val="003509F5"/>
    <w:rsid w:val="00350AF3"/>
    <w:rsid w:val="00350B1F"/>
    <w:rsid w:val="00350DC4"/>
    <w:rsid w:val="00350EF1"/>
    <w:rsid w:val="00350F94"/>
    <w:rsid w:val="00350FE9"/>
    <w:rsid w:val="003510DB"/>
    <w:rsid w:val="00351351"/>
    <w:rsid w:val="00351423"/>
    <w:rsid w:val="003514B5"/>
    <w:rsid w:val="00351647"/>
    <w:rsid w:val="00351753"/>
    <w:rsid w:val="0035182E"/>
    <w:rsid w:val="00351830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412"/>
    <w:rsid w:val="00352647"/>
    <w:rsid w:val="003526DB"/>
    <w:rsid w:val="0035281C"/>
    <w:rsid w:val="00352851"/>
    <w:rsid w:val="003529A3"/>
    <w:rsid w:val="00352B2C"/>
    <w:rsid w:val="00352EE5"/>
    <w:rsid w:val="0035309E"/>
    <w:rsid w:val="00353442"/>
    <w:rsid w:val="00353A64"/>
    <w:rsid w:val="00353A9D"/>
    <w:rsid w:val="00353B28"/>
    <w:rsid w:val="00353B6D"/>
    <w:rsid w:val="00353BE8"/>
    <w:rsid w:val="00353D96"/>
    <w:rsid w:val="00353DAE"/>
    <w:rsid w:val="00353DB7"/>
    <w:rsid w:val="00353DE9"/>
    <w:rsid w:val="00353F19"/>
    <w:rsid w:val="003540F8"/>
    <w:rsid w:val="00354305"/>
    <w:rsid w:val="0035437C"/>
    <w:rsid w:val="0035438F"/>
    <w:rsid w:val="003543DE"/>
    <w:rsid w:val="0035440C"/>
    <w:rsid w:val="0035458B"/>
    <w:rsid w:val="003545F7"/>
    <w:rsid w:val="00354745"/>
    <w:rsid w:val="00354950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C72"/>
    <w:rsid w:val="00355CCF"/>
    <w:rsid w:val="00355DA8"/>
    <w:rsid w:val="00355E4F"/>
    <w:rsid w:val="00356473"/>
    <w:rsid w:val="00356496"/>
    <w:rsid w:val="0035659B"/>
    <w:rsid w:val="003565DA"/>
    <w:rsid w:val="00356830"/>
    <w:rsid w:val="00356AA6"/>
    <w:rsid w:val="00356E17"/>
    <w:rsid w:val="003570BA"/>
    <w:rsid w:val="003571A5"/>
    <w:rsid w:val="0035757A"/>
    <w:rsid w:val="003575C0"/>
    <w:rsid w:val="00357A6A"/>
    <w:rsid w:val="00357B1A"/>
    <w:rsid w:val="00357BE8"/>
    <w:rsid w:val="00357C71"/>
    <w:rsid w:val="00357C7B"/>
    <w:rsid w:val="00357CC2"/>
    <w:rsid w:val="00357E12"/>
    <w:rsid w:val="00360118"/>
    <w:rsid w:val="00360182"/>
    <w:rsid w:val="00360184"/>
    <w:rsid w:val="003601DC"/>
    <w:rsid w:val="00360255"/>
    <w:rsid w:val="00360266"/>
    <w:rsid w:val="00360329"/>
    <w:rsid w:val="00360359"/>
    <w:rsid w:val="003603CA"/>
    <w:rsid w:val="00360433"/>
    <w:rsid w:val="0036046E"/>
    <w:rsid w:val="00360501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DD"/>
    <w:rsid w:val="00362944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F83"/>
    <w:rsid w:val="003640A7"/>
    <w:rsid w:val="00364474"/>
    <w:rsid w:val="003646E4"/>
    <w:rsid w:val="00364717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55BC"/>
    <w:rsid w:val="0036570B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6FF2"/>
    <w:rsid w:val="00367072"/>
    <w:rsid w:val="003672C8"/>
    <w:rsid w:val="00367332"/>
    <w:rsid w:val="00367355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1456"/>
    <w:rsid w:val="003714EC"/>
    <w:rsid w:val="0037155F"/>
    <w:rsid w:val="003715A0"/>
    <w:rsid w:val="0037172A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30"/>
    <w:rsid w:val="00372E51"/>
    <w:rsid w:val="00372E5E"/>
    <w:rsid w:val="00372EAE"/>
    <w:rsid w:val="00372ED8"/>
    <w:rsid w:val="00372F51"/>
    <w:rsid w:val="00372F9C"/>
    <w:rsid w:val="003731C3"/>
    <w:rsid w:val="003732D3"/>
    <w:rsid w:val="00373609"/>
    <w:rsid w:val="003738A8"/>
    <w:rsid w:val="00373D7C"/>
    <w:rsid w:val="00373DDF"/>
    <w:rsid w:val="003740DE"/>
    <w:rsid w:val="00374125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197"/>
    <w:rsid w:val="00375208"/>
    <w:rsid w:val="003752DC"/>
    <w:rsid w:val="0037538D"/>
    <w:rsid w:val="0037541B"/>
    <w:rsid w:val="00375421"/>
    <w:rsid w:val="0037553D"/>
    <w:rsid w:val="003759EA"/>
    <w:rsid w:val="00375A37"/>
    <w:rsid w:val="00375E99"/>
    <w:rsid w:val="00375F0C"/>
    <w:rsid w:val="0037609E"/>
    <w:rsid w:val="003760C3"/>
    <w:rsid w:val="003762F7"/>
    <w:rsid w:val="00376513"/>
    <w:rsid w:val="0037652D"/>
    <w:rsid w:val="0037653D"/>
    <w:rsid w:val="00376740"/>
    <w:rsid w:val="00376750"/>
    <w:rsid w:val="00376754"/>
    <w:rsid w:val="00376B26"/>
    <w:rsid w:val="00376B81"/>
    <w:rsid w:val="00376BAC"/>
    <w:rsid w:val="00376CE2"/>
    <w:rsid w:val="00376D07"/>
    <w:rsid w:val="00376D63"/>
    <w:rsid w:val="003774F7"/>
    <w:rsid w:val="00377502"/>
    <w:rsid w:val="00377506"/>
    <w:rsid w:val="0037773E"/>
    <w:rsid w:val="00377AA1"/>
    <w:rsid w:val="00377B17"/>
    <w:rsid w:val="00377CEA"/>
    <w:rsid w:val="00377D6C"/>
    <w:rsid w:val="0038037C"/>
    <w:rsid w:val="00380501"/>
    <w:rsid w:val="0038068C"/>
    <w:rsid w:val="0038078D"/>
    <w:rsid w:val="00380B70"/>
    <w:rsid w:val="00380CE4"/>
    <w:rsid w:val="00380D5E"/>
    <w:rsid w:val="00380DBB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9C6"/>
    <w:rsid w:val="00381AE8"/>
    <w:rsid w:val="00381CAF"/>
    <w:rsid w:val="00381E29"/>
    <w:rsid w:val="00382324"/>
    <w:rsid w:val="003824C5"/>
    <w:rsid w:val="0038256D"/>
    <w:rsid w:val="00382860"/>
    <w:rsid w:val="00382934"/>
    <w:rsid w:val="003829E2"/>
    <w:rsid w:val="003829F6"/>
    <w:rsid w:val="00382A80"/>
    <w:rsid w:val="00382AD8"/>
    <w:rsid w:val="00382EE6"/>
    <w:rsid w:val="00382FC1"/>
    <w:rsid w:val="00382FE0"/>
    <w:rsid w:val="00382FF0"/>
    <w:rsid w:val="0038355D"/>
    <w:rsid w:val="003837AE"/>
    <w:rsid w:val="003838B3"/>
    <w:rsid w:val="00383917"/>
    <w:rsid w:val="00383B00"/>
    <w:rsid w:val="00383B74"/>
    <w:rsid w:val="00383F11"/>
    <w:rsid w:val="00383F81"/>
    <w:rsid w:val="00383F9B"/>
    <w:rsid w:val="00384189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7AC"/>
    <w:rsid w:val="0038594B"/>
    <w:rsid w:val="00385B22"/>
    <w:rsid w:val="00385BC3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B22"/>
    <w:rsid w:val="00390C01"/>
    <w:rsid w:val="00390C9F"/>
    <w:rsid w:val="00390D52"/>
    <w:rsid w:val="00390DEB"/>
    <w:rsid w:val="00390E7A"/>
    <w:rsid w:val="00390FB9"/>
    <w:rsid w:val="00390FD0"/>
    <w:rsid w:val="00390FF2"/>
    <w:rsid w:val="00391147"/>
    <w:rsid w:val="003912A9"/>
    <w:rsid w:val="003912C8"/>
    <w:rsid w:val="00391790"/>
    <w:rsid w:val="00391841"/>
    <w:rsid w:val="00391B10"/>
    <w:rsid w:val="00391B38"/>
    <w:rsid w:val="00391CB1"/>
    <w:rsid w:val="00391CC2"/>
    <w:rsid w:val="00391D4F"/>
    <w:rsid w:val="00391DC4"/>
    <w:rsid w:val="00391FA1"/>
    <w:rsid w:val="0039210A"/>
    <w:rsid w:val="0039234D"/>
    <w:rsid w:val="0039291A"/>
    <w:rsid w:val="00392C5F"/>
    <w:rsid w:val="00392D49"/>
    <w:rsid w:val="00392E6D"/>
    <w:rsid w:val="00392EBA"/>
    <w:rsid w:val="00393028"/>
    <w:rsid w:val="0039310D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83"/>
    <w:rsid w:val="00393FA0"/>
    <w:rsid w:val="00394061"/>
    <w:rsid w:val="0039417D"/>
    <w:rsid w:val="00394370"/>
    <w:rsid w:val="003945E1"/>
    <w:rsid w:val="003946A8"/>
    <w:rsid w:val="003946F6"/>
    <w:rsid w:val="0039472F"/>
    <w:rsid w:val="0039478A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7F4"/>
    <w:rsid w:val="0039582B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515"/>
    <w:rsid w:val="00396520"/>
    <w:rsid w:val="00396557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A42"/>
    <w:rsid w:val="00397A83"/>
    <w:rsid w:val="00397BFC"/>
    <w:rsid w:val="00397D5C"/>
    <w:rsid w:val="00397D88"/>
    <w:rsid w:val="00397F99"/>
    <w:rsid w:val="00397FF9"/>
    <w:rsid w:val="003A011F"/>
    <w:rsid w:val="003A0167"/>
    <w:rsid w:val="003A0194"/>
    <w:rsid w:val="003A01EC"/>
    <w:rsid w:val="003A031F"/>
    <w:rsid w:val="003A0364"/>
    <w:rsid w:val="003A04CD"/>
    <w:rsid w:val="003A065A"/>
    <w:rsid w:val="003A09E3"/>
    <w:rsid w:val="003A0A34"/>
    <w:rsid w:val="003A0B45"/>
    <w:rsid w:val="003A0D99"/>
    <w:rsid w:val="003A0FF0"/>
    <w:rsid w:val="003A102A"/>
    <w:rsid w:val="003A1078"/>
    <w:rsid w:val="003A1262"/>
    <w:rsid w:val="003A144F"/>
    <w:rsid w:val="003A146A"/>
    <w:rsid w:val="003A14DD"/>
    <w:rsid w:val="003A157F"/>
    <w:rsid w:val="003A1609"/>
    <w:rsid w:val="003A1852"/>
    <w:rsid w:val="003A1891"/>
    <w:rsid w:val="003A194A"/>
    <w:rsid w:val="003A1A8B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7C1"/>
    <w:rsid w:val="003A4895"/>
    <w:rsid w:val="003A48FA"/>
    <w:rsid w:val="003A495F"/>
    <w:rsid w:val="003A4AF9"/>
    <w:rsid w:val="003A4B16"/>
    <w:rsid w:val="003A4BD1"/>
    <w:rsid w:val="003A4CD2"/>
    <w:rsid w:val="003A4DA8"/>
    <w:rsid w:val="003A4DF9"/>
    <w:rsid w:val="003A4E9A"/>
    <w:rsid w:val="003A5158"/>
    <w:rsid w:val="003A520A"/>
    <w:rsid w:val="003A5413"/>
    <w:rsid w:val="003A559F"/>
    <w:rsid w:val="003A582D"/>
    <w:rsid w:val="003A582F"/>
    <w:rsid w:val="003A5974"/>
    <w:rsid w:val="003A5986"/>
    <w:rsid w:val="003A5C5B"/>
    <w:rsid w:val="003A5E61"/>
    <w:rsid w:val="003A6005"/>
    <w:rsid w:val="003A618C"/>
    <w:rsid w:val="003A63A8"/>
    <w:rsid w:val="003A66BA"/>
    <w:rsid w:val="003A687D"/>
    <w:rsid w:val="003A690A"/>
    <w:rsid w:val="003A6933"/>
    <w:rsid w:val="003A6A58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74C"/>
    <w:rsid w:val="003A7854"/>
    <w:rsid w:val="003A78DF"/>
    <w:rsid w:val="003A7ADB"/>
    <w:rsid w:val="003A7B95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0B83"/>
    <w:rsid w:val="003B0E40"/>
    <w:rsid w:val="003B101E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2038"/>
    <w:rsid w:val="003B2584"/>
    <w:rsid w:val="003B264B"/>
    <w:rsid w:val="003B28B0"/>
    <w:rsid w:val="003B2B61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F8D"/>
    <w:rsid w:val="003B50E4"/>
    <w:rsid w:val="003B5150"/>
    <w:rsid w:val="003B526C"/>
    <w:rsid w:val="003B53A5"/>
    <w:rsid w:val="003B5518"/>
    <w:rsid w:val="003B5853"/>
    <w:rsid w:val="003B5B83"/>
    <w:rsid w:val="003B5DEA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C03"/>
    <w:rsid w:val="003B6E3E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C00BE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DF1"/>
    <w:rsid w:val="003C0EF6"/>
    <w:rsid w:val="003C1000"/>
    <w:rsid w:val="003C10F7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3FB2"/>
    <w:rsid w:val="003C41E8"/>
    <w:rsid w:val="003C42DA"/>
    <w:rsid w:val="003C440E"/>
    <w:rsid w:val="003C4508"/>
    <w:rsid w:val="003C45CC"/>
    <w:rsid w:val="003C460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B9"/>
    <w:rsid w:val="003C7980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55C"/>
    <w:rsid w:val="003D166C"/>
    <w:rsid w:val="003D1970"/>
    <w:rsid w:val="003D1A14"/>
    <w:rsid w:val="003D1A42"/>
    <w:rsid w:val="003D1A78"/>
    <w:rsid w:val="003D1B31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A66"/>
    <w:rsid w:val="003D2BA9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B8C"/>
    <w:rsid w:val="003D3C1D"/>
    <w:rsid w:val="003D3E11"/>
    <w:rsid w:val="003D3F55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E92"/>
    <w:rsid w:val="003D4F62"/>
    <w:rsid w:val="003D4F7F"/>
    <w:rsid w:val="003D502F"/>
    <w:rsid w:val="003D506D"/>
    <w:rsid w:val="003D53FD"/>
    <w:rsid w:val="003D5ACF"/>
    <w:rsid w:val="003D5B5B"/>
    <w:rsid w:val="003D5BFF"/>
    <w:rsid w:val="003D5C98"/>
    <w:rsid w:val="003D5CF8"/>
    <w:rsid w:val="003D6036"/>
    <w:rsid w:val="003D60C0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ABE"/>
    <w:rsid w:val="003D7CD0"/>
    <w:rsid w:val="003D7EBD"/>
    <w:rsid w:val="003D7F81"/>
    <w:rsid w:val="003D7FDE"/>
    <w:rsid w:val="003E004A"/>
    <w:rsid w:val="003E014B"/>
    <w:rsid w:val="003E0166"/>
    <w:rsid w:val="003E027F"/>
    <w:rsid w:val="003E0666"/>
    <w:rsid w:val="003E0703"/>
    <w:rsid w:val="003E0744"/>
    <w:rsid w:val="003E0797"/>
    <w:rsid w:val="003E0B57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93E"/>
    <w:rsid w:val="003E1A1D"/>
    <w:rsid w:val="003E1D7B"/>
    <w:rsid w:val="003E1E13"/>
    <w:rsid w:val="003E2224"/>
    <w:rsid w:val="003E222F"/>
    <w:rsid w:val="003E2306"/>
    <w:rsid w:val="003E247F"/>
    <w:rsid w:val="003E2494"/>
    <w:rsid w:val="003E2B98"/>
    <w:rsid w:val="003E2D99"/>
    <w:rsid w:val="003E2DE9"/>
    <w:rsid w:val="003E2E4D"/>
    <w:rsid w:val="003E3486"/>
    <w:rsid w:val="003E378E"/>
    <w:rsid w:val="003E392F"/>
    <w:rsid w:val="003E3A5E"/>
    <w:rsid w:val="003E3D2C"/>
    <w:rsid w:val="003E3F74"/>
    <w:rsid w:val="003E408B"/>
    <w:rsid w:val="003E4227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27C"/>
    <w:rsid w:val="003E527F"/>
    <w:rsid w:val="003E5441"/>
    <w:rsid w:val="003E5754"/>
    <w:rsid w:val="003E57FA"/>
    <w:rsid w:val="003E5820"/>
    <w:rsid w:val="003E5821"/>
    <w:rsid w:val="003E5A68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53E"/>
    <w:rsid w:val="003E76BC"/>
    <w:rsid w:val="003E79B6"/>
    <w:rsid w:val="003E7C8A"/>
    <w:rsid w:val="003E7D33"/>
    <w:rsid w:val="003E7F61"/>
    <w:rsid w:val="003F01B4"/>
    <w:rsid w:val="003F0283"/>
    <w:rsid w:val="003F02F7"/>
    <w:rsid w:val="003F065E"/>
    <w:rsid w:val="003F085D"/>
    <w:rsid w:val="003F0D59"/>
    <w:rsid w:val="003F0EA9"/>
    <w:rsid w:val="003F0F6F"/>
    <w:rsid w:val="003F1068"/>
    <w:rsid w:val="003F11DA"/>
    <w:rsid w:val="003F1517"/>
    <w:rsid w:val="003F16BC"/>
    <w:rsid w:val="003F1712"/>
    <w:rsid w:val="003F198E"/>
    <w:rsid w:val="003F1B35"/>
    <w:rsid w:val="003F1D43"/>
    <w:rsid w:val="003F1E1B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B3"/>
    <w:rsid w:val="003F2D4D"/>
    <w:rsid w:val="003F2DAB"/>
    <w:rsid w:val="003F2F09"/>
    <w:rsid w:val="003F314C"/>
    <w:rsid w:val="003F3208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494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609"/>
    <w:rsid w:val="003F6735"/>
    <w:rsid w:val="003F68BC"/>
    <w:rsid w:val="003F699D"/>
    <w:rsid w:val="003F6C2C"/>
    <w:rsid w:val="003F6CCB"/>
    <w:rsid w:val="003F6D33"/>
    <w:rsid w:val="003F7160"/>
    <w:rsid w:val="003F7186"/>
    <w:rsid w:val="003F7403"/>
    <w:rsid w:val="003F78B9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908"/>
    <w:rsid w:val="0040090C"/>
    <w:rsid w:val="00400AAB"/>
    <w:rsid w:val="00400B5F"/>
    <w:rsid w:val="00400C27"/>
    <w:rsid w:val="00400C80"/>
    <w:rsid w:val="00400CD3"/>
    <w:rsid w:val="00400D5A"/>
    <w:rsid w:val="00400DB8"/>
    <w:rsid w:val="00400F4A"/>
    <w:rsid w:val="0040114C"/>
    <w:rsid w:val="00401210"/>
    <w:rsid w:val="0040125C"/>
    <w:rsid w:val="00401354"/>
    <w:rsid w:val="0040145F"/>
    <w:rsid w:val="004014D5"/>
    <w:rsid w:val="0040153D"/>
    <w:rsid w:val="004015C8"/>
    <w:rsid w:val="004016A6"/>
    <w:rsid w:val="004017A6"/>
    <w:rsid w:val="00401897"/>
    <w:rsid w:val="00401A0B"/>
    <w:rsid w:val="00401A1B"/>
    <w:rsid w:val="00401BFF"/>
    <w:rsid w:val="00401C57"/>
    <w:rsid w:val="00401DF6"/>
    <w:rsid w:val="00401EB8"/>
    <w:rsid w:val="004020B9"/>
    <w:rsid w:val="004021B4"/>
    <w:rsid w:val="004023CB"/>
    <w:rsid w:val="004024E4"/>
    <w:rsid w:val="004025B5"/>
    <w:rsid w:val="00402703"/>
    <w:rsid w:val="0040282B"/>
    <w:rsid w:val="00402864"/>
    <w:rsid w:val="00402984"/>
    <w:rsid w:val="00402A1B"/>
    <w:rsid w:val="00402BB1"/>
    <w:rsid w:val="00402C36"/>
    <w:rsid w:val="00402E24"/>
    <w:rsid w:val="00402EA3"/>
    <w:rsid w:val="00402EBA"/>
    <w:rsid w:val="004033F6"/>
    <w:rsid w:val="004036AB"/>
    <w:rsid w:val="00403ACB"/>
    <w:rsid w:val="00403AD9"/>
    <w:rsid w:val="00403C55"/>
    <w:rsid w:val="00403C7E"/>
    <w:rsid w:val="00403C9E"/>
    <w:rsid w:val="00403CF5"/>
    <w:rsid w:val="00403E78"/>
    <w:rsid w:val="0040417B"/>
    <w:rsid w:val="0040434A"/>
    <w:rsid w:val="00404458"/>
    <w:rsid w:val="004044F8"/>
    <w:rsid w:val="00404508"/>
    <w:rsid w:val="00404838"/>
    <w:rsid w:val="0040483E"/>
    <w:rsid w:val="00404DD4"/>
    <w:rsid w:val="00404E3F"/>
    <w:rsid w:val="00404E43"/>
    <w:rsid w:val="00404F65"/>
    <w:rsid w:val="00404FBF"/>
    <w:rsid w:val="00405034"/>
    <w:rsid w:val="00405130"/>
    <w:rsid w:val="00405417"/>
    <w:rsid w:val="004054A5"/>
    <w:rsid w:val="00405C81"/>
    <w:rsid w:val="00405F4A"/>
    <w:rsid w:val="004060E9"/>
    <w:rsid w:val="00406197"/>
    <w:rsid w:val="00406662"/>
    <w:rsid w:val="004066E0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B5"/>
    <w:rsid w:val="004078B8"/>
    <w:rsid w:val="00407971"/>
    <w:rsid w:val="00407A59"/>
    <w:rsid w:val="004100F9"/>
    <w:rsid w:val="004101DE"/>
    <w:rsid w:val="004102CF"/>
    <w:rsid w:val="00410504"/>
    <w:rsid w:val="0041064D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BB"/>
    <w:rsid w:val="004136CD"/>
    <w:rsid w:val="00413833"/>
    <w:rsid w:val="0041386E"/>
    <w:rsid w:val="0041393E"/>
    <w:rsid w:val="004139A2"/>
    <w:rsid w:val="004139C3"/>
    <w:rsid w:val="00413A3A"/>
    <w:rsid w:val="00413AF5"/>
    <w:rsid w:val="00413D14"/>
    <w:rsid w:val="00413DAF"/>
    <w:rsid w:val="00413DFB"/>
    <w:rsid w:val="00414155"/>
    <w:rsid w:val="0041423D"/>
    <w:rsid w:val="004142CE"/>
    <w:rsid w:val="00414345"/>
    <w:rsid w:val="0041442A"/>
    <w:rsid w:val="004146C5"/>
    <w:rsid w:val="0041484B"/>
    <w:rsid w:val="00414889"/>
    <w:rsid w:val="004149F2"/>
    <w:rsid w:val="00414A74"/>
    <w:rsid w:val="00414C6D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50B"/>
    <w:rsid w:val="0041656C"/>
    <w:rsid w:val="00416690"/>
    <w:rsid w:val="004166AA"/>
    <w:rsid w:val="00416943"/>
    <w:rsid w:val="00416A3D"/>
    <w:rsid w:val="00416A63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DF4"/>
    <w:rsid w:val="00417EC1"/>
    <w:rsid w:val="00420057"/>
    <w:rsid w:val="0042017B"/>
    <w:rsid w:val="0042019D"/>
    <w:rsid w:val="00420239"/>
    <w:rsid w:val="00420468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6"/>
    <w:rsid w:val="004215E7"/>
    <w:rsid w:val="00421601"/>
    <w:rsid w:val="0042182C"/>
    <w:rsid w:val="00421966"/>
    <w:rsid w:val="004219B6"/>
    <w:rsid w:val="004219C5"/>
    <w:rsid w:val="00421D32"/>
    <w:rsid w:val="00421ECC"/>
    <w:rsid w:val="00422124"/>
    <w:rsid w:val="004222F9"/>
    <w:rsid w:val="004224B0"/>
    <w:rsid w:val="004226A6"/>
    <w:rsid w:val="0042271B"/>
    <w:rsid w:val="0042283B"/>
    <w:rsid w:val="00422C84"/>
    <w:rsid w:val="00422C92"/>
    <w:rsid w:val="00422CE5"/>
    <w:rsid w:val="00422D73"/>
    <w:rsid w:val="00422DA0"/>
    <w:rsid w:val="00422E71"/>
    <w:rsid w:val="0042301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31B"/>
    <w:rsid w:val="0042551A"/>
    <w:rsid w:val="00425686"/>
    <w:rsid w:val="00425754"/>
    <w:rsid w:val="004257AE"/>
    <w:rsid w:val="004258BD"/>
    <w:rsid w:val="00425998"/>
    <w:rsid w:val="004259D2"/>
    <w:rsid w:val="00425BC6"/>
    <w:rsid w:val="00425E97"/>
    <w:rsid w:val="00425F77"/>
    <w:rsid w:val="00425FD1"/>
    <w:rsid w:val="0042619A"/>
    <w:rsid w:val="004262DB"/>
    <w:rsid w:val="00426439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91D"/>
    <w:rsid w:val="004279BC"/>
    <w:rsid w:val="00427B3A"/>
    <w:rsid w:val="00427BCA"/>
    <w:rsid w:val="00427D16"/>
    <w:rsid w:val="00427E07"/>
    <w:rsid w:val="00427FDB"/>
    <w:rsid w:val="004300CD"/>
    <w:rsid w:val="004301B9"/>
    <w:rsid w:val="004306E7"/>
    <w:rsid w:val="0043081F"/>
    <w:rsid w:val="004308BD"/>
    <w:rsid w:val="004308C4"/>
    <w:rsid w:val="004308C9"/>
    <w:rsid w:val="00430A14"/>
    <w:rsid w:val="00430A18"/>
    <w:rsid w:val="00430AA6"/>
    <w:rsid w:val="00430D0C"/>
    <w:rsid w:val="00431256"/>
    <w:rsid w:val="0043128B"/>
    <w:rsid w:val="004312BF"/>
    <w:rsid w:val="004313C7"/>
    <w:rsid w:val="00431592"/>
    <w:rsid w:val="0043165C"/>
    <w:rsid w:val="00431767"/>
    <w:rsid w:val="00431A75"/>
    <w:rsid w:val="00431A79"/>
    <w:rsid w:val="00431B24"/>
    <w:rsid w:val="00431C27"/>
    <w:rsid w:val="00431F6B"/>
    <w:rsid w:val="00431F90"/>
    <w:rsid w:val="00432038"/>
    <w:rsid w:val="004320CF"/>
    <w:rsid w:val="0043216A"/>
    <w:rsid w:val="004321D2"/>
    <w:rsid w:val="004322B5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C3B"/>
    <w:rsid w:val="00432ECF"/>
    <w:rsid w:val="00432F73"/>
    <w:rsid w:val="00432FB8"/>
    <w:rsid w:val="004330E9"/>
    <w:rsid w:val="004331ED"/>
    <w:rsid w:val="00433279"/>
    <w:rsid w:val="004332F9"/>
    <w:rsid w:val="0043349D"/>
    <w:rsid w:val="00433684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334"/>
    <w:rsid w:val="00434545"/>
    <w:rsid w:val="004347F4"/>
    <w:rsid w:val="00434B32"/>
    <w:rsid w:val="00434C50"/>
    <w:rsid w:val="00434CA3"/>
    <w:rsid w:val="00434CC0"/>
    <w:rsid w:val="00434E30"/>
    <w:rsid w:val="00434E83"/>
    <w:rsid w:val="0043515D"/>
    <w:rsid w:val="00435390"/>
    <w:rsid w:val="00435413"/>
    <w:rsid w:val="00435419"/>
    <w:rsid w:val="0043543A"/>
    <w:rsid w:val="004355B0"/>
    <w:rsid w:val="0043577D"/>
    <w:rsid w:val="0043578E"/>
    <w:rsid w:val="00435830"/>
    <w:rsid w:val="00435999"/>
    <w:rsid w:val="00435B9A"/>
    <w:rsid w:val="00435C88"/>
    <w:rsid w:val="00435EB1"/>
    <w:rsid w:val="00435FED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6E"/>
    <w:rsid w:val="00436FFF"/>
    <w:rsid w:val="0043714B"/>
    <w:rsid w:val="00437158"/>
    <w:rsid w:val="00437320"/>
    <w:rsid w:val="0043753F"/>
    <w:rsid w:val="0043755E"/>
    <w:rsid w:val="0043785E"/>
    <w:rsid w:val="00437A1E"/>
    <w:rsid w:val="0044009F"/>
    <w:rsid w:val="00440174"/>
    <w:rsid w:val="004403D4"/>
    <w:rsid w:val="004406CD"/>
    <w:rsid w:val="004407F3"/>
    <w:rsid w:val="004408DB"/>
    <w:rsid w:val="00440AFA"/>
    <w:rsid w:val="00440D5E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398"/>
    <w:rsid w:val="004424C0"/>
    <w:rsid w:val="00442676"/>
    <w:rsid w:val="00442A49"/>
    <w:rsid w:val="00442ACD"/>
    <w:rsid w:val="00442B12"/>
    <w:rsid w:val="00442D1A"/>
    <w:rsid w:val="00442D51"/>
    <w:rsid w:val="00442DC8"/>
    <w:rsid w:val="00443054"/>
    <w:rsid w:val="004432C3"/>
    <w:rsid w:val="0044332F"/>
    <w:rsid w:val="00443421"/>
    <w:rsid w:val="004434FB"/>
    <w:rsid w:val="0044359D"/>
    <w:rsid w:val="004435CF"/>
    <w:rsid w:val="0044377F"/>
    <w:rsid w:val="004437D9"/>
    <w:rsid w:val="00443AAA"/>
    <w:rsid w:val="00443DBF"/>
    <w:rsid w:val="00444012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E2"/>
    <w:rsid w:val="00444BEC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41"/>
    <w:rsid w:val="00446C61"/>
    <w:rsid w:val="00446CE8"/>
    <w:rsid w:val="00446D3E"/>
    <w:rsid w:val="00447045"/>
    <w:rsid w:val="004470C0"/>
    <w:rsid w:val="0044726B"/>
    <w:rsid w:val="00447361"/>
    <w:rsid w:val="004477B4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22"/>
    <w:rsid w:val="0045048F"/>
    <w:rsid w:val="0045063A"/>
    <w:rsid w:val="0045083D"/>
    <w:rsid w:val="00450871"/>
    <w:rsid w:val="00450A0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99A"/>
    <w:rsid w:val="00452E35"/>
    <w:rsid w:val="00452F2A"/>
    <w:rsid w:val="00453071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BD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211"/>
    <w:rsid w:val="004563C0"/>
    <w:rsid w:val="004564F4"/>
    <w:rsid w:val="00456581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A1"/>
    <w:rsid w:val="00457621"/>
    <w:rsid w:val="0045769F"/>
    <w:rsid w:val="0045771B"/>
    <w:rsid w:val="0045775F"/>
    <w:rsid w:val="00457761"/>
    <w:rsid w:val="0045776B"/>
    <w:rsid w:val="0045781E"/>
    <w:rsid w:val="00457CA8"/>
    <w:rsid w:val="00457E73"/>
    <w:rsid w:val="00457EFE"/>
    <w:rsid w:val="0046030D"/>
    <w:rsid w:val="0046049B"/>
    <w:rsid w:val="00460675"/>
    <w:rsid w:val="004607A2"/>
    <w:rsid w:val="00460A48"/>
    <w:rsid w:val="00460A97"/>
    <w:rsid w:val="00460AD0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58C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E0"/>
    <w:rsid w:val="004646D9"/>
    <w:rsid w:val="00464F30"/>
    <w:rsid w:val="00465035"/>
    <w:rsid w:val="00465182"/>
    <w:rsid w:val="00465353"/>
    <w:rsid w:val="00465693"/>
    <w:rsid w:val="0046576D"/>
    <w:rsid w:val="00465C9C"/>
    <w:rsid w:val="00465E30"/>
    <w:rsid w:val="00466115"/>
    <w:rsid w:val="0046628A"/>
    <w:rsid w:val="0046641E"/>
    <w:rsid w:val="0046666B"/>
    <w:rsid w:val="0046684D"/>
    <w:rsid w:val="004669D8"/>
    <w:rsid w:val="00466BCA"/>
    <w:rsid w:val="00466BD6"/>
    <w:rsid w:val="00466DA2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6B"/>
    <w:rsid w:val="00472DE8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2F1"/>
    <w:rsid w:val="0047455E"/>
    <w:rsid w:val="00474892"/>
    <w:rsid w:val="004748BA"/>
    <w:rsid w:val="004748E0"/>
    <w:rsid w:val="00474A28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2A"/>
    <w:rsid w:val="004752C8"/>
    <w:rsid w:val="004753DB"/>
    <w:rsid w:val="004755E7"/>
    <w:rsid w:val="00475666"/>
    <w:rsid w:val="00475798"/>
    <w:rsid w:val="004757E1"/>
    <w:rsid w:val="00475857"/>
    <w:rsid w:val="00475970"/>
    <w:rsid w:val="00475A8D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31D"/>
    <w:rsid w:val="00476387"/>
    <w:rsid w:val="0047640A"/>
    <w:rsid w:val="0047647B"/>
    <w:rsid w:val="004766CC"/>
    <w:rsid w:val="00476B34"/>
    <w:rsid w:val="00476D15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C44"/>
    <w:rsid w:val="00477DE5"/>
    <w:rsid w:val="00477F15"/>
    <w:rsid w:val="00477F8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179"/>
    <w:rsid w:val="004812A1"/>
    <w:rsid w:val="004815A2"/>
    <w:rsid w:val="0048179C"/>
    <w:rsid w:val="00481893"/>
    <w:rsid w:val="00481A83"/>
    <w:rsid w:val="00481C26"/>
    <w:rsid w:val="00482026"/>
    <w:rsid w:val="004824E0"/>
    <w:rsid w:val="004824E5"/>
    <w:rsid w:val="00482537"/>
    <w:rsid w:val="004826EA"/>
    <w:rsid w:val="0048273C"/>
    <w:rsid w:val="0048278A"/>
    <w:rsid w:val="00482824"/>
    <w:rsid w:val="00482ACA"/>
    <w:rsid w:val="00482CAF"/>
    <w:rsid w:val="00482E4E"/>
    <w:rsid w:val="00482E86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4D"/>
    <w:rsid w:val="00483E83"/>
    <w:rsid w:val="00483FDD"/>
    <w:rsid w:val="004840EC"/>
    <w:rsid w:val="00484155"/>
    <w:rsid w:val="00484276"/>
    <w:rsid w:val="004842EB"/>
    <w:rsid w:val="004844D9"/>
    <w:rsid w:val="00484978"/>
    <w:rsid w:val="00484AD4"/>
    <w:rsid w:val="00484C79"/>
    <w:rsid w:val="00484C8C"/>
    <w:rsid w:val="00484D0D"/>
    <w:rsid w:val="00484D2E"/>
    <w:rsid w:val="00485066"/>
    <w:rsid w:val="00485252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620D"/>
    <w:rsid w:val="0048623A"/>
    <w:rsid w:val="00486245"/>
    <w:rsid w:val="00486489"/>
    <w:rsid w:val="0048649D"/>
    <w:rsid w:val="004865F3"/>
    <w:rsid w:val="0048699E"/>
    <w:rsid w:val="00486A51"/>
    <w:rsid w:val="00486C86"/>
    <w:rsid w:val="00486C94"/>
    <w:rsid w:val="004874F8"/>
    <w:rsid w:val="00487601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291"/>
    <w:rsid w:val="004903C4"/>
    <w:rsid w:val="004905F6"/>
    <w:rsid w:val="004906E4"/>
    <w:rsid w:val="00490737"/>
    <w:rsid w:val="00490765"/>
    <w:rsid w:val="0049094C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BB7"/>
    <w:rsid w:val="00491C32"/>
    <w:rsid w:val="00491EA3"/>
    <w:rsid w:val="00491EF6"/>
    <w:rsid w:val="00491F31"/>
    <w:rsid w:val="00491F36"/>
    <w:rsid w:val="00492024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300E"/>
    <w:rsid w:val="00493022"/>
    <w:rsid w:val="00493026"/>
    <w:rsid w:val="0049313B"/>
    <w:rsid w:val="004933D7"/>
    <w:rsid w:val="00493591"/>
    <w:rsid w:val="0049381C"/>
    <w:rsid w:val="004938AE"/>
    <w:rsid w:val="00493B0C"/>
    <w:rsid w:val="00493B44"/>
    <w:rsid w:val="00493C8F"/>
    <w:rsid w:val="00493CD2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659"/>
    <w:rsid w:val="0049475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466"/>
    <w:rsid w:val="0049649C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994"/>
    <w:rsid w:val="004A0C34"/>
    <w:rsid w:val="004A0CC0"/>
    <w:rsid w:val="004A0DD0"/>
    <w:rsid w:val="004A0DFE"/>
    <w:rsid w:val="004A0FD4"/>
    <w:rsid w:val="004A0FE4"/>
    <w:rsid w:val="004A1181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B11"/>
    <w:rsid w:val="004A4EAE"/>
    <w:rsid w:val="004A5BC3"/>
    <w:rsid w:val="004A5BFC"/>
    <w:rsid w:val="004A5FE9"/>
    <w:rsid w:val="004A6005"/>
    <w:rsid w:val="004A6014"/>
    <w:rsid w:val="004A62DD"/>
    <w:rsid w:val="004A653C"/>
    <w:rsid w:val="004A6634"/>
    <w:rsid w:val="004A6698"/>
    <w:rsid w:val="004A67D3"/>
    <w:rsid w:val="004A6CF6"/>
    <w:rsid w:val="004A7039"/>
    <w:rsid w:val="004A7096"/>
    <w:rsid w:val="004A73A9"/>
    <w:rsid w:val="004A7443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1C2"/>
    <w:rsid w:val="004B030B"/>
    <w:rsid w:val="004B05D2"/>
    <w:rsid w:val="004B06A5"/>
    <w:rsid w:val="004B07C0"/>
    <w:rsid w:val="004B084D"/>
    <w:rsid w:val="004B0BFF"/>
    <w:rsid w:val="004B0D43"/>
    <w:rsid w:val="004B0DF2"/>
    <w:rsid w:val="004B0E57"/>
    <w:rsid w:val="004B0FBD"/>
    <w:rsid w:val="004B10C5"/>
    <w:rsid w:val="004B12AB"/>
    <w:rsid w:val="004B1305"/>
    <w:rsid w:val="004B133A"/>
    <w:rsid w:val="004B1423"/>
    <w:rsid w:val="004B14AC"/>
    <w:rsid w:val="004B14B9"/>
    <w:rsid w:val="004B14FA"/>
    <w:rsid w:val="004B16EB"/>
    <w:rsid w:val="004B19F2"/>
    <w:rsid w:val="004B1CC3"/>
    <w:rsid w:val="004B1DF6"/>
    <w:rsid w:val="004B2193"/>
    <w:rsid w:val="004B229B"/>
    <w:rsid w:val="004B239B"/>
    <w:rsid w:val="004B25D2"/>
    <w:rsid w:val="004B2804"/>
    <w:rsid w:val="004B292E"/>
    <w:rsid w:val="004B2987"/>
    <w:rsid w:val="004B2B34"/>
    <w:rsid w:val="004B2B95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D12"/>
    <w:rsid w:val="004B3F66"/>
    <w:rsid w:val="004B425D"/>
    <w:rsid w:val="004B42FA"/>
    <w:rsid w:val="004B4324"/>
    <w:rsid w:val="004B4571"/>
    <w:rsid w:val="004B45D5"/>
    <w:rsid w:val="004B4717"/>
    <w:rsid w:val="004B4C47"/>
    <w:rsid w:val="004B4DAC"/>
    <w:rsid w:val="004B4DAF"/>
    <w:rsid w:val="004B4EAF"/>
    <w:rsid w:val="004B4F72"/>
    <w:rsid w:val="004B4FB7"/>
    <w:rsid w:val="004B4FCA"/>
    <w:rsid w:val="004B4FFF"/>
    <w:rsid w:val="004B536A"/>
    <w:rsid w:val="004B5429"/>
    <w:rsid w:val="004B5488"/>
    <w:rsid w:val="004B54B3"/>
    <w:rsid w:val="004B54B7"/>
    <w:rsid w:val="004B566B"/>
    <w:rsid w:val="004B5702"/>
    <w:rsid w:val="004B5956"/>
    <w:rsid w:val="004B5B54"/>
    <w:rsid w:val="004B5B69"/>
    <w:rsid w:val="004B5B97"/>
    <w:rsid w:val="004B5BC0"/>
    <w:rsid w:val="004B5C81"/>
    <w:rsid w:val="004B5CA7"/>
    <w:rsid w:val="004B5D81"/>
    <w:rsid w:val="004B5F00"/>
    <w:rsid w:val="004B61C3"/>
    <w:rsid w:val="004B65DA"/>
    <w:rsid w:val="004B6742"/>
    <w:rsid w:val="004B689B"/>
    <w:rsid w:val="004B69AF"/>
    <w:rsid w:val="004B6B6A"/>
    <w:rsid w:val="004B6D7E"/>
    <w:rsid w:val="004B6EBE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16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41D"/>
    <w:rsid w:val="004C15D8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814"/>
    <w:rsid w:val="004C29D5"/>
    <w:rsid w:val="004C2A06"/>
    <w:rsid w:val="004C2A3B"/>
    <w:rsid w:val="004C2A3C"/>
    <w:rsid w:val="004C2B93"/>
    <w:rsid w:val="004C2C18"/>
    <w:rsid w:val="004C2DB8"/>
    <w:rsid w:val="004C2F5D"/>
    <w:rsid w:val="004C2FCE"/>
    <w:rsid w:val="004C3339"/>
    <w:rsid w:val="004C34FE"/>
    <w:rsid w:val="004C3805"/>
    <w:rsid w:val="004C381A"/>
    <w:rsid w:val="004C38A7"/>
    <w:rsid w:val="004C3BD3"/>
    <w:rsid w:val="004C3C64"/>
    <w:rsid w:val="004C3DC3"/>
    <w:rsid w:val="004C3E89"/>
    <w:rsid w:val="004C403F"/>
    <w:rsid w:val="004C4129"/>
    <w:rsid w:val="004C4335"/>
    <w:rsid w:val="004C433A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570"/>
    <w:rsid w:val="004C5861"/>
    <w:rsid w:val="004C588D"/>
    <w:rsid w:val="004C5CE9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A7B"/>
    <w:rsid w:val="004C6A8F"/>
    <w:rsid w:val="004C6B19"/>
    <w:rsid w:val="004C6BCF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2EF"/>
    <w:rsid w:val="004D036E"/>
    <w:rsid w:val="004D03CB"/>
    <w:rsid w:val="004D042D"/>
    <w:rsid w:val="004D048F"/>
    <w:rsid w:val="004D0518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4"/>
    <w:rsid w:val="004D186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7C9"/>
    <w:rsid w:val="004D4833"/>
    <w:rsid w:val="004D4981"/>
    <w:rsid w:val="004D4A96"/>
    <w:rsid w:val="004D4C1B"/>
    <w:rsid w:val="004D4D05"/>
    <w:rsid w:val="004D4D08"/>
    <w:rsid w:val="004D4D1D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535"/>
    <w:rsid w:val="004D656C"/>
    <w:rsid w:val="004D66AA"/>
    <w:rsid w:val="004D66CD"/>
    <w:rsid w:val="004D67F4"/>
    <w:rsid w:val="004D680D"/>
    <w:rsid w:val="004D68AE"/>
    <w:rsid w:val="004D69A9"/>
    <w:rsid w:val="004D700C"/>
    <w:rsid w:val="004D703E"/>
    <w:rsid w:val="004D72DB"/>
    <w:rsid w:val="004D739A"/>
    <w:rsid w:val="004D73F9"/>
    <w:rsid w:val="004D7500"/>
    <w:rsid w:val="004D796C"/>
    <w:rsid w:val="004D79AE"/>
    <w:rsid w:val="004D7E23"/>
    <w:rsid w:val="004E0091"/>
    <w:rsid w:val="004E02C9"/>
    <w:rsid w:val="004E036E"/>
    <w:rsid w:val="004E067A"/>
    <w:rsid w:val="004E06F5"/>
    <w:rsid w:val="004E08D3"/>
    <w:rsid w:val="004E090F"/>
    <w:rsid w:val="004E0949"/>
    <w:rsid w:val="004E098C"/>
    <w:rsid w:val="004E0997"/>
    <w:rsid w:val="004E0A5B"/>
    <w:rsid w:val="004E0A79"/>
    <w:rsid w:val="004E0B9A"/>
    <w:rsid w:val="004E0D3E"/>
    <w:rsid w:val="004E0E17"/>
    <w:rsid w:val="004E0EF7"/>
    <w:rsid w:val="004E1006"/>
    <w:rsid w:val="004E1057"/>
    <w:rsid w:val="004E113A"/>
    <w:rsid w:val="004E11F5"/>
    <w:rsid w:val="004E13F9"/>
    <w:rsid w:val="004E147B"/>
    <w:rsid w:val="004E19C7"/>
    <w:rsid w:val="004E1C34"/>
    <w:rsid w:val="004E1C9E"/>
    <w:rsid w:val="004E1CC6"/>
    <w:rsid w:val="004E1DCB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66"/>
    <w:rsid w:val="004E5454"/>
    <w:rsid w:val="004E54A8"/>
    <w:rsid w:val="004E54DA"/>
    <w:rsid w:val="004E55BC"/>
    <w:rsid w:val="004E5865"/>
    <w:rsid w:val="004E5AD6"/>
    <w:rsid w:val="004E5BB5"/>
    <w:rsid w:val="004E61DC"/>
    <w:rsid w:val="004E6594"/>
    <w:rsid w:val="004E67BF"/>
    <w:rsid w:val="004E685F"/>
    <w:rsid w:val="004E6B80"/>
    <w:rsid w:val="004E6CD7"/>
    <w:rsid w:val="004E6D82"/>
    <w:rsid w:val="004E6DE3"/>
    <w:rsid w:val="004E6E59"/>
    <w:rsid w:val="004E6F4E"/>
    <w:rsid w:val="004E7004"/>
    <w:rsid w:val="004E7185"/>
    <w:rsid w:val="004E75F5"/>
    <w:rsid w:val="004E76CD"/>
    <w:rsid w:val="004E7716"/>
    <w:rsid w:val="004E78B5"/>
    <w:rsid w:val="004E7967"/>
    <w:rsid w:val="004E7A78"/>
    <w:rsid w:val="004E7B4A"/>
    <w:rsid w:val="004E7B5E"/>
    <w:rsid w:val="004E7E49"/>
    <w:rsid w:val="004E7EC7"/>
    <w:rsid w:val="004E7FC8"/>
    <w:rsid w:val="004E7FE4"/>
    <w:rsid w:val="004F0023"/>
    <w:rsid w:val="004F002B"/>
    <w:rsid w:val="004F04B0"/>
    <w:rsid w:val="004F04B8"/>
    <w:rsid w:val="004F0698"/>
    <w:rsid w:val="004F0860"/>
    <w:rsid w:val="004F08C4"/>
    <w:rsid w:val="004F08DF"/>
    <w:rsid w:val="004F09F4"/>
    <w:rsid w:val="004F0A29"/>
    <w:rsid w:val="004F0A65"/>
    <w:rsid w:val="004F0F86"/>
    <w:rsid w:val="004F0FB3"/>
    <w:rsid w:val="004F102B"/>
    <w:rsid w:val="004F1042"/>
    <w:rsid w:val="004F1216"/>
    <w:rsid w:val="004F12A8"/>
    <w:rsid w:val="004F13DC"/>
    <w:rsid w:val="004F1627"/>
    <w:rsid w:val="004F17B5"/>
    <w:rsid w:val="004F18C2"/>
    <w:rsid w:val="004F196B"/>
    <w:rsid w:val="004F19E0"/>
    <w:rsid w:val="004F19E8"/>
    <w:rsid w:val="004F1BF5"/>
    <w:rsid w:val="004F1C94"/>
    <w:rsid w:val="004F1D13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E7B"/>
    <w:rsid w:val="004F3EF4"/>
    <w:rsid w:val="004F43EE"/>
    <w:rsid w:val="004F4419"/>
    <w:rsid w:val="004F463E"/>
    <w:rsid w:val="004F471B"/>
    <w:rsid w:val="004F4721"/>
    <w:rsid w:val="004F49D6"/>
    <w:rsid w:val="004F4AC5"/>
    <w:rsid w:val="004F4B32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1FB"/>
    <w:rsid w:val="004F6201"/>
    <w:rsid w:val="004F62CF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ED"/>
    <w:rsid w:val="0050009F"/>
    <w:rsid w:val="0050014E"/>
    <w:rsid w:val="005004C9"/>
    <w:rsid w:val="00500590"/>
    <w:rsid w:val="005007CA"/>
    <w:rsid w:val="00500878"/>
    <w:rsid w:val="00500975"/>
    <w:rsid w:val="00500C2F"/>
    <w:rsid w:val="00500C7C"/>
    <w:rsid w:val="00500E18"/>
    <w:rsid w:val="00501403"/>
    <w:rsid w:val="005015FA"/>
    <w:rsid w:val="005016E7"/>
    <w:rsid w:val="00501838"/>
    <w:rsid w:val="0050189B"/>
    <w:rsid w:val="005018BA"/>
    <w:rsid w:val="00501C3E"/>
    <w:rsid w:val="00501DEA"/>
    <w:rsid w:val="00501F95"/>
    <w:rsid w:val="0050220E"/>
    <w:rsid w:val="00502329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B1"/>
    <w:rsid w:val="00503DBA"/>
    <w:rsid w:val="00503E35"/>
    <w:rsid w:val="00503EA2"/>
    <w:rsid w:val="00503EEF"/>
    <w:rsid w:val="00503EF2"/>
    <w:rsid w:val="00503F10"/>
    <w:rsid w:val="0050404E"/>
    <w:rsid w:val="0050414F"/>
    <w:rsid w:val="00504575"/>
    <w:rsid w:val="00504747"/>
    <w:rsid w:val="00504B2A"/>
    <w:rsid w:val="00504BC5"/>
    <w:rsid w:val="00504D58"/>
    <w:rsid w:val="00504F10"/>
    <w:rsid w:val="00504F20"/>
    <w:rsid w:val="00504FA2"/>
    <w:rsid w:val="00504FCB"/>
    <w:rsid w:val="00505016"/>
    <w:rsid w:val="005050A4"/>
    <w:rsid w:val="0050513A"/>
    <w:rsid w:val="00505A0F"/>
    <w:rsid w:val="00505B61"/>
    <w:rsid w:val="00505CB6"/>
    <w:rsid w:val="00506019"/>
    <w:rsid w:val="0050617C"/>
    <w:rsid w:val="0050626E"/>
    <w:rsid w:val="00506513"/>
    <w:rsid w:val="005067B2"/>
    <w:rsid w:val="00506837"/>
    <w:rsid w:val="005069BC"/>
    <w:rsid w:val="00506C5E"/>
    <w:rsid w:val="00506D24"/>
    <w:rsid w:val="00506E67"/>
    <w:rsid w:val="00507045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D34"/>
    <w:rsid w:val="00507E10"/>
    <w:rsid w:val="00507FB6"/>
    <w:rsid w:val="005100DF"/>
    <w:rsid w:val="005102FB"/>
    <w:rsid w:val="0051041C"/>
    <w:rsid w:val="00510452"/>
    <w:rsid w:val="0051048A"/>
    <w:rsid w:val="005104AF"/>
    <w:rsid w:val="0051076A"/>
    <w:rsid w:val="0051082B"/>
    <w:rsid w:val="00510842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5C2"/>
    <w:rsid w:val="0051366E"/>
    <w:rsid w:val="00513AF4"/>
    <w:rsid w:val="00513C6F"/>
    <w:rsid w:val="00513D36"/>
    <w:rsid w:val="00513DC8"/>
    <w:rsid w:val="00513E46"/>
    <w:rsid w:val="00513E7C"/>
    <w:rsid w:val="00514031"/>
    <w:rsid w:val="005140AE"/>
    <w:rsid w:val="00514283"/>
    <w:rsid w:val="005142BE"/>
    <w:rsid w:val="005146DE"/>
    <w:rsid w:val="0051495B"/>
    <w:rsid w:val="00514998"/>
    <w:rsid w:val="005149D9"/>
    <w:rsid w:val="00514A09"/>
    <w:rsid w:val="00514B55"/>
    <w:rsid w:val="00514BFA"/>
    <w:rsid w:val="00514C02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6F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199"/>
    <w:rsid w:val="005212A0"/>
    <w:rsid w:val="00521473"/>
    <w:rsid w:val="00521766"/>
    <w:rsid w:val="005218AD"/>
    <w:rsid w:val="0052191C"/>
    <w:rsid w:val="00521D48"/>
    <w:rsid w:val="00521ED1"/>
    <w:rsid w:val="00522066"/>
    <w:rsid w:val="00522125"/>
    <w:rsid w:val="0052229D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30291"/>
    <w:rsid w:val="005302A4"/>
    <w:rsid w:val="005302EC"/>
    <w:rsid w:val="005303AB"/>
    <w:rsid w:val="00530410"/>
    <w:rsid w:val="0053042E"/>
    <w:rsid w:val="0053043C"/>
    <w:rsid w:val="0053067E"/>
    <w:rsid w:val="00530904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DA3"/>
    <w:rsid w:val="00531FC1"/>
    <w:rsid w:val="005321A0"/>
    <w:rsid w:val="005321B9"/>
    <w:rsid w:val="0053223C"/>
    <w:rsid w:val="0053237E"/>
    <w:rsid w:val="00532462"/>
    <w:rsid w:val="00532738"/>
    <w:rsid w:val="005327AD"/>
    <w:rsid w:val="005329E9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8B5"/>
    <w:rsid w:val="00534921"/>
    <w:rsid w:val="005349D1"/>
    <w:rsid w:val="005349FA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D"/>
    <w:rsid w:val="00535CFA"/>
    <w:rsid w:val="00535DEE"/>
    <w:rsid w:val="00536084"/>
    <w:rsid w:val="00536263"/>
    <w:rsid w:val="0053630D"/>
    <w:rsid w:val="005363D8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6ED1"/>
    <w:rsid w:val="0053707D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F98"/>
    <w:rsid w:val="0054100F"/>
    <w:rsid w:val="00541043"/>
    <w:rsid w:val="00541069"/>
    <w:rsid w:val="005410D4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CB"/>
    <w:rsid w:val="00543230"/>
    <w:rsid w:val="005432E9"/>
    <w:rsid w:val="0054337D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B7B"/>
    <w:rsid w:val="00544D61"/>
    <w:rsid w:val="00544DF6"/>
    <w:rsid w:val="00544E33"/>
    <w:rsid w:val="00544F12"/>
    <w:rsid w:val="00544F30"/>
    <w:rsid w:val="00545178"/>
    <w:rsid w:val="0054579A"/>
    <w:rsid w:val="005457FA"/>
    <w:rsid w:val="00545ADA"/>
    <w:rsid w:val="00545BD9"/>
    <w:rsid w:val="00545CB1"/>
    <w:rsid w:val="00545FBE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4EA"/>
    <w:rsid w:val="005537F0"/>
    <w:rsid w:val="005539FA"/>
    <w:rsid w:val="00553AEA"/>
    <w:rsid w:val="00553CDB"/>
    <w:rsid w:val="00553D2D"/>
    <w:rsid w:val="00553DD9"/>
    <w:rsid w:val="00553EE1"/>
    <w:rsid w:val="00553FB1"/>
    <w:rsid w:val="005543C1"/>
    <w:rsid w:val="0055447A"/>
    <w:rsid w:val="0055448B"/>
    <w:rsid w:val="00554758"/>
    <w:rsid w:val="00554886"/>
    <w:rsid w:val="00554951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35"/>
    <w:rsid w:val="00555CBC"/>
    <w:rsid w:val="00555DD3"/>
    <w:rsid w:val="00555E52"/>
    <w:rsid w:val="005560C5"/>
    <w:rsid w:val="005562BA"/>
    <w:rsid w:val="00556320"/>
    <w:rsid w:val="00556499"/>
    <w:rsid w:val="00556549"/>
    <w:rsid w:val="0055688B"/>
    <w:rsid w:val="005569B1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29"/>
    <w:rsid w:val="005612E1"/>
    <w:rsid w:val="005614FD"/>
    <w:rsid w:val="00561575"/>
    <w:rsid w:val="00561653"/>
    <w:rsid w:val="00561AA5"/>
    <w:rsid w:val="00561C9E"/>
    <w:rsid w:val="00561F5C"/>
    <w:rsid w:val="00561F94"/>
    <w:rsid w:val="00561FEB"/>
    <w:rsid w:val="00562121"/>
    <w:rsid w:val="005623F0"/>
    <w:rsid w:val="0056248B"/>
    <w:rsid w:val="00562601"/>
    <w:rsid w:val="00562651"/>
    <w:rsid w:val="00562742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546"/>
    <w:rsid w:val="0056468F"/>
    <w:rsid w:val="00564971"/>
    <w:rsid w:val="00564C2B"/>
    <w:rsid w:val="00564D13"/>
    <w:rsid w:val="00565014"/>
    <w:rsid w:val="00565350"/>
    <w:rsid w:val="0056539E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FE"/>
    <w:rsid w:val="00570716"/>
    <w:rsid w:val="0057080E"/>
    <w:rsid w:val="0057080F"/>
    <w:rsid w:val="0057085D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ED9"/>
    <w:rsid w:val="00570EE6"/>
    <w:rsid w:val="00571021"/>
    <w:rsid w:val="005710C2"/>
    <w:rsid w:val="005710F0"/>
    <w:rsid w:val="00571168"/>
    <w:rsid w:val="0057122F"/>
    <w:rsid w:val="00571252"/>
    <w:rsid w:val="00571268"/>
    <w:rsid w:val="005712EF"/>
    <w:rsid w:val="0057141B"/>
    <w:rsid w:val="00571475"/>
    <w:rsid w:val="00571740"/>
    <w:rsid w:val="005717D4"/>
    <w:rsid w:val="00571AD2"/>
    <w:rsid w:val="00571BAB"/>
    <w:rsid w:val="00571BF0"/>
    <w:rsid w:val="00571C4E"/>
    <w:rsid w:val="0057203E"/>
    <w:rsid w:val="0057207E"/>
    <w:rsid w:val="00572294"/>
    <w:rsid w:val="0057249C"/>
    <w:rsid w:val="00572578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580"/>
    <w:rsid w:val="005735F1"/>
    <w:rsid w:val="005738FC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3EF"/>
    <w:rsid w:val="00575448"/>
    <w:rsid w:val="00575584"/>
    <w:rsid w:val="005755A7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A1C"/>
    <w:rsid w:val="00576ADA"/>
    <w:rsid w:val="00576AF5"/>
    <w:rsid w:val="00576BCC"/>
    <w:rsid w:val="00576C1B"/>
    <w:rsid w:val="00576C62"/>
    <w:rsid w:val="00576D4C"/>
    <w:rsid w:val="00576EF2"/>
    <w:rsid w:val="005770A5"/>
    <w:rsid w:val="005770BB"/>
    <w:rsid w:val="005770FD"/>
    <w:rsid w:val="00577401"/>
    <w:rsid w:val="00577708"/>
    <w:rsid w:val="005777E8"/>
    <w:rsid w:val="0057795C"/>
    <w:rsid w:val="005779A1"/>
    <w:rsid w:val="005779C2"/>
    <w:rsid w:val="005779D2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9E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77"/>
    <w:rsid w:val="00582D84"/>
    <w:rsid w:val="005830B8"/>
    <w:rsid w:val="00583118"/>
    <w:rsid w:val="0058318B"/>
    <w:rsid w:val="0058318C"/>
    <w:rsid w:val="00583544"/>
    <w:rsid w:val="005836E6"/>
    <w:rsid w:val="005836ED"/>
    <w:rsid w:val="005837AA"/>
    <w:rsid w:val="005838EF"/>
    <w:rsid w:val="00583DEB"/>
    <w:rsid w:val="00583E3A"/>
    <w:rsid w:val="00583EDB"/>
    <w:rsid w:val="00583EEA"/>
    <w:rsid w:val="00584230"/>
    <w:rsid w:val="005843B6"/>
    <w:rsid w:val="005843C1"/>
    <w:rsid w:val="0058459C"/>
    <w:rsid w:val="005845FF"/>
    <w:rsid w:val="00584979"/>
    <w:rsid w:val="00584A86"/>
    <w:rsid w:val="00584ADD"/>
    <w:rsid w:val="00584DD0"/>
    <w:rsid w:val="00584EAD"/>
    <w:rsid w:val="00584F45"/>
    <w:rsid w:val="00585254"/>
    <w:rsid w:val="00585281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25A"/>
    <w:rsid w:val="005862A8"/>
    <w:rsid w:val="005863EE"/>
    <w:rsid w:val="0058673E"/>
    <w:rsid w:val="005867A1"/>
    <w:rsid w:val="005868DB"/>
    <w:rsid w:val="00586951"/>
    <w:rsid w:val="00586A29"/>
    <w:rsid w:val="00586B18"/>
    <w:rsid w:val="00586E45"/>
    <w:rsid w:val="00587221"/>
    <w:rsid w:val="0058731F"/>
    <w:rsid w:val="00587597"/>
    <w:rsid w:val="0058762E"/>
    <w:rsid w:val="00587661"/>
    <w:rsid w:val="00587735"/>
    <w:rsid w:val="005877B0"/>
    <w:rsid w:val="00587A7D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10CF"/>
    <w:rsid w:val="00591138"/>
    <w:rsid w:val="00591148"/>
    <w:rsid w:val="0059128C"/>
    <w:rsid w:val="00591386"/>
    <w:rsid w:val="005913D0"/>
    <w:rsid w:val="00591593"/>
    <w:rsid w:val="005915F3"/>
    <w:rsid w:val="00591A35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652"/>
    <w:rsid w:val="005926D0"/>
    <w:rsid w:val="005929DB"/>
    <w:rsid w:val="00592B60"/>
    <w:rsid w:val="00592BEB"/>
    <w:rsid w:val="00592DEC"/>
    <w:rsid w:val="00592DF0"/>
    <w:rsid w:val="00592FC9"/>
    <w:rsid w:val="00593384"/>
    <w:rsid w:val="0059344F"/>
    <w:rsid w:val="00593610"/>
    <w:rsid w:val="00593832"/>
    <w:rsid w:val="00593BFF"/>
    <w:rsid w:val="00593E23"/>
    <w:rsid w:val="00593EF3"/>
    <w:rsid w:val="00593F89"/>
    <w:rsid w:val="0059407C"/>
    <w:rsid w:val="005941D3"/>
    <w:rsid w:val="0059429B"/>
    <w:rsid w:val="005943C2"/>
    <w:rsid w:val="005946F4"/>
    <w:rsid w:val="00594E12"/>
    <w:rsid w:val="00594F6A"/>
    <w:rsid w:val="0059517B"/>
    <w:rsid w:val="005953F3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4D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88"/>
    <w:rsid w:val="005A17FC"/>
    <w:rsid w:val="005A1A07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408"/>
    <w:rsid w:val="005A3452"/>
    <w:rsid w:val="005A3A03"/>
    <w:rsid w:val="005A3BE7"/>
    <w:rsid w:val="005A3D46"/>
    <w:rsid w:val="005A3E89"/>
    <w:rsid w:val="005A3ED9"/>
    <w:rsid w:val="005A3F9A"/>
    <w:rsid w:val="005A4130"/>
    <w:rsid w:val="005A4381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32F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ACB"/>
    <w:rsid w:val="005A6BD6"/>
    <w:rsid w:val="005A6BD8"/>
    <w:rsid w:val="005A6D49"/>
    <w:rsid w:val="005A6DB6"/>
    <w:rsid w:val="005A6E00"/>
    <w:rsid w:val="005A6ED3"/>
    <w:rsid w:val="005A7341"/>
    <w:rsid w:val="005A7499"/>
    <w:rsid w:val="005A74AF"/>
    <w:rsid w:val="005A74BD"/>
    <w:rsid w:val="005A76A2"/>
    <w:rsid w:val="005A781B"/>
    <w:rsid w:val="005A7B30"/>
    <w:rsid w:val="005A7B97"/>
    <w:rsid w:val="005A7F3D"/>
    <w:rsid w:val="005B0041"/>
    <w:rsid w:val="005B009E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22C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DD0"/>
    <w:rsid w:val="005B3F74"/>
    <w:rsid w:val="005B4011"/>
    <w:rsid w:val="005B4133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D15"/>
    <w:rsid w:val="005B5D69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F35"/>
    <w:rsid w:val="005B6F45"/>
    <w:rsid w:val="005B7029"/>
    <w:rsid w:val="005B7183"/>
    <w:rsid w:val="005B72C7"/>
    <w:rsid w:val="005B7367"/>
    <w:rsid w:val="005B73A2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6"/>
    <w:rsid w:val="005C027F"/>
    <w:rsid w:val="005C02CE"/>
    <w:rsid w:val="005C02CF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10A0"/>
    <w:rsid w:val="005C1392"/>
    <w:rsid w:val="005C14C5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4092"/>
    <w:rsid w:val="005C4181"/>
    <w:rsid w:val="005C428C"/>
    <w:rsid w:val="005C42F4"/>
    <w:rsid w:val="005C42FF"/>
    <w:rsid w:val="005C4316"/>
    <w:rsid w:val="005C468A"/>
    <w:rsid w:val="005C4871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AAC"/>
    <w:rsid w:val="005C5C54"/>
    <w:rsid w:val="005C5D64"/>
    <w:rsid w:val="005C5DBF"/>
    <w:rsid w:val="005C611A"/>
    <w:rsid w:val="005C62AD"/>
    <w:rsid w:val="005C62C5"/>
    <w:rsid w:val="005C631B"/>
    <w:rsid w:val="005C633C"/>
    <w:rsid w:val="005C639F"/>
    <w:rsid w:val="005C63B0"/>
    <w:rsid w:val="005C64FC"/>
    <w:rsid w:val="005C6684"/>
    <w:rsid w:val="005C6904"/>
    <w:rsid w:val="005C69EB"/>
    <w:rsid w:val="005C6AB5"/>
    <w:rsid w:val="005C6DD8"/>
    <w:rsid w:val="005C7107"/>
    <w:rsid w:val="005C711F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F8"/>
    <w:rsid w:val="005C7F9B"/>
    <w:rsid w:val="005D007D"/>
    <w:rsid w:val="005D01F0"/>
    <w:rsid w:val="005D01F5"/>
    <w:rsid w:val="005D0224"/>
    <w:rsid w:val="005D049B"/>
    <w:rsid w:val="005D04C7"/>
    <w:rsid w:val="005D07CD"/>
    <w:rsid w:val="005D0A50"/>
    <w:rsid w:val="005D0C2A"/>
    <w:rsid w:val="005D0DA1"/>
    <w:rsid w:val="005D0E9E"/>
    <w:rsid w:val="005D0ED9"/>
    <w:rsid w:val="005D106C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92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31E"/>
    <w:rsid w:val="005D2480"/>
    <w:rsid w:val="005D24E2"/>
    <w:rsid w:val="005D2507"/>
    <w:rsid w:val="005D27B3"/>
    <w:rsid w:val="005D2899"/>
    <w:rsid w:val="005D2937"/>
    <w:rsid w:val="005D2998"/>
    <w:rsid w:val="005D2C39"/>
    <w:rsid w:val="005D2E29"/>
    <w:rsid w:val="005D2F96"/>
    <w:rsid w:val="005D30A1"/>
    <w:rsid w:val="005D313B"/>
    <w:rsid w:val="005D3245"/>
    <w:rsid w:val="005D3413"/>
    <w:rsid w:val="005D348C"/>
    <w:rsid w:val="005D3607"/>
    <w:rsid w:val="005D3B22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71E"/>
    <w:rsid w:val="005D497D"/>
    <w:rsid w:val="005D4A2B"/>
    <w:rsid w:val="005D4DF2"/>
    <w:rsid w:val="005D4E7C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D3"/>
    <w:rsid w:val="005D60C4"/>
    <w:rsid w:val="005D611B"/>
    <w:rsid w:val="005D642E"/>
    <w:rsid w:val="005D656A"/>
    <w:rsid w:val="005D66D7"/>
    <w:rsid w:val="005D68F1"/>
    <w:rsid w:val="005D690E"/>
    <w:rsid w:val="005D6A09"/>
    <w:rsid w:val="005D6C3A"/>
    <w:rsid w:val="005D6C73"/>
    <w:rsid w:val="005D6E1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49"/>
    <w:rsid w:val="005E1779"/>
    <w:rsid w:val="005E1856"/>
    <w:rsid w:val="005E1ADF"/>
    <w:rsid w:val="005E1BA3"/>
    <w:rsid w:val="005E1F2C"/>
    <w:rsid w:val="005E1FDC"/>
    <w:rsid w:val="005E23F1"/>
    <w:rsid w:val="005E243B"/>
    <w:rsid w:val="005E250A"/>
    <w:rsid w:val="005E25B0"/>
    <w:rsid w:val="005E275A"/>
    <w:rsid w:val="005E2A2D"/>
    <w:rsid w:val="005E2A4E"/>
    <w:rsid w:val="005E2A96"/>
    <w:rsid w:val="005E2AA7"/>
    <w:rsid w:val="005E2BAF"/>
    <w:rsid w:val="005E2C8F"/>
    <w:rsid w:val="005E2DEE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EA9"/>
    <w:rsid w:val="005E4F08"/>
    <w:rsid w:val="005E4FBA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2D"/>
    <w:rsid w:val="005E60BE"/>
    <w:rsid w:val="005E60E3"/>
    <w:rsid w:val="005E6267"/>
    <w:rsid w:val="005E638D"/>
    <w:rsid w:val="005E6533"/>
    <w:rsid w:val="005E6581"/>
    <w:rsid w:val="005E669F"/>
    <w:rsid w:val="005E679A"/>
    <w:rsid w:val="005E681C"/>
    <w:rsid w:val="005E690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E89"/>
    <w:rsid w:val="005F0FA8"/>
    <w:rsid w:val="005F0FF2"/>
    <w:rsid w:val="005F109D"/>
    <w:rsid w:val="005F10F4"/>
    <w:rsid w:val="005F151E"/>
    <w:rsid w:val="005F1593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E88"/>
    <w:rsid w:val="005F1EFD"/>
    <w:rsid w:val="005F211A"/>
    <w:rsid w:val="005F22C6"/>
    <w:rsid w:val="005F22E1"/>
    <w:rsid w:val="005F2463"/>
    <w:rsid w:val="005F2574"/>
    <w:rsid w:val="005F25C2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52C"/>
    <w:rsid w:val="005F370E"/>
    <w:rsid w:val="005F39C9"/>
    <w:rsid w:val="005F3A11"/>
    <w:rsid w:val="005F3A12"/>
    <w:rsid w:val="005F3BFB"/>
    <w:rsid w:val="005F3D18"/>
    <w:rsid w:val="005F3E5C"/>
    <w:rsid w:val="005F412A"/>
    <w:rsid w:val="005F41CC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F1F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60"/>
    <w:rsid w:val="005F5C71"/>
    <w:rsid w:val="005F5F35"/>
    <w:rsid w:val="005F5FF8"/>
    <w:rsid w:val="005F632D"/>
    <w:rsid w:val="005F6680"/>
    <w:rsid w:val="005F669A"/>
    <w:rsid w:val="005F66D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1C0"/>
    <w:rsid w:val="006003E9"/>
    <w:rsid w:val="0060040B"/>
    <w:rsid w:val="0060041B"/>
    <w:rsid w:val="00600995"/>
    <w:rsid w:val="006009ED"/>
    <w:rsid w:val="00600BBF"/>
    <w:rsid w:val="00600C16"/>
    <w:rsid w:val="00600C8F"/>
    <w:rsid w:val="00600D19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1FBA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431E"/>
    <w:rsid w:val="00604470"/>
    <w:rsid w:val="0060465D"/>
    <w:rsid w:val="0060466A"/>
    <w:rsid w:val="00604693"/>
    <w:rsid w:val="00604885"/>
    <w:rsid w:val="006049AB"/>
    <w:rsid w:val="00604A36"/>
    <w:rsid w:val="00604B6C"/>
    <w:rsid w:val="00604E0D"/>
    <w:rsid w:val="00604E44"/>
    <w:rsid w:val="006050C6"/>
    <w:rsid w:val="00605239"/>
    <w:rsid w:val="00605247"/>
    <w:rsid w:val="006054B1"/>
    <w:rsid w:val="006055E9"/>
    <w:rsid w:val="006056D8"/>
    <w:rsid w:val="006057E7"/>
    <w:rsid w:val="0060582B"/>
    <w:rsid w:val="0060596F"/>
    <w:rsid w:val="00605975"/>
    <w:rsid w:val="00605F57"/>
    <w:rsid w:val="00606079"/>
    <w:rsid w:val="006060BA"/>
    <w:rsid w:val="00606101"/>
    <w:rsid w:val="0060624A"/>
    <w:rsid w:val="00606261"/>
    <w:rsid w:val="006063E3"/>
    <w:rsid w:val="006063FC"/>
    <w:rsid w:val="006064E0"/>
    <w:rsid w:val="00606557"/>
    <w:rsid w:val="0060655B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705F"/>
    <w:rsid w:val="0060720B"/>
    <w:rsid w:val="0060726F"/>
    <w:rsid w:val="006073B3"/>
    <w:rsid w:val="006074F3"/>
    <w:rsid w:val="006076DD"/>
    <w:rsid w:val="00607819"/>
    <w:rsid w:val="00607848"/>
    <w:rsid w:val="00607997"/>
    <w:rsid w:val="00607A77"/>
    <w:rsid w:val="00607AFD"/>
    <w:rsid w:val="00607DA6"/>
    <w:rsid w:val="00607F54"/>
    <w:rsid w:val="00607F6A"/>
    <w:rsid w:val="006102F9"/>
    <w:rsid w:val="00610320"/>
    <w:rsid w:val="006103EA"/>
    <w:rsid w:val="00610686"/>
    <w:rsid w:val="006109C5"/>
    <w:rsid w:val="00610D3A"/>
    <w:rsid w:val="00610DE1"/>
    <w:rsid w:val="00610F0A"/>
    <w:rsid w:val="006110C9"/>
    <w:rsid w:val="006110E9"/>
    <w:rsid w:val="006111EE"/>
    <w:rsid w:val="006112BB"/>
    <w:rsid w:val="006113E0"/>
    <w:rsid w:val="006113FB"/>
    <w:rsid w:val="00611468"/>
    <w:rsid w:val="006114CC"/>
    <w:rsid w:val="006115C6"/>
    <w:rsid w:val="006117A6"/>
    <w:rsid w:val="00611AB0"/>
    <w:rsid w:val="00611DB6"/>
    <w:rsid w:val="00611F13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6D6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A8E"/>
    <w:rsid w:val="00615B86"/>
    <w:rsid w:val="00615C80"/>
    <w:rsid w:val="00615D91"/>
    <w:rsid w:val="00615DDF"/>
    <w:rsid w:val="006160C5"/>
    <w:rsid w:val="006161C7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6FA7"/>
    <w:rsid w:val="0061714F"/>
    <w:rsid w:val="00617362"/>
    <w:rsid w:val="006173CE"/>
    <w:rsid w:val="00617482"/>
    <w:rsid w:val="006174B4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94E"/>
    <w:rsid w:val="00620A1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5D1"/>
    <w:rsid w:val="00621649"/>
    <w:rsid w:val="006216FB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C9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3DBA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9B"/>
    <w:rsid w:val="006255ED"/>
    <w:rsid w:val="00625626"/>
    <w:rsid w:val="00625806"/>
    <w:rsid w:val="0062590E"/>
    <w:rsid w:val="006259AA"/>
    <w:rsid w:val="00625AC9"/>
    <w:rsid w:val="00625C2F"/>
    <w:rsid w:val="00625D83"/>
    <w:rsid w:val="00625E7C"/>
    <w:rsid w:val="00626140"/>
    <w:rsid w:val="0062614D"/>
    <w:rsid w:val="00626300"/>
    <w:rsid w:val="00626384"/>
    <w:rsid w:val="006265DB"/>
    <w:rsid w:val="00626641"/>
    <w:rsid w:val="00626746"/>
    <w:rsid w:val="0062682A"/>
    <w:rsid w:val="0062682D"/>
    <w:rsid w:val="00626A04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DF"/>
    <w:rsid w:val="00627797"/>
    <w:rsid w:val="006277B9"/>
    <w:rsid w:val="00627A27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F0"/>
    <w:rsid w:val="00630AC3"/>
    <w:rsid w:val="00630CA7"/>
    <w:rsid w:val="00630CB0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513"/>
    <w:rsid w:val="0063152A"/>
    <w:rsid w:val="006315FA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B12"/>
    <w:rsid w:val="00633CF0"/>
    <w:rsid w:val="00633EB9"/>
    <w:rsid w:val="006340F2"/>
    <w:rsid w:val="0063412F"/>
    <w:rsid w:val="00634856"/>
    <w:rsid w:val="006348CD"/>
    <w:rsid w:val="006348D6"/>
    <w:rsid w:val="00634D20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7C1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C4"/>
    <w:rsid w:val="006368AC"/>
    <w:rsid w:val="006368FC"/>
    <w:rsid w:val="006369A3"/>
    <w:rsid w:val="00636A0E"/>
    <w:rsid w:val="00636FB4"/>
    <w:rsid w:val="00636FE0"/>
    <w:rsid w:val="006371A7"/>
    <w:rsid w:val="006374E4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23B"/>
    <w:rsid w:val="006403C5"/>
    <w:rsid w:val="00640718"/>
    <w:rsid w:val="00640A1B"/>
    <w:rsid w:val="00640A65"/>
    <w:rsid w:val="00640BE6"/>
    <w:rsid w:val="00640C31"/>
    <w:rsid w:val="00640C83"/>
    <w:rsid w:val="00640F24"/>
    <w:rsid w:val="0064113B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56"/>
    <w:rsid w:val="00642E98"/>
    <w:rsid w:val="00642ED1"/>
    <w:rsid w:val="0064305B"/>
    <w:rsid w:val="00643087"/>
    <w:rsid w:val="0064328D"/>
    <w:rsid w:val="006432EF"/>
    <w:rsid w:val="00643325"/>
    <w:rsid w:val="00643374"/>
    <w:rsid w:val="0064345C"/>
    <w:rsid w:val="006434F5"/>
    <w:rsid w:val="00643941"/>
    <w:rsid w:val="00643A8C"/>
    <w:rsid w:val="00643C26"/>
    <w:rsid w:val="00643E65"/>
    <w:rsid w:val="00644127"/>
    <w:rsid w:val="00644348"/>
    <w:rsid w:val="006444E0"/>
    <w:rsid w:val="006445CE"/>
    <w:rsid w:val="00644749"/>
    <w:rsid w:val="006447D2"/>
    <w:rsid w:val="00644882"/>
    <w:rsid w:val="006449C2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D91"/>
    <w:rsid w:val="00645F8F"/>
    <w:rsid w:val="006460F0"/>
    <w:rsid w:val="006461B0"/>
    <w:rsid w:val="00646223"/>
    <w:rsid w:val="00646334"/>
    <w:rsid w:val="00646501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6F2E"/>
    <w:rsid w:val="00646FB9"/>
    <w:rsid w:val="00647113"/>
    <w:rsid w:val="0064714B"/>
    <w:rsid w:val="00647157"/>
    <w:rsid w:val="006473DB"/>
    <w:rsid w:val="0064764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A2"/>
    <w:rsid w:val="006524C0"/>
    <w:rsid w:val="00652592"/>
    <w:rsid w:val="006528B6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4B"/>
    <w:rsid w:val="006543A8"/>
    <w:rsid w:val="00654401"/>
    <w:rsid w:val="006548C5"/>
    <w:rsid w:val="00654972"/>
    <w:rsid w:val="00654BE2"/>
    <w:rsid w:val="00654DFE"/>
    <w:rsid w:val="006553C2"/>
    <w:rsid w:val="006553F3"/>
    <w:rsid w:val="006555C5"/>
    <w:rsid w:val="006557C0"/>
    <w:rsid w:val="006558FB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5B6"/>
    <w:rsid w:val="00656776"/>
    <w:rsid w:val="00656778"/>
    <w:rsid w:val="006567D2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6F5"/>
    <w:rsid w:val="006577D3"/>
    <w:rsid w:val="006577E2"/>
    <w:rsid w:val="00657881"/>
    <w:rsid w:val="006578C6"/>
    <w:rsid w:val="0065794A"/>
    <w:rsid w:val="00657AB4"/>
    <w:rsid w:val="00657C20"/>
    <w:rsid w:val="00657DFE"/>
    <w:rsid w:val="006600B2"/>
    <w:rsid w:val="00660205"/>
    <w:rsid w:val="006604BF"/>
    <w:rsid w:val="006605FB"/>
    <w:rsid w:val="00660676"/>
    <w:rsid w:val="006606D2"/>
    <w:rsid w:val="00660786"/>
    <w:rsid w:val="00660917"/>
    <w:rsid w:val="00660B4B"/>
    <w:rsid w:val="00660C41"/>
    <w:rsid w:val="00660DAF"/>
    <w:rsid w:val="00661209"/>
    <w:rsid w:val="006612CB"/>
    <w:rsid w:val="006612EA"/>
    <w:rsid w:val="006614B9"/>
    <w:rsid w:val="0066179A"/>
    <w:rsid w:val="00661833"/>
    <w:rsid w:val="0066186C"/>
    <w:rsid w:val="00661A5A"/>
    <w:rsid w:val="00661E55"/>
    <w:rsid w:val="00661EEB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E71"/>
    <w:rsid w:val="0066325D"/>
    <w:rsid w:val="006632AD"/>
    <w:rsid w:val="00663425"/>
    <w:rsid w:val="006637F0"/>
    <w:rsid w:val="00663800"/>
    <w:rsid w:val="006638FE"/>
    <w:rsid w:val="006639B3"/>
    <w:rsid w:val="00663A27"/>
    <w:rsid w:val="00663A5C"/>
    <w:rsid w:val="00663B85"/>
    <w:rsid w:val="00663B8A"/>
    <w:rsid w:val="00663E23"/>
    <w:rsid w:val="00663ECD"/>
    <w:rsid w:val="00663F1C"/>
    <w:rsid w:val="00664034"/>
    <w:rsid w:val="00664049"/>
    <w:rsid w:val="0066404F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522"/>
    <w:rsid w:val="00664558"/>
    <w:rsid w:val="006648BD"/>
    <w:rsid w:val="00664A3D"/>
    <w:rsid w:val="00664AF0"/>
    <w:rsid w:val="00664C1E"/>
    <w:rsid w:val="00664C5F"/>
    <w:rsid w:val="00664D7B"/>
    <w:rsid w:val="00664DC5"/>
    <w:rsid w:val="00664F7E"/>
    <w:rsid w:val="006650AB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1C4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98"/>
    <w:rsid w:val="00670B30"/>
    <w:rsid w:val="00670C03"/>
    <w:rsid w:val="00670CA9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EB2"/>
    <w:rsid w:val="00671FA0"/>
    <w:rsid w:val="00672094"/>
    <w:rsid w:val="006720DF"/>
    <w:rsid w:val="00672253"/>
    <w:rsid w:val="006722C2"/>
    <w:rsid w:val="006723B6"/>
    <w:rsid w:val="006725EE"/>
    <w:rsid w:val="006728D2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A7B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7DE"/>
    <w:rsid w:val="006749A4"/>
    <w:rsid w:val="00674B40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637"/>
    <w:rsid w:val="006756FC"/>
    <w:rsid w:val="00675704"/>
    <w:rsid w:val="006757AE"/>
    <w:rsid w:val="00675AC3"/>
    <w:rsid w:val="00675B3F"/>
    <w:rsid w:val="00675C5D"/>
    <w:rsid w:val="00675C89"/>
    <w:rsid w:val="00675CE2"/>
    <w:rsid w:val="00675F48"/>
    <w:rsid w:val="00675F88"/>
    <w:rsid w:val="0067604D"/>
    <w:rsid w:val="006760BF"/>
    <w:rsid w:val="0067613E"/>
    <w:rsid w:val="0067650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6E7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43"/>
    <w:rsid w:val="006801C4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66"/>
    <w:rsid w:val="006821FF"/>
    <w:rsid w:val="00682321"/>
    <w:rsid w:val="0068244E"/>
    <w:rsid w:val="006824F3"/>
    <w:rsid w:val="006825E4"/>
    <w:rsid w:val="00682657"/>
    <w:rsid w:val="00682662"/>
    <w:rsid w:val="006827D1"/>
    <w:rsid w:val="006828E1"/>
    <w:rsid w:val="00682C08"/>
    <w:rsid w:val="00682DA2"/>
    <w:rsid w:val="00683111"/>
    <w:rsid w:val="00683335"/>
    <w:rsid w:val="0068334F"/>
    <w:rsid w:val="006835BD"/>
    <w:rsid w:val="00683602"/>
    <w:rsid w:val="00683634"/>
    <w:rsid w:val="00683B4C"/>
    <w:rsid w:val="00683BD1"/>
    <w:rsid w:val="00683C53"/>
    <w:rsid w:val="00683E0E"/>
    <w:rsid w:val="00683E7B"/>
    <w:rsid w:val="00683F39"/>
    <w:rsid w:val="00683F63"/>
    <w:rsid w:val="0068407A"/>
    <w:rsid w:val="006841ED"/>
    <w:rsid w:val="00684257"/>
    <w:rsid w:val="006842AD"/>
    <w:rsid w:val="00684322"/>
    <w:rsid w:val="00684543"/>
    <w:rsid w:val="006845BE"/>
    <w:rsid w:val="00684803"/>
    <w:rsid w:val="00684896"/>
    <w:rsid w:val="006849BF"/>
    <w:rsid w:val="006849E1"/>
    <w:rsid w:val="00684ACD"/>
    <w:rsid w:val="00684CFB"/>
    <w:rsid w:val="00684EC9"/>
    <w:rsid w:val="00684F6A"/>
    <w:rsid w:val="0068500D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915"/>
    <w:rsid w:val="006859AC"/>
    <w:rsid w:val="00685D4C"/>
    <w:rsid w:val="00685E9A"/>
    <w:rsid w:val="00685F28"/>
    <w:rsid w:val="00686062"/>
    <w:rsid w:val="006862E3"/>
    <w:rsid w:val="0068630F"/>
    <w:rsid w:val="00686337"/>
    <w:rsid w:val="0068638E"/>
    <w:rsid w:val="006863A1"/>
    <w:rsid w:val="006864FF"/>
    <w:rsid w:val="00686B28"/>
    <w:rsid w:val="00686BF0"/>
    <w:rsid w:val="00686CDB"/>
    <w:rsid w:val="00686D02"/>
    <w:rsid w:val="00686E7B"/>
    <w:rsid w:val="00687193"/>
    <w:rsid w:val="006871E2"/>
    <w:rsid w:val="006873E4"/>
    <w:rsid w:val="00687439"/>
    <w:rsid w:val="006874FB"/>
    <w:rsid w:val="00687794"/>
    <w:rsid w:val="00687896"/>
    <w:rsid w:val="00687981"/>
    <w:rsid w:val="00687A3D"/>
    <w:rsid w:val="00687A44"/>
    <w:rsid w:val="00687CF0"/>
    <w:rsid w:val="00687D81"/>
    <w:rsid w:val="00687DD5"/>
    <w:rsid w:val="00687DF0"/>
    <w:rsid w:val="00687F22"/>
    <w:rsid w:val="00687FCD"/>
    <w:rsid w:val="006900E7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C62"/>
    <w:rsid w:val="00690CEB"/>
    <w:rsid w:val="00690FBE"/>
    <w:rsid w:val="006910AF"/>
    <w:rsid w:val="0069114D"/>
    <w:rsid w:val="00691329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D2B"/>
    <w:rsid w:val="00692D37"/>
    <w:rsid w:val="00692FFC"/>
    <w:rsid w:val="00693267"/>
    <w:rsid w:val="0069331B"/>
    <w:rsid w:val="00693472"/>
    <w:rsid w:val="006934CF"/>
    <w:rsid w:val="00693511"/>
    <w:rsid w:val="006935C0"/>
    <w:rsid w:val="0069368E"/>
    <w:rsid w:val="00693793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029"/>
    <w:rsid w:val="00694467"/>
    <w:rsid w:val="0069455E"/>
    <w:rsid w:val="006946D3"/>
    <w:rsid w:val="006946F0"/>
    <w:rsid w:val="00694716"/>
    <w:rsid w:val="006949B2"/>
    <w:rsid w:val="006949C1"/>
    <w:rsid w:val="00694A70"/>
    <w:rsid w:val="00694D2D"/>
    <w:rsid w:val="00694DD6"/>
    <w:rsid w:val="0069506F"/>
    <w:rsid w:val="006950F8"/>
    <w:rsid w:val="00695216"/>
    <w:rsid w:val="00695414"/>
    <w:rsid w:val="00695C96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B98"/>
    <w:rsid w:val="00696C04"/>
    <w:rsid w:val="00696E39"/>
    <w:rsid w:val="00696E87"/>
    <w:rsid w:val="00696E9C"/>
    <w:rsid w:val="00696F58"/>
    <w:rsid w:val="006971F0"/>
    <w:rsid w:val="0069741E"/>
    <w:rsid w:val="0069759A"/>
    <w:rsid w:val="006975C5"/>
    <w:rsid w:val="006975D9"/>
    <w:rsid w:val="0069777E"/>
    <w:rsid w:val="0069797B"/>
    <w:rsid w:val="00697ABC"/>
    <w:rsid w:val="00697BAF"/>
    <w:rsid w:val="00697D5C"/>
    <w:rsid w:val="006A0437"/>
    <w:rsid w:val="006A0529"/>
    <w:rsid w:val="006A05EE"/>
    <w:rsid w:val="006A06EF"/>
    <w:rsid w:val="006A072E"/>
    <w:rsid w:val="006A080B"/>
    <w:rsid w:val="006A0954"/>
    <w:rsid w:val="006A0AAB"/>
    <w:rsid w:val="006A0D48"/>
    <w:rsid w:val="006A0DFB"/>
    <w:rsid w:val="006A0E08"/>
    <w:rsid w:val="006A0E88"/>
    <w:rsid w:val="006A10B3"/>
    <w:rsid w:val="006A1104"/>
    <w:rsid w:val="006A1113"/>
    <w:rsid w:val="006A12A0"/>
    <w:rsid w:val="006A14CA"/>
    <w:rsid w:val="006A1542"/>
    <w:rsid w:val="006A1635"/>
    <w:rsid w:val="006A16AE"/>
    <w:rsid w:val="006A174E"/>
    <w:rsid w:val="006A17EE"/>
    <w:rsid w:val="006A1937"/>
    <w:rsid w:val="006A1AAE"/>
    <w:rsid w:val="006A1B16"/>
    <w:rsid w:val="006A1D7B"/>
    <w:rsid w:val="006A2177"/>
    <w:rsid w:val="006A2180"/>
    <w:rsid w:val="006A2189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A3D"/>
    <w:rsid w:val="006A3C6B"/>
    <w:rsid w:val="006A3F24"/>
    <w:rsid w:val="006A4142"/>
    <w:rsid w:val="006A41F7"/>
    <w:rsid w:val="006A4341"/>
    <w:rsid w:val="006A43D0"/>
    <w:rsid w:val="006A44F3"/>
    <w:rsid w:val="006A46E6"/>
    <w:rsid w:val="006A4806"/>
    <w:rsid w:val="006A4815"/>
    <w:rsid w:val="006A4832"/>
    <w:rsid w:val="006A4A3A"/>
    <w:rsid w:val="006A4B7A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6FF0"/>
    <w:rsid w:val="006A6FF5"/>
    <w:rsid w:val="006A7135"/>
    <w:rsid w:val="006A7146"/>
    <w:rsid w:val="006A7201"/>
    <w:rsid w:val="006A74DC"/>
    <w:rsid w:val="006A752E"/>
    <w:rsid w:val="006A76A3"/>
    <w:rsid w:val="006A773B"/>
    <w:rsid w:val="006A789E"/>
    <w:rsid w:val="006A78C2"/>
    <w:rsid w:val="006A78DC"/>
    <w:rsid w:val="006A7AE9"/>
    <w:rsid w:val="006A7D0A"/>
    <w:rsid w:val="006A7EC6"/>
    <w:rsid w:val="006B0158"/>
    <w:rsid w:val="006B01E2"/>
    <w:rsid w:val="006B0325"/>
    <w:rsid w:val="006B03F3"/>
    <w:rsid w:val="006B055A"/>
    <w:rsid w:val="006B05AC"/>
    <w:rsid w:val="006B0975"/>
    <w:rsid w:val="006B0BDD"/>
    <w:rsid w:val="006B1076"/>
    <w:rsid w:val="006B108D"/>
    <w:rsid w:val="006B11AD"/>
    <w:rsid w:val="006B11B9"/>
    <w:rsid w:val="006B1252"/>
    <w:rsid w:val="006B1398"/>
    <w:rsid w:val="006B1399"/>
    <w:rsid w:val="006B14DD"/>
    <w:rsid w:val="006B1522"/>
    <w:rsid w:val="006B1550"/>
    <w:rsid w:val="006B15E2"/>
    <w:rsid w:val="006B162E"/>
    <w:rsid w:val="006B18DF"/>
    <w:rsid w:val="006B19F3"/>
    <w:rsid w:val="006B1B5F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64"/>
    <w:rsid w:val="006B2B6C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3BE"/>
    <w:rsid w:val="006B4533"/>
    <w:rsid w:val="006B4634"/>
    <w:rsid w:val="006B4671"/>
    <w:rsid w:val="006B47B0"/>
    <w:rsid w:val="006B489C"/>
    <w:rsid w:val="006B497B"/>
    <w:rsid w:val="006B499C"/>
    <w:rsid w:val="006B4B0B"/>
    <w:rsid w:val="006B4BC7"/>
    <w:rsid w:val="006B4C87"/>
    <w:rsid w:val="006B4CC0"/>
    <w:rsid w:val="006B5166"/>
    <w:rsid w:val="006B522E"/>
    <w:rsid w:val="006B5338"/>
    <w:rsid w:val="006B5357"/>
    <w:rsid w:val="006B55C6"/>
    <w:rsid w:val="006B5671"/>
    <w:rsid w:val="006B570F"/>
    <w:rsid w:val="006B5772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0BB"/>
    <w:rsid w:val="006B7166"/>
    <w:rsid w:val="006B7181"/>
    <w:rsid w:val="006B7224"/>
    <w:rsid w:val="006B73ED"/>
    <w:rsid w:val="006B74F0"/>
    <w:rsid w:val="006B76F1"/>
    <w:rsid w:val="006B77D8"/>
    <w:rsid w:val="006B7827"/>
    <w:rsid w:val="006B784F"/>
    <w:rsid w:val="006B785E"/>
    <w:rsid w:val="006B7905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B3C"/>
    <w:rsid w:val="006C0BA4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5CC"/>
    <w:rsid w:val="006C2617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341"/>
    <w:rsid w:val="006C452B"/>
    <w:rsid w:val="006C47F5"/>
    <w:rsid w:val="006C492A"/>
    <w:rsid w:val="006C4B11"/>
    <w:rsid w:val="006C4B68"/>
    <w:rsid w:val="006C4D1C"/>
    <w:rsid w:val="006C4DF2"/>
    <w:rsid w:val="006C51D6"/>
    <w:rsid w:val="006C54BE"/>
    <w:rsid w:val="006C563E"/>
    <w:rsid w:val="006C57DD"/>
    <w:rsid w:val="006C5964"/>
    <w:rsid w:val="006C5ACC"/>
    <w:rsid w:val="006C5D01"/>
    <w:rsid w:val="006C5D52"/>
    <w:rsid w:val="006C5E11"/>
    <w:rsid w:val="006C5E13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2D0"/>
    <w:rsid w:val="006D0548"/>
    <w:rsid w:val="006D075F"/>
    <w:rsid w:val="006D0B21"/>
    <w:rsid w:val="006D0B3F"/>
    <w:rsid w:val="006D0D04"/>
    <w:rsid w:val="006D0DAB"/>
    <w:rsid w:val="006D0EFA"/>
    <w:rsid w:val="006D1167"/>
    <w:rsid w:val="006D11BF"/>
    <w:rsid w:val="006D11F8"/>
    <w:rsid w:val="006D128F"/>
    <w:rsid w:val="006D12A7"/>
    <w:rsid w:val="006D13B4"/>
    <w:rsid w:val="006D1401"/>
    <w:rsid w:val="006D16DC"/>
    <w:rsid w:val="006D1722"/>
    <w:rsid w:val="006D1792"/>
    <w:rsid w:val="006D18CC"/>
    <w:rsid w:val="006D19F0"/>
    <w:rsid w:val="006D1A5F"/>
    <w:rsid w:val="006D1B21"/>
    <w:rsid w:val="006D1BE3"/>
    <w:rsid w:val="006D1C24"/>
    <w:rsid w:val="006D1D14"/>
    <w:rsid w:val="006D1D57"/>
    <w:rsid w:val="006D1E2D"/>
    <w:rsid w:val="006D1E88"/>
    <w:rsid w:val="006D1F08"/>
    <w:rsid w:val="006D20BD"/>
    <w:rsid w:val="006D21AB"/>
    <w:rsid w:val="006D2331"/>
    <w:rsid w:val="006D23F1"/>
    <w:rsid w:val="006D24AB"/>
    <w:rsid w:val="006D2519"/>
    <w:rsid w:val="006D2588"/>
    <w:rsid w:val="006D26A7"/>
    <w:rsid w:val="006D2BC4"/>
    <w:rsid w:val="006D2D4A"/>
    <w:rsid w:val="006D2D7B"/>
    <w:rsid w:val="006D2FFF"/>
    <w:rsid w:val="006D302F"/>
    <w:rsid w:val="006D31A2"/>
    <w:rsid w:val="006D35CB"/>
    <w:rsid w:val="006D35E0"/>
    <w:rsid w:val="006D38B7"/>
    <w:rsid w:val="006D391F"/>
    <w:rsid w:val="006D3ACC"/>
    <w:rsid w:val="006D3B71"/>
    <w:rsid w:val="006D3ECD"/>
    <w:rsid w:val="006D3F90"/>
    <w:rsid w:val="006D44A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B7"/>
    <w:rsid w:val="006D558E"/>
    <w:rsid w:val="006D559F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1CC"/>
    <w:rsid w:val="006D7411"/>
    <w:rsid w:val="006D750E"/>
    <w:rsid w:val="006D75C8"/>
    <w:rsid w:val="006D767D"/>
    <w:rsid w:val="006D76A8"/>
    <w:rsid w:val="006D78FA"/>
    <w:rsid w:val="006D7A5F"/>
    <w:rsid w:val="006D7D72"/>
    <w:rsid w:val="006D7FF3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94B"/>
    <w:rsid w:val="006E19ED"/>
    <w:rsid w:val="006E19FE"/>
    <w:rsid w:val="006E1A2A"/>
    <w:rsid w:val="006E1BEA"/>
    <w:rsid w:val="006E1FFB"/>
    <w:rsid w:val="006E2000"/>
    <w:rsid w:val="006E205C"/>
    <w:rsid w:val="006E20AF"/>
    <w:rsid w:val="006E222B"/>
    <w:rsid w:val="006E225F"/>
    <w:rsid w:val="006E23E2"/>
    <w:rsid w:val="006E2467"/>
    <w:rsid w:val="006E25B0"/>
    <w:rsid w:val="006E25E2"/>
    <w:rsid w:val="006E2703"/>
    <w:rsid w:val="006E2759"/>
    <w:rsid w:val="006E27B2"/>
    <w:rsid w:val="006E2B16"/>
    <w:rsid w:val="006E2C0C"/>
    <w:rsid w:val="006E2CD3"/>
    <w:rsid w:val="006E2E86"/>
    <w:rsid w:val="006E31D5"/>
    <w:rsid w:val="006E3261"/>
    <w:rsid w:val="006E332F"/>
    <w:rsid w:val="006E373E"/>
    <w:rsid w:val="006E381D"/>
    <w:rsid w:val="006E392A"/>
    <w:rsid w:val="006E39B6"/>
    <w:rsid w:val="006E3AA2"/>
    <w:rsid w:val="006E3AA6"/>
    <w:rsid w:val="006E3AAC"/>
    <w:rsid w:val="006E3B5B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B98"/>
    <w:rsid w:val="006E4C48"/>
    <w:rsid w:val="006E504D"/>
    <w:rsid w:val="006E5060"/>
    <w:rsid w:val="006E5198"/>
    <w:rsid w:val="006E51DD"/>
    <w:rsid w:val="006E5375"/>
    <w:rsid w:val="006E53C7"/>
    <w:rsid w:val="006E5495"/>
    <w:rsid w:val="006E55CE"/>
    <w:rsid w:val="006E5722"/>
    <w:rsid w:val="006E594F"/>
    <w:rsid w:val="006E5B40"/>
    <w:rsid w:val="006E5C56"/>
    <w:rsid w:val="006E5F92"/>
    <w:rsid w:val="006E640D"/>
    <w:rsid w:val="006E6422"/>
    <w:rsid w:val="006E674A"/>
    <w:rsid w:val="006E67C6"/>
    <w:rsid w:val="006E69B2"/>
    <w:rsid w:val="006E6A41"/>
    <w:rsid w:val="006E6B25"/>
    <w:rsid w:val="006E6CFA"/>
    <w:rsid w:val="006E6E57"/>
    <w:rsid w:val="006E6EDD"/>
    <w:rsid w:val="006E6F21"/>
    <w:rsid w:val="006E70C1"/>
    <w:rsid w:val="006E70DA"/>
    <w:rsid w:val="006E72CB"/>
    <w:rsid w:val="006E734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B5E"/>
    <w:rsid w:val="006E7BFE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7C1"/>
    <w:rsid w:val="006F0899"/>
    <w:rsid w:val="006F09EF"/>
    <w:rsid w:val="006F09FA"/>
    <w:rsid w:val="006F0C64"/>
    <w:rsid w:val="006F0CAD"/>
    <w:rsid w:val="006F0DD7"/>
    <w:rsid w:val="006F0E0D"/>
    <w:rsid w:val="006F0E4C"/>
    <w:rsid w:val="006F0EFD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F28"/>
    <w:rsid w:val="006F2FE3"/>
    <w:rsid w:val="006F326F"/>
    <w:rsid w:val="006F329E"/>
    <w:rsid w:val="006F3482"/>
    <w:rsid w:val="006F34ED"/>
    <w:rsid w:val="006F3504"/>
    <w:rsid w:val="006F378C"/>
    <w:rsid w:val="006F37E7"/>
    <w:rsid w:val="006F3AED"/>
    <w:rsid w:val="006F3B43"/>
    <w:rsid w:val="006F3BDD"/>
    <w:rsid w:val="006F3F40"/>
    <w:rsid w:val="006F3FCE"/>
    <w:rsid w:val="006F419C"/>
    <w:rsid w:val="006F44CA"/>
    <w:rsid w:val="006F4538"/>
    <w:rsid w:val="006F4684"/>
    <w:rsid w:val="006F47A3"/>
    <w:rsid w:val="006F47CF"/>
    <w:rsid w:val="006F481D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436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124"/>
    <w:rsid w:val="006F7230"/>
    <w:rsid w:val="006F73F7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2568"/>
    <w:rsid w:val="0070268A"/>
    <w:rsid w:val="007027B9"/>
    <w:rsid w:val="007028AC"/>
    <w:rsid w:val="007028E1"/>
    <w:rsid w:val="007029A6"/>
    <w:rsid w:val="007029E1"/>
    <w:rsid w:val="00702C93"/>
    <w:rsid w:val="00702CF2"/>
    <w:rsid w:val="00702D85"/>
    <w:rsid w:val="00702F1D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92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E2E"/>
    <w:rsid w:val="00705036"/>
    <w:rsid w:val="00705268"/>
    <w:rsid w:val="00705901"/>
    <w:rsid w:val="00705A89"/>
    <w:rsid w:val="00705B6C"/>
    <w:rsid w:val="00705D39"/>
    <w:rsid w:val="007060C6"/>
    <w:rsid w:val="00706113"/>
    <w:rsid w:val="0070616D"/>
    <w:rsid w:val="007061C1"/>
    <w:rsid w:val="00706350"/>
    <w:rsid w:val="00706492"/>
    <w:rsid w:val="00706575"/>
    <w:rsid w:val="007065BD"/>
    <w:rsid w:val="007068A1"/>
    <w:rsid w:val="007068E3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134"/>
    <w:rsid w:val="00707356"/>
    <w:rsid w:val="00707412"/>
    <w:rsid w:val="00707ABF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6C"/>
    <w:rsid w:val="00711815"/>
    <w:rsid w:val="007118BB"/>
    <w:rsid w:val="00711C16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ED8"/>
    <w:rsid w:val="00712F34"/>
    <w:rsid w:val="00712F7B"/>
    <w:rsid w:val="00712FFA"/>
    <w:rsid w:val="00713084"/>
    <w:rsid w:val="0071330A"/>
    <w:rsid w:val="007133E8"/>
    <w:rsid w:val="00713446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49"/>
    <w:rsid w:val="00714436"/>
    <w:rsid w:val="00714552"/>
    <w:rsid w:val="007145A4"/>
    <w:rsid w:val="0071464B"/>
    <w:rsid w:val="007146AE"/>
    <w:rsid w:val="0071471C"/>
    <w:rsid w:val="0071479F"/>
    <w:rsid w:val="00714A00"/>
    <w:rsid w:val="00714A2E"/>
    <w:rsid w:val="00714AA3"/>
    <w:rsid w:val="00714C84"/>
    <w:rsid w:val="00714E99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9BA"/>
    <w:rsid w:val="00715A30"/>
    <w:rsid w:val="00715B23"/>
    <w:rsid w:val="00715C91"/>
    <w:rsid w:val="00715E34"/>
    <w:rsid w:val="00715E40"/>
    <w:rsid w:val="00715F6E"/>
    <w:rsid w:val="007160C1"/>
    <w:rsid w:val="00716186"/>
    <w:rsid w:val="00716501"/>
    <w:rsid w:val="007165CC"/>
    <w:rsid w:val="007167DF"/>
    <w:rsid w:val="00716AE5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D3B"/>
    <w:rsid w:val="00720F2B"/>
    <w:rsid w:val="00721166"/>
    <w:rsid w:val="007213ED"/>
    <w:rsid w:val="0072147A"/>
    <w:rsid w:val="007217F6"/>
    <w:rsid w:val="00721875"/>
    <w:rsid w:val="00721925"/>
    <w:rsid w:val="00721973"/>
    <w:rsid w:val="00721AB6"/>
    <w:rsid w:val="00721B36"/>
    <w:rsid w:val="00722055"/>
    <w:rsid w:val="007221CC"/>
    <w:rsid w:val="007221DF"/>
    <w:rsid w:val="00722478"/>
    <w:rsid w:val="007224EC"/>
    <w:rsid w:val="0072256D"/>
    <w:rsid w:val="007227D1"/>
    <w:rsid w:val="00722A05"/>
    <w:rsid w:val="00722B14"/>
    <w:rsid w:val="00722D50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80C"/>
    <w:rsid w:val="00723925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C90"/>
    <w:rsid w:val="00724DE3"/>
    <w:rsid w:val="00724ECA"/>
    <w:rsid w:val="00724F33"/>
    <w:rsid w:val="00725222"/>
    <w:rsid w:val="00725274"/>
    <w:rsid w:val="00725556"/>
    <w:rsid w:val="00725644"/>
    <w:rsid w:val="00725C09"/>
    <w:rsid w:val="00725D44"/>
    <w:rsid w:val="00725D59"/>
    <w:rsid w:val="00725D92"/>
    <w:rsid w:val="00725DB4"/>
    <w:rsid w:val="00725EA9"/>
    <w:rsid w:val="00725F7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875"/>
    <w:rsid w:val="00726943"/>
    <w:rsid w:val="00726C55"/>
    <w:rsid w:val="00726F2E"/>
    <w:rsid w:val="0072708E"/>
    <w:rsid w:val="007270E6"/>
    <w:rsid w:val="00727228"/>
    <w:rsid w:val="007272AF"/>
    <w:rsid w:val="007273DC"/>
    <w:rsid w:val="00727413"/>
    <w:rsid w:val="0072751A"/>
    <w:rsid w:val="0072765C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D0"/>
    <w:rsid w:val="007306AE"/>
    <w:rsid w:val="0073097E"/>
    <w:rsid w:val="00730995"/>
    <w:rsid w:val="00730A16"/>
    <w:rsid w:val="00730B93"/>
    <w:rsid w:val="00730D10"/>
    <w:rsid w:val="00730EF4"/>
    <w:rsid w:val="007310FB"/>
    <w:rsid w:val="00731260"/>
    <w:rsid w:val="007317B9"/>
    <w:rsid w:val="007318D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4A4"/>
    <w:rsid w:val="00733595"/>
    <w:rsid w:val="00733709"/>
    <w:rsid w:val="00733750"/>
    <w:rsid w:val="00733817"/>
    <w:rsid w:val="0073386C"/>
    <w:rsid w:val="007338A1"/>
    <w:rsid w:val="00733B46"/>
    <w:rsid w:val="00733DDF"/>
    <w:rsid w:val="00733EF4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C"/>
    <w:rsid w:val="007352C6"/>
    <w:rsid w:val="00735547"/>
    <w:rsid w:val="007355A7"/>
    <w:rsid w:val="0073564A"/>
    <w:rsid w:val="0073568E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DB"/>
    <w:rsid w:val="00736338"/>
    <w:rsid w:val="00736376"/>
    <w:rsid w:val="007363C7"/>
    <w:rsid w:val="00736511"/>
    <w:rsid w:val="00736603"/>
    <w:rsid w:val="00736688"/>
    <w:rsid w:val="0073670E"/>
    <w:rsid w:val="00736A64"/>
    <w:rsid w:val="00736B87"/>
    <w:rsid w:val="00736BC4"/>
    <w:rsid w:val="00736C2B"/>
    <w:rsid w:val="00736E30"/>
    <w:rsid w:val="00737435"/>
    <w:rsid w:val="00737520"/>
    <w:rsid w:val="007377E0"/>
    <w:rsid w:val="007378F1"/>
    <w:rsid w:val="00737986"/>
    <w:rsid w:val="007379AB"/>
    <w:rsid w:val="00737D92"/>
    <w:rsid w:val="00737E94"/>
    <w:rsid w:val="00737FCA"/>
    <w:rsid w:val="0074000F"/>
    <w:rsid w:val="00740285"/>
    <w:rsid w:val="00740311"/>
    <w:rsid w:val="00740584"/>
    <w:rsid w:val="00740653"/>
    <w:rsid w:val="00740701"/>
    <w:rsid w:val="0074075B"/>
    <w:rsid w:val="00740836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59"/>
    <w:rsid w:val="007418B2"/>
    <w:rsid w:val="00741A44"/>
    <w:rsid w:val="00741C03"/>
    <w:rsid w:val="00741D29"/>
    <w:rsid w:val="00741E6F"/>
    <w:rsid w:val="00741FAC"/>
    <w:rsid w:val="00741FED"/>
    <w:rsid w:val="00742062"/>
    <w:rsid w:val="007424CB"/>
    <w:rsid w:val="00742555"/>
    <w:rsid w:val="007428E7"/>
    <w:rsid w:val="007429EA"/>
    <w:rsid w:val="00742B8E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367"/>
    <w:rsid w:val="007433C1"/>
    <w:rsid w:val="007437E0"/>
    <w:rsid w:val="00743B5B"/>
    <w:rsid w:val="00743BB6"/>
    <w:rsid w:val="00743C2B"/>
    <w:rsid w:val="00743DB7"/>
    <w:rsid w:val="00743DDD"/>
    <w:rsid w:val="00743FF8"/>
    <w:rsid w:val="0074417F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4"/>
    <w:rsid w:val="0074619F"/>
    <w:rsid w:val="0074624D"/>
    <w:rsid w:val="00746261"/>
    <w:rsid w:val="007462F6"/>
    <w:rsid w:val="00746373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384"/>
    <w:rsid w:val="00747708"/>
    <w:rsid w:val="007477AD"/>
    <w:rsid w:val="0074785A"/>
    <w:rsid w:val="007479C7"/>
    <w:rsid w:val="00747A62"/>
    <w:rsid w:val="00747EDE"/>
    <w:rsid w:val="007500EE"/>
    <w:rsid w:val="007500EF"/>
    <w:rsid w:val="00750321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699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D0"/>
    <w:rsid w:val="007531A9"/>
    <w:rsid w:val="0075329B"/>
    <w:rsid w:val="00753509"/>
    <w:rsid w:val="00753969"/>
    <w:rsid w:val="00753B1A"/>
    <w:rsid w:val="00753C51"/>
    <w:rsid w:val="00753C93"/>
    <w:rsid w:val="00753E64"/>
    <w:rsid w:val="00753EC1"/>
    <w:rsid w:val="00754086"/>
    <w:rsid w:val="0075435E"/>
    <w:rsid w:val="0075446B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43"/>
    <w:rsid w:val="00755255"/>
    <w:rsid w:val="007552EF"/>
    <w:rsid w:val="0075563F"/>
    <w:rsid w:val="00755761"/>
    <w:rsid w:val="00755868"/>
    <w:rsid w:val="007558C9"/>
    <w:rsid w:val="007558CC"/>
    <w:rsid w:val="00755970"/>
    <w:rsid w:val="0075598C"/>
    <w:rsid w:val="00755D23"/>
    <w:rsid w:val="00756088"/>
    <w:rsid w:val="007562F7"/>
    <w:rsid w:val="007564AB"/>
    <w:rsid w:val="007564EA"/>
    <w:rsid w:val="00756618"/>
    <w:rsid w:val="0075671D"/>
    <w:rsid w:val="0075675A"/>
    <w:rsid w:val="00756840"/>
    <w:rsid w:val="00756A15"/>
    <w:rsid w:val="00756AAE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300"/>
    <w:rsid w:val="00760388"/>
    <w:rsid w:val="007605C3"/>
    <w:rsid w:val="0076090A"/>
    <w:rsid w:val="00760AE3"/>
    <w:rsid w:val="00760B5F"/>
    <w:rsid w:val="00760CA1"/>
    <w:rsid w:val="00760DA6"/>
    <w:rsid w:val="00760DBE"/>
    <w:rsid w:val="0076144D"/>
    <w:rsid w:val="007616B2"/>
    <w:rsid w:val="00761733"/>
    <w:rsid w:val="0076192C"/>
    <w:rsid w:val="00761A30"/>
    <w:rsid w:val="00761B1B"/>
    <w:rsid w:val="00761D49"/>
    <w:rsid w:val="00761D56"/>
    <w:rsid w:val="00761E0B"/>
    <w:rsid w:val="00761F0C"/>
    <w:rsid w:val="0076200D"/>
    <w:rsid w:val="00762077"/>
    <w:rsid w:val="00762288"/>
    <w:rsid w:val="00762470"/>
    <w:rsid w:val="007624B2"/>
    <w:rsid w:val="007625FC"/>
    <w:rsid w:val="00762679"/>
    <w:rsid w:val="007629D0"/>
    <w:rsid w:val="00762B97"/>
    <w:rsid w:val="00762C23"/>
    <w:rsid w:val="007630F1"/>
    <w:rsid w:val="00763261"/>
    <w:rsid w:val="00763307"/>
    <w:rsid w:val="0076332B"/>
    <w:rsid w:val="00763340"/>
    <w:rsid w:val="007633C6"/>
    <w:rsid w:val="00763455"/>
    <w:rsid w:val="0076348F"/>
    <w:rsid w:val="0076349F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941"/>
    <w:rsid w:val="0076494E"/>
    <w:rsid w:val="00764A62"/>
    <w:rsid w:val="00764B92"/>
    <w:rsid w:val="00764BCD"/>
    <w:rsid w:val="00764C21"/>
    <w:rsid w:val="00764C8F"/>
    <w:rsid w:val="00764D76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45"/>
    <w:rsid w:val="00767130"/>
    <w:rsid w:val="007672E1"/>
    <w:rsid w:val="007673FC"/>
    <w:rsid w:val="007675DB"/>
    <w:rsid w:val="00767ACD"/>
    <w:rsid w:val="00767AFB"/>
    <w:rsid w:val="00767B4A"/>
    <w:rsid w:val="00767B96"/>
    <w:rsid w:val="00767D8C"/>
    <w:rsid w:val="00767D93"/>
    <w:rsid w:val="00770298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483"/>
    <w:rsid w:val="00771574"/>
    <w:rsid w:val="007715ED"/>
    <w:rsid w:val="0077165E"/>
    <w:rsid w:val="0077166D"/>
    <w:rsid w:val="00771764"/>
    <w:rsid w:val="007719B1"/>
    <w:rsid w:val="00771B70"/>
    <w:rsid w:val="00771C74"/>
    <w:rsid w:val="00771D9D"/>
    <w:rsid w:val="00771EC3"/>
    <w:rsid w:val="00771EEC"/>
    <w:rsid w:val="00771F31"/>
    <w:rsid w:val="00771F90"/>
    <w:rsid w:val="00772127"/>
    <w:rsid w:val="0077244C"/>
    <w:rsid w:val="00772602"/>
    <w:rsid w:val="00772656"/>
    <w:rsid w:val="00772765"/>
    <w:rsid w:val="007727E2"/>
    <w:rsid w:val="007728AF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70"/>
    <w:rsid w:val="0077408D"/>
    <w:rsid w:val="00774220"/>
    <w:rsid w:val="0077459A"/>
    <w:rsid w:val="00774627"/>
    <w:rsid w:val="007747F6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F8"/>
    <w:rsid w:val="00776145"/>
    <w:rsid w:val="0077619B"/>
    <w:rsid w:val="00776265"/>
    <w:rsid w:val="007764A6"/>
    <w:rsid w:val="007766D1"/>
    <w:rsid w:val="0077683B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83C"/>
    <w:rsid w:val="0077787B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C9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D85"/>
    <w:rsid w:val="00781E32"/>
    <w:rsid w:val="00782080"/>
    <w:rsid w:val="007820A3"/>
    <w:rsid w:val="007821D7"/>
    <w:rsid w:val="007821E2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BE3"/>
    <w:rsid w:val="00783D0A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C98"/>
    <w:rsid w:val="00784D20"/>
    <w:rsid w:val="00784E54"/>
    <w:rsid w:val="00784E94"/>
    <w:rsid w:val="00784EA1"/>
    <w:rsid w:val="00785096"/>
    <w:rsid w:val="0078509E"/>
    <w:rsid w:val="007850D3"/>
    <w:rsid w:val="007857CA"/>
    <w:rsid w:val="0078580E"/>
    <w:rsid w:val="00785963"/>
    <w:rsid w:val="00785981"/>
    <w:rsid w:val="00785AAC"/>
    <w:rsid w:val="00785D88"/>
    <w:rsid w:val="00785EBD"/>
    <w:rsid w:val="00786074"/>
    <w:rsid w:val="00786560"/>
    <w:rsid w:val="007865B0"/>
    <w:rsid w:val="007866D4"/>
    <w:rsid w:val="007867BA"/>
    <w:rsid w:val="007867E5"/>
    <w:rsid w:val="007868B0"/>
    <w:rsid w:val="00786905"/>
    <w:rsid w:val="007869AA"/>
    <w:rsid w:val="007869E6"/>
    <w:rsid w:val="00786AD5"/>
    <w:rsid w:val="00786E41"/>
    <w:rsid w:val="007870B5"/>
    <w:rsid w:val="007870C2"/>
    <w:rsid w:val="007870FA"/>
    <w:rsid w:val="007871CF"/>
    <w:rsid w:val="00787214"/>
    <w:rsid w:val="007873E2"/>
    <w:rsid w:val="007873E3"/>
    <w:rsid w:val="007874AF"/>
    <w:rsid w:val="007875ED"/>
    <w:rsid w:val="007876B2"/>
    <w:rsid w:val="007876DD"/>
    <w:rsid w:val="007876EA"/>
    <w:rsid w:val="007878AE"/>
    <w:rsid w:val="0078790C"/>
    <w:rsid w:val="00787C7C"/>
    <w:rsid w:val="00787EC6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7D"/>
    <w:rsid w:val="00790D9F"/>
    <w:rsid w:val="00790E08"/>
    <w:rsid w:val="00790FA1"/>
    <w:rsid w:val="00791084"/>
    <w:rsid w:val="0079109D"/>
    <w:rsid w:val="007910AD"/>
    <w:rsid w:val="0079112F"/>
    <w:rsid w:val="00791131"/>
    <w:rsid w:val="00791457"/>
    <w:rsid w:val="007917C3"/>
    <w:rsid w:val="00791B0F"/>
    <w:rsid w:val="00791B1B"/>
    <w:rsid w:val="00791BA3"/>
    <w:rsid w:val="00791D9B"/>
    <w:rsid w:val="00791EFF"/>
    <w:rsid w:val="00791FB9"/>
    <w:rsid w:val="00792387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334"/>
    <w:rsid w:val="00794349"/>
    <w:rsid w:val="00794391"/>
    <w:rsid w:val="007944F9"/>
    <w:rsid w:val="0079488A"/>
    <w:rsid w:val="00794981"/>
    <w:rsid w:val="00794C19"/>
    <w:rsid w:val="00794D9C"/>
    <w:rsid w:val="00794E86"/>
    <w:rsid w:val="00794FE6"/>
    <w:rsid w:val="00795103"/>
    <w:rsid w:val="0079510A"/>
    <w:rsid w:val="007951C9"/>
    <w:rsid w:val="007951F7"/>
    <w:rsid w:val="007956E0"/>
    <w:rsid w:val="007956FB"/>
    <w:rsid w:val="00795704"/>
    <w:rsid w:val="00795742"/>
    <w:rsid w:val="0079592E"/>
    <w:rsid w:val="0079615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8C"/>
    <w:rsid w:val="007977F3"/>
    <w:rsid w:val="00797837"/>
    <w:rsid w:val="00797855"/>
    <w:rsid w:val="007978C9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A0A"/>
    <w:rsid w:val="007A0D7B"/>
    <w:rsid w:val="007A10B6"/>
    <w:rsid w:val="007A1242"/>
    <w:rsid w:val="007A12D0"/>
    <w:rsid w:val="007A12F5"/>
    <w:rsid w:val="007A1420"/>
    <w:rsid w:val="007A14BF"/>
    <w:rsid w:val="007A1591"/>
    <w:rsid w:val="007A1616"/>
    <w:rsid w:val="007A172C"/>
    <w:rsid w:val="007A1899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7E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60F"/>
    <w:rsid w:val="007A3790"/>
    <w:rsid w:val="007A385E"/>
    <w:rsid w:val="007A3904"/>
    <w:rsid w:val="007A3D08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E62"/>
    <w:rsid w:val="007A4E88"/>
    <w:rsid w:val="007A513E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AEB"/>
    <w:rsid w:val="007A6B21"/>
    <w:rsid w:val="007A6C83"/>
    <w:rsid w:val="007A6D2F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B0294"/>
    <w:rsid w:val="007B0466"/>
    <w:rsid w:val="007B0AE0"/>
    <w:rsid w:val="007B0BEE"/>
    <w:rsid w:val="007B0C77"/>
    <w:rsid w:val="007B0DF6"/>
    <w:rsid w:val="007B0F2A"/>
    <w:rsid w:val="007B0FFB"/>
    <w:rsid w:val="007B11DF"/>
    <w:rsid w:val="007B11E6"/>
    <w:rsid w:val="007B128A"/>
    <w:rsid w:val="007B133A"/>
    <w:rsid w:val="007B13F3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11B"/>
    <w:rsid w:val="007B42D5"/>
    <w:rsid w:val="007B4355"/>
    <w:rsid w:val="007B4560"/>
    <w:rsid w:val="007B45E4"/>
    <w:rsid w:val="007B4620"/>
    <w:rsid w:val="007B47E1"/>
    <w:rsid w:val="007B4916"/>
    <w:rsid w:val="007B49C6"/>
    <w:rsid w:val="007B4A61"/>
    <w:rsid w:val="007B4B31"/>
    <w:rsid w:val="007B4F0B"/>
    <w:rsid w:val="007B5051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6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C0422"/>
    <w:rsid w:val="007C07D2"/>
    <w:rsid w:val="007C07E6"/>
    <w:rsid w:val="007C084F"/>
    <w:rsid w:val="007C08D2"/>
    <w:rsid w:val="007C08D5"/>
    <w:rsid w:val="007C08F6"/>
    <w:rsid w:val="007C0AD6"/>
    <w:rsid w:val="007C0DBE"/>
    <w:rsid w:val="007C0F12"/>
    <w:rsid w:val="007C13F7"/>
    <w:rsid w:val="007C1574"/>
    <w:rsid w:val="007C165B"/>
    <w:rsid w:val="007C1695"/>
    <w:rsid w:val="007C1791"/>
    <w:rsid w:val="007C1AEF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AD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26F"/>
    <w:rsid w:val="007C42BB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123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D4"/>
    <w:rsid w:val="007C6C9B"/>
    <w:rsid w:val="007C6E10"/>
    <w:rsid w:val="007C6E11"/>
    <w:rsid w:val="007C6E55"/>
    <w:rsid w:val="007C6F52"/>
    <w:rsid w:val="007C70DC"/>
    <w:rsid w:val="007C714A"/>
    <w:rsid w:val="007C726E"/>
    <w:rsid w:val="007C7289"/>
    <w:rsid w:val="007C777C"/>
    <w:rsid w:val="007C7D26"/>
    <w:rsid w:val="007C7D8F"/>
    <w:rsid w:val="007C7E5F"/>
    <w:rsid w:val="007C7F0F"/>
    <w:rsid w:val="007C7FD1"/>
    <w:rsid w:val="007D014B"/>
    <w:rsid w:val="007D0164"/>
    <w:rsid w:val="007D01A3"/>
    <w:rsid w:val="007D0353"/>
    <w:rsid w:val="007D04EB"/>
    <w:rsid w:val="007D056E"/>
    <w:rsid w:val="007D05CE"/>
    <w:rsid w:val="007D08A8"/>
    <w:rsid w:val="007D0CD7"/>
    <w:rsid w:val="007D0EBE"/>
    <w:rsid w:val="007D0EF8"/>
    <w:rsid w:val="007D1014"/>
    <w:rsid w:val="007D1083"/>
    <w:rsid w:val="007D10DF"/>
    <w:rsid w:val="007D1172"/>
    <w:rsid w:val="007D14BC"/>
    <w:rsid w:val="007D1545"/>
    <w:rsid w:val="007D16C8"/>
    <w:rsid w:val="007D1913"/>
    <w:rsid w:val="007D192D"/>
    <w:rsid w:val="007D1983"/>
    <w:rsid w:val="007D19AE"/>
    <w:rsid w:val="007D1A42"/>
    <w:rsid w:val="007D1C80"/>
    <w:rsid w:val="007D1D09"/>
    <w:rsid w:val="007D1F01"/>
    <w:rsid w:val="007D1F20"/>
    <w:rsid w:val="007D21EA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6BD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5C1"/>
    <w:rsid w:val="007D486D"/>
    <w:rsid w:val="007D4980"/>
    <w:rsid w:val="007D4B80"/>
    <w:rsid w:val="007D4B9B"/>
    <w:rsid w:val="007D4BEE"/>
    <w:rsid w:val="007D4CB3"/>
    <w:rsid w:val="007D4EA1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738E"/>
    <w:rsid w:val="007D73DF"/>
    <w:rsid w:val="007D74CD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9A"/>
    <w:rsid w:val="007E02C4"/>
    <w:rsid w:val="007E03A3"/>
    <w:rsid w:val="007E03AC"/>
    <w:rsid w:val="007E08F3"/>
    <w:rsid w:val="007E0B05"/>
    <w:rsid w:val="007E0C3B"/>
    <w:rsid w:val="007E0EE9"/>
    <w:rsid w:val="007E0F4E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D3B"/>
    <w:rsid w:val="007E1D6F"/>
    <w:rsid w:val="007E1E88"/>
    <w:rsid w:val="007E2004"/>
    <w:rsid w:val="007E21A5"/>
    <w:rsid w:val="007E21FF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30F8"/>
    <w:rsid w:val="007E312E"/>
    <w:rsid w:val="007E32DA"/>
    <w:rsid w:val="007E382C"/>
    <w:rsid w:val="007E38DA"/>
    <w:rsid w:val="007E3985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423"/>
    <w:rsid w:val="007E452E"/>
    <w:rsid w:val="007E4611"/>
    <w:rsid w:val="007E4690"/>
    <w:rsid w:val="007E4E15"/>
    <w:rsid w:val="007E4F5C"/>
    <w:rsid w:val="007E4FA6"/>
    <w:rsid w:val="007E521C"/>
    <w:rsid w:val="007E5386"/>
    <w:rsid w:val="007E53F6"/>
    <w:rsid w:val="007E5690"/>
    <w:rsid w:val="007E58C6"/>
    <w:rsid w:val="007E590A"/>
    <w:rsid w:val="007E59E9"/>
    <w:rsid w:val="007E5C02"/>
    <w:rsid w:val="007E5C5B"/>
    <w:rsid w:val="007E5ED4"/>
    <w:rsid w:val="007E6096"/>
    <w:rsid w:val="007E611A"/>
    <w:rsid w:val="007E644D"/>
    <w:rsid w:val="007E6580"/>
    <w:rsid w:val="007E69BB"/>
    <w:rsid w:val="007E6ADD"/>
    <w:rsid w:val="007E6B27"/>
    <w:rsid w:val="007E6B6F"/>
    <w:rsid w:val="007E6EC5"/>
    <w:rsid w:val="007E7092"/>
    <w:rsid w:val="007E70C3"/>
    <w:rsid w:val="007E71BC"/>
    <w:rsid w:val="007E7540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7B2"/>
    <w:rsid w:val="007F0A42"/>
    <w:rsid w:val="007F0C6E"/>
    <w:rsid w:val="007F0CC0"/>
    <w:rsid w:val="007F0E1B"/>
    <w:rsid w:val="007F0E2B"/>
    <w:rsid w:val="007F0F4A"/>
    <w:rsid w:val="007F11F3"/>
    <w:rsid w:val="007F138A"/>
    <w:rsid w:val="007F153E"/>
    <w:rsid w:val="007F16FD"/>
    <w:rsid w:val="007F17C7"/>
    <w:rsid w:val="007F18C4"/>
    <w:rsid w:val="007F19B4"/>
    <w:rsid w:val="007F1B3F"/>
    <w:rsid w:val="007F1C72"/>
    <w:rsid w:val="007F1C9F"/>
    <w:rsid w:val="007F1D18"/>
    <w:rsid w:val="007F1D7F"/>
    <w:rsid w:val="007F1EB5"/>
    <w:rsid w:val="007F2290"/>
    <w:rsid w:val="007F23C2"/>
    <w:rsid w:val="007F25A8"/>
    <w:rsid w:val="007F26C3"/>
    <w:rsid w:val="007F274D"/>
    <w:rsid w:val="007F28F1"/>
    <w:rsid w:val="007F2ABB"/>
    <w:rsid w:val="007F2C25"/>
    <w:rsid w:val="007F2CAA"/>
    <w:rsid w:val="007F2ECF"/>
    <w:rsid w:val="007F2F8D"/>
    <w:rsid w:val="007F3099"/>
    <w:rsid w:val="007F340D"/>
    <w:rsid w:val="007F3425"/>
    <w:rsid w:val="007F350A"/>
    <w:rsid w:val="007F35A4"/>
    <w:rsid w:val="007F365F"/>
    <w:rsid w:val="007F3815"/>
    <w:rsid w:val="007F3833"/>
    <w:rsid w:val="007F38C2"/>
    <w:rsid w:val="007F3B46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1B"/>
    <w:rsid w:val="007F4586"/>
    <w:rsid w:val="007F458B"/>
    <w:rsid w:val="007F46B3"/>
    <w:rsid w:val="007F4711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514"/>
    <w:rsid w:val="007F5830"/>
    <w:rsid w:val="007F597D"/>
    <w:rsid w:val="007F5A4A"/>
    <w:rsid w:val="007F5C47"/>
    <w:rsid w:val="007F5E57"/>
    <w:rsid w:val="007F5E7F"/>
    <w:rsid w:val="007F6007"/>
    <w:rsid w:val="007F60C2"/>
    <w:rsid w:val="007F640C"/>
    <w:rsid w:val="007F6429"/>
    <w:rsid w:val="007F6978"/>
    <w:rsid w:val="007F6A7D"/>
    <w:rsid w:val="007F6C3F"/>
    <w:rsid w:val="007F6CA9"/>
    <w:rsid w:val="007F6CCA"/>
    <w:rsid w:val="007F6E61"/>
    <w:rsid w:val="007F6E69"/>
    <w:rsid w:val="007F6FD1"/>
    <w:rsid w:val="007F7034"/>
    <w:rsid w:val="007F704F"/>
    <w:rsid w:val="007F74DB"/>
    <w:rsid w:val="007F76FF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4AD"/>
    <w:rsid w:val="008005DD"/>
    <w:rsid w:val="0080065C"/>
    <w:rsid w:val="008007B1"/>
    <w:rsid w:val="008008A8"/>
    <w:rsid w:val="00800C8D"/>
    <w:rsid w:val="00800CEC"/>
    <w:rsid w:val="0080128B"/>
    <w:rsid w:val="00801304"/>
    <w:rsid w:val="00801356"/>
    <w:rsid w:val="00801503"/>
    <w:rsid w:val="0080152A"/>
    <w:rsid w:val="00801543"/>
    <w:rsid w:val="00801639"/>
    <w:rsid w:val="00801698"/>
    <w:rsid w:val="0080175E"/>
    <w:rsid w:val="00801A08"/>
    <w:rsid w:val="00801AA7"/>
    <w:rsid w:val="00801ABC"/>
    <w:rsid w:val="00801B08"/>
    <w:rsid w:val="00801B25"/>
    <w:rsid w:val="00801BC2"/>
    <w:rsid w:val="00801F6A"/>
    <w:rsid w:val="00801FCA"/>
    <w:rsid w:val="0080201D"/>
    <w:rsid w:val="0080212E"/>
    <w:rsid w:val="008021B3"/>
    <w:rsid w:val="008024A6"/>
    <w:rsid w:val="008025C0"/>
    <w:rsid w:val="0080291A"/>
    <w:rsid w:val="00802B64"/>
    <w:rsid w:val="00802F56"/>
    <w:rsid w:val="00802FD3"/>
    <w:rsid w:val="0080320C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55"/>
    <w:rsid w:val="008053A4"/>
    <w:rsid w:val="008053CF"/>
    <w:rsid w:val="00805443"/>
    <w:rsid w:val="00805531"/>
    <w:rsid w:val="00805532"/>
    <w:rsid w:val="00805670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663"/>
    <w:rsid w:val="00807830"/>
    <w:rsid w:val="008078E1"/>
    <w:rsid w:val="008079B5"/>
    <w:rsid w:val="008079CC"/>
    <w:rsid w:val="00807A75"/>
    <w:rsid w:val="00807B44"/>
    <w:rsid w:val="00807E5B"/>
    <w:rsid w:val="00810142"/>
    <w:rsid w:val="008105ED"/>
    <w:rsid w:val="0081066C"/>
    <w:rsid w:val="008106BA"/>
    <w:rsid w:val="008107EC"/>
    <w:rsid w:val="00810887"/>
    <w:rsid w:val="00810A34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1AB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283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6B7"/>
    <w:rsid w:val="008139A9"/>
    <w:rsid w:val="00813A22"/>
    <w:rsid w:val="00813ACB"/>
    <w:rsid w:val="00813BAD"/>
    <w:rsid w:val="00813BE9"/>
    <w:rsid w:val="00813C47"/>
    <w:rsid w:val="00813F31"/>
    <w:rsid w:val="00814013"/>
    <w:rsid w:val="00814056"/>
    <w:rsid w:val="0081428C"/>
    <w:rsid w:val="008144B9"/>
    <w:rsid w:val="00814520"/>
    <w:rsid w:val="008145A9"/>
    <w:rsid w:val="008146DA"/>
    <w:rsid w:val="008146EA"/>
    <w:rsid w:val="00814A3F"/>
    <w:rsid w:val="00814AE0"/>
    <w:rsid w:val="00814BEA"/>
    <w:rsid w:val="00814BF7"/>
    <w:rsid w:val="00814D5C"/>
    <w:rsid w:val="00814DA9"/>
    <w:rsid w:val="00814EA3"/>
    <w:rsid w:val="00815175"/>
    <w:rsid w:val="008151B4"/>
    <w:rsid w:val="00815288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340"/>
    <w:rsid w:val="00816407"/>
    <w:rsid w:val="00816494"/>
    <w:rsid w:val="008165BF"/>
    <w:rsid w:val="0081671F"/>
    <w:rsid w:val="0081675C"/>
    <w:rsid w:val="00816851"/>
    <w:rsid w:val="00816953"/>
    <w:rsid w:val="00816B3B"/>
    <w:rsid w:val="00816B78"/>
    <w:rsid w:val="00816BD5"/>
    <w:rsid w:val="00816C1F"/>
    <w:rsid w:val="00816C55"/>
    <w:rsid w:val="00816D60"/>
    <w:rsid w:val="00816FF3"/>
    <w:rsid w:val="0081701D"/>
    <w:rsid w:val="00817051"/>
    <w:rsid w:val="00817223"/>
    <w:rsid w:val="00817419"/>
    <w:rsid w:val="008175F6"/>
    <w:rsid w:val="00817687"/>
    <w:rsid w:val="00817955"/>
    <w:rsid w:val="00817985"/>
    <w:rsid w:val="008179D9"/>
    <w:rsid w:val="008179DD"/>
    <w:rsid w:val="00817AE9"/>
    <w:rsid w:val="00817B66"/>
    <w:rsid w:val="00817DA8"/>
    <w:rsid w:val="00817F2F"/>
    <w:rsid w:val="00817FE3"/>
    <w:rsid w:val="00817FEB"/>
    <w:rsid w:val="0082000E"/>
    <w:rsid w:val="00820438"/>
    <w:rsid w:val="00820661"/>
    <w:rsid w:val="008206BB"/>
    <w:rsid w:val="00820732"/>
    <w:rsid w:val="00820756"/>
    <w:rsid w:val="00820868"/>
    <w:rsid w:val="00820887"/>
    <w:rsid w:val="00820896"/>
    <w:rsid w:val="00820AFD"/>
    <w:rsid w:val="00820B07"/>
    <w:rsid w:val="00820B98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FC"/>
    <w:rsid w:val="008220EB"/>
    <w:rsid w:val="008221C3"/>
    <w:rsid w:val="0082223E"/>
    <w:rsid w:val="0082239F"/>
    <w:rsid w:val="008223CF"/>
    <w:rsid w:val="00822673"/>
    <w:rsid w:val="0082275E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82"/>
    <w:rsid w:val="008258CD"/>
    <w:rsid w:val="00825AF7"/>
    <w:rsid w:val="00825F30"/>
    <w:rsid w:val="0082605D"/>
    <w:rsid w:val="00826077"/>
    <w:rsid w:val="008262D4"/>
    <w:rsid w:val="00826583"/>
    <w:rsid w:val="00826701"/>
    <w:rsid w:val="008268DC"/>
    <w:rsid w:val="00826D4D"/>
    <w:rsid w:val="00826EC5"/>
    <w:rsid w:val="00826F15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66"/>
    <w:rsid w:val="00831042"/>
    <w:rsid w:val="00831043"/>
    <w:rsid w:val="008310D4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B8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22F"/>
    <w:rsid w:val="00833377"/>
    <w:rsid w:val="008333C4"/>
    <w:rsid w:val="00833481"/>
    <w:rsid w:val="008336ED"/>
    <w:rsid w:val="0083374E"/>
    <w:rsid w:val="0083375B"/>
    <w:rsid w:val="00833762"/>
    <w:rsid w:val="008338DB"/>
    <w:rsid w:val="008339D3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21D"/>
    <w:rsid w:val="00834366"/>
    <w:rsid w:val="008347CA"/>
    <w:rsid w:val="008347D5"/>
    <w:rsid w:val="00834823"/>
    <w:rsid w:val="00834878"/>
    <w:rsid w:val="00834A0D"/>
    <w:rsid w:val="00834B1A"/>
    <w:rsid w:val="00834B7F"/>
    <w:rsid w:val="00834C44"/>
    <w:rsid w:val="00834CB2"/>
    <w:rsid w:val="008351F3"/>
    <w:rsid w:val="00835253"/>
    <w:rsid w:val="008353A2"/>
    <w:rsid w:val="00835550"/>
    <w:rsid w:val="00835662"/>
    <w:rsid w:val="00835780"/>
    <w:rsid w:val="008358BE"/>
    <w:rsid w:val="00835B7F"/>
    <w:rsid w:val="00836159"/>
    <w:rsid w:val="00836438"/>
    <w:rsid w:val="0083650E"/>
    <w:rsid w:val="008366DA"/>
    <w:rsid w:val="00836746"/>
    <w:rsid w:val="00836838"/>
    <w:rsid w:val="00836B43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E8"/>
    <w:rsid w:val="00837E29"/>
    <w:rsid w:val="008403E5"/>
    <w:rsid w:val="00840486"/>
    <w:rsid w:val="008408EC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A88"/>
    <w:rsid w:val="00842A9E"/>
    <w:rsid w:val="00842B0B"/>
    <w:rsid w:val="00842B0E"/>
    <w:rsid w:val="00842BCF"/>
    <w:rsid w:val="00842C47"/>
    <w:rsid w:val="00843194"/>
    <w:rsid w:val="00843385"/>
    <w:rsid w:val="0084374E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652"/>
    <w:rsid w:val="00844C5B"/>
    <w:rsid w:val="00844C85"/>
    <w:rsid w:val="00844E91"/>
    <w:rsid w:val="00844E9E"/>
    <w:rsid w:val="0084506F"/>
    <w:rsid w:val="00845171"/>
    <w:rsid w:val="00845284"/>
    <w:rsid w:val="008455CD"/>
    <w:rsid w:val="0084573C"/>
    <w:rsid w:val="008457FF"/>
    <w:rsid w:val="008458B7"/>
    <w:rsid w:val="00845C77"/>
    <w:rsid w:val="00845D15"/>
    <w:rsid w:val="00845D31"/>
    <w:rsid w:val="00845DF6"/>
    <w:rsid w:val="00845EB5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11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886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22"/>
    <w:rsid w:val="008532C5"/>
    <w:rsid w:val="008535E8"/>
    <w:rsid w:val="00853630"/>
    <w:rsid w:val="0085382A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FED"/>
    <w:rsid w:val="0085514B"/>
    <w:rsid w:val="008552C8"/>
    <w:rsid w:val="00855320"/>
    <w:rsid w:val="008553C2"/>
    <w:rsid w:val="008553D0"/>
    <w:rsid w:val="0085544B"/>
    <w:rsid w:val="008557AE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69"/>
    <w:rsid w:val="00856643"/>
    <w:rsid w:val="008566BC"/>
    <w:rsid w:val="0085678A"/>
    <w:rsid w:val="00856848"/>
    <w:rsid w:val="008568F2"/>
    <w:rsid w:val="00856A35"/>
    <w:rsid w:val="00856AD6"/>
    <w:rsid w:val="00856C33"/>
    <w:rsid w:val="00856E93"/>
    <w:rsid w:val="00856EB2"/>
    <w:rsid w:val="00857033"/>
    <w:rsid w:val="008572FF"/>
    <w:rsid w:val="00857552"/>
    <w:rsid w:val="00857564"/>
    <w:rsid w:val="008578F8"/>
    <w:rsid w:val="00857BED"/>
    <w:rsid w:val="00857C8B"/>
    <w:rsid w:val="00857E2B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DAA"/>
    <w:rsid w:val="00861F9E"/>
    <w:rsid w:val="00861FCD"/>
    <w:rsid w:val="008620ED"/>
    <w:rsid w:val="008620F6"/>
    <w:rsid w:val="008622B1"/>
    <w:rsid w:val="00862366"/>
    <w:rsid w:val="008623B0"/>
    <w:rsid w:val="008623E1"/>
    <w:rsid w:val="008626BC"/>
    <w:rsid w:val="0086295C"/>
    <w:rsid w:val="00862A86"/>
    <w:rsid w:val="00862B30"/>
    <w:rsid w:val="00862C88"/>
    <w:rsid w:val="00862D66"/>
    <w:rsid w:val="00862E12"/>
    <w:rsid w:val="00862EC6"/>
    <w:rsid w:val="00862F28"/>
    <w:rsid w:val="00863026"/>
    <w:rsid w:val="008631E0"/>
    <w:rsid w:val="008631EA"/>
    <w:rsid w:val="0086320E"/>
    <w:rsid w:val="00863433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E86"/>
    <w:rsid w:val="00865F17"/>
    <w:rsid w:val="00865F48"/>
    <w:rsid w:val="00865F9E"/>
    <w:rsid w:val="008661EB"/>
    <w:rsid w:val="008661F9"/>
    <w:rsid w:val="00866408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5A"/>
    <w:rsid w:val="00870384"/>
    <w:rsid w:val="008703B7"/>
    <w:rsid w:val="00870554"/>
    <w:rsid w:val="00870A1A"/>
    <w:rsid w:val="00870C36"/>
    <w:rsid w:val="00870C5C"/>
    <w:rsid w:val="00870C73"/>
    <w:rsid w:val="00870C79"/>
    <w:rsid w:val="00870F2C"/>
    <w:rsid w:val="008710C1"/>
    <w:rsid w:val="00871165"/>
    <w:rsid w:val="00871191"/>
    <w:rsid w:val="008712B8"/>
    <w:rsid w:val="00871432"/>
    <w:rsid w:val="00871492"/>
    <w:rsid w:val="00871760"/>
    <w:rsid w:val="00871917"/>
    <w:rsid w:val="0087197F"/>
    <w:rsid w:val="00871A68"/>
    <w:rsid w:val="00871A99"/>
    <w:rsid w:val="00871C80"/>
    <w:rsid w:val="00871E06"/>
    <w:rsid w:val="0087217D"/>
    <w:rsid w:val="008722BD"/>
    <w:rsid w:val="00872388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D90"/>
    <w:rsid w:val="00873FFB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C7"/>
    <w:rsid w:val="008748A0"/>
    <w:rsid w:val="0087491C"/>
    <w:rsid w:val="00874B18"/>
    <w:rsid w:val="00874CFB"/>
    <w:rsid w:val="00874D95"/>
    <w:rsid w:val="008751EA"/>
    <w:rsid w:val="008752BA"/>
    <w:rsid w:val="008753CD"/>
    <w:rsid w:val="008753FC"/>
    <w:rsid w:val="008757E3"/>
    <w:rsid w:val="008759E9"/>
    <w:rsid w:val="00875A57"/>
    <w:rsid w:val="00875F50"/>
    <w:rsid w:val="00876004"/>
    <w:rsid w:val="0087603B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441"/>
    <w:rsid w:val="00877535"/>
    <w:rsid w:val="008776EF"/>
    <w:rsid w:val="008777D5"/>
    <w:rsid w:val="00877810"/>
    <w:rsid w:val="00877905"/>
    <w:rsid w:val="00877A08"/>
    <w:rsid w:val="00877B83"/>
    <w:rsid w:val="00877BE4"/>
    <w:rsid w:val="00877C75"/>
    <w:rsid w:val="00877C86"/>
    <w:rsid w:val="00877EE3"/>
    <w:rsid w:val="00880178"/>
    <w:rsid w:val="00880223"/>
    <w:rsid w:val="0088032C"/>
    <w:rsid w:val="00880597"/>
    <w:rsid w:val="0088068C"/>
    <w:rsid w:val="008807AF"/>
    <w:rsid w:val="0088080D"/>
    <w:rsid w:val="00880858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1D1D"/>
    <w:rsid w:val="00882104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A35"/>
    <w:rsid w:val="00882A6F"/>
    <w:rsid w:val="00882BA5"/>
    <w:rsid w:val="00882CB5"/>
    <w:rsid w:val="00882D61"/>
    <w:rsid w:val="0088336E"/>
    <w:rsid w:val="0088344D"/>
    <w:rsid w:val="0088359A"/>
    <w:rsid w:val="00883650"/>
    <w:rsid w:val="00883651"/>
    <w:rsid w:val="00883663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8CA"/>
    <w:rsid w:val="00885A8C"/>
    <w:rsid w:val="00885BC1"/>
    <w:rsid w:val="00885BDF"/>
    <w:rsid w:val="00885DF3"/>
    <w:rsid w:val="00886208"/>
    <w:rsid w:val="0088673F"/>
    <w:rsid w:val="008868B9"/>
    <w:rsid w:val="0088693E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69"/>
    <w:rsid w:val="00887B65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77E"/>
    <w:rsid w:val="00890823"/>
    <w:rsid w:val="008908C0"/>
    <w:rsid w:val="00890A65"/>
    <w:rsid w:val="00890AD1"/>
    <w:rsid w:val="00890C12"/>
    <w:rsid w:val="00890C9E"/>
    <w:rsid w:val="00890E62"/>
    <w:rsid w:val="00891150"/>
    <w:rsid w:val="008911FF"/>
    <w:rsid w:val="00891225"/>
    <w:rsid w:val="008913C0"/>
    <w:rsid w:val="0089158E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F5C"/>
    <w:rsid w:val="0089300E"/>
    <w:rsid w:val="00893086"/>
    <w:rsid w:val="00893459"/>
    <w:rsid w:val="0089368A"/>
    <w:rsid w:val="00893728"/>
    <w:rsid w:val="00893828"/>
    <w:rsid w:val="008938FF"/>
    <w:rsid w:val="00893C48"/>
    <w:rsid w:val="00893F85"/>
    <w:rsid w:val="008942B3"/>
    <w:rsid w:val="0089431A"/>
    <w:rsid w:val="00894414"/>
    <w:rsid w:val="00894421"/>
    <w:rsid w:val="00894469"/>
    <w:rsid w:val="0089456A"/>
    <w:rsid w:val="008946CB"/>
    <w:rsid w:val="008948DE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B69"/>
    <w:rsid w:val="00896B72"/>
    <w:rsid w:val="00896C72"/>
    <w:rsid w:val="00896EF0"/>
    <w:rsid w:val="00896F05"/>
    <w:rsid w:val="00897082"/>
    <w:rsid w:val="008971AF"/>
    <w:rsid w:val="00897213"/>
    <w:rsid w:val="00897270"/>
    <w:rsid w:val="008972B6"/>
    <w:rsid w:val="00897372"/>
    <w:rsid w:val="008976B7"/>
    <w:rsid w:val="008977FC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B81"/>
    <w:rsid w:val="008A1C20"/>
    <w:rsid w:val="008A1D43"/>
    <w:rsid w:val="008A1E10"/>
    <w:rsid w:val="008A1FC7"/>
    <w:rsid w:val="008A2028"/>
    <w:rsid w:val="008A2034"/>
    <w:rsid w:val="008A217D"/>
    <w:rsid w:val="008A220C"/>
    <w:rsid w:val="008A2501"/>
    <w:rsid w:val="008A2892"/>
    <w:rsid w:val="008A29A3"/>
    <w:rsid w:val="008A29C9"/>
    <w:rsid w:val="008A2AF4"/>
    <w:rsid w:val="008A2BF7"/>
    <w:rsid w:val="008A2C56"/>
    <w:rsid w:val="008A2D48"/>
    <w:rsid w:val="008A2F8F"/>
    <w:rsid w:val="008A2FAD"/>
    <w:rsid w:val="008A3204"/>
    <w:rsid w:val="008A3320"/>
    <w:rsid w:val="008A33CA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CC5"/>
    <w:rsid w:val="008A3D35"/>
    <w:rsid w:val="008A3DEA"/>
    <w:rsid w:val="008A3F23"/>
    <w:rsid w:val="008A3F70"/>
    <w:rsid w:val="008A4032"/>
    <w:rsid w:val="008A40B0"/>
    <w:rsid w:val="008A41C0"/>
    <w:rsid w:val="008A42D9"/>
    <w:rsid w:val="008A4379"/>
    <w:rsid w:val="008A4385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00"/>
    <w:rsid w:val="008A6A2B"/>
    <w:rsid w:val="008A6BBD"/>
    <w:rsid w:val="008A6C14"/>
    <w:rsid w:val="008A6CA1"/>
    <w:rsid w:val="008A6D2B"/>
    <w:rsid w:val="008A6E37"/>
    <w:rsid w:val="008A6F9D"/>
    <w:rsid w:val="008A717B"/>
    <w:rsid w:val="008A71DC"/>
    <w:rsid w:val="008A728A"/>
    <w:rsid w:val="008A7309"/>
    <w:rsid w:val="008A733F"/>
    <w:rsid w:val="008A7363"/>
    <w:rsid w:val="008A7415"/>
    <w:rsid w:val="008A779A"/>
    <w:rsid w:val="008A77C1"/>
    <w:rsid w:val="008A7900"/>
    <w:rsid w:val="008A7B7D"/>
    <w:rsid w:val="008A7F49"/>
    <w:rsid w:val="008A7F6D"/>
    <w:rsid w:val="008B0176"/>
    <w:rsid w:val="008B0320"/>
    <w:rsid w:val="008B0458"/>
    <w:rsid w:val="008B077E"/>
    <w:rsid w:val="008B08A4"/>
    <w:rsid w:val="008B0BBE"/>
    <w:rsid w:val="008B0C1F"/>
    <w:rsid w:val="008B0C43"/>
    <w:rsid w:val="008B0C84"/>
    <w:rsid w:val="008B0E5F"/>
    <w:rsid w:val="008B11AA"/>
    <w:rsid w:val="008B12A8"/>
    <w:rsid w:val="008B1451"/>
    <w:rsid w:val="008B176B"/>
    <w:rsid w:val="008B17BD"/>
    <w:rsid w:val="008B1E58"/>
    <w:rsid w:val="008B1F0B"/>
    <w:rsid w:val="008B2133"/>
    <w:rsid w:val="008B22E1"/>
    <w:rsid w:val="008B231F"/>
    <w:rsid w:val="008B236A"/>
    <w:rsid w:val="008B2377"/>
    <w:rsid w:val="008B2411"/>
    <w:rsid w:val="008B261B"/>
    <w:rsid w:val="008B272E"/>
    <w:rsid w:val="008B2795"/>
    <w:rsid w:val="008B286E"/>
    <w:rsid w:val="008B2A11"/>
    <w:rsid w:val="008B2A38"/>
    <w:rsid w:val="008B2BA3"/>
    <w:rsid w:val="008B2BBD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9AB"/>
    <w:rsid w:val="008B3B6F"/>
    <w:rsid w:val="008B3BBA"/>
    <w:rsid w:val="008B3BE4"/>
    <w:rsid w:val="008B3C2A"/>
    <w:rsid w:val="008B3C2B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CA8"/>
    <w:rsid w:val="008B4EBA"/>
    <w:rsid w:val="008B4EFE"/>
    <w:rsid w:val="008B4F86"/>
    <w:rsid w:val="008B5071"/>
    <w:rsid w:val="008B5208"/>
    <w:rsid w:val="008B5260"/>
    <w:rsid w:val="008B55EC"/>
    <w:rsid w:val="008B5A4B"/>
    <w:rsid w:val="008B5A56"/>
    <w:rsid w:val="008B5A6B"/>
    <w:rsid w:val="008B5A90"/>
    <w:rsid w:val="008B5B7A"/>
    <w:rsid w:val="008B5BFA"/>
    <w:rsid w:val="008B5C8D"/>
    <w:rsid w:val="008B5D36"/>
    <w:rsid w:val="008B5D68"/>
    <w:rsid w:val="008B5E08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DD7"/>
    <w:rsid w:val="008B6FFF"/>
    <w:rsid w:val="008B70E4"/>
    <w:rsid w:val="008B72C3"/>
    <w:rsid w:val="008B72C7"/>
    <w:rsid w:val="008B72CF"/>
    <w:rsid w:val="008B7454"/>
    <w:rsid w:val="008B7695"/>
    <w:rsid w:val="008B7716"/>
    <w:rsid w:val="008B777E"/>
    <w:rsid w:val="008B7810"/>
    <w:rsid w:val="008B7A19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279"/>
    <w:rsid w:val="008C1516"/>
    <w:rsid w:val="008C158B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2A9C"/>
    <w:rsid w:val="008C2B37"/>
    <w:rsid w:val="008C2BC6"/>
    <w:rsid w:val="008C2C0F"/>
    <w:rsid w:val="008C2C3B"/>
    <w:rsid w:val="008C31BE"/>
    <w:rsid w:val="008C32CE"/>
    <w:rsid w:val="008C33CB"/>
    <w:rsid w:val="008C34D2"/>
    <w:rsid w:val="008C352D"/>
    <w:rsid w:val="008C3A55"/>
    <w:rsid w:val="008C3D99"/>
    <w:rsid w:val="008C3DEF"/>
    <w:rsid w:val="008C3E64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DD"/>
    <w:rsid w:val="008C63C5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129"/>
    <w:rsid w:val="008D0254"/>
    <w:rsid w:val="008D07EC"/>
    <w:rsid w:val="008D089B"/>
    <w:rsid w:val="008D08C3"/>
    <w:rsid w:val="008D0BDF"/>
    <w:rsid w:val="008D0CB1"/>
    <w:rsid w:val="008D0FD0"/>
    <w:rsid w:val="008D1110"/>
    <w:rsid w:val="008D1173"/>
    <w:rsid w:val="008D149D"/>
    <w:rsid w:val="008D1583"/>
    <w:rsid w:val="008D159C"/>
    <w:rsid w:val="008D17AE"/>
    <w:rsid w:val="008D18F5"/>
    <w:rsid w:val="008D1986"/>
    <w:rsid w:val="008D1AE6"/>
    <w:rsid w:val="008D1B5F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28"/>
    <w:rsid w:val="008D2AE3"/>
    <w:rsid w:val="008D2CEF"/>
    <w:rsid w:val="008D3080"/>
    <w:rsid w:val="008D30EA"/>
    <w:rsid w:val="008D32C4"/>
    <w:rsid w:val="008D3576"/>
    <w:rsid w:val="008D373C"/>
    <w:rsid w:val="008D37E5"/>
    <w:rsid w:val="008D3956"/>
    <w:rsid w:val="008D3A2D"/>
    <w:rsid w:val="008D3AE8"/>
    <w:rsid w:val="008D3C3B"/>
    <w:rsid w:val="008D3C98"/>
    <w:rsid w:val="008D3DAC"/>
    <w:rsid w:val="008D3E5F"/>
    <w:rsid w:val="008D3EB8"/>
    <w:rsid w:val="008D3FE2"/>
    <w:rsid w:val="008D4275"/>
    <w:rsid w:val="008D42A1"/>
    <w:rsid w:val="008D42CC"/>
    <w:rsid w:val="008D43C9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9E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34E"/>
    <w:rsid w:val="008D645B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74E"/>
    <w:rsid w:val="008D7814"/>
    <w:rsid w:val="008D7AF9"/>
    <w:rsid w:val="008D7B35"/>
    <w:rsid w:val="008D7C28"/>
    <w:rsid w:val="008D7CCE"/>
    <w:rsid w:val="008E0089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B9"/>
    <w:rsid w:val="008E23D5"/>
    <w:rsid w:val="008E23E6"/>
    <w:rsid w:val="008E2636"/>
    <w:rsid w:val="008E27DB"/>
    <w:rsid w:val="008E283B"/>
    <w:rsid w:val="008E28CF"/>
    <w:rsid w:val="008E2ACF"/>
    <w:rsid w:val="008E2AD3"/>
    <w:rsid w:val="008E2B5D"/>
    <w:rsid w:val="008E2BA0"/>
    <w:rsid w:val="008E2E78"/>
    <w:rsid w:val="008E32C8"/>
    <w:rsid w:val="008E348D"/>
    <w:rsid w:val="008E34D7"/>
    <w:rsid w:val="008E3616"/>
    <w:rsid w:val="008E3747"/>
    <w:rsid w:val="008E3A62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81"/>
    <w:rsid w:val="008E557F"/>
    <w:rsid w:val="008E57AC"/>
    <w:rsid w:val="008E57D9"/>
    <w:rsid w:val="008E58E2"/>
    <w:rsid w:val="008E592D"/>
    <w:rsid w:val="008E5997"/>
    <w:rsid w:val="008E5A86"/>
    <w:rsid w:val="008E5C42"/>
    <w:rsid w:val="008E5DBE"/>
    <w:rsid w:val="008E5E5C"/>
    <w:rsid w:val="008E5ECF"/>
    <w:rsid w:val="008E5FF1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96"/>
    <w:rsid w:val="008E77CA"/>
    <w:rsid w:val="008E7868"/>
    <w:rsid w:val="008E7978"/>
    <w:rsid w:val="008E79E4"/>
    <w:rsid w:val="008E7A0C"/>
    <w:rsid w:val="008F0268"/>
    <w:rsid w:val="008F0309"/>
    <w:rsid w:val="008F0328"/>
    <w:rsid w:val="008F03DD"/>
    <w:rsid w:val="008F0431"/>
    <w:rsid w:val="008F046C"/>
    <w:rsid w:val="008F0761"/>
    <w:rsid w:val="008F09AE"/>
    <w:rsid w:val="008F0A86"/>
    <w:rsid w:val="008F0AFF"/>
    <w:rsid w:val="008F0B33"/>
    <w:rsid w:val="008F0DAE"/>
    <w:rsid w:val="008F0F45"/>
    <w:rsid w:val="008F0F83"/>
    <w:rsid w:val="008F1135"/>
    <w:rsid w:val="008F1333"/>
    <w:rsid w:val="008F1432"/>
    <w:rsid w:val="008F1550"/>
    <w:rsid w:val="008F172F"/>
    <w:rsid w:val="008F17DB"/>
    <w:rsid w:val="008F17F7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62"/>
    <w:rsid w:val="008F2ABA"/>
    <w:rsid w:val="008F2BF4"/>
    <w:rsid w:val="008F2E26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ED"/>
    <w:rsid w:val="008F3DBB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C90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E18"/>
    <w:rsid w:val="008F7EBF"/>
    <w:rsid w:val="008F7EE4"/>
    <w:rsid w:val="008F7EFA"/>
    <w:rsid w:val="008F7FD7"/>
    <w:rsid w:val="00900058"/>
    <w:rsid w:val="0090020A"/>
    <w:rsid w:val="00900573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2125"/>
    <w:rsid w:val="00902301"/>
    <w:rsid w:val="0090236B"/>
    <w:rsid w:val="009028E9"/>
    <w:rsid w:val="00902B18"/>
    <w:rsid w:val="00902B8F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962"/>
    <w:rsid w:val="00907E9D"/>
    <w:rsid w:val="0091049D"/>
    <w:rsid w:val="009104FF"/>
    <w:rsid w:val="00910702"/>
    <w:rsid w:val="00910934"/>
    <w:rsid w:val="00910AA1"/>
    <w:rsid w:val="00910B68"/>
    <w:rsid w:val="00910B71"/>
    <w:rsid w:val="00910BB2"/>
    <w:rsid w:val="00910C81"/>
    <w:rsid w:val="00910D5F"/>
    <w:rsid w:val="00910EEB"/>
    <w:rsid w:val="009110A0"/>
    <w:rsid w:val="009110E9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1F41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E30"/>
    <w:rsid w:val="0091408C"/>
    <w:rsid w:val="009140C8"/>
    <w:rsid w:val="0091420F"/>
    <w:rsid w:val="0091425A"/>
    <w:rsid w:val="009145A9"/>
    <w:rsid w:val="00914779"/>
    <w:rsid w:val="009147D3"/>
    <w:rsid w:val="00914C7B"/>
    <w:rsid w:val="00914D75"/>
    <w:rsid w:val="00914D8A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065"/>
    <w:rsid w:val="0091721A"/>
    <w:rsid w:val="009172B3"/>
    <w:rsid w:val="0091752F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67F"/>
    <w:rsid w:val="00920772"/>
    <w:rsid w:val="00920840"/>
    <w:rsid w:val="009208CF"/>
    <w:rsid w:val="00920C9D"/>
    <w:rsid w:val="00920D39"/>
    <w:rsid w:val="00920D83"/>
    <w:rsid w:val="00920E4C"/>
    <w:rsid w:val="00920E8B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0"/>
    <w:rsid w:val="0092223A"/>
    <w:rsid w:val="0092253E"/>
    <w:rsid w:val="00922700"/>
    <w:rsid w:val="00922771"/>
    <w:rsid w:val="0092297F"/>
    <w:rsid w:val="009229B1"/>
    <w:rsid w:val="00922B1B"/>
    <w:rsid w:val="00922D44"/>
    <w:rsid w:val="00923176"/>
    <w:rsid w:val="00923183"/>
    <w:rsid w:val="009231B4"/>
    <w:rsid w:val="00923364"/>
    <w:rsid w:val="009233AB"/>
    <w:rsid w:val="00923832"/>
    <w:rsid w:val="00923861"/>
    <w:rsid w:val="009239B0"/>
    <w:rsid w:val="00923A35"/>
    <w:rsid w:val="00923D50"/>
    <w:rsid w:val="00923DB4"/>
    <w:rsid w:val="00923DFC"/>
    <w:rsid w:val="00923E74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D"/>
    <w:rsid w:val="00925D9F"/>
    <w:rsid w:val="00925EDF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119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82"/>
    <w:rsid w:val="00930DF9"/>
    <w:rsid w:val="00930E4E"/>
    <w:rsid w:val="00930EE6"/>
    <w:rsid w:val="0093100B"/>
    <w:rsid w:val="00931030"/>
    <w:rsid w:val="0093121E"/>
    <w:rsid w:val="00931251"/>
    <w:rsid w:val="009312B0"/>
    <w:rsid w:val="009312F3"/>
    <w:rsid w:val="009312F6"/>
    <w:rsid w:val="0093162A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23E"/>
    <w:rsid w:val="00932356"/>
    <w:rsid w:val="00932446"/>
    <w:rsid w:val="009324B1"/>
    <w:rsid w:val="00932504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3343"/>
    <w:rsid w:val="009333AB"/>
    <w:rsid w:val="00933498"/>
    <w:rsid w:val="009334F5"/>
    <w:rsid w:val="0093356C"/>
    <w:rsid w:val="0093382E"/>
    <w:rsid w:val="00933864"/>
    <w:rsid w:val="00933A93"/>
    <w:rsid w:val="00933AA0"/>
    <w:rsid w:val="00933B05"/>
    <w:rsid w:val="00933B94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76E"/>
    <w:rsid w:val="00935993"/>
    <w:rsid w:val="00935AEE"/>
    <w:rsid w:val="00935B1F"/>
    <w:rsid w:val="00935BA7"/>
    <w:rsid w:val="00935CC5"/>
    <w:rsid w:val="00935D1B"/>
    <w:rsid w:val="0093607B"/>
    <w:rsid w:val="009361CE"/>
    <w:rsid w:val="00936688"/>
    <w:rsid w:val="0093670F"/>
    <w:rsid w:val="00936803"/>
    <w:rsid w:val="009369DB"/>
    <w:rsid w:val="00936AAD"/>
    <w:rsid w:val="00936C19"/>
    <w:rsid w:val="00936D5F"/>
    <w:rsid w:val="00936E0C"/>
    <w:rsid w:val="00936E29"/>
    <w:rsid w:val="00936E3A"/>
    <w:rsid w:val="00937042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F4"/>
    <w:rsid w:val="00940811"/>
    <w:rsid w:val="009409D1"/>
    <w:rsid w:val="00940A34"/>
    <w:rsid w:val="00941007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6D"/>
    <w:rsid w:val="00942196"/>
    <w:rsid w:val="009421FD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EB"/>
    <w:rsid w:val="009447FE"/>
    <w:rsid w:val="009449D2"/>
    <w:rsid w:val="00944E4B"/>
    <w:rsid w:val="00944EB9"/>
    <w:rsid w:val="009450CC"/>
    <w:rsid w:val="009450FB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80C"/>
    <w:rsid w:val="0094790B"/>
    <w:rsid w:val="00947BD2"/>
    <w:rsid w:val="00947CD7"/>
    <w:rsid w:val="00947F04"/>
    <w:rsid w:val="00947F76"/>
    <w:rsid w:val="00947F7F"/>
    <w:rsid w:val="009500B3"/>
    <w:rsid w:val="00950178"/>
    <w:rsid w:val="0095032E"/>
    <w:rsid w:val="009503F2"/>
    <w:rsid w:val="00950459"/>
    <w:rsid w:val="0095050B"/>
    <w:rsid w:val="00950755"/>
    <w:rsid w:val="00950845"/>
    <w:rsid w:val="0095091D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3CC"/>
    <w:rsid w:val="009515F5"/>
    <w:rsid w:val="0095162A"/>
    <w:rsid w:val="0095167E"/>
    <w:rsid w:val="009516E9"/>
    <w:rsid w:val="009516F1"/>
    <w:rsid w:val="009519DC"/>
    <w:rsid w:val="00951A4A"/>
    <w:rsid w:val="00951AA3"/>
    <w:rsid w:val="00951BD3"/>
    <w:rsid w:val="00951DDA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DEF"/>
    <w:rsid w:val="00952F39"/>
    <w:rsid w:val="00952F91"/>
    <w:rsid w:val="0095303D"/>
    <w:rsid w:val="00953164"/>
    <w:rsid w:val="0095317E"/>
    <w:rsid w:val="00953185"/>
    <w:rsid w:val="0095332A"/>
    <w:rsid w:val="0095333A"/>
    <w:rsid w:val="00953782"/>
    <w:rsid w:val="0095393F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441"/>
    <w:rsid w:val="00954519"/>
    <w:rsid w:val="00954573"/>
    <w:rsid w:val="0095462C"/>
    <w:rsid w:val="00954732"/>
    <w:rsid w:val="009549D0"/>
    <w:rsid w:val="00954ADA"/>
    <w:rsid w:val="00954BA5"/>
    <w:rsid w:val="00954D28"/>
    <w:rsid w:val="00954DC7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A0"/>
    <w:rsid w:val="00955FFA"/>
    <w:rsid w:val="009560DA"/>
    <w:rsid w:val="009562BF"/>
    <w:rsid w:val="00956326"/>
    <w:rsid w:val="009564EF"/>
    <w:rsid w:val="009565D7"/>
    <w:rsid w:val="00956667"/>
    <w:rsid w:val="0095682B"/>
    <w:rsid w:val="009568CD"/>
    <w:rsid w:val="00956963"/>
    <w:rsid w:val="00956B59"/>
    <w:rsid w:val="00956E03"/>
    <w:rsid w:val="009570C3"/>
    <w:rsid w:val="0095722C"/>
    <w:rsid w:val="00957328"/>
    <w:rsid w:val="0095739F"/>
    <w:rsid w:val="0095747D"/>
    <w:rsid w:val="009574BE"/>
    <w:rsid w:val="00957576"/>
    <w:rsid w:val="00957782"/>
    <w:rsid w:val="0095789A"/>
    <w:rsid w:val="009578C3"/>
    <w:rsid w:val="009579D8"/>
    <w:rsid w:val="00957A2F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A44"/>
    <w:rsid w:val="00960B22"/>
    <w:rsid w:val="00960BD4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939"/>
    <w:rsid w:val="009619B0"/>
    <w:rsid w:val="009622FB"/>
    <w:rsid w:val="00962697"/>
    <w:rsid w:val="009626BE"/>
    <w:rsid w:val="0096280C"/>
    <w:rsid w:val="00962840"/>
    <w:rsid w:val="009629BA"/>
    <w:rsid w:val="00962A2A"/>
    <w:rsid w:val="00962A48"/>
    <w:rsid w:val="0096310A"/>
    <w:rsid w:val="0096312F"/>
    <w:rsid w:val="00963133"/>
    <w:rsid w:val="009632AF"/>
    <w:rsid w:val="0096346E"/>
    <w:rsid w:val="00963816"/>
    <w:rsid w:val="009638B5"/>
    <w:rsid w:val="00963B26"/>
    <w:rsid w:val="00963B5E"/>
    <w:rsid w:val="00963D3D"/>
    <w:rsid w:val="00963E5C"/>
    <w:rsid w:val="009640F5"/>
    <w:rsid w:val="00964186"/>
    <w:rsid w:val="00964423"/>
    <w:rsid w:val="00964485"/>
    <w:rsid w:val="0096450A"/>
    <w:rsid w:val="0096469D"/>
    <w:rsid w:val="009649A3"/>
    <w:rsid w:val="009649DA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A54"/>
    <w:rsid w:val="00965C59"/>
    <w:rsid w:val="00965E64"/>
    <w:rsid w:val="00965E77"/>
    <w:rsid w:val="00965F73"/>
    <w:rsid w:val="009660CE"/>
    <w:rsid w:val="00966225"/>
    <w:rsid w:val="00966389"/>
    <w:rsid w:val="00966517"/>
    <w:rsid w:val="009665C2"/>
    <w:rsid w:val="00966606"/>
    <w:rsid w:val="00966847"/>
    <w:rsid w:val="00966A4E"/>
    <w:rsid w:val="00966B96"/>
    <w:rsid w:val="00966BE3"/>
    <w:rsid w:val="00966D5D"/>
    <w:rsid w:val="00966ED3"/>
    <w:rsid w:val="00966EF2"/>
    <w:rsid w:val="00966F04"/>
    <w:rsid w:val="00966FF1"/>
    <w:rsid w:val="0096715F"/>
    <w:rsid w:val="00967183"/>
    <w:rsid w:val="00967204"/>
    <w:rsid w:val="00967419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FDA"/>
    <w:rsid w:val="00970084"/>
    <w:rsid w:val="009701E1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9C3"/>
    <w:rsid w:val="00970A74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0FA"/>
    <w:rsid w:val="00971194"/>
    <w:rsid w:val="009711DA"/>
    <w:rsid w:val="0097123B"/>
    <w:rsid w:val="009714E4"/>
    <w:rsid w:val="00971942"/>
    <w:rsid w:val="00971A29"/>
    <w:rsid w:val="00971B02"/>
    <w:rsid w:val="00971C0B"/>
    <w:rsid w:val="00971E89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35E"/>
    <w:rsid w:val="00972416"/>
    <w:rsid w:val="009724A7"/>
    <w:rsid w:val="0097255F"/>
    <w:rsid w:val="009727C1"/>
    <w:rsid w:val="00972B47"/>
    <w:rsid w:val="00972B90"/>
    <w:rsid w:val="00972EF8"/>
    <w:rsid w:val="00972FC1"/>
    <w:rsid w:val="00972FCB"/>
    <w:rsid w:val="00973662"/>
    <w:rsid w:val="009736E1"/>
    <w:rsid w:val="00973B07"/>
    <w:rsid w:val="00973F33"/>
    <w:rsid w:val="00973FD7"/>
    <w:rsid w:val="0097411B"/>
    <w:rsid w:val="00974272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BF"/>
    <w:rsid w:val="00977676"/>
    <w:rsid w:val="009777BD"/>
    <w:rsid w:val="009777FC"/>
    <w:rsid w:val="00977B53"/>
    <w:rsid w:val="00977B5B"/>
    <w:rsid w:val="00977EA1"/>
    <w:rsid w:val="00977EEB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7A0"/>
    <w:rsid w:val="00982886"/>
    <w:rsid w:val="0098290B"/>
    <w:rsid w:val="00982A21"/>
    <w:rsid w:val="00982B85"/>
    <w:rsid w:val="00982CFB"/>
    <w:rsid w:val="00982F56"/>
    <w:rsid w:val="00982FF6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54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35"/>
    <w:rsid w:val="009857C3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81A"/>
    <w:rsid w:val="009878C4"/>
    <w:rsid w:val="00987C46"/>
    <w:rsid w:val="00987CB6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3478"/>
    <w:rsid w:val="009935C8"/>
    <w:rsid w:val="0099397A"/>
    <w:rsid w:val="00993AFE"/>
    <w:rsid w:val="00993B31"/>
    <w:rsid w:val="00993C50"/>
    <w:rsid w:val="00993F81"/>
    <w:rsid w:val="009942A6"/>
    <w:rsid w:val="00994507"/>
    <w:rsid w:val="00994562"/>
    <w:rsid w:val="00994814"/>
    <w:rsid w:val="0099494C"/>
    <w:rsid w:val="009949D9"/>
    <w:rsid w:val="00994A7F"/>
    <w:rsid w:val="00994B94"/>
    <w:rsid w:val="00994CD2"/>
    <w:rsid w:val="00994D08"/>
    <w:rsid w:val="0099527F"/>
    <w:rsid w:val="00995609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906"/>
    <w:rsid w:val="00996A01"/>
    <w:rsid w:val="00996A6E"/>
    <w:rsid w:val="00996AD8"/>
    <w:rsid w:val="00996C2C"/>
    <w:rsid w:val="00996E35"/>
    <w:rsid w:val="00996FDF"/>
    <w:rsid w:val="009970D6"/>
    <w:rsid w:val="00997257"/>
    <w:rsid w:val="0099734C"/>
    <w:rsid w:val="009973D9"/>
    <w:rsid w:val="0099765F"/>
    <w:rsid w:val="009978F5"/>
    <w:rsid w:val="00997A72"/>
    <w:rsid w:val="00997C51"/>
    <w:rsid w:val="00997DE5"/>
    <w:rsid w:val="00997EFE"/>
    <w:rsid w:val="00997F8A"/>
    <w:rsid w:val="00997FB7"/>
    <w:rsid w:val="009A0032"/>
    <w:rsid w:val="009A003E"/>
    <w:rsid w:val="009A0166"/>
    <w:rsid w:val="009A027F"/>
    <w:rsid w:val="009A0698"/>
    <w:rsid w:val="009A0712"/>
    <w:rsid w:val="009A09F8"/>
    <w:rsid w:val="009A09F9"/>
    <w:rsid w:val="009A0B9B"/>
    <w:rsid w:val="009A0C94"/>
    <w:rsid w:val="009A0CF4"/>
    <w:rsid w:val="009A0D11"/>
    <w:rsid w:val="009A0FB5"/>
    <w:rsid w:val="009A111A"/>
    <w:rsid w:val="009A1248"/>
    <w:rsid w:val="009A130D"/>
    <w:rsid w:val="009A132F"/>
    <w:rsid w:val="009A1483"/>
    <w:rsid w:val="009A1501"/>
    <w:rsid w:val="009A1567"/>
    <w:rsid w:val="009A1645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37C"/>
    <w:rsid w:val="009A33CF"/>
    <w:rsid w:val="009A33FD"/>
    <w:rsid w:val="009A369D"/>
    <w:rsid w:val="009A36F1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37A"/>
    <w:rsid w:val="009A44D8"/>
    <w:rsid w:val="009A458B"/>
    <w:rsid w:val="009A464A"/>
    <w:rsid w:val="009A4796"/>
    <w:rsid w:val="009A48E6"/>
    <w:rsid w:val="009A491D"/>
    <w:rsid w:val="009A4AB2"/>
    <w:rsid w:val="009A4C40"/>
    <w:rsid w:val="009A4CE2"/>
    <w:rsid w:val="009A4E20"/>
    <w:rsid w:val="009A4E39"/>
    <w:rsid w:val="009A5303"/>
    <w:rsid w:val="009A532E"/>
    <w:rsid w:val="009A54DD"/>
    <w:rsid w:val="009A5516"/>
    <w:rsid w:val="009A5616"/>
    <w:rsid w:val="009A58B8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F56"/>
    <w:rsid w:val="009A6FA5"/>
    <w:rsid w:val="009A70E1"/>
    <w:rsid w:val="009A73C5"/>
    <w:rsid w:val="009A73EF"/>
    <w:rsid w:val="009A7973"/>
    <w:rsid w:val="009A7A2A"/>
    <w:rsid w:val="009A7AAC"/>
    <w:rsid w:val="009A7B3F"/>
    <w:rsid w:val="009A7BD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714"/>
    <w:rsid w:val="009B07B2"/>
    <w:rsid w:val="009B0989"/>
    <w:rsid w:val="009B0ABB"/>
    <w:rsid w:val="009B0CE3"/>
    <w:rsid w:val="009B0E49"/>
    <w:rsid w:val="009B0EF2"/>
    <w:rsid w:val="009B1072"/>
    <w:rsid w:val="009B11C0"/>
    <w:rsid w:val="009B1282"/>
    <w:rsid w:val="009B15AC"/>
    <w:rsid w:val="009B17DB"/>
    <w:rsid w:val="009B17E6"/>
    <w:rsid w:val="009B1A0A"/>
    <w:rsid w:val="009B1C24"/>
    <w:rsid w:val="009B1C34"/>
    <w:rsid w:val="009B1DF2"/>
    <w:rsid w:val="009B1ED2"/>
    <w:rsid w:val="009B2259"/>
    <w:rsid w:val="009B2451"/>
    <w:rsid w:val="009B24A4"/>
    <w:rsid w:val="009B28AC"/>
    <w:rsid w:val="009B2B52"/>
    <w:rsid w:val="009B2C22"/>
    <w:rsid w:val="009B2D18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40E"/>
    <w:rsid w:val="009B4519"/>
    <w:rsid w:val="009B45D4"/>
    <w:rsid w:val="009B4749"/>
    <w:rsid w:val="009B4788"/>
    <w:rsid w:val="009B47ED"/>
    <w:rsid w:val="009B4C04"/>
    <w:rsid w:val="009B4CB6"/>
    <w:rsid w:val="009B4DE6"/>
    <w:rsid w:val="009B4EF0"/>
    <w:rsid w:val="009B50C0"/>
    <w:rsid w:val="009B5190"/>
    <w:rsid w:val="009B51E7"/>
    <w:rsid w:val="009B5204"/>
    <w:rsid w:val="009B5295"/>
    <w:rsid w:val="009B5449"/>
    <w:rsid w:val="009B5861"/>
    <w:rsid w:val="009B5925"/>
    <w:rsid w:val="009B597D"/>
    <w:rsid w:val="009B5C0E"/>
    <w:rsid w:val="009B5DB9"/>
    <w:rsid w:val="009B5EB9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90F"/>
    <w:rsid w:val="009B7A98"/>
    <w:rsid w:val="009B7B5D"/>
    <w:rsid w:val="009B7C08"/>
    <w:rsid w:val="009B7E3E"/>
    <w:rsid w:val="009B7E69"/>
    <w:rsid w:val="009B7FE0"/>
    <w:rsid w:val="009C0077"/>
    <w:rsid w:val="009C0256"/>
    <w:rsid w:val="009C0798"/>
    <w:rsid w:val="009C07A4"/>
    <w:rsid w:val="009C0906"/>
    <w:rsid w:val="009C0956"/>
    <w:rsid w:val="009C0ABA"/>
    <w:rsid w:val="009C0EAF"/>
    <w:rsid w:val="009C0F63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93"/>
    <w:rsid w:val="009C2A58"/>
    <w:rsid w:val="009C2CB9"/>
    <w:rsid w:val="009C2E81"/>
    <w:rsid w:val="009C2EB0"/>
    <w:rsid w:val="009C2FAF"/>
    <w:rsid w:val="009C2FB0"/>
    <w:rsid w:val="009C3001"/>
    <w:rsid w:val="009C3302"/>
    <w:rsid w:val="009C3353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7F6"/>
    <w:rsid w:val="009C4831"/>
    <w:rsid w:val="009C48FF"/>
    <w:rsid w:val="009C4AC0"/>
    <w:rsid w:val="009C4BFC"/>
    <w:rsid w:val="009C4C47"/>
    <w:rsid w:val="009C4E8E"/>
    <w:rsid w:val="009C4F85"/>
    <w:rsid w:val="009C5478"/>
    <w:rsid w:val="009C5483"/>
    <w:rsid w:val="009C562E"/>
    <w:rsid w:val="009C566F"/>
    <w:rsid w:val="009C57B3"/>
    <w:rsid w:val="009C5A8C"/>
    <w:rsid w:val="009C5B94"/>
    <w:rsid w:val="009C5E64"/>
    <w:rsid w:val="009C5EA6"/>
    <w:rsid w:val="009C5EE4"/>
    <w:rsid w:val="009C5F3E"/>
    <w:rsid w:val="009C605F"/>
    <w:rsid w:val="009C6464"/>
    <w:rsid w:val="009C6990"/>
    <w:rsid w:val="009C6AA1"/>
    <w:rsid w:val="009C72EE"/>
    <w:rsid w:val="009C73E7"/>
    <w:rsid w:val="009C745E"/>
    <w:rsid w:val="009C76DF"/>
    <w:rsid w:val="009C76EB"/>
    <w:rsid w:val="009C785F"/>
    <w:rsid w:val="009C7DB6"/>
    <w:rsid w:val="009C7E5A"/>
    <w:rsid w:val="009C7EED"/>
    <w:rsid w:val="009C7EF0"/>
    <w:rsid w:val="009D0003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D4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BD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28"/>
    <w:rsid w:val="009E0AE1"/>
    <w:rsid w:val="009E0B46"/>
    <w:rsid w:val="009E0B9F"/>
    <w:rsid w:val="009E0D54"/>
    <w:rsid w:val="009E0DD4"/>
    <w:rsid w:val="009E0E07"/>
    <w:rsid w:val="009E0E5D"/>
    <w:rsid w:val="009E1211"/>
    <w:rsid w:val="009E148E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31E"/>
    <w:rsid w:val="009E2405"/>
    <w:rsid w:val="009E24E3"/>
    <w:rsid w:val="009E2748"/>
    <w:rsid w:val="009E28A4"/>
    <w:rsid w:val="009E29FF"/>
    <w:rsid w:val="009E2A7E"/>
    <w:rsid w:val="009E2DDC"/>
    <w:rsid w:val="009E2EBF"/>
    <w:rsid w:val="009E30C0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343"/>
    <w:rsid w:val="009E540F"/>
    <w:rsid w:val="009E55A5"/>
    <w:rsid w:val="009E565E"/>
    <w:rsid w:val="009E57AE"/>
    <w:rsid w:val="009E58C3"/>
    <w:rsid w:val="009E5910"/>
    <w:rsid w:val="009E5988"/>
    <w:rsid w:val="009E5A9E"/>
    <w:rsid w:val="009E5B21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6FEF"/>
    <w:rsid w:val="009E7025"/>
    <w:rsid w:val="009E706C"/>
    <w:rsid w:val="009E709D"/>
    <w:rsid w:val="009E7132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CE"/>
    <w:rsid w:val="009F0406"/>
    <w:rsid w:val="009F05F7"/>
    <w:rsid w:val="009F06DF"/>
    <w:rsid w:val="009F0854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403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920"/>
    <w:rsid w:val="009F39BF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7F9"/>
    <w:rsid w:val="009F5846"/>
    <w:rsid w:val="009F594F"/>
    <w:rsid w:val="009F5B94"/>
    <w:rsid w:val="009F5FC5"/>
    <w:rsid w:val="009F64C8"/>
    <w:rsid w:val="009F66BD"/>
    <w:rsid w:val="009F6782"/>
    <w:rsid w:val="009F67E3"/>
    <w:rsid w:val="009F6858"/>
    <w:rsid w:val="009F68AD"/>
    <w:rsid w:val="009F6903"/>
    <w:rsid w:val="009F6DF9"/>
    <w:rsid w:val="009F6E7A"/>
    <w:rsid w:val="009F727E"/>
    <w:rsid w:val="009F7606"/>
    <w:rsid w:val="009F766A"/>
    <w:rsid w:val="009F7726"/>
    <w:rsid w:val="009F7BAB"/>
    <w:rsid w:val="009F7BE3"/>
    <w:rsid w:val="009F7C95"/>
    <w:rsid w:val="009F7D2B"/>
    <w:rsid w:val="009F7DFC"/>
    <w:rsid w:val="009F7E16"/>
    <w:rsid w:val="009F7E90"/>
    <w:rsid w:val="009F7EDA"/>
    <w:rsid w:val="009F7F63"/>
    <w:rsid w:val="00A00249"/>
    <w:rsid w:val="00A004F9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3DA"/>
    <w:rsid w:val="00A01568"/>
    <w:rsid w:val="00A01572"/>
    <w:rsid w:val="00A0166A"/>
    <w:rsid w:val="00A018AA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B3B"/>
    <w:rsid w:val="00A03D4E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5037"/>
    <w:rsid w:val="00A0506E"/>
    <w:rsid w:val="00A05084"/>
    <w:rsid w:val="00A051B0"/>
    <w:rsid w:val="00A051B8"/>
    <w:rsid w:val="00A052BB"/>
    <w:rsid w:val="00A052C2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BC"/>
    <w:rsid w:val="00A062D0"/>
    <w:rsid w:val="00A062EC"/>
    <w:rsid w:val="00A064AE"/>
    <w:rsid w:val="00A065AE"/>
    <w:rsid w:val="00A06900"/>
    <w:rsid w:val="00A06A51"/>
    <w:rsid w:val="00A06B56"/>
    <w:rsid w:val="00A06DA0"/>
    <w:rsid w:val="00A06DFA"/>
    <w:rsid w:val="00A06EAC"/>
    <w:rsid w:val="00A074A0"/>
    <w:rsid w:val="00A0761E"/>
    <w:rsid w:val="00A07638"/>
    <w:rsid w:val="00A07A5C"/>
    <w:rsid w:val="00A07AFB"/>
    <w:rsid w:val="00A07B14"/>
    <w:rsid w:val="00A07C35"/>
    <w:rsid w:val="00A07C62"/>
    <w:rsid w:val="00A07ED9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6D"/>
    <w:rsid w:val="00A111E2"/>
    <w:rsid w:val="00A112DA"/>
    <w:rsid w:val="00A1147F"/>
    <w:rsid w:val="00A115A6"/>
    <w:rsid w:val="00A11684"/>
    <w:rsid w:val="00A11699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3BC"/>
    <w:rsid w:val="00A126D3"/>
    <w:rsid w:val="00A12798"/>
    <w:rsid w:val="00A12E03"/>
    <w:rsid w:val="00A1326A"/>
    <w:rsid w:val="00A13292"/>
    <w:rsid w:val="00A1332A"/>
    <w:rsid w:val="00A133FD"/>
    <w:rsid w:val="00A13562"/>
    <w:rsid w:val="00A13605"/>
    <w:rsid w:val="00A136AA"/>
    <w:rsid w:val="00A13798"/>
    <w:rsid w:val="00A1380A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BA"/>
    <w:rsid w:val="00A14EE1"/>
    <w:rsid w:val="00A14FEB"/>
    <w:rsid w:val="00A15013"/>
    <w:rsid w:val="00A15028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5EB2"/>
    <w:rsid w:val="00A160DD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F76"/>
    <w:rsid w:val="00A16FB1"/>
    <w:rsid w:val="00A16FB6"/>
    <w:rsid w:val="00A17035"/>
    <w:rsid w:val="00A170E6"/>
    <w:rsid w:val="00A1717F"/>
    <w:rsid w:val="00A1732B"/>
    <w:rsid w:val="00A175DB"/>
    <w:rsid w:val="00A176AE"/>
    <w:rsid w:val="00A1775E"/>
    <w:rsid w:val="00A17802"/>
    <w:rsid w:val="00A17866"/>
    <w:rsid w:val="00A17C03"/>
    <w:rsid w:val="00A17D6A"/>
    <w:rsid w:val="00A17F4C"/>
    <w:rsid w:val="00A17FBA"/>
    <w:rsid w:val="00A20409"/>
    <w:rsid w:val="00A2046E"/>
    <w:rsid w:val="00A205D2"/>
    <w:rsid w:val="00A20657"/>
    <w:rsid w:val="00A207A6"/>
    <w:rsid w:val="00A207B8"/>
    <w:rsid w:val="00A2080E"/>
    <w:rsid w:val="00A20989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8B9"/>
    <w:rsid w:val="00A2191F"/>
    <w:rsid w:val="00A2199B"/>
    <w:rsid w:val="00A21A60"/>
    <w:rsid w:val="00A21BB5"/>
    <w:rsid w:val="00A21D49"/>
    <w:rsid w:val="00A21D89"/>
    <w:rsid w:val="00A226E7"/>
    <w:rsid w:val="00A22755"/>
    <w:rsid w:val="00A228F4"/>
    <w:rsid w:val="00A228FF"/>
    <w:rsid w:val="00A22B63"/>
    <w:rsid w:val="00A22C03"/>
    <w:rsid w:val="00A22D21"/>
    <w:rsid w:val="00A22D5D"/>
    <w:rsid w:val="00A22EC6"/>
    <w:rsid w:val="00A231E1"/>
    <w:rsid w:val="00A2320F"/>
    <w:rsid w:val="00A232A2"/>
    <w:rsid w:val="00A232E1"/>
    <w:rsid w:val="00A2336F"/>
    <w:rsid w:val="00A2360C"/>
    <w:rsid w:val="00A23712"/>
    <w:rsid w:val="00A23747"/>
    <w:rsid w:val="00A2381D"/>
    <w:rsid w:val="00A23A0D"/>
    <w:rsid w:val="00A23AC7"/>
    <w:rsid w:val="00A23B7F"/>
    <w:rsid w:val="00A23C80"/>
    <w:rsid w:val="00A23C85"/>
    <w:rsid w:val="00A23CBE"/>
    <w:rsid w:val="00A23D75"/>
    <w:rsid w:val="00A23E2D"/>
    <w:rsid w:val="00A23E96"/>
    <w:rsid w:val="00A23EBC"/>
    <w:rsid w:val="00A23FA1"/>
    <w:rsid w:val="00A2409E"/>
    <w:rsid w:val="00A24127"/>
    <w:rsid w:val="00A24374"/>
    <w:rsid w:val="00A243E6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028"/>
    <w:rsid w:val="00A25117"/>
    <w:rsid w:val="00A25261"/>
    <w:rsid w:val="00A254C3"/>
    <w:rsid w:val="00A255ED"/>
    <w:rsid w:val="00A2563E"/>
    <w:rsid w:val="00A25691"/>
    <w:rsid w:val="00A2572A"/>
    <w:rsid w:val="00A258EA"/>
    <w:rsid w:val="00A25AC5"/>
    <w:rsid w:val="00A25B90"/>
    <w:rsid w:val="00A25CA5"/>
    <w:rsid w:val="00A25FBD"/>
    <w:rsid w:val="00A26082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BE"/>
    <w:rsid w:val="00A26B01"/>
    <w:rsid w:val="00A26CC3"/>
    <w:rsid w:val="00A26CF3"/>
    <w:rsid w:val="00A26ECC"/>
    <w:rsid w:val="00A27174"/>
    <w:rsid w:val="00A271D6"/>
    <w:rsid w:val="00A27257"/>
    <w:rsid w:val="00A27441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7B"/>
    <w:rsid w:val="00A32996"/>
    <w:rsid w:val="00A32A4E"/>
    <w:rsid w:val="00A32A69"/>
    <w:rsid w:val="00A32AE0"/>
    <w:rsid w:val="00A32E1A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B13"/>
    <w:rsid w:val="00A33DCF"/>
    <w:rsid w:val="00A33F89"/>
    <w:rsid w:val="00A34117"/>
    <w:rsid w:val="00A34231"/>
    <w:rsid w:val="00A342DD"/>
    <w:rsid w:val="00A34592"/>
    <w:rsid w:val="00A347A7"/>
    <w:rsid w:val="00A34962"/>
    <w:rsid w:val="00A34A05"/>
    <w:rsid w:val="00A34AAE"/>
    <w:rsid w:val="00A34AD0"/>
    <w:rsid w:val="00A34B15"/>
    <w:rsid w:val="00A34B57"/>
    <w:rsid w:val="00A34BF2"/>
    <w:rsid w:val="00A34CD4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897"/>
    <w:rsid w:val="00A35B3B"/>
    <w:rsid w:val="00A35B47"/>
    <w:rsid w:val="00A35BAF"/>
    <w:rsid w:val="00A35BEF"/>
    <w:rsid w:val="00A35D0E"/>
    <w:rsid w:val="00A35F1A"/>
    <w:rsid w:val="00A3606D"/>
    <w:rsid w:val="00A3609E"/>
    <w:rsid w:val="00A360A0"/>
    <w:rsid w:val="00A3619E"/>
    <w:rsid w:val="00A3626E"/>
    <w:rsid w:val="00A3645B"/>
    <w:rsid w:val="00A36745"/>
    <w:rsid w:val="00A3675B"/>
    <w:rsid w:val="00A367CB"/>
    <w:rsid w:val="00A36860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78"/>
    <w:rsid w:val="00A3782C"/>
    <w:rsid w:val="00A37961"/>
    <w:rsid w:val="00A37B45"/>
    <w:rsid w:val="00A37BF1"/>
    <w:rsid w:val="00A37D59"/>
    <w:rsid w:val="00A37D5D"/>
    <w:rsid w:val="00A400B5"/>
    <w:rsid w:val="00A40263"/>
    <w:rsid w:val="00A402AC"/>
    <w:rsid w:val="00A40408"/>
    <w:rsid w:val="00A40476"/>
    <w:rsid w:val="00A40763"/>
    <w:rsid w:val="00A407E2"/>
    <w:rsid w:val="00A40A1E"/>
    <w:rsid w:val="00A40C55"/>
    <w:rsid w:val="00A40D51"/>
    <w:rsid w:val="00A40EB6"/>
    <w:rsid w:val="00A40FE9"/>
    <w:rsid w:val="00A40FFD"/>
    <w:rsid w:val="00A410E2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FF"/>
    <w:rsid w:val="00A423EC"/>
    <w:rsid w:val="00A42435"/>
    <w:rsid w:val="00A42562"/>
    <w:rsid w:val="00A427C0"/>
    <w:rsid w:val="00A428F9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37F"/>
    <w:rsid w:val="00A43386"/>
    <w:rsid w:val="00A433F0"/>
    <w:rsid w:val="00A43434"/>
    <w:rsid w:val="00A43469"/>
    <w:rsid w:val="00A435ED"/>
    <w:rsid w:val="00A43880"/>
    <w:rsid w:val="00A4396B"/>
    <w:rsid w:val="00A43ACE"/>
    <w:rsid w:val="00A43B9E"/>
    <w:rsid w:val="00A43CBF"/>
    <w:rsid w:val="00A43DD4"/>
    <w:rsid w:val="00A43F74"/>
    <w:rsid w:val="00A44354"/>
    <w:rsid w:val="00A44401"/>
    <w:rsid w:val="00A446C3"/>
    <w:rsid w:val="00A447A3"/>
    <w:rsid w:val="00A447DF"/>
    <w:rsid w:val="00A44AD8"/>
    <w:rsid w:val="00A44B0A"/>
    <w:rsid w:val="00A44C56"/>
    <w:rsid w:val="00A44CEA"/>
    <w:rsid w:val="00A44DF4"/>
    <w:rsid w:val="00A44DFB"/>
    <w:rsid w:val="00A44E83"/>
    <w:rsid w:val="00A44EEC"/>
    <w:rsid w:val="00A44FD2"/>
    <w:rsid w:val="00A4504C"/>
    <w:rsid w:val="00A4512A"/>
    <w:rsid w:val="00A452B5"/>
    <w:rsid w:val="00A4559B"/>
    <w:rsid w:val="00A455FA"/>
    <w:rsid w:val="00A45656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31F"/>
    <w:rsid w:val="00A4632A"/>
    <w:rsid w:val="00A463A3"/>
    <w:rsid w:val="00A465FC"/>
    <w:rsid w:val="00A46674"/>
    <w:rsid w:val="00A46690"/>
    <w:rsid w:val="00A4681F"/>
    <w:rsid w:val="00A46B5A"/>
    <w:rsid w:val="00A46D9D"/>
    <w:rsid w:val="00A470F5"/>
    <w:rsid w:val="00A471FC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33D"/>
    <w:rsid w:val="00A50391"/>
    <w:rsid w:val="00A5077F"/>
    <w:rsid w:val="00A5090C"/>
    <w:rsid w:val="00A50918"/>
    <w:rsid w:val="00A50A5E"/>
    <w:rsid w:val="00A50DD4"/>
    <w:rsid w:val="00A50FC9"/>
    <w:rsid w:val="00A51194"/>
    <w:rsid w:val="00A513C6"/>
    <w:rsid w:val="00A51749"/>
    <w:rsid w:val="00A51837"/>
    <w:rsid w:val="00A51D47"/>
    <w:rsid w:val="00A51DC8"/>
    <w:rsid w:val="00A51E5A"/>
    <w:rsid w:val="00A51EF7"/>
    <w:rsid w:val="00A51FA4"/>
    <w:rsid w:val="00A5236E"/>
    <w:rsid w:val="00A52396"/>
    <w:rsid w:val="00A5248F"/>
    <w:rsid w:val="00A52710"/>
    <w:rsid w:val="00A52744"/>
    <w:rsid w:val="00A5285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E0"/>
    <w:rsid w:val="00A53562"/>
    <w:rsid w:val="00A53620"/>
    <w:rsid w:val="00A5362B"/>
    <w:rsid w:val="00A537F4"/>
    <w:rsid w:val="00A53CD7"/>
    <w:rsid w:val="00A53F11"/>
    <w:rsid w:val="00A53F21"/>
    <w:rsid w:val="00A5410D"/>
    <w:rsid w:val="00A541F9"/>
    <w:rsid w:val="00A54240"/>
    <w:rsid w:val="00A54388"/>
    <w:rsid w:val="00A543FE"/>
    <w:rsid w:val="00A5454E"/>
    <w:rsid w:val="00A54572"/>
    <w:rsid w:val="00A5473F"/>
    <w:rsid w:val="00A5490D"/>
    <w:rsid w:val="00A54B0A"/>
    <w:rsid w:val="00A54BB9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4E3"/>
    <w:rsid w:val="00A57679"/>
    <w:rsid w:val="00A577F4"/>
    <w:rsid w:val="00A57913"/>
    <w:rsid w:val="00A57A16"/>
    <w:rsid w:val="00A57A6E"/>
    <w:rsid w:val="00A57AE3"/>
    <w:rsid w:val="00A57C6C"/>
    <w:rsid w:val="00A57D8D"/>
    <w:rsid w:val="00A57F76"/>
    <w:rsid w:val="00A57FA3"/>
    <w:rsid w:val="00A6010E"/>
    <w:rsid w:val="00A60157"/>
    <w:rsid w:val="00A60274"/>
    <w:rsid w:val="00A60305"/>
    <w:rsid w:val="00A60605"/>
    <w:rsid w:val="00A60932"/>
    <w:rsid w:val="00A60A12"/>
    <w:rsid w:val="00A60A86"/>
    <w:rsid w:val="00A60DB7"/>
    <w:rsid w:val="00A60F31"/>
    <w:rsid w:val="00A613BE"/>
    <w:rsid w:val="00A61490"/>
    <w:rsid w:val="00A614A3"/>
    <w:rsid w:val="00A614DD"/>
    <w:rsid w:val="00A615BE"/>
    <w:rsid w:val="00A61B1A"/>
    <w:rsid w:val="00A61B38"/>
    <w:rsid w:val="00A61C52"/>
    <w:rsid w:val="00A61E2E"/>
    <w:rsid w:val="00A62352"/>
    <w:rsid w:val="00A623C4"/>
    <w:rsid w:val="00A6265E"/>
    <w:rsid w:val="00A6280E"/>
    <w:rsid w:val="00A62C02"/>
    <w:rsid w:val="00A62D34"/>
    <w:rsid w:val="00A62D5F"/>
    <w:rsid w:val="00A63235"/>
    <w:rsid w:val="00A6327D"/>
    <w:rsid w:val="00A632FD"/>
    <w:rsid w:val="00A6349F"/>
    <w:rsid w:val="00A637E7"/>
    <w:rsid w:val="00A638E1"/>
    <w:rsid w:val="00A63908"/>
    <w:rsid w:val="00A63957"/>
    <w:rsid w:val="00A63BE7"/>
    <w:rsid w:val="00A63C2D"/>
    <w:rsid w:val="00A63EDA"/>
    <w:rsid w:val="00A641E5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A3"/>
    <w:rsid w:val="00A649AA"/>
    <w:rsid w:val="00A649EC"/>
    <w:rsid w:val="00A64ABC"/>
    <w:rsid w:val="00A64ADB"/>
    <w:rsid w:val="00A64E95"/>
    <w:rsid w:val="00A64E98"/>
    <w:rsid w:val="00A64FEB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FC7"/>
    <w:rsid w:val="00A710F6"/>
    <w:rsid w:val="00A711E2"/>
    <w:rsid w:val="00A713D4"/>
    <w:rsid w:val="00A7153D"/>
    <w:rsid w:val="00A7170F"/>
    <w:rsid w:val="00A719CF"/>
    <w:rsid w:val="00A71A47"/>
    <w:rsid w:val="00A71ABC"/>
    <w:rsid w:val="00A71BEC"/>
    <w:rsid w:val="00A71E84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0E4"/>
    <w:rsid w:val="00A731A4"/>
    <w:rsid w:val="00A73345"/>
    <w:rsid w:val="00A738FE"/>
    <w:rsid w:val="00A739C5"/>
    <w:rsid w:val="00A73A03"/>
    <w:rsid w:val="00A73AEE"/>
    <w:rsid w:val="00A73DD0"/>
    <w:rsid w:val="00A73E88"/>
    <w:rsid w:val="00A73EA6"/>
    <w:rsid w:val="00A74601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73C"/>
    <w:rsid w:val="00A758CF"/>
    <w:rsid w:val="00A75914"/>
    <w:rsid w:val="00A75939"/>
    <w:rsid w:val="00A75946"/>
    <w:rsid w:val="00A75964"/>
    <w:rsid w:val="00A75C78"/>
    <w:rsid w:val="00A75CA5"/>
    <w:rsid w:val="00A75F40"/>
    <w:rsid w:val="00A7600A"/>
    <w:rsid w:val="00A76143"/>
    <w:rsid w:val="00A76289"/>
    <w:rsid w:val="00A76351"/>
    <w:rsid w:val="00A763A2"/>
    <w:rsid w:val="00A763F7"/>
    <w:rsid w:val="00A76583"/>
    <w:rsid w:val="00A76730"/>
    <w:rsid w:val="00A76A33"/>
    <w:rsid w:val="00A76C27"/>
    <w:rsid w:val="00A76C70"/>
    <w:rsid w:val="00A771C2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B15"/>
    <w:rsid w:val="00A82CA8"/>
    <w:rsid w:val="00A82DEB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4E"/>
    <w:rsid w:val="00A84058"/>
    <w:rsid w:val="00A84119"/>
    <w:rsid w:val="00A84317"/>
    <w:rsid w:val="00A844FB"/>
    <w:rsid w:val="00A848AB"/>
    <w:rsid w:val="00A849F8"/>
    <w:rsid w:val="00A84A0E"/>
    <w:rsid w:val="00A850A7"/>
    <w:rsid w:val="00A850EF"/>
    <w:rsid w:val="00A855B4"/>
    <w:rsid w:val="00A856F5"/>
    <w:rsid w:val="00A857AD"/>
    <w:rsid w:val="00A857E3"/>
    <w:rsid w:val="00A85808"/>
    <w:rsid w:val="00A85968"/>
    <w:rsid w:val="00A85B48"/>
    <w:rsid w:val="00A85B65"/>
    <w:rsid w:val="00A85D7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0C9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DFC"/>
    <w:rsid w:val="00A87F6B"/>
    <w:rsid w:val="00A87FAE"/>
    <w:rsid w:val="00A87FB0"/>
    <w:rsid w:val="00A87FF1"/>
    <w:rsid w:val="00A90035"/>
    <w:rsid w:val="00A90112"/>
    <w:rsid w:val="00A90392"/>
    <w:rsid w:val="00A9041D"/>
    <w:rsid w:val="00A906CC"/>
    <w:rsid w:val="00A906E6"/>
    <w:rsid w:val="00A908EB"/>
    <w:rsid w:val="00A9099A"/>
    <w:rsid w:val="00A90BD6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D06"/>
    <w:rsid w:val="00A91E6E"/>
    <w:rsid w:val="00A91F81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BD"/>
    <w:rsid w:val="00A94CFA"/>
    <w:rsid w:val="00A94E7F"/>
    <w:rsid w:val="00A94F29"/>
    <w:rsid w:val="00A95121"/>
    <w:rsid w:val="00A951F5"/>
    <w:rsid w:val="00A951FB"/>
    <w:rsid w:val="00A95376"/>
    <w:rsid w:val="00A95578"/>
    <w:rsid w:val="00A957D9"/>
    <w:rsid w:val="00A9595B"/>
    <w:rsid w:val="00A95982"/>
    <w:rsid w:val="00A95BD3"/>
    <w:rsid w:val="00A95D6D"/>
    <w:rsid w:val="00A967A4"/>
    <w:rsid w:val="00A9693D"/>
    <w:rsid w:val="00A96995"/>
    <w:rsid w:val="00A96FFC"/>
    <w:rsid w:val="00A970A1"/>
    <w:rsid w:val="00A970DD"/>
    <w:rsid w:val="00A974B6"/>
    <w:rsid w:val="00A9775D"/>
    <w:rsid w:val="00A9777C"/>
    <w:rsid w:val="00A978E5"/>
    <w:rsid w:val="00A97A82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C51"/>
    <w:rsid w:val="00AA0C8D"/>
    <w:rsid w:val="00AA0E66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4A"/>
    <w:rsid w:val="00AA1D67"/>
    <w:rsid w:val="00AA1DE1"/>
    <w:rsid w:val="00AA1EAA"/>
    <w:rsid w:val="00AA1F2A"/>
    <w:rsid w:val="00AA2057"/>
    <w:rsid w:val="00AA205A"/>
    <w:rsid w:val="00AA215B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9A7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81C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120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4E"/>
    <w:rsid w:val="00AA60CB"/>
    <w:rsid w:val="00AA61CE"/>
    <w:rsid w:val="00AA627F"/>
    <w:rsid w:val="00AA6827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C9E"/>
    <w:rsid w:val="00AA7D1B"/>
    <w:rsid w:val="00AA7E35"/>
    <w:rsid w:val="00AA7F20"/>
    <w:rsid w:val="00AB014D"/>
    <w:rsid w:val="00AB0235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44C"/>
    <w:rsid w:val="00AB1663"/>
    <w:rsid w:val="00AB1720"/>
    <w:rsid w:val="00AB192E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272"/>
    <w:rsid w:val="00AB33E6"/>
    <w:rsid w:val="00AB3583"/>
    <w:rsid w:val="00AB3616"/>
    <w:rsid w:val="00AB3790"/>
    <w:rsid w:val="00AB38A1"/>
    <w:rsid w:val="00AB3A58"/>
    <w:rsid w:val="00AB3AFD"/>
    <w:rsid w:val="00AB3B9A"/>
    <w:rsid w:val="00AB3D49"/>
    <w:rsid w:val="00AB3F17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DE8"/>
    <w:rsid w:val="00AC0010"/>
    <w:rsid w:val="00AC00D4"/>
    <w:rsid w:val="00AC01F2"/>
    <w:rsid w:val="00AC0398"/>
    <w:rsid w:val="00AC08C3"/>
    <w:rsid w:val="00AC0AFF"/>
    <w:rsid w:val="00AC0B85"/>
    <w:rsid w:val="00AC0C01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CDD"/>
    <w:rsid w:val="00AC1D15"/>
    <w:rsid w:val="00AC1D67"/>
    <w:rsid w:val="00AC1ED0"/>
    <w:rsid w:val="00AC214D"/>
    <w:rsid w:val="00AC2394"/>
    <w:rsid w:val="00AC24E1"/>
    <w:rsid w:val="00AC2B68"/>
    <w:rsid w:val="00AC2B86"/>
    <w:rsid w:val="00AC2E38"/>
    <w:rsid w:val="00AC2EE3"/>
    <w:rsid w:val="00AC2F56"/>
    <w:rsid w:val="00AC31EB"/>
    <w:rsid w:val="00AC339A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345"/>
    <w:rsid w:val="00AC5440"/>
    <w:rsid w:val="00AC5456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6E0"/>
    <w:rsid w:val="00AC7926"/>
    <w:rsid w:val="00AC7ACB"/>
    <w:rsid w:val="00AC7B7C"/>
    <w:rsid w:val="00AC7BEB"/>
    <w:rsid w:val="00AC7CE3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23DB"/>
    <w:rsid w:val="00AD23E3"/>
    <w:rsid w:val="00AD2636"/>
    <w:rsid w:val="00AD267B"/>
    <w:rsid w:val="00AD295E"/>
    <w:rsid w:val="00AD2B1C"/>
    <w:rsid w:val="00AD2DE5"/>
    <w:rsid w:val="00AD2E4D"/>
    <w:rsid w:val="00AD2F85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273"/>
    <w:rsid w:val="00AD437A"/>
    <w:rsid w:val="00AD43B3"/>
    <w:rsid w:val="00AD44EC"/>
    <w:rsid w:val="00AD45D9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CE5"/>
    <w:rsid w:val="00AD4D18"/>
    <w:rsid w:val="00AD4DC2"/>
    <w:rsid w:val="00AD4F42"/>
    <w:rsid w:val="00AD50D3"/>
    <w:rsid w:val="00AD5376"/>
    <w:rsid w:val="00AD563E"/>
    <w:rsid w:val="00AD5A37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50D"/>
    <w:rsid w:val="00AD6588"/>
    <w:rsid w:val="00AD663B"/>
    <w:rsid w:val="00AD6665"/>
    <w:rsid w:val="00AD6758"/>
    <w:rsid w:val="00AD67F9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5D3"/>
    <w:rsid w:val="00AE069F"/>
    <w:rsid w:val="00AE098F"/>
    <w:rsid w:val="00AE0993"/>
    <w:rsid w:val="00AE0B02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29"/>
    <w:rsid w:val="00AE188E"/>
    <w:rsid w:val="00AE1962"/>
    <w:rsid w:val="00AE1B89"/>
    <w:rsid w:val="00AE1EC8"/>
    <w:rsid w:val="00AE1F5B"/>
    <w:rsid w:val="00AE20AF"/>
    <w:rsid w:val="00AE23A6"/>
    <w:rsid w:val="00AE23CE"/>
    <w:rsid w:val="00AE24E1"/>
    <w:rsid w:val="00AE27DC"/>
    <w:rsid w:val="00AE29C9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5024"/>
    <w:rsid w:val="00AE50CF"/>
    <w:rsid w:val="00AE513C"/>
    <w:rsid w:val="00AE52A1"/>
    <w:rsid w:val="00AE534A"/>
    <w:rsid w:val="00AE54A4"/>
    <w:rsid w:val="00AE54BC"/>
    <w:rsid w:val="00AE55D9"/>
    <w:rsid w:val="00AE5678"/>
    <w:rsid w:val="00AE5861"/>
    <w:rsid w:val="00AE597B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CE"/>
    <w:rsid w:val="00AE6499"/>
    <w:rsid w:val="00AE64A7"/>
    <w:rsid w:val="00AE65AA"/>
    <w:rsid w:val="00AE65D4"/>
    <w:rsid w:val="00AE661E"/>
    <w:rsid w:val="00AE6635"/>
    <w:rsid w:val="00AE6A0F"/>
    <w:rsid w:val="00AE6A38"/>
    <w:rsid w:val="00AE6AA9"/>
    <w:rsid w:val="00AE6AAE"/>
    <w:rsid w:val="00AE6BA9"/>
    <w:rsid w:val="00AE6C60"/>
    <w:rsid w:val="00AE6D79"/>
    <w:rsid w:val="00AE6E3C"/>
    <w:rsid w:val="00AE7031"/>
    <w:rsid w:val="00AE7033"/>
    <w:rsid w:val="00AE7181"/>
    <w:rsid w:val="00AE72A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E7D"/>
    <w:rsid w:val="00AE7E92"/>
    <w:rsid w:val="00AF00F4"/>
    <w:rsid w:val="00AF01A7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1F6"/>
    <w:rsid w:val="00AF121F"/>
    <w:rsid w:val="00AF1281"/>
    <w:rsid w:val="00AF16AC"/>
    <w:rsid w:val="00AF1700"/>
    <w:rsid w:val="00AF184D"/>
    <w:rsid w:val="00AF18B2"/>
    <w:rsid w:val="00AF19A2"/>
    <w:rsid w:val="00AF19D9"/>
    <w:rsid w:val="00AF1AFA"/>
    <w:rsid w:val="00AF1BA1"/>
    <w:rsid w:val="00AF1C31"/>
    <w:rsid w:val="00AF1C5B"/>
    <w:rsid w:val="00AF1D36"/>
    <w:rsid w:val="00AF1F03"/>
    <w:rsid w:val="00AF2174"/>
    <w:rsid w:val="00AF21BC"/>
    <w:rsid w:val="00AF2520"/>
    <w:rsid w:val="00AF2557"/>
    <w:rsid w:val="00AF27A1"/>
    <w:rsid w:val="00AF2981"/>
    <w:rsid w:val="00AF2B53"/>
    <w:rsid w:val="00AF2C66"/>
    <w:rsid w:val="00AF2E96"/>
    <w:rsid w:val="00AF2F7B"/>
    <w:rsid w:val="00AF3211"/>
    <w:rsid w:val="00AF3379"/>
    <w:rsid w:val="00AF33F4"/>
    <w:rsid w:val="00AF352A"/>
    <w:rsid w:val="00AF35C9"/>
    <w:rsid w:val="00AF3695"/>
    <w:rsid w:val="00AF387A"/>
    <w:rsid w:val="00AF3C90"/>
    <w:rsid w:val="00AF3E06"/>
    <w:rsid w:val="00AF3E6B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D3"/>
    <w:rsid w:val="00AF501D"/>
    <w:rsid w:val="00AF51C9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235"/>
    <w:rsid w:val="00AF6379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14"/>
    <w:rsid w:val="00B006C9"/>
    <w:rsid w:val="00B0075C"/>
    <w:rsid w:val="00B008D9"/>
    <w:rsid w:val="00B009AC"/>
    <w:rsid w:val="00B00B02"/>
    <w:rsid w:val="00B00B29"/>
    <w:rsid w:val="00B00B45"/>
    <w:rsid w:val="00B00BA3"/>
    <w:rsid w:val="00B00C16"/>
    <w:rsid w:val="00B00D37"/>
    <w:rsid w:val="00B00D51"/>
    <w:rsid w:val="00B00E49"/>
    <w:rsid w:val="00B0100F"/>
    <w:rsid w:val="00B0103A"/>
    <w:rsid w:val="00B01362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1DAF"/>
    <w:rsid w:val="00B01F9E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BAF"/>
    <w:rsid w:val="00B03E05"/>
    <w:rsid w:val="00B03E2E"/>
    <w:rsid w:val="00B03F12"/>
    <w:rsid w:val="00B03F8E"/>
    <w:rsid w:val="00B041E6"/>
    <w:rsid w:val="00B042C0"/>
    <w:rsid w:val="00B043F0"/>
    <w:rsid w:val="00B045CC"/>
    <w:rsid w:val="00B046B1"/>
    <w:rsid w:val="00B046BD"/>
    <w:rsid w:val="00B046E3"/>
    <w:rsid w:val="00B04C66"/>
    <w:rsid w:val="00B04EE9"/>
    <w:rsid w:val="00B050FA"/>
    <w:rsid w:val="00B053B6"/>
    <w:rsid w:val="00B05462"/>
    <w:rsid w:val="00B05496"/>
    <w:rsid w:val="00B05658"/>
    <w:rsid w:val="00B058D6"/>
    <w:rsid w:val="00B059B2"/>
    <w:rsid w:val="00B059BB"/>
    <w:rsid w:val="00B05C1B"/>
    <w:rsid w:val="00B05D6A"/>
    <w:rsid w:val="00B05F8F"/>
    <w:rsid w:val="00B06063"/>
    <w:rsid w:val="00B0619C"/>
    <w:rsid w:val="00B06399"/>
    <w:rsid w:val="00B067E3"/>
    <w:rsid w:val="00B06A83"/>
    <w:rsid w:val="00B06BF9"/>
    <w:rsid w:val="00B06C30"/>
    <w:rsid w:val="00B06CFF"/>
    <w:rsid w:val="00B06D7A"/>
    <w:rsid w:val="00B06EB9"/>
    <w:rsid w:val="00B07002"/>
    <w:rsid w:val="00B071F1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D47"/>
    <w:rsid w:val="00B11F9B"/>
    <w:rsid w:val="00B12036"/>
    <w:rsid w:val="00B12144"/>
    <w:rsid w:val="00B1214B"/>
    <w:rsid w:val="00B1218D"/>
    <w:rsid w:val="00B12263"/>
    <w:rsid w:val="00B1233F"/>
    <w:rsid w:val="00B12544"/>
    <w:rsid w:val="00B1296E"/>
    <w:rsid w:val="00B12A78"/>
    <w:rsid w:val="00B130E0"/>
    <w:rsid w:val="00B130F2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4201"/>
    <w:rsid w:val="00B142F9"/>
    <w:rsid w:val="00B14301"/>
    <w:rsid w:val="00B1436D"/>
    <w:rsid w:val="00B1437E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E04"/>
    <w:rsid w:val="00B14E47"/>
    <w:rsid w:val="00B14E97"/>
    <w:rsid w:val="00B14F89"/>
    <w:rsid w:val="00B15216"/>
    <w:rsid w:val="00B1522C"/>
    <w:rsid w:val="00B153E8"/>
    <w:rsid w:val="00B1571E"/>
    <w:rsid w:val="00B1575F"/>
    <w:rsid w:val="00B159A9"/>
    <w:rsid w:val="00B15D67"/>
    <w:rsid w:val="00B15E3C"/>
    <w:rsid w:val="00B16121"/>
    <w:rsid w:val="00B165CE"/>
    <w:rsid w:val="00B16B8D"/>
    <w:rsid w:val="00B16C54"/>
    <w:rsid w:val="00B16D5A"/>
    <w:rsid w:val="00B17102"/>
    <w:rsid w:val="00B17122"/>
    <w:rsid w:val="00B172ED"/>
    <w:rsid w:val="00B17394"/>
    <w:rsid w:val="00B173D7"/>
    <w:rsid w:val="00B175B0"/>
    <w:rsid w:val="00B177E5"/>
    <w:rsid w:val="00B17A9F"/>
    <w:rsid w:val="00B17BAB"/>
    <w:rsid w:val="00B17BEE"/>
    <w:rsid w:val="00B17C9D"/>
    <w:rsid w:val="00B17CF5"/>
    <w:rsid w:val="00B17E44"/>
    <w:rsid w:val="00B17F7A"/>
    <w:rsid w:val="00B2001F"/>
    <w:rsid w:val="00B20351"/>
    <w:rsid w:val="00B20408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2034"/>
    <w:rsid w:val="00B22108"/>
    <w:rsid w:val="00B22127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3089"/>
    <w:rsid w:val="00B231BC"/>
    <w:rsid w:val="00B23229"/>
    <w:rsid w:val="00B23313"/>
    <w:rsid w:val="00B2348B"/>
    <w:rsid w:val="00B234A6"/>
    <w:rsid w:val="00B23786"/>
    <w:rsid w:val="00B23997"/>
    <w:rsid w:val="00B23C8D"/>
    <w:rsid w:val="00B23D90"/>
    <w:rsid w:val="00B23F0C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9C2"/>
    <w:rsid w:val="00B27A3D"/>
    <w:rsid w:val="00B27ACE"/>
    <w:rsid w:val="00B27AE3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548"/>
    <w:rsid w:val="00B30722"/>
    <w:rsid w:val="00B307C2"/>
    <w:rsid w:val="00B3081B"/>
    <w:rsid w:val="00B308C2"/>
    <w:rsid w:val="00B30904"/>
    <w:rsid w:val="00B309CC"/>
    <w:rsid w:val="00B30A5B"/>
    <w:rsid w:val="00B30A67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F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62C"/>
    <w:rsid w:val="00B32652"/>
    <w:rsid w:val="00B326DE"/>
    <w:rsid w:val="00B32799"/>
    <w:rsid w:val="00B3288C"/>
    <w:rsid w:val="00B3297C"/>
    <w:rsid w:val="00B329F1"/>
    <w:rsid w:val="00B32B13"/>
    <w:rsid w:val="00B32BF9"/>
    <w:rsid w:val="00B32C43"/>
    <w:rsid w:val="00B32CFC"/>
    <w:rsid w:val="00B32E03"/>
    <w:rsid w:val="00B32F4B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D3F"/>
    <w:rsid w:val="00B33EA6"/>
    <w:rsid w:val="00B33FD5"/>
    <w:rsid w:val="00B342D3"/>
    <w:rsid w:val="00B344A8"/>
    <w:rsid w:val="00B345E3"/>
    <w:rsid w:val="00B349D5"/>
    <w:rsid w:val="00B34AE4"/>
    <w:rsid w:val="00B34D51"/>
    <w:rsid w:val="00B34E94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A14"/>
    <w:rsid w:val="00B35F10"/>
    <w:rsid w:val="00B3613E"/>
    <w:rsid w:val="00B363C9"/>
    <w:rsid w:val="00B3689B"/>
    <w:rsid w:val="00B36967"/>
    <w:rsid w:val="00B36AD6"/>
    <w:rsid w:val="00B36AF6"/>
    <w:rsid w:val="00B36BDA"/>
    <w:rsid w:val="00B36F5D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945"/>
    <w:rsid w:val="00B379BF"/>
    <w:rsid w:val="00B37A4E"/>
    <w:rsid w:val="00B37A51"/>
    <w:rsid w:val="00B37A93"/>
    <w:rsid w:val="00B37AA5"/>
    <w:rsid w:val="00B37B5F"/>
    <w:rsid w:val="00B37C97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B09"/>
    <w:rsid w:val="00B41B1B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FE"/>
    <w:rsid w:val="00B424B0"/>
    <w:rsid w:val="00B424B3"/>
    <w:rsid w:val="00B425DD"/>
    <w:rsid w:val="00B428E8"/>
    <w:rsid w:val="00B4297C"/>
    <w:rsid w:val="00B42A60"/>
    <w:rsid w:val="00B42AA8"/>
    <w:rsid w:val="00B42AF9"/>
    <w:rsid w:val="00B42C76"/>
    <w:rsid w:val="00B42D70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7B"/>
    <w:rsid w:val="00B4536F"/>
    <w:rsid w:val="00B45557"/>
    <w:rsid w:val="00B4577E"/>
    <w:rsid w:val="00B457F3"/>
    <w:rsid w:val="00B45847"/>
    <w:rsid w:val="00B4584F"/>
    <w:rsid w:val="00B45B9E"/>
    <w:rsid w:val="00B45C16"/>
    <w:rsid w:val="00B45C46"/>
    <w:rsid w:val="00B45CEC"/>
    <w:rsid w:val="00B46082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93C"/>
    <w:rsid w:val="00B47ADD"/>
    <w:rsid w:val="00B47B36"/>
    <w:rsid w:val="00B47B98"/>
    <w:rsid w:val="00B47C33"/>
    <w:rsid w:val="00B47F95"/>
    <w:rsid w:val="00B47FCE"/>
    <w:rsid w:val="00B50101"/>
    <w:rsid w:val="00B5033B"/>
    <w:rsid w:val="00B503CA"/>
    <w:rsid w:val="00B503EB"/>
    <w:rsid w:val="00B503F5"/>
    <w:rsid w:val="00B50401"/>
    <w:rsid w:val="00B50443"/>
    <w:rsid w:val="00B5048B"/>
    <w:rsid w:val="00B50621"/>
    <w:rsid w:val="00B506C0"/>
    <w:rsid w:val="00B5074C"/>
    <w:rsid w:val="00B50861"/>
    <w:rsid w:val="00B50B47"/>
    <w:rsid w:val="00B50CCD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2094"/>
    <w:rsid w:val="00B5219C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807"/>
    <w:rsid w:val="00B53995"/>
    <w:rsid w:val="00B53997"/>
    <w:rsid w:val="00B539E0"/>
    <w:rsid w:val="00B53B15"/>
    <w:rsid w:val="00B53B95"/>
    <w:rsid w:val="00B53BE2"/>
    <w:rsid w:val="00B53CB4"/>
    <w:rsid w:val="00B53CB8"/>
    <w:rsid w:val="00B53D85"/>
    <w:rsid w:val="00B53DB4"/>
    <w:rsid w:val="00B54196"/>
    <w:rsid w:val="00B54226"/>
    <w:rsid w:val="00B54320"/>
    <w:rsid w:val="00B5432C"/>
    <w:rsid w:val="00B54431"/>
    <w:rsid w:val="00B544CC"/>
    <w:rsid w:val="00B5478F"/>
    <w:rsid w:val="00B548CA"/>
    <w:rsid w:val="00B549A0"/>
    <w:rsid w:val="00B549FB"/>
    <w:rsid w:val="00B54E78"/>
    <w:rsid w:val="00B54EDD"/>
    <w:rsid w:val="00B54F22"/>
    <w:rsid w:val="00B54F80"/>
    <w:rsid w:val="00B54FD0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605D"/>
    <w:rsid w:val="00B5610D"/>
    <w:rsid w:val="00B56294"/>
    <w:rsid w:val="00B56670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6FCC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57F16"/>
    <w:rsid w:val="00B60541"/>
    <w:rsid w:val="00B606CA"/>
    <w:rsid w:val="00B608B9"/>
    <w:rsid w:val="00B60F53"/>
    <w:rsid w:val="00B60FB8"/>
    <w:rsid w:val="00B611F8"/>
    <w:rsid w:val="00B611FE"/>
    <w:rsid w:val="00B6144C"/>
    <w:rsid w:val="00B6145D"/>
    <w:rsid w:val="00B61489"/>
    <w:rsid w:val="00B61544"/>
    <w:rsid w:val="00B617FB"/>
    <w:rsid w:val="00B61AF6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78"/>
    <w:rsid w:val="00B62AA2"/>
    <w:rsid w:val="00B62BCC"/>
    <w:rsid w:val="00B62E65"/>
    <w:rsid w:val="00B63038"/>
    <w:rsid w:val="00B63439"/>
    <w:rsid w:val="00B6349B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89A"/>
    <w:rsid w:val="00B65A51"/>
    <w:rsid w:val="00B65D1C"/>
    <w:rsid w:val="00B65F81"/>
    <w:rsid w:val="00B661E4"/>
    <w:rsid w:val="00B66242"/>
    <w:rsid w:val="00B6640F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32B"/>
    <w:rsid w:val="00B70428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CF6"/>
    <w:rsid w:val="00B72EA5"/>
    <w:rsid w:val="00B72F8C"/>
    <w:rsid w:val="00B7307B"/>
    <w:rsid w:val="00B73088"/>
    <w:rsid w:val="00B731CE"/>
    <w:rsid w:val="00B73336"/>
    <w:rsid w:val="00B73631"/>
    <w:rsid w:val="00B738DE"/>
    <w:rsid w:val="00B73ACE"/>
    <w:rsid w:val="00B73B1D"/>
    <w:rsid w:val="00B73B4E"/>
    <w:rsid w:val="00B73BB6"/>
    <w:rsid w:val="00B73ED1"/>
    <w:rsid w:val="00B73FFD"/>
    <w:rsid w:val="00B74265"/>
    <w:rsid w:val="00B742B4"/>
    <w:rsid w:val="00B748B7"/>
    <w:rsid w:val="00B748D9"/>
    <w:rsid w:val="00B7493C"/>
    <w:rsid w:val="00B74B8D"/>
    <w:rsid w:val="00B74CD9"/>
    <w:rsid w:val="00B74EBD"/>
    <w:rsid w:val="00B750C3"/>
    <w:rsid w:val="00B75236"/>
    <w:rsid w:val="00B75238"/>
    <w:rsid w:val="00B752B3"/>
    <w:rsid w:val="00B75337"/>
    <w:rsid w:val="00B7534E"/>
    <w:rsid w:val="00B7541B"/>
    <w:rsid w:val="00B75420"/>
    <w:rsid w:val="00B75624"/>
    <w:rsid w:val="00B756D7"/>
    <w:rsid w:val="00B757A9"/>
    <w:rsid w:val="00B7591D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463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0C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B59"/>
    <w:rsid w:val="00B81B83"/>
    <w:rsid w:val="00B81D57"/>
    <w:rsid w:val="00B81E2D"/>
    <w:rsid w:val="00B81FDA"/>
    <w:rsid w:val="00B8200B"/>
    <w:rsid w:val="00B8202F"/>
    <w:rsid w:val="00B82177"/>
    <w:rsid w:val="00B8239D"/>
    <w:rsid w:val="00B82600"/>
    <w:rsid w:val="00B827ED"/>
    <w:rsid w:val="00B82A34"/>
    <w:rsid w:val="00B82B05"/>
    <w:rsid w:val="00B82C76"/>
    <w:rsid w:val="00B82EC1"/>
    <w:rsid w:val="00B83113"/>
    <w:rsid w:val="00B83206"/>
    <w:rsid w:val="00B83284"/>
    <w:rsid w:val="00B834AD"/>
    <w:rsid w:val="00B835DE"/>
    <w:rsid w:val="00B83ACC"/>
    <w:rsid w:val="00B83BB2"/>
    <w:rsid w:val="00B83D35"/>
    <w:rsid w:val="00B83DE7"/>
    <w:rsid w:val="00B83F07"/>
    <w:rsid w:val="00B83FF7"/>
    <w:rsid w:val="00B84093"/>
    <w:rsid w:val="00B84275"/>
    <w:rsid w:val="00B842D7"/>
    <w:rsid w:val="00B84375"/>
    <w:rsid w:val="00B8487A"/>
    <w:rsid w:val="00B8498C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464"/>
    <w:rsid w:val="00B865EB"/>
    <w:rsid w:val="00B86748"/>
    <w:rsid w:val="00B86813"/>
    <w:rsid w:val="00B86865"/>
    <w:rsid w:val="00B86C53"/>
    <w:rsid w:val="00B86CFF"/>
    <w:rsid w:val="00B86D32"/>
    <w:rsid w:val="00B870B3"/>
    <w:rsid w:val="00B8716D"/>
    <w:rsid w:val="00B872A6"/>
    <w:rsid w:val="00B87465"/>
    <w:rsid w:val="00B87750"/>
    <w:rsid w:val="00B879F4"/>
    <w:rsid w:val="00B87AB2"/>
    <w:rsid w:val="00B87AC9"/>
    <w:rsid w:val="00B87BD7"/>
    <w:rsid w:val="00B87C34"/>
    <w:rsid w:val="00B87E13"/>
    <w:rsid w:val="00B900D7"/>
    <w:rsid w:val="00B9012A"/>
    <w:rsid w:val="00B90277"/>
    <w:rsid w:val="00B90367"/>
    <w:rsid w:val="00B907BB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AFE"/>
    <w:rsid w:val="00B91B5B"/>
    <w:rsid w:val="00B91B64"/>
    <w:rsid w:val="00B91BE1"/>
    <w:rsid w:val="00B91CEF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19"/>
    <w:rsid w:val="00B92B8B"/>
    <w:rsid w:val="00B92BB9"/>
    <w:rsid w:val="00B92BFB"/>
    <w:rsid w:val="00B92C7B"/>
    <w:rsid w:val="00B92CCD"/>
    <w:rsid w:val="00B92D7B"/>
    <w:rsid w:val="00B92E0D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4A0"/>
    <w:rsid w:val="00B94527"/>
    <w:rsid w:val="00B9455D"/>
    <w:rsid w:val="00B94681"/>
    <w:rsid w:val="00B94771"/>
    <w:rsid w:val="00B949A6"/>
    <w:rsid w:val="00B94A41"/>
    <w:rsid w:val="00B94C9C"/>
    <w:rsid w:val="00B94CD2"/>
    <w:rsid w:val="00B94F1E"/>
    <w:rsid w:val="00B94F6B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566"/>
    <w:rsid w:val="00B96778"/>
    <w:rsid w:val="00B96838"/>
    <w:rsid w:val="00B968AA"/>
    <w:rsid w:val="00B968D9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368"/>
    <w:rsid w:val="00B9756A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08D"/>
    <w:rsid w:val="00BA022D"/>
    <w:rsid w:val="00BA025D"/>
    <w:rsid w:val="00BA0319"/>
    <w:rsid w:val="00BA0389"/>
    <w:rsid w:val="00BA03C1"/>
    <w:rsid w:val="00BA0675"/>
    <w:rsid w:val="00BA0811"/>
    <w:rsid w:val="00BA096D"/>
    <w:rsid w:val="00BA09D5"/>
    <w:rsid w:val="00BA0AD5"/>
    <w:rsid w:val="00BA0B82"/>
    <w:rsid w:val="00BA0C5A"/>
    <w:rsid w:val="00BA0DF0"/>
    <w:rsid w:val="00BA0F31"/>
    <w:rsid w:val="00BA1232"/>
    <w:rsid w:val="00BA13FF"/>
    <w:rsid w:val="00BA146B"/>
    <w:rsid w:val="00BA149F"/>
    <w:rsid w:val="00BA1531"/>
    <w:rsid w:val="00BA1700"/>
    <w:rsid w:val="00BA174B"/>
    <w:rsid w:val="00BA18C5"/>
    <w:rsid w:val="00BA1B65"/>
    <w:rsid w:val="00BA1C3E"/>
    <w:rsid w:val="00BA1C49"/>
    <w:rsid w:val="00BA1E3B"/>
    <w:rsid w:val="00BA1EF8"/>
    <w:rsid w:val="00BA2034"/>
    <w:rsid w:val="00BA2071"/>
    <w:rsid w:val="00BA22BE"/>
    <w:rsid w:val="00BA23B7"/>
    <w:rsid w:val="00BA24F0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B50"/>
    <w:rsid w:val="00BA3D37"/>
    <w:rsid w:val="00BA410B"/>
    <w:rsid w:val="00BA4228"/>
    <w:rsid w:val="00BA438C"/>
    <w:rsid w:val="00BA4661"/>
    <w:rsid w:val="00BA47C3"/>
    <w:rsid w:val="00BA48E1"/>
    <w:rsid w:val="00BA497C"/>
    <w:rsid w:val="00BA4B29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62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67B"/>
    <w:rsid w:val="00BB0719"/>
    <w:rsid w:val="00BB07A5"/>
    <w:rsid w:val="00BB07F5"/>
    <w:rsid w:val="00BB090B"/>
    <w:rsid w:val="00BB092F"/>
    <w:rsid w:val="00BB0A28"/>
    <w:rsid w:val="00BB0A70"/>
    <w:rsid w:val="00BB0ADA"/>
    <w:rsid w:val="00BB0B52"/>
    <w:rsid w:val="00BB0C63"/>
    <w:rsid w:val="00BB0EF9"/>
    <w:rsid w:val="00BB0FB2"/>
    <w:rsid w:val="00BB1084"/>
    <w:rsid w:val="00BB10BC"/>
    <w:rsid w:val="00BB10F9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F54"/>
    <w:rsid w:val="00BB2F63"/>
    <w:rsid w:val="00BB2FD3"/>
    <w:rsid w:val="00BB2FDF"/>
    <w:rsid w:val="00BB3000"/>
    <w:rsid w:val="00BB35E6"/>
    <w:rsid w:val="00BB3653"/>
    <w:rsid w:val="00BB3677"/>
    <w:rsid w:val="00BB3724"/>
    <w:rsid w:val="00BB39EA"/>
    <w:rsid w:val="00BB3C6F"/>
    <w:rsid w:val="00BB3C99"/>
    <w:rsid w:val="00BB3D78"/>
    <w:rsid w:val="00BB3E71"/>
    <w:rsid w:val="00BB3E9B"/>
    <w:rsid w:val="00BB4001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50AE"/>
    <w:rsid w:val="00BB50F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9CC"/>
    <w:rsid w:val="00BB6A46"/>
    <w:rsid w:val="00BB6BC2"/>
    <w:rsid w:val="00BB6C2E"/>
    <w:rsid w:val="00BB6DDD"/>
    <w:rsid w:val="00BB70A3"/>
    <w:rsid w:val="00BB7407"/>
    <w:rsid w:val="00BB742C"/>
    <w:rsid w:val="00BB7444"/>
    <w:rsid w:val="00BB74A7"/>
    <w:rsid w:val="00BB74AD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366"/>
    <w:rsid w:val="00BC0444"/>
    <w:rsid w:val="00BC0483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50F"/>
    <w:rsid w:val="00BC1628"/>
    <w:rsid w:val="00BC16C4"/>
    <w:rsid w:val="00BC192D"/>
    <w:rsid w:val="00BC1C2F"/>
    <w:rsid w:val="00BC1C56"/>
    <w:rsid w:val="00BC1CEE"/>
    <w:rsid w:val="00BC1F42"/>
    <w:rsid w:val="00BC1FA2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B16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4B"/>
    <w:rsid w:val="00BC4A10"/>
    <w:rsid w:val="00BC4C20"/>
    <w:rsid w:val="00BC4E3E"/>
    <w:rsid w:val="00BC4E56"/>
    <w:rsid w:val="00BC4E95"/>
    <w:rsid w:val="00BC4EDC"/>
    <w:rsid w:val="00BC5000"/>
    <w:rsid w:val="00BC5550"/>
    <w:rsid w:val="00BC5594"/>
    <w:rsid w:val="00BC5679"/>
    <w:rsid w:val="00BC56B4"/>
    <w:rsid w:val="00BC56BE"/>
    <w:rsid w:val="00BC57D0"/>
    <w:rsid w:val="00BC591A"/>
    <w:rsid w:val="00BC593B"/>
    <w:rsid w:val="00BC59C9"/>
    <w:rsid w:val="00BC5B48"/>
    <w:rsid w:val="00BC5B80"/>
    <w:rsid w:val="00BC5BE4"/>
    <w:rsid w:val="00BC5DD5"/>
    <w:rsid w:val="00BC5F14"/>
    <w:rsid w:val="00BC5F92"/>
    <w:rsid w:val="00BC620A"/>
    <w:rsid w:val="00BC62C2"/>
    <w:rsid w:val="00BC62F1"/>
    <w:rsid w:val="00BC6331"/>
    <w:rsid w:val="00BC65E5"/>
    <w:rsid w:val="00BC66B5"/>
    <w:rsid w:val="00BC6904"/>
    <w:rsid w:val="00BC6BE8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7B1"/>
    <w:rsid w:val="00BD2D41"/>
    <w:rsid w:val="00BD2E2B"/>
    <w:rsid w:val="00BD2F2C"/>
    <w:rsid w:val="00BD2F44"/>
    <w:rsid w:val="00BD2F6E"/>
    <w:rsid w:val="00BD3185"/>
    <w:rsid w:val="00BD3394"/>
    <w:rsid w:val="00BD343B"/>
    <w:rsid w:val="00BD3468"/>
    <w:rsid w:val="00BD36BA"/>
    <w:rsid w:val="00BD37F5"/>
    <w:rsid w:val="00BD38E3"/>
    <w:rsid w:val="00BD38F4"/>
    <w:rsid w:val="00BD39BF"/>
    <w:rsid w:val="00BD3A78"/>
    <w:rsid w:val="00BD3B80"/>
    <w:rsid w:val="00BD3D47"/>
    <w:rsid w:val="00BD4151"/>
    <w:rsid w:val="00BD4435"/>
    <w:rsid w:val="00BD45C9"/>
    <w:rsid w:val="00BD4789"/>
    <w:rsid w:val="00BD4826"/>
    <w:rsid w:val="00BD48E0"/>
    <w:rsid w:val="00BD4BCC"/>
    <w:rsid w:val="00BD4C2B"/>
    <w:rsid w:val="00BD4F1A"/>
    <w:rsid w:val="00BD5114"/>
    <w:rsid w:val="00BD5187"/>
    <w:rsid w:val="00BD5232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357"/>
    <w:rsid w:val="00BD6397"/>
    <w:rsid w:val="00BD6459"/>
    <w:rsid w:val="00BD656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C8A"/>
    <w:rsid w:val="00BD7D01"/>
    <w:rsid w:val="00BD7F58"/>
    <w:rsid w:val="00BD7F9D"/>
    <w:rsid w:val="00BE01ED"/>
    <w:rsid w:val="00BE01F8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824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4A4"/>
    <w:rsid w:val="00BE257E"/>
    <w:rsid w:val="00BE259A"/>
    <w:rsid w:val="00BE2692"/>
    <w:rsid w:val="00BE2B4E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D3"/>
    <w:rsid w:val="00BE3F5D"/>
    <w:rsid w:val="00BE3FFF"/>
    <w:rsid w:val="00BE40B3"/>
    <w:rsid w:val="00BE40D9"/>
    <w:rsid w:val="00BE4252"/>
    <w:rsid w:val="00BE4571"/>
    <w:rsid w:val="00BE45FB"/>
    <w:rsid w:val="00BE46B7"/>
    <w:rsid w:val="00BE4847"/>
    <w:rsid w:val="00BE48F9"/>
    <w:rsid w:val="00BE4BE0"/>
    <w:rsid w:val="00BE4D85"/>
    <w:rsid w:val="00BE4E0D"/>
    <w:rsid w:val="00BE4EB4"/>
    <w:rsid w:val="00BE5000"/>
    <w:rsid w:val="00BE540A"/>
    <w:rsid w:val="00BE551B"/>
    <w:rsid w:val="00BE5839"/>
    <w:rsid w:val="00BE5A43"/>
    <w:rsid w:val="00BE5AFF"/>
    <w:rsid w:val="00BE5C06"/>
    <w:rsid w:val="00BE5CC1"/>
    <w:rsid w:val="00BE60AD"/>
    <w:rsid w:val="00BE61E2"/>
    <w:rsid w:val="00BE6226"/>
    <w:rsid w:val="00BE6603"/>
    <w:rsid w:val="00BE66DA"/>
    <w:rsid w:val="00BE66DF"/>
    <w:rsid w:val="00BE66E9"/>
    <w:rsid w:val="00BE6865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86"/>
    <w:rsid w:val="00BF0584"/>
    <w:rsid w:val="00BF075F"/>
    <w:rsid w:val="00BF0980"/>
    <w:rsid w:val="00BF09B2"/>
    <w:rsid w:val="00BF09CF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1AC"/>
    <w:rsid w:val="00BF32CE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F4A"/>
    <w:rsid w:val="00BF533F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AE4"/>
    <w:rsid w:val="00BF6DE0"/>
    <w:rsid w:val="00BF6DF7"/>
    <w:rsid w:val="00BF6EB4"/>
    <w:rsid w:val="00BF6ECF"/>
    <w:rsid w:val="00BF6EE1"/>
    <w:rsid w:val="00BF718F"/>
    <w:rsid w:val="00BF7277"/>
    <w:rsid w:val="00BF72E2"/>
    <w:rsid w:val="00BF746B"/>
    <w:rsid w:val="00BF753E"/>
    <w:rsid w:val="00BF78B7"/>
    <w:rsid w:val="00BF79E3"/>
    <w:rsid w:val="00BF7D16"/>
    <w:rsid w:val="00BF7D2A"/>
    <w:rsid w:val="00BF7D48"/>
    <w:rsid w:val="00BF7D76"/>
    <w:rsid w:val="00BF7E1F"/>
    <w:rsid w:val="00BF7E71"/>
    <w:rsid w:val="00C000C4"/>
    <w:rsid w:val="00C001BA"/>
    <w:rsid w:val="00C002F5"/>
    <w:rsid w:val="00C0031A"/>
    <w:rsid w:val="00C0036B"/>
    <w:rsid w:val="00C005C0"/>
    <w:rsid w:val="00C0070C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9DA"/>
    <w:rsid w:val="00C01A39"/>
    <w:rsid w:val="00C01D34"/>
    <w:rsid w:val="00C01E2C"/>
    <w:rsid w:val="00C01E40"/>
    <w:rsid w:val="00C01EDA"/>
    <w:rsid w:val="00C01F4F"/>
    <w:rsid w:val="00C02113"/>
    <w:rsid w:val="00C02537"/>
    <w:rsid w:val="00C026F5"/>
    <w:rsid w:val="00C0278E"/>
    <w:rsid w:val="00C02879"/>
    <w:rsid w:val="00C02B27"/>
    <w:rsid w:val="00C02B6B"/>
    <w:rsid w:val="00C02D0C"/>
    <w:rsid w:val="00C02D10"/>
    <w:rsid w:val="00C02D93"/>
    <w:rsid w:val="00C02F9E"/>
    <w:rsid w:val="00C0305D"/>
    <w:rsid w:val="00C03095"/>
    <w:rsid w:val="00C0310C"/>
    <w:rsid w:val="00C0311D"/>
    <w:rsid w:val="00C03447"/>
    <w:rsid w:val="00C037EA"/>
    <w:rsid w:val="00C038A8"/>
    <w:rsid w:val="00C039E5"/>
    <w:rsid w:val="00C03A62"/>
    <w:rsid w:val="00C03B01"/>
    <w:rsid w:val="00C03BBB"/>
    <w:rsid w:val="00C03D2A"/>
    <w:rsid w:val="00C03E80"/>
    <w:rsid w:val="00C042D7"/>
    <w:rsid w:val="00C04364"/>
    <w:rsid w:val="00C04404"/>
    <w:rsid w:val="00C0459C"/>
    <w:rsid w:val="00C0481C"/>
    <w:rsid w:val="00C049A8"/>
    <w:rsid w:val="00C04BA5"/>
    <w:rsid w:val="00C04C31"/>
    <w:rsid w:val="00C04DD4"/>
    <w:rsid w:val="00C04DEF"/>
    <w:rsid w:val="00C04EC7"/>
    <w:rsid w:val="00C04F10"/>
    <w:rsid w:val="00C04FC4"/>
    <w:rsid w:val="00C05006"/>
    <w:rsid w:val="00C05018"/>
    <w:rsid w:val="00C0505E"/>
    <w:rsid w:val="00C050E0"/>
    <w:rsid w:val="00C050EC"/>
    <w:rsid w:val="00C05379"/>
    <w:rsid w:val="00C05405"/>
    <w:rsid w:val="00C0540D"/>
    <w:rsid w:val="00C054E9"/>
    <w:rsid w:val="00C056EF"/>
    <w:rsid w:val="00C05742"/>
    <w:rsid w:val="00C0576D"/>
    <w:rsid w:val="00C057B4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8EE"/>
    <w:rsid w:val="00C06C6F"/>
    <w:rsid w:val="00C06E67"/>
    <w:rsid w:val="00C06EEB"/>
    <w:rsid w:val="00C06F55"/>
    <w:rsid w:val="00C07223"/>
    <w:rsid w:val="00C07268"/>
    <w:rsid w:val="00C072A3"/>
    <w:rsid w:val="00C072D7"/>
    <w:rsid w:val="00C0749A"/>
    <w:rsid w:val="00C0751B"/>
    <w:rsid w:val="00C075E6"/>
    <w:rsid w:val="00C07618"/>
    <w:rsid w:val="00C078C6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C80"/>
    <w:rsid w:val="00C10DC0"/>
    <w:rsid w:val="00C10F20"/>
    <w:rsid w:val="00C111FA"/>
    <w:rsid w:val="00C1166B"/>
    <w:rsid w:val="00C117D4"/>
    <w:rsid w:val="00C1180A"/>
    <w:rsid w:val="00C119A3"/>
    <w:rsid w:val="00C11CAF"/>
    <w:rsid w:val="00C11D11"/>
    <w:rsid w:val="00C11E7C"/>
    <w:rsid w:val="00C11FE3"/>
    <w:rsid w:val="00C120D0"/>
    <w:rsid w:val="00C1252F"/>
    <w:rsid w:val="00C126A8"/>
    <w:rsid w:val="00C12760"/>
    <w:rsid w:val="00C12A2D"/>
    <w:rsid w:val="00C12A35"/>
    <w:rsid w:val="00C12B89"/>
    <w:rsid w:val="00C12DEB"/>
    <w:rsid w:val="00C12F66"/>
    <w:rsid w:val="00C13250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5E1B"/>
    <w:rsid w:val="00C16068"/>
    <w:rsid w:val="00C160AF"/>
    <w:rsid w:val="00C16196"/>
    <w:rsid w:val="00C161A9"/>
    <w:rsid w:val="00C162C2"/>
    <w:rsid w:val="00C1653C"/>
    <w:rsid w:val="00C167C8"/>
    <w:rsid w:val="00C167DD"/>
    <w:rsid w:val="00C16B72"/>
    <w:rsid w:val="00C16D0C"/>
    <w:rsid w:val="00C16F8E"/>
    <w:rsid w:val="00C17019"/>
    <w:rsid w:val="00C1701B"/>
    <w:rsid w:val="00C17293"/>
    <w:rsid w:val="00C172A7"/>
    <w:rsid w:val="00C172CC"/>
    <w:rsid w:val="00C173FE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C30"/>
    <w:rsid w:val="00C17ECD"/>
    <w:rsid w:val="00C17F15"/>
    <w:rsid w:val="00C17F35"/>
    <w:rsid w:val="00C200F4"/>
    <w:rsid w:val="00C20413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EB"/>
    <w:rsid w:val="00C2181B"/>
    <w:rsid w:val="00C218AD"/>
    <w:rsid w:val="00C218BF"/>
    <w:rsid w:val="00C2191D"/>
    <w:rsid w:val="00C21A30"/>
    <w:rsid w:val="00C21A69"/>
    <w:rsid w:val="00C21CB3"/>
    <w:rsid w:val="00C21D5F"/>
    <w:rsid w:val="00C21E7F"/>
    <w:rsid w:val="00C221BF"/>
    <w:rsid w:val="00C2235F"/>
    <w:rsid w:val="00C2243C"/>
    <w:rsid w:val="00C2258B"/>
    <w:rsid w:val="00C2259C"/>
    <w:rsid w:val="00C22947"/>
    <w:rsid w:val="00C2299C"/>
    <w:rsid w:val="00C22B78"/>
    <w:rsid w:val="00C22C25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2FB"/>
    <w:rsid w:val="00C263F2"/>
    <w:rsid w:val="00C265AF"/>
    <w:rsid w:val="00C265F4"/>
    <w:rsid w:val="00C268A3"/>
    <w:rsid w:val="00C268E5"/>
    <w:rsid w:val="00C26B9E"/>
    <w:rsid w:val="00C26C4A"/>
    <w:rsid w:val="00C26D44"/>
    <w:rsid w:val="00C26DE2"/>
    <w:rsid w:val="00C26F16"/>
    <w:rsid w:val="00C27095"/>
    <w:rsid w:val="00C271AC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DDD"/>
    <w:rsid w:val="00C3117F"/>
    <w:rsid w:val="00C3122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F4C"/>
    <w:rsid w:val="00C32084"/>
    <w:rsid w:val="00C32731"/>
    <w:rsid w:val="00C32BBB"/>
    <w:rsid w:val="00C32C76"/>
    <w:rsid w:val="00C32DC2"/>
    <w:rsid w:val="00C33014"/>
    <w:rsid w:val="00C3308C"/>
    <w:rsid w:val="00C333F3"/>
    <w:rsid w:val="00C3367B"/>
    <w:rsid w:val="00C3371E"/>
    <w:rsid w:val="00C33890"/>
    <w:rsid w:val="00C33CE6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5C05"/>
    <w:rsid w:val="00C361A9"/>
    <w:rsid w:val="00C361F6"/>
    <w:rsid w:val="00C3625C"/>
    <w:rsid w:val="00C3628B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205"/>
    <w:rsid w:val="00C3747A"/>
    <w:rsid w:val="00C37587"/>
    <w:rsid w:val="00C375BB"/>
    <w:rsid w:val="00C377A5"/>
    <w:rsid w:val="00C37865"/>
    <w:rsid w:val="00C37888"/>
    <w:rsid w:val="00C37A43"/>
    <w:rsid w:val="00C37BB3"/>
    <w:rsid w:val="00C37CAF"/>
    <w:rsid w:val="00C37DB4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729"/>
    <w:rsid w:val="00C407FD"/>
    <w:rsid w:val="00C40868"/>
    <w:rsid w:val="00C40BE7"/>
    <w:rsid w:val="00C40C5E"/>
    <w:rsid w:val="00C40CAF"/>
    <w:rsid w:val="00C40DBF"/>
    <w:rsid w:val="00C41126"/>
    <w:rsid w:val="00C41161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E79"/>
    <w:rsid w:val="00C44F60"/>
    <w:rsid w:val="00C4508A"/>
    <w:rsid w:val="00C45144"/>
    <w:rsid w:val="00C45188"/>
    <w:rsid w:val="00C4521E"/>
    <w:rsid w:val="00C4545D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62"/>
    <w:rsid w:val="00C46EE3"/>
    <w:rsid w:val="00C4723E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CCC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C6C"/>
    <w:rsid w:val="00C51C9D"/>
    <w:rsid w:val="00C51EC1"/>
    <w:rsid w:val="00C51FE2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253"/>
    <w:rsid w:val="00C53345"/>
    <w:rsid w:val="00C53378"/>
    <w:rsid w:val="00C534B7"/>
    <w:rsid w:val="00C5381D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CAC"/>
    <w:rsid w:val="00C54D2B"/>
    <w:rsid w:val="00C554A0"/>
    <w:rsid w:val="00C55580"/>
    <w:rsid w:val="00C55804"/>
    <w:rsid w:val="00C558EC"/>
    <w:rsid w:val="00C55902"/>
    <w:rsid w:val="00C55ECC"/>
    <w:rsid w:val="00C56108"/>
    <w:rsid w:val="00C5614C"/>
    <w:rsid w:val="00C56216"/>
    <w:rsid w:val="00C5635B"/>
    <w:rsid w:val="00C563F7"/>
    <w:rsid w:val="00C5646D"/>
    <w:rsid w:val="00C564A3"/>
    <w:rsid w:val="00C56563"/>
    <w:rsid w:val="00C567C2"/>
    <w:rsid w:val="00C5688F"/>
    <w:rsid w:val="00C56E3C"/>
    <w:rsid w:val="00C57170"/>
    <w:rsid w:val="00C57247"/>
    <w:rsid w:val="00C57329"/>
    <w:rsid w:val="00C57333"/>
    <w:rsid w:val="00C5747E"/>
    <w:rsid w:val="00C574B5"/>
    <w:rsid w:val="00C57890"/>
    <w:rsid w:val="00C57957"/>
    <w:rsid w:val="00C5795F"/>
    <w:rsid w:val="00C57BA0"/>
    <w:rsid w:val="00C57BDF"/>
    <w:rsid w:val="00C57C0E"/>
    <w:rsid w:val="00C57CDC"/>
    <w:rsid w:val="00C57CDE"/>
    <w:rsid w:val="00C57FEB"/>
    <w:rsid w:val="00C6018F"/>
    <w:rsid w:val="00C608A9"/>
    <w:rsid w:val="00C608AE"/>
    <w:rsid w:val="00C608F6"/>
    <w:rsid w:val="00C60A4D"/>
    <w:rsid w:val="00C60BB1"/>
    <w:rsid w:val="00C60C41"/>
    <w:rsid w:val="00C60CFF"/>
    <w:rsid w:val="00C61000"/>
    <w:rsid w:val="00C61377"/>
    <w:rsid w:val="00C61442"/>
    <w:rsid w:val="00C616F1"/>
    <w:rsid w:val="00C6173D"/>
    <w:rsid w:val="00C61881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3"/>
    <w:rsid w:val="00C6235C"/>
    <w:rsid w:val="00C62891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19F"/>
    <w:rsid w:val="00C643CD"/>
    <w:rsid w:val="00C646A1"/>
    <w:rsid w:val="00C646CE"/>
    <w:rsid w:val="00C6489E"/>
    <w:rsid w:val="00C64965"/>
    <w:rsid w:val="00C64B41"/>
    <w:rsid w:val="00C64D79"/>
    <w:rsid w:val="00C64DF1"/>
    <w:rsid w:val="00C64ED6"/>
    <w:rsid w:val="00C64F8F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C3"/>
    <w:rsid w:val="00C65F00"/>
    <w:rsid w:val="00C6615E"/>
    <w:rsid w:val="00C662A8"/>
    <w:rsid w:val="00C66344"/>
    <w:rsid w:val="00C663B4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B7"/>
    <w:rsid w:val="00C671D2"/>
    <w:rsid w:val="00C67218"/>
    <w:rsid w:val="00C677E1"/>
    <w:rsid w:val="00C679CE"/>
    <w:rsid w:val="00C67B97"/>
    <w:rsid w:val="00C67D88"/>
    <w:rsid w:val="00C67E52"/>
    <w:rsid w:val="00C67F0D"/>
    <w:rsid w:val="00C7005A"/>
    <w:rsid w:val="00C700BE"/>
    <w:rsid w:val="00C7012D"/>
    <w:rsid w:val="00C70159"/>
    <w:rsid w:val="00C701EA"/>
    <w:rsid w:val="00C703A3"/>
    <w:rsid w:val="00C704F1"/>
    <w:rsid w:val="00C70501"/>
    <w:rsid w:val="00C708F4"/>
    <w:rsid w:val="00C70B67"/>
    <w:rsid w:val="00C70C5C"/>
    <w:rsid w:val="00C70CCC"/>
    <w:rsid w:val="00C70E17"/>
    <w:rsid w:val="00C70E2F"/>
    <w:rsid w:val="00C70E6B"/>
    <w:rsid w:val="00C70FEF"/>
    <w:rsid w:val="00C710F3"/>
    <w:rsid w:val="00C711F0"/>
    <w:rsid w:val="00C71208"/>
    <w:rsid w:val="00C713D0"/>
    <w:rsid w:val="00C71446"/>
    <w:rsid w:val="00C714CB"/>
    <w:rsid w:val="00C715C4"/>
    <w:rsid w:val="00C715F7"/>
    <w:rsid w:val="00C718A9"/>
    <w:rsid w:val="00C71945"/>
    <w:rsid w:val="00C71AC0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542"/>
    <w:rsid w:val="00C76565"/>
    <w:rsid w:val="00C766A2"/>
    <w:rsid w:val="00C7676B"/>
    <w:rsid w:val="00C76920"/>
    <w:rsid w:val="00C769E9"/>
    <w:rsid w:val="00C76B5E"/>
    <w:rsid w:val="00C76C2B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A72"/>
    <w:rsid w:val="00C77A7C"/>
    <w:rsid w:val="00C77BF8"/>
    <w:rsid w:val="00C77CBA"/>
    <w:rsid w:val="00C77E53"/>
    <w:rsid w:val="00C80041"/>
    <w:rsid w:val="00C800FA"/>
    <w:rsid w:val="00C801DD"/>
    <w:rsid w:val="00C803AF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34"/>
    <w:rsid w:val="00C83798"/>
    <w:rsid w:val="00C838C0"/>
    <w:rsid w:val="00C838DE"/>
    <w:rsid w:val="00C83ACA"/>
    <w:rsid w:val="00C83C59"/>
    <w:rsid w:val="00C83E8C"/>
    <w:rsid w:val="00C83ECA"/>
    <w:rsid w:val="00C83EED"/>
    <w:rsid w:val="00C84793"/>
    <w:rsid w:val="00C849F0"/>
    <w:rsid w:val="00C84E9C"/>
    <w:rsid w:val="00C84F2A"/>
    <w:rsid w:val="00C8522E"/>
    <w:rsid w:val="00C852B7"/>
    <w:rsid w:val="00C85401"/>
    <w:rsid w:val="00C85425"/>
    <w:rsid w:val="00C855CD"/>
    <w:rsid w:val="00C856A4"/>
    <w:rsid w:val="00C858C7"/>
    <w:rsid w:val="00C859D0"/>
    <w:rsid w:val="00C85AD4"/>
    <w:rsid w:val="00C85C96"/>
    <w:rsid w:val="00C85E07"/>
    <w:rsid w:val="00C85FB0"/>
    <w:rsid w:val="00C8601B"/>
    <w:rsid w:val="00C86063"/>
    <w:rsid w:val="00C860D9"/>
    <w:rsid w:val="00C8614D"/>
    <w:rsid w:val="00C8618E"/>
    <w:rsid w:val="00C861C2"/>
    <w:rsid w:val="00C8638B"/>
    <w:rsid w:val="00C863B3"/>
    <w:rsid w:val="00C864F2"/>
    <w:rsid w:val="00C86537"/>
    <w:rsid w:val="00C865A1"/>
    <w:rsid w:val="00C868E1"/>
    <w:rsid w:val="00C869D4"/>
    <w:rsid w:val="00C86AC2"/>
    <w:rsid w:val="00C86B92"/>
    <w:rsid w:val="00C86CCC"/>
    <w:rsid w:val="00C86D6C"/>
    <w:rsid w:val="00C86D79"/>
    <w:rsid w:val="00C86E28"/>
    <w:rsid w:val="00C86EA3"/>
    <w:rsid w:val="00C8717E"/>
    <w:rsid w:val="00C87381"/>
    <w:rsid w:val="00C8789A"/>
    <w:rsid w:val="00C87971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EC7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5D3"/>
    <w:rsid w:val="00C927BD"/>
    <w:rsid w:val="00C927EC"/>
    <w:rsid w:val="00C92888"/>
    <w:rsid w:val="00C928B6"/>
    <w:rsid w:val="00C92B96"/>
    <w:rsid w:val="00C92B9A"/>
    <w:rsid w:val="00C92D43"/>
    <w:rsid w:val="00C92FAB"/>
    <w:rsid w:val="00C93086"/>
    <w:rsid w:val="00C930F5"/>
    <w:rsid w:val="00C930F9"/>
    <w:rsid w:val="00C9313D"/>
    <w:rsid w:val="00C9316F"/>
    <w:rsid w:val="00C9328D"/>
    <w:rsid w:val="00C933B6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FF5"/>
    <w:rsid w:val="00C96251"/>
    <w:rsid w:val="00C96285"/>
    <w:rsid w:val="00C964A6"/>
    <w:rsid w:val="00C96636"/>
    <w:rsid w:val="00C967EC"/>
    <w:rsid w:val="00C96A29"/>
    <w:rsid w:val="00C96A84"/>
    <w:rsid w:val="00C96BFC"/>
    <w:rsid w:val="00C96DD4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D36"/>
    <w:rsid w:val="00C97F03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A0C"/>
    <w:rsid w:val="00CA1BF0"/>
    <w:rsid w:val="00CA1E2C"/>
    <w:rsid w:val="00CA20D9"/>
    <w:rsid w:val="00CA226D"/>
    <w:rsid w:val="00CA2615"/>
    <w:rsid w:val="00CA271F"/>
    <w:rsid w:val="00CA28E4"/>
    <w:rsid w:val="00CA2B70"/>
    <w:rsid w:val="00CA2CB9"/>
    <w:rsid w:val="00CA2CD3"/>
    <w:rsid w:val="00CA2E62"/>
    <w:rsid w:val="00CA2E6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9CA"/>
    <w:rsid w:val="00CA4B9C"/>
    <w:rsid w:val="00CA4C91"/>
    <w:rsid w:val="00CA4E2C"/>
    <w:rsid w:val="00CA4E9B"/>
    <w:rsid w:val="00CA505F"/>
    <w:rsid w:val="00CA50D5"/>
    <w:rsid w:val="00CA52EF"/>
    <w:rsid w:val="00CA531F"/>
    <w:rsid w:val="00CA5353"/>
    <w:rsid w:val="00CA5354"/>
    <w:rsid w:val="00CA5554"/>
    <w:rsid w:val="00CA558A"/>
    <w:rsid w:val="00CA5697"/>
    <w:rsid w:val="00CA56D8"/>
    <w:rsid w:val="00CA593F"/>
    <w:rsid w:val="00CA5944"/>
    <w:rsid w:val="00CA595C"/>
    <w:rsid w:val="00CA5B6A"/>
    <w:rsid w:val="00CA5C13"/>
    <w:rsid w:val="00CA5D2B"/>
    <w:rsid w:val="00CA5D3F"/>
    <w:rsid w:val="00CA5EC4"/>
    <w:rsid w:val="00CA5F3E"/>
    <w:rsid w:val="00CA6089"/>
    <w:rsid w:val="00CA61A1"/>
    <w:rsid w:val="00CA61DB"/>
    <w:rsid w:val="00CA62CE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702"/>
    <w:rsid w:val="00CA7946"/>
    <w:rsid w:val="00CA7A01"/>
    <w:rsid w:val="00CA7CFD"/>
    <w:rsid w:val="00CA7D02"/>
    <w:rsid w:val="00CA7D1D"/>
    <w:rsid w:val="00CA7D2B"/>
    <w:rsid w:val="00CA7D8E"/>
    <w:rsid w:val="00CA7D95"/>
    <w:rsid w:val="00CA7E1A"/>
    <w:rsid w:val="00CA7F82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ECF"/>
    <w:rsid w:val="00CB0F98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AF2"/>
    <w:rsid w:val="00CB3BED"/>
    <w:rsid w:val="00CB3C30"/>
    <w:rsid w:val="00CB3E59"/>
    <w:rsid w:val="00CB3FD7"/>
    <w:rsid w:val="00CB4148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798"/>
    <w:rsid w:val="00CB5C80"/>
    <w:rsid w:val="00CB5CAA"/>
    <w:rsid w:val="00CB5F06"/>
    <w:rsid w:val="00CB5FF9"/>
    <w:rsid w:val="00CB615B"/>
    <w:rsid w:val="00CB61CD"/>
    <w:rsid w:val="00CB640F"/>
    <w:rsid w:val="00CB661E"/>
    <w:rsid w:val="00CB6653"/>
    <w:rsid w:val="00CB683E"/>
    <w:rsid w:val="00CB69CD"/>
    <w:rsid w:val="00CB69DF"/>
    <w:rsid w:val="00CB6A15"/>
    <w:rsid w:val="00CB6A86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5"/>
    <w:rsid w:val="00CB7833"/>
    <w:rsid w:val="00CB79E4"/>
    <w:rsid w:val="00CB7BDB"/>
    <w:rsid w:val="00CB7D5F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4A"/>
    <w:rsid w:val="00CC0D6D"/>
    <w:rsid w:val="00CC0E63"/>
    <w:rsid w:val="00CC0F54"/>
    <w:rsid w:val="00CC0FB0"/>
    <w:rsid w:val="00CC1353"/>
    <w:rsid w:val="00CC1355"/>
    <w:rsid w:val="00CC1391"/>
    <w:rsid w:val="00CC13E5"/>
    <w:rsid w:val="00CC149A"/>
    <w:rsid w:val="00CC14B8"/>
    <w:rsid w:val="00CC15E6"/>
    <w:rsid w:val="00CC16EF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8B8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408"/>
    <w:rsid w:val="00CC45F7"/>
    <w:rsid w:val="00CC460E"/>
    <w:rsid w:val="00CC4AAA"/>
    <w:rsid w:val="00CC4AF9"/>
    <w:rsid w:val="00CC4BDF"/>
    <w:rsid w:val="00CC4EBF"/>
    <w:rsid w:val="00CC54E8"/>
    <w:rsid w:val="00CC5547"/>
    <w:rsid w:val="00CC59C5"/>
    <w:rsid w:val="00CC5AB3"/>
    <w:rsid w:val="00CC5D0E"/>
    <w:rsid w:val="00CC5DB6"/>
    <w:rsid w:val="00CC5EF9"/>
    <w:rsid w:val="00CC5F55"/>
    <w:rsid w:val="00CC6157"/>
    <w:rsid w:val="00CC6188"/>
    <w:rsid w:val="00CC634E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6D"/>
    <w:rsid w:val="00CC7DDD"/>
    <w:rsid w:val="00CC7EBF"/>
    <w:rsid w:val="00CD0005"/>
    <w:rsid w:val="00CD001E"/>
    <w:rsid w:val="00CD0393"/>
    <w:rsid w:val="00CD03A7"/>
    <w:rsid w:val="00CD03C3"/>
    <w:rsid w:val="00CD0434"/>
    <w:rsid w:val="00CD054B"/>
    <w:rsid w:val="00CD07E8"/>
    <w:rsid w:val="00CD0A02"/>
    <w:rsid w:val="00CD0A94"/>
    <w:rsid w:val="00CD0CD6"/>
    <w:rsid w:val="00CD0E70"/>
    <w:rsid w:val="00CD0E72"/>
    <w:rsid w:val="00CD0EA8"/>
    <w:rsid w:val="00CD1164"/>
    <w:rsid w:val="00CD1174"/>
    <w:rsid w:val="00CD1197"/>
    <w:rsid w:val="00CD1264"/>
    <w:rsid w:val="00CD1283"/>
    <w:rsid w:val="00CD1470"/>
    <w:rsid w:val="00CD159D"/>
    <w:rsid w:val="00CD17C9"/>
    <w:rsid w:val="00CD19E8"/>
    <w:rsid w:val="00CD1A36"/>
    <w:rsid w:val="00CD1AFA"/>
    <w:rsid w:val="00CD1BB8"/>
    <w:rsid w:val="00CD1BE2"/>
    <w:rsid w:val="00CD1E94"/>
    <w:rsid w:val="00CD1F04"/>
    <w:rsid w:val="00CD242E"/>
    <w:rsid w:val="00CD2542"/>
    <w:rsid w:val="00CD27A6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B2"/>
    <w:rsid w:val="00CD46E7"/>
    <w:rsid w:val="00CD46E9"/>
    <w:rsid w:val="00CD4913"/>
    <w:rsid w:val="00CD49C1"/>
    <w:rsid w:val="00CD4ADD"/>
    <w:rsid w:val="00CD4D87"/>
    <w:rsid w:val="00CD50D9"/>
    <w:rsid w:val="00CD517F"/>
    <w:rsid w:val="00CD5290"/>
    <w:rsid w:val="00CD52FC"/>
    <w:rsid w:val="00CD5316"/>
    <w:rsid w:val="00CD5437"/>
    <w:rsid w:val="00CD5611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5FEF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557"/>
    <w:rsid w:val="00CD757C"/>
    <w:rsid w:val="00CD75B7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0F90"/>
    <w:rsid w:val="00CE1589"/>
    <w:rsid w:val="00CE1680"/>
    <w:rsid w:val="00CE16C4"/>
    <w:rsid w:val="00CE16EF"/>
    <w:rsid w:val="00CE1920"/>
    <w:rsid w:val="00CE194D"/>
    <w:rsid w:val="00CE1A25"/>
    <w:rsid w:val="00CE1B9E"/>
    <w:rsid w:val="00CE1E08"/>
    <w:rsid w:val="00CE1E22"/>
    <w:rsid w:val="00CE1E58"/>
    <w:rsid w:val="00CE1ECF"/>
    <w:rsid w:val="00CE1EE1"/>
    <w:rsid w:val="00CE21BF"/>
    <w:rsid w:val="00CE22F3"/>
    <w:rsid w:val="00CE2413"/>
    <w:rsid w:val="00CE266D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A15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D39"/>
    <w:rsid w:val="00CE4EE0"/>
    <w:rsid w:val="00CE4F43"/>
    <w:rsid w:val="00CE4F6F"/>
    <w:rsid w:val="00CE4F89"/>
    <w:rsid w:val="00CE51A3"/>
    <w:rsid w:val="00CE51CF"/>
    <w:rsid w:val="00CE53A4"/>
    <w:rsid w:val="00CE54F8"/>
    <w:rsid w:val="00CE5819"/>
    <w:rsid w:val="00CE58FD"/>
    <w:rsid w:val="00CE5B00"/>
    <w:rsid w:val="00CE5BB9"/>
    <w:rsid w:val="00CE5D46"/>
    <w:rsid w:val="00CE5F0D"/>
    <w:rsid w:val="00CE6224"/>
    <w:rsid w:val="00CE647B"/>
    <w:rsid w:val="00CE64DC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CB4"/>
    <w:rsid w:val="00CF0D99"/>
    <w:rsid w:val="00CF0DB0"/>
    <w:rsid w:val="00CF0DD1"/>
    <w:rsid w:val="00CF0FD6"/>
    <w:rsid w:val="00CF104D"/>
    <w:rsid w:val="00CF1082"/>
    <w:rsid w:val="00CF117B"/>
    <w:rsid w:val="00CF1302"/>
    <w:rsid w:val="00CF13AF"/>
    <w:rsid w:val="00CF1802"/>
    <w:rsid w:val="00CF1857"/>
    <w:rsid w:val="00CF1907"/>
    <w:rsid w:val="00CF1A4A"/>
    <w:rsid w:val="00CF1C65"/>
    <w:rsid w:val="00CF1FEA"/>
    <w:rsid w:val="00CF20C8"/>
    <w:rsid w:val="00CF2343"/>
    <w:rsid w:val="00CF23A8"/>
    <w:rsid w:val="00CF25CE"/>
    <w:rsid w:val="00CF2B31"/>
    <w:rsid w:val="00CF2BA0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59C"/>
    <w:rsid w:val="00CF4633"/>
    <w:rsid w:val="00CF46A7"/>
    <w:rsid w:val="00CF4A93"/>
    <w:rsid w:val="00CF4E5B"/>
    <w:rsid w:val="00CF4ECE"/>
    <w:rsid w:val="00CF5009"/>
    <w:rsid w:val="00CF5067"/>
    <w:rsid w:val="00CF5355"/>
    <w:rsid w:val="00CF538F"/>
    <w:rsid w:val="00CF54E2"/>
    <w:rsid w:val="00CF563D"/>
    <w:rsid w:val="00CF58F2"/>
    <w:rsid w:val="00CF5995"/>
    <w:rsid w:val="00CF5A87"/>
    <w:rsid w:val="00CF5AA2"/>
    <w:rsid w:val="00CF5BA6"/>
    <w:rsid w:val="00CF5ECC"/>
    <w:rsid w:val="00CF5F57"/>
    <w:rsid w:val="00CF60EA"/>
    <w:rsid w:val="00CF6160"/>
    <w:rsid w:val="00CF61D6"/>
    <w:rsid w:val="00CF6230"/>
    <w:rsid w:val="00CF6359"/>
    <w:rsid w:val="00CF6499"/>
    <w:rsid w:val="00CF66AF"/>
    <w:rsid w:val="00CF66B6"/>
    <w:rsid w:val="00CF678F"/>
    <w:rsid w:val="00CF68A8"/>
    <w:rsid w:val="00CF6AE9"/>
    <w:rsid w:val="00CF6AF5"/>
    <w:rsid w:val="00CF6C07"/>
    <w:rsid w:val="00CF7104"/>
    <w:rsid w:val="00CF71A9"/>
    <w:rsid w:val="00CF7222"/>
    <w:rsid w:val="00CF727F"/>
    <w:rsid w:val="00CF73CD"/>
    <w:rsid w:val="00CF75CB"/>
    <w:rsid w:val="00CF7987"/>
    <w:rsid w:val="00CF7A31"/>
    <w:rsid w:val="00CF7CE5"/>
    <w:rsid w:val="00CF7DE8"/>
    <w:rsid w:val="00CF7E5D"/>
    <w:rsid w:val="00CF7FD4"/>
    <w:rsid w:val="00D00121"/>
    <w:rsid w:val="00D00332"/>
    <w:rsid w:val="00D00358"/>
    <w:rsid w:val="00D0036B"/>
    <w:rsid w:val="00D0055F"/>
    <w:rsid w:val="00D005A6"/>
    <w:rsid w:val="00D006C2"/>
    <w:rsid w:val="00D006DE"/>
    <w:rsid w:val="00D007D0"/>
    <w:rsid w:val="00D007F7"/>
    <w:rsid w:val="00D0097B"/>
    <w:rsid w:val="00D009B8"/>
    <w:rsid w:val="00D00A8D"/>
    <w:rsid w:val="00D00CE2"/>
    <w:rsid w:val="00D00D73"/>
    <w:rsid w:val="00D00F38"/>
    <w:rsid w:val="00D011A1"/>
    <w:rsid w:val="00D011AF"/>
    <w:rsid w:val="00D0121F"/>
    <w:rsid w:val="00D01378"/>
    <w:rsid w:val="00D01450"/>
    <w:rsid w:val="00D0156E"/>
    <w:rsid w:val="00D0157E"/>
    <w:rsid w:val="00D01B09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873"/>
    <w:rsid w:val="00D02923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AD2"/>
    <w:rsid w:val="00D04BF9"/>
    <w:rsid w:val="00D04DAC"/>
    <w:rsid w:val="00D04EFB"/>
    <w:rsid w:val="00D0519F"/>
    <w:rsid w:val="00D051DB"/>
    <w:rsid w:val="00D0521A"/>
    <w:rsid w:val="00D05263"/>
    <w:rsid w:val="00D05323"/>
    <w:rsid w:val="00D05635"/>
    <w:rsid w:val="00D05767"/>
    <w:rsid w:val="00D05A82"/>
    <w:rsid w:val="00D05BBD"/>
    <w:rsid w:val="00D05C82"/>
    <w:rsid w:val="00D05CE3"/>
    <w:rsid w:val="00D06202"/>
    <w:rsid w:val="00D06240"/>
    <w:rsid w:val="00D0632F"/>
    <w:rsid w:val="00D063F8"/>
    <w:rsid w:val="00D06417"/>
    <w:rsid w:val="00D06528"/>
    <w:rsid w:val="00D0657B"/>
    <w:rsid w:val="00D065F0"/>
    <w:rsid w:val="00D06777"/>
    <w:rsid w:val="00D0682A"/>
    <w:rsid w:val="00D0685D"/>
    <w:rsid w:val="00D06862"/>
    <w:rsid w:val="00D06982"/>
    <w:rsid w:val="00D069F5"/>
    <w:rsid w:val="00D06C13"/>
    <w:rsid w:val="00D06D13"/>
    <w:rsid w:val="00D06DC2"/>
    <w:rsid w:val="00D06EB1"/>
    <w:rsid w:val="00D06F45"/>
    <w:rsid w:val="00D0707A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D3"/>
    <w:rsid w:val="00D07959"/>
    <w:rsid w:val="00D0797F"/>
    <w:rsid w:val="00D079B7"/>
    <w:rsid w:val="00D07D35"/>
    <w:rsid w:val="00D07DF9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C01"/>
    <w:rsid w:val="00D11DE6"/>
    <w:rsid w:val="00D11DF2"/>
    <w:rsid w:val="00D11E21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208"/>
    <w:rsid w:val="00D1354D"/>
    <w:rsid w:val="00D1377B"/>
    <w:rsid w:val="00D13793"/>
    <w:rsid w:val="00D137C7"/>
    <w:rsid w:val="00D1388D"/>
    <w:rsid w:val="00D138FE"/>
    <w:rsid w:val="00D13BE0"/>
    <w:rsid w:val="00D13E1E"/>
    <w:rsid w:val="00D13EDF"/>
    <w:rsid w:val="00D13F1A"/>
    <w:rsid w:val="00D1403F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83"/>
    <w:rsid w:val="00D16894"/>
    <w:rsid w:val="00D168C5"/>
    <w:rsid w:val="00D169E1"/>
    <w:rsid w:val="00D169EE"/>
    <w:rsid w:val="00D16A5C"/>
    <w:rsid w:val="00D16A9D"/>
    <w:rsid w:val="00D16B3E"/>
    <w:rsid w:val="00D16B42"/>
    <w:rsid w:val="00D16BDB"/>
    <w:rsid w:val="00D16CA7"/>
    <w:rsid w:val="00D16E4C"/>
    <w:rsid w:val="00D16E64"/>
    <w:rsid w:val="00D17032"/>
    <w:rsid w:val="00D17040"/>
    <w:rsid w:val="00D17215"/>
    <w:rsid w:val="00D173A4"/>
    <w:rsid w:val="00D17570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981"/>
    <w:rsid w:val="00D209D0"/>
    <w:rsid w:val="00D20AEB"/>
    <w:rsid w:val="00D20D56"/>
    <w:rsid w:val="00D20DEE"/>
    <w:rsid w:val="00D21003"/>
    <w:rsid w:val="00D211FA"/>
    <w:rsid w:val="00D2131D"/>
    <w:rsid w:val="00D213A6"/>
    <w:rsid w:val="00D216C5"/>
    <w:rsid w:val="00D218CD"/>
    <w:rsid w:val="00D21B11"/>
    <w:rsid w:val="00D21D43"/>
    <w:rsid w:val="00D21E06"/>
    <w:rsid w:val="00D2241B"/>
    <w:rsid w:val="00D224D9"/>
    <w:rsid w:val="00D227C7"/>
    <w:rsid w:val="00D22C11"/>
    <w:rsid w:val="00D22E67"/>
    <w:rsid w:val="00D22E87"/>
    <w:rsid w:val="00D22E93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4D9"/>
    <w:rsid w:val="00D25529"/>
    <w:rsid w:val="00D25586"/>
    <w:rsid w:val="00D255AA"/>
    <w:rsid w:val="00D2560F"/>
    <w:rsid w:val="00D25662"/>
    <w:rsid w:val="00D2581D"/>
    <w:rsid w:val="00D258F8"/>
    <w:rsid w:val="00D25AAC"/>
    <w:rsid w:val="00D25C0B"/>
    <w:rsid w:val="00D25C54"/>
    <w:rsid w:val="00D25D4C"/>
    <w:rsid w:val="00D25FAF"/>
    <w:rsid w:val="00D2603D"/>
    <w:rsid w:val="00D260D5"/>
    <w:rsid w:val="00D26130"/>
    <w:rsid w:val="00D26263"/>
    <w:rsid w:val="00D26302"/>
    <w:rsid w:val="00D26425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669"/>
    <w:rsid w:val="00D27731"/>
    <w:rsid w:val="00D27792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48B"/>
    <w:rsid w:val="00D31505"/>
    <w:rsid w:val="00D3163E"/>
    <w:rsid w:val="00D319AC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53E"/>
    <w:rsid w:val="00D34702"/>
    <w:rsid w:val="00D34740"/>
    <w:rsid w:val="00D34782"/>
    <w:rsid w:val="00D3486E"/>
    <w:rsid w:val="00D3489A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52"/>
    <w:rsid w:val="00D35859"/>
    <w:rsid w:val="00D359C3"/>
    <w:rsid w:val="00D35B10"/>
    <w:rsid w:val="00D35FBB"/>
    <w:rsid w:val="00D35FE9"/>
    <w:rsid w:val="00D3613B"/>
    <w:rsid w:val="00D3617C"/>
    <w:rsid w:val="00D361ED"/>
    <w:rsid w:val="00D36443"/>
    <w:rsid w:val="00D36596"/>
    <w:rsid w:val="00D36781"/>
    <w:rsid w:val="00D369D1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029"/>
    <w:rsid w:val="00D4046E"/>
    <w:rsid w:val="00D404BC"/>
    <w:rsid w:val="00D406D7"/>
    <w:rsid w:val="00D409B2"/>
    <w:rsid w:val="00D409CF"/>
    <w:rsid w:val="00D409D8"/>
    <w:rsid w:val="00D40DCE"/>
    <w:rsid w:val="00D40F4D"/>
    <w:rsid w:val="00D4120B"/>
    <w:rsid w:val="00D41468"/>
    <w:rsid w:val="00D415EA"/>
    <w:rsid w:val="00D41714"/>
    <w:rsid w:val="00D418AC"/>
    <w:rsid w:val="00D41A6F"/>
    <w:rsid w:val="00D41AD2"/>
    <w:rsid w:val="00D41ADA"/>
    <w:rsid w:val="00D41B63"/>
    <w:rsid w:val="00D41B98"/>
    <w:rsid w:val="00D41CC1"/>
    <w:rsid w:val="00D41E36"/>
    <w:rsid w:val="00D41FFF"/>
    <w:rsid w:val="00D4201C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D2E"/>
    <w:rsid w:val="00D44042"/>
    <w:rsid w:val="00D4411D"/>
    <w:rsid w:val="00D44154"/>
    <w:rsid w:val="00D44338"/>
    <w:rsid w:val="00D4434B"/>
    <w:rsid w:val="00D4435D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4F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A29"/>
    <w:rsid w:val="00D46B84"/>
    <w:rsid w:val="00D46BBA"/>
    <w:rsid w:val="00D46D6C"/>
    <w:rsid w:val="00D46E11"/>
    <w:rsid w:val="00D46F71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47E7D"/>
    <w:rsid w:val="00D502AB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70"/>
    <w:rsid w:val="00D51304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45"/>
    <w:rsid w:val="00D51FBA"/>
    <w:rsid w:val="00D5212E"/>
    <w:rsid w:val="00D521C5"/>
    <w:rsid w:val="00D523D8"/>
    <w:rsid w:val="00D5270D"/>
    <w:rsid w:val="00D52949"/>
    <w:rsid w:val="00D52A8E"/>
    <w:rsid w:val="00D52CD6"/>
    <w:rsid w:val="00D52DAC"/>
    <w:rsid w:val="00D52E31"/>
    <w:rsid w:val="00D52EE4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2C7"/>
    <w:rsid w:val="00D54448"/>
    <w:rsid w:val="00D54479"/>
    <w:rsid w:val="00D54480"/>
    <w:rsid w:val="00D544A9"/>
    <w:rsid w:val="00D545D4"/>
    <w:rsid w:val="00D5473E"/>
    <w:rsid w:val="00D54789"/>
    <w:rsid w:val="00D54B30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9CE"/>
    <w:rsid w:val="00D55CE7"/>
    <w:rsid w:val="00D5603D"/>
    <w:rsid w:val="00D560C2"/>
    <w:rsid w:val="00D5619C"/>
    <w:rsid w:val="00D561D9"/>
    <w:rsid w:val="00D562BA"/>
    <w:rsid w:val="00D56382"/>
    <w:rsid w:val="00D563FE"/>
    <w:rsid w:val="00D56424"/>
    <w:rsid w:val="00D56691"/>
    <w:rsid w:val="00D56774"/>
    <w:rsid w:val="00D5677E"/>
    <w:rsid w:val="00D567DF"/>
    <w:rsid w:val="00D5680A"/>
    <w:rsid w:val="00D569B4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57E9D"/>
    <w:rsid w:val="00D6015F"/>
    <w:rsid w:val="00D602D2"/>
    <w:rsid w:val="00D603B9"/>
    <w:rsid w:val="00D603D9"/>
    <w:rsid w:val="00D6044C"/>
    <w:rsid w:val="00D6046F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EA6"/>
    <w:rsid w:val="00D60FD0"/>
    <w:rsid w:val="00D61005"/>
    <w:rsid w:val="00D6133F"/>
    <w:rsid w:val="00D61360"/>
    <w:rsid w:val="00D613B2"/>
    <w:rsid w:val="00D61454"/>
    <w:rsid w:val="00D61530"/>
    <w:rsid w:val="00D6171A"/>
    <w:rsid w:val="00D61C19"/>
    <w:rsid w:val="00D61CFF"/>
    <w:rsid w:val="00D61E6D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561"/>
    <w:rsid w:val="00D62612"/>
    <w:rsid w:val="00D62694"/>
    <w:rsid w:val="00D62738"/>
    <w:rsid w:val="00D627A5"/>
    <w:rsid w:val="00D62900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88"/>
    <w:rsid w:val="00D6361D"/>
    <w:rsid w:val="00D637E3"/>
    <w:rsid w:val="00D63889"/>
    <w:rsid w:val="00D63B25"/>
    <w:rsid w:val="00D63E89"/>
    <w:rsid w:val="00D63F8C"/>
    <w:rsid w:val="00D6427D"/>
    <w:rsid w:val="00D64378"/>
    <w:rsid w:val="00D64428"/>
    <w:rsid w:val="00D645FC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874"/>
    <w:rsid w:val="00D659FF"/>
    <w:rsid w:val="00D65AD4"/>
    <w:rsid w:val="00D65BA4"/>
    <w:rsid w:val="00D65E6D"/>
    <w:rsid w:val="00D65EA3"/>
    <w:rsid w:val="00D65FB8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B23"/>
    <w:rsid w:val="00D66D75"/>
    <w:rsid w:val="00D66F14"/>
    <w:rsid w:val="00D67088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70209"/>
    <w:rsid w:val="00D7034B"/>
    <w:rsid w:val="00D70418"/>
    <w:rsid w:val="00D70480"/>
    <w:rsid w:val="00D70489"/>
    <w:rsid w:val="00D704CF"/>
    <w:rsid w:val="00D70782"/>
    <w:rsid w:val="00D707C9"/>
    <w:rsid w:val="00D7083C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905"/>
    <w:rsid w:val="00D7299F"/>
    <w:rsid w:val="00D729BF"/>
    <w:rsid w:val="00D72ADD"/>
    <w:rsid w:val="00D72D22"/>
    <w:rsid w:val="00D72E59"/>
    <w:rsid w:val="00D72F2E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9BE"/>
    <w:rsid w:val="00D739F1"/>
    <w:rsid w:val="00D73A0D"/>
    <w:rsid w:val="00D73BE6"/>
    <w:rsid w:val="00D73CBC"/>
    <w:rsid w:val="00D73D68"/>
    <w:rsid w:val="00D73E30"/>
    <w:rsid w:val="00D73E3E"/>
    <w:rsid w:val="00D74393"/>
    <w:rsid w:val="00D743B3"/>
    <w:rsid w:val="00D743EB"/>
    <w:rsid w:val="00D7444F"/>
    <w:rsid w:val="00D7460B"/>
    <w:rsid w:val="00D74795"/>
    <w:rsid w:val="00D747AB"/>
    <w:rsid w:val="00D74817"/>
    <w:rsid w:val="00D74840"/>
    <w:rsid w:val="00D748ED"/>
    <w:rsid w:val="00D749B8"/>
    <w:rsid w:val="00D74B2A"/>
    <w:rsid w:val="00D74B97"/>
    <w:rsid w:val="00D751C0"/>
    <w:rsid w:val="00D75255"/>
    <w:rsid w:val="00D7536C"/>
    <w:rsid w:val="00D755A8"/>
    <w:rsid w:val="00D758B8"/>
    <w:rsid w:val="00D75945"/>
    <w:rsid w:val="00D759E1"/>
    <w:rsid w:val="00D75CC9"/>
    <w:rsid w:val="00D75D61"/>
    <w:rsid w:val="00D75D76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2B5"/>
    <w:rsid w:val="00D772CF"/>
    <w:rsid w:val="00D77401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A6"/>
    <w:rsid w:val="00D80AE2"/>
    <w:rsid w:val="00D80CDA"/>
    <w:rsid w:val="00D80DF4"/>
    <w:rsid w:val="00D80E43"/>
    <w:rsid w:val="00D80FFC"/>
    <w:rsid w:val="00D81138"/>
    <w:rsid w:val="00D81186"/>
    <w:rsid w:val="00D814C1"/>
    <w:rsid w:val="00D8168A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74C"/>
    <w:rsid w:val="00D827EB"/>
    <w:rsid w:val="00D8288C"/>
    <w:rsid w:val="00D82909"/>
    <w:rsid w:val="00D829E7"/>
    <w:rsid w:val="00D82A8A"/>
    <w:rsid w:val="00D82CBF"/>
    <w:rsid w:val="00D82CCC"/>
    <w:rsid w:val="00D82D12"/>
    <w:rsid w:val="00D82D59"/>
    <w:rsid w:val="00D82D80"/>
    <w:rsid w:val="00D83140"/>
    <w:rsid w:val="00D83258"/>
    <w:rsid w:val="00D8328A"/>
    <w:rsid w:val="00D83543"/>
    <w:rsid w:val="00D835F5"/>
    <w:rsid w:val="00D8364E"/>
    <w:rsid w:val="00D836FA"/>
    <w:rsid w:val="00D838B5"/>
    <w:rsid w:val="00D838D3"/>
    <w:rsid w:val="00D83901"/>
    <w:rsid w:val="00D8393C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451A"/>
    <w:rsid w:val="00D84620"/>
    <w:rsid w:val="00D846AA"/>
    <w:rsid w:val="00D846B6"/>
    <w:rsid w:val="00D846DB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C0F"/>
    <w:rsid w:val="00D84CA8"/>
    <w:rsid w:val="00D84DCA"/>
    <w:rsid w:val="00D84E5D"/>
    <w:rsid w:val="00D85074"/>
    <w:rsid w:val="00D850ED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45F"/>
    <w:rsid w:val="00D865A6"/>
    <w:rsid w:val="00D86624"/>
    <w:rsid w:val="00D86643"/>
    <w:rsid w:val="00D8671E"/>
    <w:rsid w:val="00D8682F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580"/>
    <w:rsid w:val="00D907D2"/>
    <w:rsid w:val="00D90BA1"/>
    <w:rsid w:val="00D90CF0"/>
    <w:rsid w:val="00D90F3C"/>
    <w:rsid w:val="00D91075"/>
    <w:rsid w:val="00D9124C"/>
    <w:rsid w:val="00D91380"/>
    <w:rsid w:val="00D91451"/>
    <w:rsid w:val="00D914D8"/>
    <w:rsid w:val="00D915FA"/>
    <w:rsid w:val="00D916D8"/>
    <w:rsid w:val="00D9185D"/>
    <w:rsid w:val="00D91DCE"/>
    <w:rsid w:val="00D91F65"/>
    <w:rsid w:val="00D92248"/>
    <w:rsid w:val="00D926BC"/>
    <w:rsid w:val="00D9272A"/>
    <w:rsid w:val="00D92832"/>
    <w:rsid w:val="00D928EE"/>
    <w:rsid w:val="00D929F0"/>
    <w:rsid w:val="00D92E7A"/>
    <w:rsid w:val="00D9309C"/>
    <w:rsid w:val="00D930C4"/>
    <w:rsid w:val="00D9317F"/>
    <w:rsid w:val="00D9324C"/>
    <w:rsid w:val="00D933CF"/>
    <w:rsid w:val="00D934D5"/>
    <w:rsid w:val="00D937A4"/>
    <w:rsid w:val="00D93A4A"/>
    <w:rsid w:val="00D93BD0"/>
    <w:rsid w:val="00D9408E"/>
    <w:rsid w:val="00D942F0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4A4"/>
    <w:rsid w:val="00D955C0"/>
    <w:rsid w:val="00D9593E"/>
    <w:rsid w:val="00D95D5C"/>
    <w:rsid w:val="00D95EBE"/>
    <w:rsid w:val="00D95EC0"/>
    <w:rsid w:val="00D95F8F"/>
    <w:rsid w:val="00D960B7"/>
    <w:rsid w:val="00D9634D"/>
    <w:rsid w:val="00D9640F"/>
    <w:rsid w:val="00D965AD"/>
    <w:rsid w:val="00D96649"/>
    <w:rsid w:val="00D96697"/>
    <w:rsid w:val="00D967CA"/>
    <w:rsid w:val="00D96877"/>
    <w:rsid w:val="00D96A66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673"/>
    <w:rsid w:val="00DA0863"/>
    <w:rsid w:val="00DA0CE4"/>
    <w:rsid w:val="00DA0FA6"/>
    <w:rsid w:val="00DA10A8"/>
    <w:rsid w:val="00DA11C1"/>
    <w:rsid w:val="00DA1293"/>
    <w:rsid w:val="00DA12E5"/>
    <w:rsid w:val="00DA1625"/>
    <w:rsid w:val="00DA16A3"/>
    <w:rsid w:val="00DA17D6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836"/>
    <w:rsid w:val="00DA2845"/>
    <w:rsid w:val="00DA2949"/>
    <w:rsid w:val="00DA2AF8"/>
    <w:rsid w:val="00DA2DC3"/>
    <w:rsid w:val="00DA2F5E"/>
    <w:rsid w:val="00DA2F8C"/>
    <w:rsid w:val="00DA2FCF"/>
    <w:rsid w:val="00DA3005"/>
    <w:rsid w:val="00DA3342"/>
    <w:rsid w:val="00DA3385"/>
    <w:rsid w:val="00DA36BE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9CC"/>
    <w:rsid w:val="00DA4A46"/>
    <w:rsid w:val="00DA4B76"/>
    <w:rsid w:val="00DA4C0D"/>
    <w:rsid w:val="00DA4E32"/>
    <w:rsid w:val="00DA501F"/>
    <w:rsid w:val="00DA528C"/>
    <w:rsid w:val="00DA535A"/>
    <w:rsid w:val="00DA5384"/>
    <w:rsid w:val="00DA5463"/>
    <w:rsid w:val="00DA56A3"/>
    <w:rsid w:val="00DA5764"/>
    <w:rsid w:val="00DA5823"/>
    <w:rsid w:val="00DA585D"/>
    <w:rsid w:val="00DA5972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AE7"/>
    <w:rsid w:val="00DA6B4D"/>
    <w:rsid w:val="00DA707D"/>
    <w:rsid w:val="00DA70BB"/>
    <w:rsid w:val="00DA7233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9F0"/>
    <w:rsid w:val="00DA7AA2"/>
    <w:rsid w:val="00DA7B2C"/>
    <w:rsid w:val="00DA7BC1"/>
    <w:rsid w:val="00DA7BD5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B01"/>
    <w:rsid w:val="00DB0C10"/>
    <w:rsid w:val="00DB0D3D"/>
    <w:rsid w:val="00DB10AF"/>
    <w:rsid w:val="00DB115A"/>
    <w:rsid w:val="00DB1260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59E"/>
    <w:rsid w:val="00DB25B4"/>
    <w:rsid w:val="00DB25E7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21B"/>
    <w:rsid w:val="00DB34FA"/>
    <w:rsid w:val="00DB350A"/>
    <w:rsid w:val="00DB369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21A"/>
    <w:rsid w:val="00DB42B9"/>
    <w:rsid w:val="00DB42E8"/>
    <w:rsid w:val="00DB446F"/>
    <w:rsid w:val="00DB448B"/>
    <w:rsid w:val="00DB45B5"/>
    <w:rsid w:val="00DB4752"/>
    <w:rsid w:val="00DB47E3"/>
    <w:rsid w:val="00DB47F8"/>
    <w:rsid w:val="00DB48DF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545"/>
    <w:rsid w:val="00DB656E"/>
    <w:rsid w:val="00DB66CB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F"/>
    <w:rsid w:val="00DB7260"/>
    <w:rsid w:val="00DB72BF"/>
    <w:rsid w:val="00DB7651"/>
    <w:rsid w:val="00DB76AA"/>
    <w:rsid w:val="00DB7937"/>
    <w:rsid w:val="00DB79AE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634"/>
    <w:rsid w:val="00DC06AD"/>
    <w:rsid w:val="00DC07FA"/>
    <w:rsid w:val="00DC09D6"/>
    <w:rsid w:val="00DC0A1D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23"/>
    <w:rsid w:val="00DC216B"/>
    <w:rsid w:val="00DC2370"/>
    <w:rsid w:val="00DC248E"/>
    <w:rsid w:val="00DC25ED"/>
    <w:rsid w:val="00DC2613"/>
    <w:rsid w:val="00DC27CB"/>
    <w:rsid w:val="00DC2F73"/>
    <w:rsid w:val="00DC3142"/>
    <w:rsid w:val="00DC318F"/>
    <w:rsid w:val="00DC31D4"/>
    <w:rsid w:val="00DC323A"/>
    <w:rsid w:val="00DC341E"/>
    <w:rsid w:val="00DC3476"/>
    <w:rsid w:val="00DC3683"/>
    <w:rsid w:val="00DC39F3"/>
    <w:rsid w:val="00DC3B1C"/>
    <w:rsid w:val="00DC3BF4"/>
    <w:rsid w:val="00DC3CDE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B63"/>
    <w:rsid w:val="00DC6DD9"/>
    <w:rsid w:val="00DC6FB3"/>
    <w:rsid w:val="00DC7059"/>
    <w:rsid w:val="00DC71BE"/>
    <w:rsid w:val="00DC73A3"/>
    <w:rsid w:val="00DC73D2"/>
    <w:rsid w:val="00DC73E9"/>
    <w:rsid w:val="00DC73F7"/>
    <w:rsid w:val="00DC7453"/>
    <w:rsid w:val="00DC74D4"/>
    <w:rsid w:val="00DC74F7"/>
    <w:rsid w:val="00DC77A6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7C"/>
    <w:rsid w:val="00DD071C"/>
    <w:rsid w:val="00DD0885"/>
    <w:rsid w:val="00DD08A0"/>
    <w:rsid w:val="00DD08C3"/>
    <w:rsid w:val="00DD094A"/>
    <w:rsid w:val="00DD09E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77"/>
    <w:rsid w:val="00DD1B9F"/>
    <w:rsid w:val="00DD1CF6"/>
    <w:rsid w:val="00DD1D92"/>
    <w:rsid w:val="00DD1F30"/>
    <w:rsid w:val="00DD23F2"/>
    <w:rsid w:val="00DD244E"/>
    <w:rsid w:val="00DD259F"/>
    <w:rsid w:val="00DD25F5"/>
    <w:rsid w:val="00DD276D"/>
    <w:rsid w:val="00DD276E"/>
    <w:rsid w:val="00DD282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11"/>
    <w:rsid w:val="00DD37DC"/>
    <w:rsid w:val="00DD3894"/>
    <w:rsid w:val="00DD39F6"/>
    <w:rsid w:val="00DD3AFB"/>
    <w:rsid w:val="00DD3B8E"/>
    <w:rsid w:val="00DD3D50"/>
    <w:rsid w:val="00DD3DFE"/>
    <w:rsid w:val="00DD3F32"/>
    <w:rsid w:val="00DD3FDE"/>
    <w:rsid w:val="00DD419A"/>
    <w:rsid w:val="00DD4276"/>
    <w:rsid w:val="00DD451C"/>
    <w:rsid w:val="00DD458D"/>
    <w:rsid w:val="00DD45AE"/>
    <w:rsid w:val="00DD45F7"/>
    <w:rsid w:val="00DD4626"/>
    <w:rsid w:val="00DD4855"/>
    <w:rsid w:val="00DD4A46"/>
    <w:rsid w:val="00DD4AFA"/>
    <w:rsid w:val="00DD4B69"/>
    <w:rsid w:val="00DD4B80"/>
    <w:rsid w:val="00DD4BA9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F2"/>
    <w:rsid w:val="00DD6492"/>
    <w:rsid w:val="00DD658C"/>
    <w:rsid w:val="00DD689E"/>
    <w:rsid w:val="00DD6B14"/>
    <w:rsid w:val="00DD6BCF"/>
    <w:rsid w:val="00DD6C79"/>
    <w:rsid w:val="00DD6CF2"/>
    <w:rsid w:val="00DD6D2A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9F0"/>
    <w:rsid w:val="00DD7E6F"/>
    <w:rsid w:val="00DE00B1"/>
    <w:rsid w:val="00DE00DE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4F2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BEA"/>
    <w:rsid w:val="00DE2E2F"/>
    <w:rsid w:val="00DE2E5E"/>
    <w:rsid w:val="00DE2F27"/>
    <w:rsid w:val="00DE301F"/>
    <w:rsid w:val="00DE353D"/>
    <w:rsid w:val="00DE35ED"/>
    <w:rsid w:val="00DE36D8"/>
    <w:rsid w:val="00DE371C"/>
    <w:rsid w:val="00DE3763"/>
    <w:rsid w:val="00DE3768"/>
    <w:rsid w:val="00DE3869"/>
    <w:rsid w:val="00DE39FC"/>
    <w:rsid w:val="00DE3A92"/>
    <w:rsid w:val="00DE3B91"/>
    <w:rsid w:val="00DE3D6A"/>
    <w:rsid w:val="00DE3E1D"/>
    <w:rsid w:val="00DE3E6E"/>
    <w:rsid w:val="00DE409C"/>
    <w:rsid w:val="00DE428C"/>
    <w:rsid w:val="00DE4332"/>
    <w:rsid w:val="00DE442D"/>
    <w:rsid w:val="00DE4492"/>
    <w:rsid w:val="00DE4BB3"/>
    <w:rsid w:val="00DE4CBE"/>
    <w:rsid w:val="00DE4CFA"/>
    <w:rsid w:val="00DE4E50"/>
    <w:rsid w:val="00DE5191"/>
    <w:rsid w:val="00DE51A2"/>
    <w:rsid w:val="00DE5332"/>
    <w:rsid w:val="00DE535A"/>
    <w:rsid w:val="00DE536A"/>
    <w:rsid w:val="00DE5411"/>
    <w:rsid w:val="00DE5703"/>
    <w:rsid w:val="00DE578D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392"/>
    <w:rsid w:val="00DE63F7"/>
    <w:rsid w:val="00DE6713"/>
    <w:rsid w:val="00DE6737"/>
    <w:rsid w:val="00DE6984"/>
    <w:rsid w:val="00DE6996"/>
    <w:rsid w:val="00DE6D59"/>
    <w:rsid w:val="00DE6E4C"/>
    <w:rsid w:val="00DE6EBE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992"/>
    <w:rsid w:val="00DE79D8"/>
    <w:rsid w:val="00DE7B5F"/>
    <w:rsid w:val="00DE7B7E"/>
    <w:rsid w:val="00DE7C24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B8C"/>
    <w:rsid w:val="00DF0C8B"/>
    <w:rsid w:val="00DF0DC9"/>
    <w:rsid w:val="00DF0DCB"/>
    <w:rsid w:val="00DF0DDA"/>
    <w:rsid w:val="00DF0ECE"/>
    <w:rsid w:val="00DF0F80"/>
    <w:rsid w:val="00DF10BF"/>
    <w:rsid w:val="00DF11AA"/>
    <w:rsid w:val="00DF14DD"/>
    <w:rsid w:val="00DF1519"/>
    <w:rsid w:val="00DF1604"/>
    <w:rsid w:val="00DF16AA"/>
    <w:rsid w:val="00DF1744"/>
    <w:rsid w:val="00DF1820"/>
    <w:rsid w:val="00DF1BE4"/>
    <w:rsid w:val="00DF1BFF"/>
    <w:rsid w:val="00DF1F1F"/>
    <w:rsid w:val="00DF2091"/>
    <w:rsid w:val="00DF21D9"/>
    <w:rsid w:val="00DF2302"/>
    <w:rsid w:val="00DF24DC"/>
    <w:rsid w:val="00DF27E2"/>
    <w:rsid w:val="00DF29FD"/>
    <w:rsid w:val="00DF2A6F"/>
    <w:rsid w:val="00DF2F5C"/>
    <w:rsid w:val="00DF3046"/>
    <w:rsid w:val="00DF31A8"/>
    <w:rsid w:val="00DF3205"/>
    <w:rsid w:val="00DF35DC"/>
    <w:rsid w:val="00DF3600"/>
    <w:rsid w:val="00DF379F"/>
    <w:rsid w:val="00DF37DB"/>
    <w:rsid w:val="00DF38DC"/>
    <w:rsid w:val="00DF3A07"/>
    <w:rsid w:val="00DF3BA5"/>
    <w:rsid w:val="00DF4094"/>
    <w:rsid w:val="00DF40B0"/>
    <w:rsid w:val="00DF4174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A1C"/>
    <w:rsid w:val="00DF5F71"/>
    <w:rsid w:val="00DF6141"/>
    <w:rsid w:val="00DF61CC"/>
    <w:rsid w:val="00DF626B"/>
    <w:rsid w:val="00DF660B"/>
    <w:rsid w:val="00DF6683"/>
    <w:rsid w:val="00DF66EE"/>
    <w:rsid w:val="00DF69EE"/>
    <w:rsid w:val="00DF6B80"/>
    <w:rsid w:val="00DF6C93"/>
    <w:rsid w:val="00DF6D0A"/>
    <w:rsid w:val="00DF6D4D"/>
    <w:rsid w:val="00DF6FC8"/>
    <w:rsid w:val="00DF7080"/>
    <w:rsid w:val="00DF7133"/>
    <w:rsid w:val="00DF7285"/>
    <w:rsid w:val="00DF7388"/>
    <w:rsid w:val="00DF7434"/>
    <w:rsid w:val="00DF74BB"/>
    <w:rsid w:val="00DF7614"/>
    <w:rsid w:val="00DF77A1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3F0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CCC"/>
    <w:rsid w:val="00E00D9F"/>
    <w:rsid w:val="00E00DFF"/>
    <w:rsid w:val="00E00E8E"/>
    <w:rsid w:val="00E011F4"/>
    <w:rsid w:val="00E0124E"/>
    <w:rsid w:val="00E018A3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60D"/>
    <w:rsid w:val="00E027BC"/>
    <w:rsid w:val="00E02815"/>
    <w:rsid w:val="00E02B14"/>
    <w:rsid w:val="00E02C20"/>
    <w:rsid w:val="00E02DCA"/>
    <w:rsid w:val="00E02FB9"/>
    <w:rsid w:val="00E0324D"/>
    <w:rsid w:val="00E03461"/>
    <w:rsid w:val="00E034D8"/>
    <w:rsid w:val="00E0368C"/>
    <w:rsid w:val="00E036FB"/>
    <w:rsid w:val="00E037E5"/>
    <w:rsid w:val="00E037EE"/>
    <w:rsid w:val="00E03918"/>
    <w:rsid w:val="00E0396C"/>
    <w:rsid w:val="00E039F4"/>
    <w:rsid w:val="00E03A15"/>
    <w:rsid w:val="00E03A27"/>
    <w:rsid w:val="00E03C42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DCF"/>
    <w:rsid w:val="00E04F31"/>
    <w:rsid w:val="00E05050"/>
    <w:rsid w:val="00E050A0"/>
    <w:rsid w:val="00E051EA"/>
    <w:rsid w:val="00E05231"/>
    <w:rsid w:val="00E052A7"/>
    <w:rsid w:val="00E053A2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C37"/>
    <w:rsid w:val="00E05C62"/>
    <w:rsid w:val="00E05E8C"/>
    <w:rsid w:val="00E05EAD"/>
    <w:rsid w:val="00E05F0B"/>
    <w:rsid w:val="00E06070"/>
    <w:rsid w:val="00E0613A"/>
    <w:rsid w:val="00E06177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E2E"/>
    <w:rsid w:val="00E07024"/>
    <w:rsid w:val="00E0713F"/>
    <w:rsid w:val="00E071BA"/>
    <w:rsid w:val="00E073F5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043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AA"/>
    <w:rsid w:val="00E12B55"/>
    <w:rsid w:val="00E12C54"/>
    <w:rsid w:val="00E12D5E"/>
    <w:rsid w:val="00E12D78"/>
    <w:rsid w:val="00E12DFF"/>
    <w:rsid w:val="00E12E36"/>
    <w:rsid w:val="00E1349D"/>
    <w:rsid w:val="00E13512"/>
    <w:rsid w:val="00E13570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F31"/>
    <w:rsid w:val="00E1608D"/>
    <w:rsid w:val="00E160D2"/>
    <w:rsid w:val="00E16170"/>
    <w:rsid w:val="00E1645D"/>
    <w:rsid w:val="00E16551"/>
    <w:rsid w:val="00E16583"/>
    <w:rsid w:val="00E16604"/>
    <w:rsid w:val="00E16740"/>
    <w:rsid w:val="00E16759"/>
    <w:rsid w:val="00E1680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AD"/>
    <w:rsid w:val="00E170E1"/>
    <w:rsid w:val="00E1751A"/>
    <w:rsid w:val="00E175FC"/>
    <w:rsid w:val="00E17706"/>
    <w:rsid w:val="00E17710"/>
    <w:rsid w:val="00E177C2"/>
    <w:rsid w:val="00E17A3D"/>
    <w:rsid w:val="00E17CC1"/>
    <w:rsid w:val="00E17CC7"/>
    <w:rsid w:val="00E17D3C"/>
    <w:rsid w:val="00E17E6D"/>
    <w:rsid w:val="00E2004B"/>
    <w:rsid w:val="00E20359"/>
    <w:rsid w:val="00E205B7"/>
    <w:rsid w:val="00E2093C"/>
    <w:rsid w:val="00E2096A"/>
    <w:rsid w:val="00E2099B"/>
    <w:rsid w:val="00E20BD4"/>
    <w:rsid w:val="00E20C22"/>
    <w:rsid w:val="00E20CCB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E1C"/>
    <w:rsid w:val="00E21ECB"/>
    <w:rsid w:val="00E21ECD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8D1"/>
    <w:rsid w:val="00E22900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48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456"/>
    <w:rsid w:val="00E245B4"/>
    <w:rsid w:val="00E247B8"/>
    <w:rsid w:val="00E2494D"/>
    <w:rsid w:val="00E24963"/>
    <w:rsid w:val="00E24A89"/>
    <w:rsid w:val="00E24C50"/>
    <w:rsid w:val="00E24C60"/>
    <w:rsid w:val="00E24D58"/>
    <w:rsid w:val="00E24DF6"/>
    <w:rsid w:val="00E251A3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1E6D"/>
    <w:rsid w:val="00E31EE7"/>
    <w:rsid w:val="00E320E5"/>
    <w:rsid w:val="00E32136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DF"/>
    <w:rsid w:val="00E33A61"/>
    <w:rsid w:val="00E33A69"/>
    <w:rsid w:val="00E33B8D"/>
    <w:rsid w:val="00E33BBC"/>
    <w:rsid w:val="00E33C8D"/>
    <w:rsid w:val="00E33D99"/>
    <w:rsid w:val="00E33F2D"/>
    <w:rsid w:val="00E33F38"/>
    <w:rsid w:val="00E33FD9"/>
    <w:rsid w:val="00E340BC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B2"/>
    <w:rsid w:val="00E401D9"/>
    <w:rsid w:val="00E402F5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2C9"/>
    <w:rsid w:val="00E41357"/>
    <w:rsid w:val="00E414A5"/>
    <w:rsid w:val="00E414FF"/>
    <w:rsid w:val="00E41965"/>
    <w:rsid w:val="00E41BDC"/>
    <w:rsid w:val="00E41D62"/>
    <w:rsid w:val="00E42068"/>
    <w:rsid w:val="00E42852"/>
    <w:rsid w:val="00E428C5"/>
    <w:rsid w:val="00E428E4"/>
    <w:rsid w:val="00E42A13"/>
    <w:rsid w:val="00E42A49"/>
    <w:rsid w:val="00E42A54"/>
    <w:rsid w:val="00E42A77"/>
    <w:rsid w:val="00E42B85"/>
    <w:rsid w:val="00E42C30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887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E93"/>
    <w:rsid w:val="00E44F11"/>
    <w:rsid w:val="00E45233"/>
    <w:rsid w:val="00E45341"/>
    <w:rsid w:val="00E455B6"/>
    <w:rsid w:val="00E456D2"/>
    <w:rsid w:val="00E4574A"/>
    <w:rsid w:val="00E4580D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542"/>
    <w:rsid w:val="00E465FB"/>
    <w:rsid w:val="00E4660E"/>
    <w:rsid w:val="00E4692F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7D7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161"/>
    <w:rsid w:val="00E542AC"/>
    <w:rsid w:val="00E54341"/>
    <w:rsid w:val="00E54604"/>
    <w:rsid w:val="00E5478C"/>
    <w:rsid w:val="00E54AD7"/>
    <w:rsid w:val="00E54D0B"/>
    <w:rsid w:val="00E54D2D"/>
    <w:rsid w:val="00E54D60"/>
    <w:rsid w:val="00E54DD4"/>
    <w:rsid w:val="00E54F22"/>
    <w:rsid w:val="00E5562B"/>
    <w:rsid w:val="00E55687"/>
    <w:rsid w:val="00E55885"/>
    <w:rsid w:val="00E55996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2FD"/>
    <w:rsid w:val="00E56308"/>
    <w:rsid w:val="00E56416"/>
    <w:rsid w:val="00E5648E"/>
    <w:rsid w:val="00E5653E"/>
    <w:rsid w:val="00E565B6"/>
    <w:rsid w:val="00E565F4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8D"/>
    <w:rsid w:val="00E57804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C5"/>
    <w:rsid w:val="00E615D9"/>
    <w:rsid w:val="00E61942"/>
    <w:rsid w:val="00E61A7C"/>
    <w:rsid w:val="00E61C28"/>
    <w:rsid w:val="00E61CB7"/>
    <w:rsid w:val="00E61CC4"/>
    <w:rsid w:val="00E62180"/>
    <w:rsid w:val="00E62188"/>
    <w:rsid w:val="00E62350"/>
    <w:rsid w:val="00E623C4"/>
    <w:rsid w:val="00E62401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CE3"/>
    <w:rsid w:val="00E62E9F"/>
    <w:rsid w:val="00E62F64"/>
    <w:rsid w:val="00E63061"/>
    <w:rsid w:val="00E6307A"/>
    <w:rsid w:val="00E63207"/>
    <w:rsid w:val="00E6331C"/>
    <w:rsid w:val="00E6342F"/>
    <w:rsid w:val="00E63640"/>
    <w:rsid w:val="00E6364D"/>
    <w:rsid w:val="00E6380A"/>
    <w:rsid w:val="00E63A33"/>
    <w:rsid w:val="00E63BF4"/>
    <w:rsid w:val="00E63F49"/>
    <w:rsid w:val="00E63FD2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C8A"/>
    <w:rsid w:val="00E65D5D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C3"/>
    <w:rsid w:val="00E668C5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7003B"/>
    <w:rsid w:val="00E7010C"/>
    <w:rsid w:val="00E70229"/>
    <w:rsid w:val="00E702D2"/>
    <w:rsid w:val="00E702F2"/>
    <w:rsid w:val="00E7035A"/>
    <w:rsid w:val="00E70438"/>
    <w:rsid w:val="00E7048D"/>
    <w:rsid w:val="00E70BC4"/>
    <w:rsid w:val="00E70C88"/>
    <w:rsid w:val="00E70C95"/>
    <w:rsid w:val="00E70F70"/>
    <w:rsid w:val="00E710BE"/>
    <w:rsid w:val="00E71440"/>
    <w:rsid w:val="00E71472"/>
    <w:rsid w:val="00E715EA"/>
    <w:rsid w:val="00E71606"/>
    <w:rsid w:val="00E71658"/>
    <w:rsid w:val="00E71707"/>
    <w:rsid w:val="00E71716"/>
    <w:rsid w:val="00E7197F"/>
    <w:rsid w:val="00E71A98"/>
    <w:rsid w:val="00E71AEE"/>
    <w:rsid w:val="00E71B33"/>
    <w:rsid w:val="00E71C6A"/>
    <w:rsid w:val="00E71D2D"/>
    <w:rsid w:val="00E71E54"/>
    <w:rsid w:val="00E71E71"/>
    <w:rsid w:val="00E71FBB"/>
    <w:rsid w:val="00E72138"/>
    <w:rsid w:val="00E72304"/>
    <w:rsid w:val="00E72774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59D"/>
    <w:rsid w:val="00E7364A"/>
    <w:rsid w:val="00E736D5"/>
    <w:rsid w:val="00E737F6"/>
    <w:rsid w:val="00E7399F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E9"/>
    <w:rsid w:val="00E74865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52C"/>
    <w:rsid w:val="00E75752"/>
    <w:rsid w:val="00E75887"/>
    <w:rsid w:val="00E7598E"/>
    <w:rsid w:val="00E75999"/>
    <w:rsid w:val="00E75B14"/>
    <w:rsid w:val="00E75B7B"/>
    <w:rsid w:val="00E75C00"/>
    <w:rsid w:val="00E75CCC"/>
    <w:rsid w:val="00E75EEE"/>
    <w:rsid w:val="00E76106"/>
    <w:rsid w:val="00E76171"/>
    <w:rsid w:val="00E76212"/>
    <w:rsid w:val="00E763BE"/>
    <w:rsid w:val="00E766B2"/>
    <w:rsid w:val="00E76907"/>
    <w:rsid w:val="00E76AD2"/>
    <w:rsid w:val="00E76B9F"/>
    <w:rsid w:val="00E76CBB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B7"/>
    <w:rsid w:val="00E77B1D"/>
    <w:rsid w:val="00E77C02"/>
    <w:rsid w:val="00E77CDB"/>
    <w:rsid w:val="00E77D15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44C"/>
    <w:rsid w:val="00E81570"/>
    <w:rsid w:val="00E815CA"/>
    <w:rsid w:val="00E8175B"/>
    <w:rsid w:val="00E818FD"/>
    <w:rsid w:val="00E81BAB"/>
    <w:rsid w:val="00E81F39"/>
    <w:rsid w:val="00E825A1"/>
    <w:rsid w:val="00E826AB"/>
    <w:rsid w:val="00E827CD"/>
    <w:rsid w:val="00E82C6B"/>
    <w:rsid w:val="00E82D37"/>
    <w:rsid w:val="00E82E19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CEA"/>
    <w:rsid w:val="00E83D2F"/>
    <w:rsid w:val="00E83D83"/>
    <w:rsid w:val="00E83E0D"/>
    <w:rsid w:val="00E83F9F"/>
    <w:rsid w:val="00E84079"/>
    <w:rsid w:val="00E8438B"/>
    <w:rsid w:val="00E843B4"/>
    <w:rsid w:val="00E845BF"/>
    <w:rsid w:val="00E84662"/>
    <w:rsid w:val="00E84753"/>
    <w:rsid w:val="00E8475D"/>
    <w:rsid w:val="00E84A3C"/>
    <w:rsid w:val="00E84A51"/>
    <w:rsid w:val="00E84C34"/>
    <w:rsid w:val="00E84D59"/>
    <w:rsid w:val="00E84DA2"/>
    <w:rsid w:val="00E84E1F"/>
    <w:rsid w:val="00E84E90"/>
    <w:rsid w:val="00E8523C"/>
    <w:rsid w:val="00E8531D"/>
    <w:rsid w:val="00E853C7"/>
    <w:rsid w:val="00E8556A"/>
    <w:rsid w:val="00E8563F"/>
    <w:rsid w:val="00E857BD"/>
    <w:rsid w:val="00E858F7"/>
    <w:rsid w:val="00E85A40"/>
    <w:rsid w:val="00E85B66"/>
    <w:rsid w:val="00E85BBE"/>
    <w:rsid w:val="00E85CE3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7EA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9F9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8B3"/>
    <w:rsid w:val="00E92A87"/>
    <w:rsid w:val="00E92AC0"/>
    <w:rsid w:val="00E92C65"/>
    <w:rsid w:val="00E92E47"/>
    <w:rsid w:val="00E93005"/>
    <w:rsid w:val="00E930A8"/>
    <w:rsid w:val="00E930B9"/>
    <w:rsid w:val="00E931F6"/>
    <w:rsid w:val="00E93243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D3F"/>
    <w:rsid w:val="00E96D86"/>
    <w:rsid w:val="00E96E31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6D4"/>
    <w:rsid w:val="00E97822"/>
    <w:rsid w:val="00E9793C"/>
    <w:rsid w:val="00E97A2D"/>
    <w:rsid w:val="00E97CCB"/>
    <w:rsid w:val="00E97E41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ED4"/>
    <w:rsid w:val="00EA0F92"/>
    <w:rsid w:val="00EA122B"/>
    <w:rsid w:val="00EA140C"/>
    <w:rsid w:val="00EA14B8"/>
    <w:rsid w:val="00EA1563"/>
    <w:rsid w:val="00EA1673"/>
    <w:rsid w:val="00EA189C"/>
    <w:rsid w:val="00EA1AB8"/>
    <w:rsid w:val="00EA1BD7"/>
    <w:rsid w:val="00EA1CBE"/>
    <w:rsid w:val="00EA1DB3"/>
    <w:rsid w:val="00EA20B7"/>
    <w:rsid w:val="00EA215E"/>
    <w:rsid w:val="00EA21B1"/>
    <w:rsid w:val="00EA242A"/>
    <w:rsid w:val="00EA257B"/>
    <w:rsid w:val="00EA257F"/>
    <w:rsid w:val="00EA278B"/>
    <w:rsid w:val="00EA2914"/>
    <w:rsid w:val="00EA296D"/>
    <w:rsid w:val="00EA297A"/>
    <w:rsid w:val="00EA29B1"/>
    <w:rsid w:val="00EA29B7"/>
    <w:rsid w:val="00EA2A26"/>
    <w:rsid w:val="00EA2A5D"/>
    <w:rsid w:val="00EA2BC7"/>
    <w:rsid w:val="00EA2CB6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913"/>
    <w:rsid w:val="00EA39CE"/>
    <w:rsid w:val="00EA3A40"/>
    <w:rsid w:val="00EA3A6B"/>
    <w:rsid w:val="00EA3B33"/>
    <w:rsid w:val="00EA3CA6"/>
    <w:rsid w:val="00EA3D8F"/>
    <w:rsid w:val="00EA3EF2"/>
    <w:rsid w:val="00EA4040"/>
    <w:rsid w:val="00EA412D"/>
    <w:rsid w:val="00EA41CB"/>
    <w:rsid w:val="00EA4812"/>
    <w:rsid w:val="00EA4860"/>
    <w:rsid w:val="00EA492B"/>
    <w:rsid w:val="00EA4B60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6A7"/>
    <w:rsid w:val="00EA679C"/>
    <w:rsid w:val="00EA6AE2"/>
    <w:rsid w:val="00EA6D10"/>
    <w:rsid w:val="00EA6EA0"/>
    <w:rsid w:val="00EA6F91"/>
    <w:rsid w:val="00EA7042"/>
    <w:rsid w:val="00EA7142"/>
    <w:rsid w:val="00EA730A"/>
    <w:rsid w:val="00EA7319"/>
    <w:rsid w:val="00EA731B"/>
    <w:rsid w:val="00EA750E"/>
    <w:rsid w:val="00EA7536"/>
    <w:rsid w:val="00EA782D"/>
    <w:rsid w:val="00EA78A2"/>
    <w:rsid w:val="00EA79C3"/>
    <w:rsid w:val="00EA7CDE"/>
    <w:rsid w:val="00EA7D40"/>
    <w:rsid w:val="00EA7D48"/>
    <w:rsid w:val="00EA7DF1"/>
    <w:rsid w:val="00EA7EBB"/>
    <w:rsid w:val="00EA7EC4"/>
    <w:rsid w:val="00EA7FB5"/>
    <w:rsid w:val="00EB032D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6B3"/>
    <w:rsid w:val="00EB17D8"/>
    <w:rsid w:val="00EB19BC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42"/>
    <w:rsid w:val="00EB2FA3"/>
    <w:rsid w:val="00EB2FAA"/>
    <w:rsid w:val="00EB2FF8"/>
    <w:rsid w:val="00EB31B5"/>
    <w:rsid w:val="00EB3302"/>
    <w:rsid w:val="00EB3530"/>
    <w:rsid w:val="00EB355C"/>
    <w:rsid w:val="00EB35C7"/>
    <w:rsid w:val="00EB36C9"/>
    <w:rsid w:val="00EB37E7"/>
    <w:rsid w:val="00EB3BFC"/>
    <w:rsid w:val="00EB3C20"/>
    <w:rsid w:val="00EB3D02"/>
    <w:rsid w:val="00EB3D08"/>
    <w:rsid w:val="00EB3E93"/>
    <w:rsid w:val="00EB3EC5"/>
    <w:rsid w:val="00EB3FC5"/>
    <w:rsid w:val="00EB40B0"/>
    <w:rsid w:val="00EB40D6"/>
    <w:rsid w:val="00EB4541"/>
    <w:rsid w:val="00EB45C3"/>
    <w:rsid w:val="00EB4618"/>
    <w:rsid w:val="00EB46D5"/>
    <w:rsid w:val="00EB47CC"/>
    <w:rsid w:val="00EB4C5F"/>
    <w:rsid w:val="00EB4D54"/>
    <w:rsid w:val="00EB4DFB"/>
    <w:rsid w:val="00EB4FAE"/>
    <w:rsid w:val="00EB5070"/>
    <w:rsid w:val="00EB5228"/>
    <w:rsid w:val="00EB5347"/>
    <w:rsid w:val="00EB54A6"/>
    <w:rsid w:val="00EB555F"/>
    <w:rsid w:val="00EB5630"/>
    <w:rsid w:val="00EB56A3"/>
    <w:rsid w:val="00EB5794"/>
    <w:rsid w:val="00EB5867"/>
    <w:rsid w:val="00EB5945"/>
    <w:rsid w:val="00EB5BF0"/>
    <w:rsid w:val="00EB5C15"/>
    <w:rsid w:val="00EB5CB0"/>
    <w:rsid w:val="00EB5E9B"/>
    <w:rsid w:val="00EB60C5"/>
    <w:rsid w:val="00EB6339"/>
    <w:rsid w:val="00EB64AC"/>
    <w:rsid w:val="00EB6639"/>
    <w:rsid w:val="00EB66BB"/>
    <w:rsid w:val="00EB6B51"/>
    <w:rsid w:val="00EB6E18"/>
    <w:rsid w:val="00EB6EF2"/>
    <w:rsid w:val="00EB7220"/>
    <w:rsid w:val="00EB747D"/>
    <w:rsid w:val="00EB7486"/>
    <w:rsid w:val="00EB7778"/>
    <w:rsid w:val="00EB77EA"/>
    <w:rsid w:val="00EB7811"/>
    <w:rsid w:val="00EB78CB"/>
    <w:rsid w:val="00EB7A26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69F"/>
    <w:rsid w:val="00EC1759"/>
    <w:rsid w:val="00EC18A3"/>
    <w:rsid w:val="00EC18C7"/>
    <w:rsid w:val="00EC1C8A"/>
    <w:rsid w:val="00EC1E28"/>
    <w:rsid w:val="00EC1F0F"/>
    <w:rsid w:val="00EC1F60"/>
    <w:rsid w:val="00EC2101"/>
    <w:rsid w:val="00EC2374"/>
    <w:rsid w:val="00EC277E"/>
    <w:rsid w:val="00EC2796"/>
    <w:rsid w:val="00EC2866"/>
    <w:rsid w:val="00EC29D7"/>
    <w:rsid w:val="00EC2B54"/>
    <w:rsid w:val="00EC2BD2"/>
    <w:rsid w:val="00EC2C3C"/>
    <w:rsid w:val="00EC2CE8"/>
    <w:rsid w:val="00EC2E5B"/>
    <w:rsid w:val="00EC2FCE"/>
    <w:rsid w:val="00EC2FEC"/>
    <w:rsid w:val="00EC3127"/>
    <w:rsid w:val="00EC3135"/>
    <w:rsid w:val="00EC31C0"/>
    <w:rsid w:val="00EC3216"/>
    <w:rsid w:val="00EC329B"/>
    <w:rsid w:val="00EC3331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48C"/>
    <w:rsid w:val="00EC451C"/>
    <w:rsid w:val="00EC454E"/>
    <w:rsid w:val="00EC4620"/>
    <w:rsid w:val="00EC464F"/>
    <w:rsid w:val="00EC4742"/>
    <w:rsid w:val="00EC4757"/>
    <w:rsid w:val="00EC4780"/>
    <w:rsid w:val="00EC47E0"/>
    <w:rsid w:val="00EC494F"/>
    <w:rsid w:val="00EC4DEB"/>
    <w:rsid w:val="00EC4EBD"/>
    <w:rsid w:val="00EC503B"/>
    <w:rsid w:val="00EC53FC"/>
    <w:rsid w:val="00EC5656"/>
    <w:rsid w:val="00EC5990"/>
    <w:rsid w:val="00EC59DB"/>
    <w:rsid w:val="00EC5AE2"/>
    <w:rsid w:val="00EC5AE7"/>
    <w:rsid w:val="00EC5B89"/>
    <w:rsid w:val="00EC5CA4"/>
    <w:rsid w:val="00EC5CAD"/>
    <w:rsid w:val="00EC5E35"/>
    <w:rsid w:val="00EC5E84"/>
    <w:rsid w:val="00EC5FFB"/>
    <w:rsid w:val="00EC61C7"/>
    <w:rsid w:val="00EC6261"/>
    <w:rsid w:val="00EC63A2"/>
    <w:rsid w:val="00EC65C0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B8"/>
    <w:rsid w:val="00EC74CB"/>
    <w:rsid w:val="00EC7516"/>
    <w:rsid w:val="00EC7594"/>
    <w:rsid w:val="00EC7603"/>
    <w:rsid w:val="00EC78BC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2CA"/>
    <w:rsid w:val="00ED12EC"/>
    <w:rsid w:val="00ED13BF"/>
    <w:rsid w:val="00ED1556"/>
    <w:rsid w:val="00ED1987"/>
    <w:rsid w:val="00ED1A48"/>
    <w:rsid w:val="00ED1CA5"/>
    <w:rsid w:val="00ED1D77"/>
    <w:rsid w:val="00ED1E77"/>
    <w:rsid w:val="00ED2070"/>
    <w:rsid w:val="00ED20AF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B0E"/>
    <w:rsid w:val="00ED2DC1"/>
    <w:rsid w:val="00ED2E5C"/>
    <w:rsid w:val="00ED2EF8"/>
    <w:rsid w:val="00ED33E2"/>
    <w:rsid w:val="00ED35AF"/>
    <w:rsid w:val="00ED383C"/>
    <w:rsid w:val="00ED3A31"/>
    <w:rsid w:val="00ED3AB3"/>
    <w:rsid w:val="00ED3C6D"/>
    <w:rsid w:val="00ED3CA8"/>
    <w:rsid w:val="00ED4180"/>
    <w:rsid w:val="00ED44FD"/>
    <w:rsid w:val="00ED4AAE"/>
    <w:rsid w:val="00ED4B6B"/>
    <w:rsid w:val="00ED4D6C"/>
    <w:rsid w:val="00ED4E8B"/>
    <w:rsid w:val="00ED4F56"/>
    <w:rsid w:val="00ED500A"/>
    <w:rsid w:val="00ED508B"/>
    <w:rsid w:val="00ED518C"/>
    <w:rsid w:val="00ED5201"/>
    <w:rsid w:val="00ED53C6"/>
    <w:rsid w:val="00ED5467"/>
    <w:rsid w:val="00ED5481"/>
    <w:rsid w:val="00ED565B"/>
    <w:rsid w:val="00ED5682"/>
    <w:rsid w:val="00ED5757"/>
    <w:rsid w:val="00ED582B"/>
    <w:rsid w:val="00ED5887"/>
    <w:rsid w:val="00ED5A5B"/>
    <w:rsid w:val="00ED5B32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866"/>
    <w:rsid w:val="00ED6B07"/>
    <w:rsid w:val="00ED6C9E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978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E"/>
    <w:rsid w:val="00EE511D"/>
    <w:rsid w:val="00EE5252"/>
    <w:rsid w:val="00EE542B"/>
    <w:rsid w:val="00EE56BD"/>
    <w:rsid w:val="00EE572A"/>
    <w:rsid w:val="00EE58CC"/>
    <w:rsid w:val="00EE592A"/>
    <w:rsid w:val="00EE5B22"/>
    <w:rsid w:val="00EE5E5D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66"/>
    <w:rsid w:val="00EE73EE"/>
    <w:rsid w:val="00EE75D3"/>
    <w:rsid w:val="00EE77A1"/>
    <w:rsid w:val="00EE7A35"/>
    <w:rsid w:val="00EE7A85"/>
    <w:rsid w:val="00EE7B13"/>
    <w:rsid w:val="00EE7B1C"/>
    <w:rsid w:val="00EE7B35"/>
    <w:rsid w:val="00EE7BDB"/>
    <w:rsid w:val="00EE7F43"/>
    <w:rsid w:val="00EF0074"/>
    <w:rsid w:val="00EF010B"/>
    <w:rsid w:val="00EF0303"/>
    <w:rsid w:val="00EF060C"/>
    <w:rsid w:val="00EF0691"/>
    <w:rsid w:val="00EF06E1"/>
    <w:rsid w:val="00EF071B"/>
    <w:rsid w:val="00EF0793"/>
    <w:rsid w:val="00EF081C"/>
    <w:rsid w:val="00EF0975"/>
    <w:rsid w:val="00EF0ABA"/>
    <w:rsid w:val="00EF0AF7"/>
    <w:rsid w:val="00EF0B15"/>
    <w:rsid w:val="00EF0B6C"/>
    <w:rsid w:val="00EF0B86"/>
    <w:rsid w:val="00EF0B8A"/>
    <w:rsid w:val="00EF0C67"/>
    <w:rsid w:val="00EF0CC2"/>
    <w:rsid w:val="00EF0CC5"/>
    <w:rsid w:val="00EF0D41"/>
    <w:rsid w:val="00EF0EBA"/>
    <w:rsid w:val="00EF1248"/>
    <w:rsid w:val="00EF16B7"/>
    <w:rsid w:val="00EF17A4"/>
    <w:rsid w:val="00EF191D"/>
    <w:rsid w:val="00EF198B"/>
    <w:rsid w:val="00EF198E"/>
    <w:rsid w:val="00EF1AAA"/>
    <w:rsid w:val="00EF1B1E"/>
    <w:rsid w:val="00EF1D97"/>
    <w:rsid w:val="00EF1F1C"/>
    <w:rsid w:val="00EF2109"/>
    <w:rsid w:val="00EF21D4"/>
    <w:rsid w:val="00EF2492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0A2"/>
    <w:rsid w:val="00EF43CF"/>
    <w:rsid w:val="00EF4459"/>
    <w:rsid w:val="00EF44CE"/>
    <w:rsid w:val="00EF4740"/>
    <w:rsid w:val="00EF477C"/>
    <w:rsid w:val="00EF480A"/>
    <w:rsid w:val="00EF48FC"/>
    <w:rsid w:val="00EF4CBD"/>
    <w:rsid w:val="00EF518E"/>
    <w:rsid w:val="00EF537E"/>
    <w:rsid w:val="00EF539C"/>
    <w:rsid w:val="00EF55D7"/>
    <w:rsid w:val="00EF56AC"/>
    <w:rsid w:val="00EF57D9"/>
    <w:rsid w:val="00EF589B"/>
    <w:rsid w:val="00EF58E1"/>
    <w:rsid w:val="00EF5949"/>
    <w:rsid w:val="00EF5BFC"/>
    <w:rsid w:val="00EF5D0F"/>
    <w:rsid w:val="00EF5F43"/>
    <w:rsid w:val="00EF604B"/>
    <w:rsid w:val="00EF6217"/>
    <w:rsid w:val="00EF6262"/>
    <w:rsid w:val="00EF626D"/>
    <w:rsid w:val="00EF6363"/>
    <w:rsid w:val="00EF65EB"/>
    <w:rsid w:val="00EF66BB"/>
    <w:rsid w:val="00EF67CB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E58"/>
    <w:rsid w:val="00EF7F8E"/>
    <w:rsid w:val="00EF7FBB"/>
    <w:rsid w:val="00F00034"/>
    <w:rsid w:val="00F0020B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E78"/>
    <w:rsid w:val="00F02039"/>
    <w:rsid w:val="00F02080"/>
    <w:rsid w:val="00F0223C"/>
    <w:rsid w:val="00F0227A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A5"/>
    <w:rsid w:val="00F043CC"/>
    <w:rsid w:val="00F043F3"/>
    <w:rsid w:val="00F044EC"/>
    <w:rsid w:val="00F044F6"/>
    <w:rsid w:val="00F0479A"/>
    <w:rsid w:val="00F048D4"/>
    <w:rsid w:val="00F04B8A"/>
    <w:rsid w:val="00F04D8B"/>
    <w:rsid w:val="00F04DC3"/>
    <w:rsid w:val="00F04DE0"/>
    <w:rsid w:val="00F04DE5"/>
    <w:rsid w:val="00F04F91"/>
    <w:rsid w:val="00F05257"/>
    <w:rsid w:val="00F054D5"/>
    <w:rsid w:val="00F055BF"/>
    <w:rsid w:val="00F0561D"/>
    <w:rsid w:val="00F05636"/>
    <w:rsid w:val="00F056AD"/>
    <w:rsid w:val="00F056BE"/>
    <w:rsid w:val="00F05732"/>
    <w:rsid w:val="00F059FD"/>
    <w:rsid w:val="00F05AB5"/>
    <w:rsid w:val="00F05B20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71B5"/>
    <w:rsid w:val="00F07333"/>
    <w:rsid w:val="00F075D4"/>
    <w:rsid w:val="00F0776B"/>
    <w:rsid w:val="00F07808"/>
    <w:rsid w:val="00F07B52"/>
    <w:rsid w:val="00F07DBA"/>
    <w:rsid w:val="00F07DBD"/>
    <w:rsid w:val="00F07E0B"/>
    <w:rsid w:val="00F07E6E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3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CB2"/>
    <w:rsid w:val="00F11E15"/>
    <w:rsid w:val="00F11E8F"/>
    <w:rsid w:val="00F11FCB"/>
    <w:rsid w:val="00F1206B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217"/>
    <w:rsid w:val="00F13265"/>
    <w:rsid w:val="00F13341"/>
    <w:rsid w:val="00F133F6"/>
    <w:rsid w:val="00F13545"/>
    <w:rsid w:val="00F1381A"/>
    <w:rsid w:val="00F1398C"/>
    <w:rsid w:val="00F13A63"/>
    <w:rsid w:val="00F13BBA"/>
    <w:rsid w:val="00F13C00"/>
    <w:rsid w:val="00F13E47"/>
    <w:rsid w:val="00F13E73"/>
    <w:rsid w:val="00F13FB5"/>
    <w:rsid w:val="00F140C6"/>
    <w:rsid w:val="00F141E8"/>
    <w:rsid w:val="00F141F6"/>
    <w:rsid w:val="00F142E7"/>
    <w:rsid w:val="00F142F3"/>
    <w:rsid w:val="00F1466F"/>
    <w:rsid w:val="00F14791"/>
    <w:rsid w:val="00F14A4B"/>
    <w:rsid w:val="00F14BD2"/>
    <w:rsid w:val="00F14DA4"/>
    <w:rsid w:val="00F14DEC"/>
    <w:rsid w:val="00F14F6F"/>
    <w:rsid w:val="00F15296"/>
    <w:rsid w:val="00F1551C"/>
    <w:rsid w:val="00F159A5"/>
    <w:rsid w:val="00F15B43"/>
    <w:rsid w:val="00F15CB4"/>
    <w:rsid w:val="00F15E09"/>
    <w:rsid w:val="00F15E0F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BE0"/>
    <w:rsid w:val="00F17CED"/>
    <w:rsid w:val="00F17D12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9A3"/>
    <w:rsid w:val="00F209B7"/>
    <w:rsid w:val="00F209D4"/>
    <w:rsid w:val="00F20C1A"/>
    <w:rsid w:val="00F20CC9"/>
    <w:rsid w:val="00F20D6F"/>
    <w:rsid w:val="00F20DE8"/>
    <w:rsid w:val="00F211B6"/>
    <w:rsid w:val="00F211D5"/>
    <w:rsid w:val="00F211E9"/>
    <w:rsid w:val="00F21351"/>
    <w:rsid w:val="00F217DB"/>
    <w:rsid w:val="00F217F2"/>
    <w:rsid w:val="00F21A91"/>
    <w:rsid w:val="00F21B1C"/>
    <w:rsid w:val="00F21B5E"/>
    <w:rsid w:val="00F21BB5"/>
    <w:rsid w:val="00F21C2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2F78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40CF"/>
    <w:rsid w:val="00F241FE"/>
    <w:rsid w:val="00F242DE"/>
    <w:rsid w:val="00F2438F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A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B2"/>
    <w:rsid w:val="00F27BD5"/>
    <w:rsid w:val="00F27C13"/>
    <w:rsid w:val="00F27C52"/>
    <w:rsid w:val="00F27E5C"/>
    <w:rsid w:val="00F27F3B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C49"/>
    <w:rsid w:val="00F32F89"/>
    <w:rsid w:val="00F33218"/>
    <w:rsid w:val="00F33274"/>
    <w:rsid w:val="00F33394"/>
    <w:rsid w:val="00F338D9"/>
    <w:rsid w:val="00F338DC"/>
    <w:rsid w:val="00F33A01"/>
    <w:rsid w:val="00F33BBC"/>
    <w:rsid w:val="00F33C94"/>
    <w:rsid w:val="00F33CEF"/>
    <w:rsid w:val="00F33EAC"/>
    <w:rsid w:val="00F33F1C"/>
    <w:rsid w:val="00F34340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660"/>
    <w:rsid w:val="00F35712"/>
    <w:rsid w:val="00F3584C"/>
    <w:rsid w:val="00F3596F"/>
    <w:rsid w:val="00F35A01"/>
    <w:rsid w:val="00F35F11"/>
    <w:rsid w:val="00F36142"/>
    <w:rsid w:val="00F36170"/>
    <w:rsid w:val="00F36199"/>
    <w:rsid w:val="00F3619F"/>
    <w:rsid w:val="00F3639D"/>
    <w:rsid w:val="00F36559"/>
    <w:rsid w:val="00F369A5"/>
    <w:rsid w:val="00F36B75"/>
    <w:rsid w:val="00F36BA7"/>
    <w:rsid w:val="00F36C60"/>
    <w:rsid w:val="00F3726C"/>
    <w:rsid w:val="00F3732F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40156"/>
    <w:rsid w:val="00F4020E"/>
    <w:rsid w:val="00F4028A"/>
    <w:rsid w:val="00F4042B"/>
    <w:rsid w:val="00F4070A"/>
    <w:rsid w:val="00F407D5"/>
    <w:rsid w:val="00F40B49"/>
    <w:rsid w:val="00F40B90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6A6"/>
    <w:rsid w:val="00F44788"/>
    <w:rsid w:val="00F44823"/>
    <w:rsid w:val="00F448A9"/>
    <w:rsid w:val="00F44992"/>
    <w:rsid w:val="00F45122"/>
    <w:rsid w:val="00F45196"/>
    <w:rsid w:val="00F45372"/>
    <w:rsid w:val="00F458B2"/>
    <w:rsid w:val="00F4595D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1F0"/>
    <w:rsid w:val="00F4620A"/>
    <w:rsid w:val="00F46353"/>
    <w:rsid w:val="00F46581"/>
    <w:rsid w:val="00F465B2"/>
    <w:rsid w:val="00F465B7"/>
    <w:rsid w:val="00F4667E"/>
    <w:rsid w:val="00F4685B"/>
    <w:rsid w:val="00F4696D"/>
    <w:rsid w:val="00F46B1B"/>
    <w:rsid w:val="00F46B8B"/>
    <w:rsid w:val="00F46D5C"/>
    <w:rsid w:val="00F46DB0"/>
    <w:rsid w:val="00F47190"/>
    <w:rsid w:val="00F474B5"/>
    <w:rsid w:val="00F475E9"/>
    <w:rsid w:val="00F47704"/>
    <w:rsid w:val="00F4785B"/>
    <w:rsid w:val="00F47871"/>
    <w:rsid w:val="00F4791D"/>
    <w:rsid w:val="00F47A35"/>
    <w:rsid w:val="00F500D6"/>
    <w:rsid w:val="00F50179"/>
    <w:rsid w:val="00F503BE"/>
    <w:rsid w:val="00F50447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8F3"/>
    <w:rsid w:val="00F51A92"/>
    <w:rsid w:val="00F51B20"/>
    <w:rsid w:val="00F51B37"/>
    <w:rsid w:val="00F51B80"/>
    <w:rsid w:val="00F52009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95B"/>
    <w:rsid w:val="00F54D3E"/>
    <w:rsid w:val="00F54E16"/>
    <w:rsid w:val="00F54FA9"/>
    <w:rsid w:val="00F550C3"/>
    <w:rsid w:val="00F550E5"/>
    <w:rsid w:val="00F5517C"/>
    <w:rsid w:val="00F55195"/>
    <w:rsid w:val="00F5528D"/>
    <w:rsid w:val="00F55305"/>
    <w:rsid w:val="00F5538F"/>
    <w:rsid w:val="00F553EE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B5A"/>
    <w:rsid w:val="00F57D81"/>
    <w:rsid w:val="00F57ED7"/>
    <w:rsid w:val="00F57EED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4BB"/>
    <w:rsid w:val="00F6155E"/>
    <w:rsid w:val="00F616BD"/>
    <w:rsid w:val="00F616EE"/>
    <w:rsid w:val="00F617EB"/>
    <w:rsid w:val="00F61A57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AA9"/>
    <w:rsid w:val="00F64ADA"/>
    <w:rsid w:val="00F64AF1"/>
    <w:rsid w:val="00F64DC8"/>
    <w:rsid w:val="00F64ED5"/>
    <w:rsid w:val="00F64F5E"/>
    <w:rsid w:val="00F64FD3"/>
    <w:rsid w:val="00F6529E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9E2"/>
    <w:rsid w:val="00F66BA7"/>
    <w:rsid w:val="00F66CFE"/>
    <w:rsid w:val="00F6705D"/>
    <w:rsid w:val="00F6708F"/>
    <w:rsid w:val="00F670E7"/>
    <w:rsid w:val="00F6715C"/>
    <w:rsid w:val="00F6736F"/>
    <w:rsid w:val="00F673BF"/>
    <w:rsid w:val="00F67752"/>
    <w:rsid w:val="00F67F38"/>
    <w:rsid w:val="00F67FCD"/>
    <w:rsid w:val="00F702FF"/>
    <w:rsid w:val="00F70356"/>
    <w:rsid w:val="00F70402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24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9BB"/>
    <w:rsid w:val="00F73A39"/>
    <w:rsid w:val="00F73C32"/>
    <w:rsid w:val="00F73CCA"/>
    <w:rsid w:val="00F73EA3"/>
    <w:rsid w:val="00F73ED4"/>
    <w:rsid w:val="00F73EF1"/>
    <w:rsid w:val="00F7403E"/>
    <w:rsid w:val="00F741F4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FD"/>
    <w:rsid w:val="00F76699"/>
    <w:rsid w:val="00F7671F"/>
    <w:rsid w:val="00F767FD"/>
    <w:rsid w:val="00F76874"/>
    <w:rsid w:val="00F7691F"/>
    <w:rsid w:val="00F769B0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0F"/>
    <w:rsid w:val="00F8251C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D1F"/>
    <w:rsid w:val="00F83E88"/>
    <w:rsid w:val="00F83F54"/>
    <w:rsid w:val="00F84010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EF6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623B"/>
    <w:rsid w:val="00F862EF"/>
    <w:rsid w:val="00F863FE"/>
    <w:rsid w:val="00F864EB"/>
    <w:rsid w:val="00F8658F"/>
    <w:rsid w:val="00F866C9"/>
    <w:rsid w:val="00F86A5E"/>
    <w:rsid w:val="00F86D66"/>
    <w:rsid w:val="00F86D74"/>
    <w:rsid w:val="00F86EC3"/>
    <w:rsid w:val="00F86F3E"/>
    <w:rsid w:val="00F870A1"/>
    <w:rsid w:val="00F871A8"/>
    <w:rsid w:val="00F87291"/>
    <w:rsid w:val="00F87303"/>
    <w:rsid w:val="00F873E9"/>
    <w:rsid w:val="00F87697"/>
    <w:rsid w:val="00F877B9"/>
    <w:rsid w:val="00F879C0"/>
    <w:rsid w:val="00F87BAD"/>
    <w:rsid w:val="00F87BD4"/>
    <w:rsid w:val="00F87CCE"/>
    <w:rsid w:val="00F87CE9"/>
    <w:rsid w:val="00F87F2C"/>
    <w:rsid w:val="00F87F9B"/>
    <w:rsid w:val="00F900E0"/>
    <w:rsid w:val="00F900F4"/>
    <w:rsid w:val="00F9026D"/>
    <w:rsid w:val="00F90487"/>
    <w:rsid w:val="00F904C9"/>
    <w:rsid w:val="00F9069E"/>
    <w:rsid w:val="00F9072D"/>
    <w:rsid w:val="00F907C2"/>
    <w:rsid w:val="00F9091F"/>
    <w:rsid w:val="00F90AA8"/>
    <w:rsid w:val="00F90E09"/>
    <w:rsid w:val="00F90F4C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DD9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C7"/>
    <w:rsid w:val="00F96013"/>
    <w:rsid w:val="00F961E8"/>
    <w:rsid w:val="00F96205"/>
    <w:rsid w:val="00F96459"/>
    <w:rsid w:val="00F9650A"/>
    <w:rsid w:val="00F9654F"/>
    <w:rsid w:val="00F96644"/>
    <w:rsid w:val="00F96671"/>
    <w:rsid w:val="00F96831"/>
    <w:rsid w:val="00F968DA"/>
    <w:rsid w:val="00F96950"/>
    <w:rsid w:val="00F96A29"/>
    <w:rsid w:val="00F96C77"/>
    <w:rsid w:val="00F96C9F"/>
    <w:rsid w:val="00F96D86"/>
    <w:rsid w:val="00F96D87"/>
    <w:rsid w:val="00F96EA8"/>
    <w:rsid w:val="00F96F3A"/>
    <w:rsid w:val="00F9704F"/>
    <w:rsid w:val="00F970C0"/>
    <w:rsid w:val="00F972BB"/>
    <w:rsid w:val="00F9736B"/>
    <w:rsid w:val="00F973D6"/>
    <w:rsid w:val="00F97476"/>
    <w:rsid w:val="00F976CF"/>
    <w:rsid w:val="00F97B3E"/>
    <w:rsid w:val="00F97BAE"/>
    <w:rsid w:val="00F97C2E"/>
    <w:rsid w:val="00F97C7B"/>
    <w:rsid w:val="00F97D21"/>
    <w:rsid w:val="00F97D2B"/>
    <w:rsid w:val="00F97D5F"/>
    <w:rsid w:val="00F97D62"/>
    <w:rsid w:val="00F97DB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833"/>
    <w:rsid w:val="00FA086D"/>
    <w:rsid w:val="00FA09B3"/>
    <w:rsid w:val="00FA0A7D"/>
    <w:rsid w:val="00FA0AFB"/>
    <w:rsid w:val="00FA0C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7CA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11B"/>
    <w:rsid w:val="00FA2194"/>
    <w:rsid w:val="00FA21B8"/>
    <w:rsid w:val="00FA22A9"/>
    <w:rsid w:val="00FA22E5"/>
    <w:rsid w:val="00FA23EA"/>
    <w:rsid w:val="00FA2641"/>
    <w:rsid w:val="00FA281C"/>
    <w:rsid w:val="00FA284C"/>
    <w:rsid w:val="00FA286F"/>
    <w:rsid w:val="00FA28C1"/>
    <w:rsid w:val="00FA28E1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77A"/>
    <w:rsid w:val="00FA393C"/>
    <w:rsid w:val="00FA3990"/>
    <w:rsid w:val="00FA39CC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D6"/>
    <w:rsid w:val="00FA46E8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A2E"/>
    <w:rsid w:val="00FA5B4F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C6"/>
    <w:rsid w:val="00FA6709"/>
    <w:rsid w:val="00FA67DF"/>
    <w:rsid w:val="00FA6A18"/>
    <w:rsid w:val="00FA6A73"/>
    <w:rsid w:val="00FA6BA3"/>
    <w:rsid w:val="00FA6BF1"/>
    <w:rsid w:val="00FA6C70"/>
    <w:rsid w:val="00FA7090"/>
    <w:rsid w:val="00FA7202"/>
    <w:rsid w:val="00FA7470"/>
    <w:rsid w:val="00FA7851"/>
    <w:rsid w:val="00FA7852"/>
    <w:rsid w:val="00FA7929"/>
    <w:rsid w:val="00FA7CD2"/>
    <w:rsid w:val="00FA7DD0"/>
    <w:rsid w:val="00FA7E94"/>
    <w:rsid w:val="00FB0063"/>
    <w:rsid w:val="00FB015F"/>
    <w:rsid w:val="00FB01C7"/>
    <w:rsid w:val="00FB03EF"/>
    <w:rsid w:val="00FB060C"/>
    <w:rsid w:val="00FB0651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CED"/>
    <w:rsid w:val="00FB1EBF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581"/>
    <w:rsid w:val="00FB4635"/>
    <w:rsid w:val="00FB4691"/>
    <w:rsid w:val="00FB48B7"/>
    <w:rsid w:val="00FB4D9D"/>
    <w:rsid w:val="00FB4EA8"/>
    <w:rsid w:val="00FB4EF9"/>
    <w:rsid w:val="00FB4F82"/>
    <w:rsid w:val="00FB5247"/>
    <w:rsid w:val="00FB534A"/>
    <w:rsid w:val="00FB5379"/>
    <w:rsid w:val="00FB5883"/>
    <w:rsid w:val="00FB58AE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6E6"/>
    <w:rsid w:val="00FB6704"/>
    <w:rsid w:val="00FB67FC"/>
    <w:rsid w:val="00FB69FE"/>
    <w:rsid w:val="00FB6A1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A01"/>
    <w:rsid w:val="00FB7BE1"/>
    <w:rsid w:val="00FB7C8D"/>
    <w:rsid w:val="00FB7E2C"/>
    <w:rsid w:val="00FC0317"/>
    <w:rsid w:val="00FC057E"/>
    <w:rsid w:val="00FC0652"/>
    <w:rsid w:val="00FC0693"/>
    <w:rsid w:val="00FC072F"/>
    <w:rsid w:val="00FC08E2"/>
    <w:rsid w:val="00FC09A5"/>
    <w:rsid w:val="00FC0AE8"/>
    <w:rsid w:val="00FC0D02"/>
    <w:rsid w:val="00FC10B0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2287"/>
    <w:rsid w:val="00FC233A"/>
    <w:rsid w:val="00FC2360"/>
    <w:rsid w:val="00FC250A"/>
    <w:rsid w:val="00FC2549"/>
    <w:rsid w:val="00FC26F3"/>
    <w:rsid w:val="00FC273E"/>
    <w:rsid w:val="00FC280D"/>
    <w:rsid w:val="00FC2837"/>
    <w:rsid w:val="00FC2B1A"/>
    <w:rsid w:val="00FC2B6F"/>
    <w:rsid w:val="00FC2DDF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C45"/>
    <w:rsid w:val="00FC3D95"/>
    <w:rsid w:val="00FC3E13"/>
    <w:rsid w:val="00FC41EF"/>
    <w:rsid w:val="00FC437C"/>
    <w:rsid w:val="00FC4546"/>
    <w:rsid w:val="00FC4573"/>
    <w:rsid w:val="00FC48D2"/>
    <w:rsid w:val="00FC48F9"/>
    <w:rsid w:val="00FC4C89"/>
    <w:rsid w:val="00FC4E94"/>
    <w:rsid w:val="00FC5024"/>
    <w:rsid w:val="00FC5243"/>
    <w:rsid w:val="00FC5317"/>
    <w:rsid w:val="00FC5400"/>
    <w:rsid w:val="00FC559F"/>
    <w:rsid w:val="00FC5931"/>
    <w:rsid w:val="00FC5AE0"/>
    <w:rsid w:val="00FC5AF2"/>
    <w:rsid w:val="00FC5F43"/>
    <w:rsid w:val="00FC5FDA"/>
    <w:rsid w:val="00FC60F5"/>
    <w:rsid w:val="00FC6176"/>
    <w:rsid w:val="00FC622D"/>
    <w:rsid w:val="00FC65CE"/>
    <w:rsid w:val="00FC665E"/>
    <w:rsid w:val="00FC6805"/>
    <w:rsid w:val="00FC6B45"/>
    <w:rsid w:val="00FC6E1A"/>
    <w:rsid w:val="00FC6E90"/>
    <w:rsid w:val="00FC6F0F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732"/>
    <w:rsid w:val="00FD17F3"/>
    <w:rsid w:val="00FD1814"/>
    <w:rsid w:val="00FD1892"/>
    <w:rsid w:val="00FD1B5D"/>
    <w:rsid w:val="00FD1C22"/>
    <w:rsid w:val="00FD1D28"/>
    <w:rsid w:val="00FD1E44"/>
    <w:rsid w:val="00FD1E48"/>
    <w:rsid w:val="00FD1F7B"/>
    <w:rsid w:val="00FD2145"/>
    <w:rsid w:val="00FD2441"/>
    <w:rsid w:val="00FD2573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4F1"/>
    <w:rsid w:val="00FD3795"/>
    <w:rsid w:val="00FD3809"/>
    <w:rsid w:val="00FD39BF"/>
    <w:rsid w:val="00FD39E5"/>
    <w:rsid w:val="00FD3B46"/>
    <w:rsid w:val="00FD3BFA"/>
    <w:rsid w:val="00FD3C24"/>
    <w:rsid w:val="00FD3EA3"/>
    <w:rsid w:val="00FD3EE3"/>
    <w:rsid w:val="00FD4018"/>
    <w:rsid w:val="00FD45A3"/>
    <w:rsid w:val="00FD4723"/>
    <w:rsid w:val="00FD49CB"/>
    <w:rsid w:val="00FD4A7B"/>
    <w:rsid w:val="00FD4B2A"/>
    <w:rsid w:val="00FD4BFF"/>
    <w:rsid w:val="00FD4CF8"/>
    <w:rsid w:val="00FD4EA7"/>
    <w:rsid w:val="00FD512A"/>
    <w:rsid w:val="00FD51D6"/>
    <w:rsid w:val="00FD530B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134"/>
    <w:rsid w:val="00FD6318"/>
    <w:rsid w:val="00FD6326"/>
    <w:rsid w:val="00FD64F4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E3"/>
    <w:rsid w:val="00FD7726"/>
    <w:rsid w:val="00FD7A8D"/>
    <w:rsid w:val="00FD7C36"/>
    <w:rsid w:val="00FD7C40"/>
    <w:rsid w:val="00FD7C85"/>
    <w:rsid w:val="00FD7D39"/>
    <w:rsid w:val="00FD7DF4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0EB5"/>
    <w:rsid w:val="00FE1252"/>
    <w:rsid w:val="00FE130C"/>
    <w:rsid w:val="00FE158E"/>
    <w:rsid w:val="00FE16E3"/>
    <w:rsid w:val="00FE1714"/>
    <w:rsid w:val="00FE1A2D"/>
    <w:rsid w:val="00FE1ADB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EF"/>
    <w:rsid w:val="00FE622D"/>
    <w:rsid w:val="00FE638B"/>
    <w:rsid w:val="00FE65BE"/>
    <w:rsid w:val="00FE65CC"/>
    <w:rsid w:val="00FE66E1"/>
    <w:rsid w:val="00FE6895"/>
    <w:rsid w:val="00FE6A82"/>
    <w:rsid w:val="00FE6C0B"/>
    <w:rsid w:val="00FE6DD7"/>
    <w:rsid w:val="00FE6DFA"/>
    <w:rsid w:val="00FE6E29"/>
    <w:rsid w:val="00FE6EBF"/>
    <w:rsid w:val="00FE6ECF"/>
    <w:rsid w:val="00FE6F4E"/>
    <w:rsid w:val="00FE7093"/>
    <w:rsid w:val="00FE74BE"/>
    <w:rsid w:val="00FE771C"/>
    <w:rsid w:val="00FE77D3"/>
    <w:rsid w:val="00FE782B"/>
    <w:rsid w:val="00FE7832"/>
    <w:rsid w:val="00FE78A1"/>
    <w:rsid w:val="00FE7920"/>
    <w:rsid w:val="00FE7B7E"/>
    <w:rsid w:val="00FE7D2D"/>
    <w:rsid w:val="00FF034D"/>
    <w:rsid w:val="00FF056E"/>
    <w:rsid w:val="00FF096E"/>
    <w:rsid w:val="00FF09CB"/>
    <w:rsid w:val="00FF0BB6"/>
    <w:rsid w:val="00FF0C9D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2E"/>
    <w:rsid w:val="00FF2105"/>
    <w:rsid w:val="00FF2286"/>
    <w:rsid w:val="00FF22F2"/>
    <w:rsid w:val="00FF23FE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36"/>
    <w:rsid w:val="00FF3693"/>
    <w:rsid w:val="00FF38B6"/>
    <w:rsid w:val="00FF3ABB"/>
    <w:rsid w:val="00FF3B91"/>
    <w:rsid w:val="00FF3B9D"/>
    <w:rsid w:val="00FF3C1E"/>
    <w:rsid w:val="00FF3C64"/>
    <w:rsid w:val="00FF3CA3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5D2"/>
    <w:rsid w:val="00FF4717"/>
    <w:rsid w:val="00FF4874"/>
    <w:rsid w:val="00FF4990"/>
    <w:rsid w:val="00FF4AD8"/>
    <w:rsid w:val="00FF4AF5"/>
    <w:rsid w:val="00FF4BCE"/>
    <w:rsid w:val="00FF4C44"/>
    <w:rsid w:val="00FF4CC5"/>
    <w:rsid w:val="00FF4CEE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A01"/>
    <w:rsid w:val="00FF5ADA"/>
    <w:rsid w:val="00FF5E02"/>
    <w:rsid w:val="00FF5E9E"/>
    <w:rsid w:val="00FF5EDF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AEC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7B1"/>
    <w:rsid w:val="00FF78A0"/>
    <w:rsid w:val="00FF7979"/>
    <w:rsid w:val="00FF7D6A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1B13BA2F-1E2D-4D7C-A41A-8C9B0B41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8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MDYJPH7RTKF3-899612618-2327467</_dlc_DocId>
    <_dlc_DocIdUrl xmlns="4280bfd0-8d39-4c8f-a2d7-e53cc45df9c8">
      <Url>https://assetworldcorpth.sharepoint.com/sites/File_Sharing/_layouts/15/DocIdRedir.aspx?ID=MDYJPH7RTKF3-899612618-2327467</Url>
      <Description>MDYJPH7RTKF3-899612618-2327467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3" ma:contentTypeDescription="Create a new document." ma:contentTypeScope="" ma:versionID="7eddd34537b802a051ad2223b45bed9c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867d76dc7426c3139a2cb4e182a02833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Props1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4.xml><?xml version="1.0" encoding="utf-8"?>
<ds:datastoreItem xmlns:ds="http://schemas.openxmlformats.org/officeDocument/2006/customXml" ds:itemID="{126F3F8B-9205-4529-8FE1-A4B4B156F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50</Pages>
  <Words>10413</Words>
  <Characters>59359</Characters>
  <Application>Microsoft Office Word</Application>
  <DocSecurity>0</DocSecurity>
  <Lines>494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69633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Penpidcha, Hattinat</cp:lastModifiedBy>
  <cp:revision>2</cp:revision>
  <cp:lastPrinted>2023-11-03T14:21:00Z</cp:lastPrinted>
  <dcterms:created xsi:type="dcterms:W3CDTF">2023-11-07T03:19:00Z</dcterms:created>
  <dcterms:modified xsi:type="dcterms:W3CDTF">2023-11-07T03:19:00Z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17684801-5e83-44ae-8fb1-c328fc71e2ca</vt:lpwstr>
  </property>
  <property fmtid="{D5CDD505-2E9C-101B-9397-08002B2CF9AE}" pid="10" name="MediaServiceImageTags">
    <vt:lpwstr/>
  </property>
</Properties>
</file>