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9541" w14:textId="3CC4CEF8" w:rsidR="005471B4" w:rsidRPr="0097642A" w:rsidRDefault="00BB022A" w:rsidP="00726816">
      <w:pPr>
        <w:spacing w:line="240" w:lineRule="atLeast"/>
        <w:jc w:val="center"/>
        <w:rPr>
          <w:rFonts w:cstheme="minorBidi"/>
          <w:b/>
          <w:bCs/>
          <w:szCs w:val="28"/>
          <w:lang w:val="en-US" w:bidi="th-TH"/>
        </w:rPr>
      </w:pPr>
      <w:r>
        <w:rPr>
          <w:rFonts w:cstheme="minorBidi"/>
          <w:b/>
          <w:bCs/>
          <w:szCs w:val="28"/>
          <w:lang w:val="en-US" w:bidi="th-TH"/>
        </w:rPr>
        <w:t xml:space="preserve"> </w:t>
      </w: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 xml:space="preserve">Condensed interim financial </w:t>
      </w:r>
      <w:proofErr w:type="gramStart"/>
      <w:r w:rsidRPr="009426D0">
        <w:rPr>
          <w:rFonts w:cs="Angsana New"/>
          <w:spacing w:val="-3"/>
          <w:szCs w:val="45"/>
          <w:lang w:val="en-US" w:bidi="th-TH"/>
        </w:rPr>
        <w:t>statements</w:t>
      </w:r>
      <w:proofErr w:type="gramEnd"/>
    </w:p>
    <w:p w14:paraId="6996AE36" w14:textId="466FCB52" w:rsidR="00DB71A2" w:rsidRDefault="00DB71A2" w:rsidP="000006D0">
      <w:pPr>
        <w:pStyle w:val="CoverTitle"/>
        <w:spacing w:line="240" w:lineRule="atLeast"/>
        <w:jc w:val="center"/>
        <w:rPr>
          <w:spacing w:val="-3"/>
          <w:szCs w:val="36"/>
        </w:rPr>
      </w:pPr>
      <w:r w:rsidRPr="00DB71A2">
        <w:rPr>
          <w:spacing w:val="-3"/>
          <w:szCs w:val="36"/>
        </w:rPr>
        <w:t xml:space="preserve">for the three-month and </w:t>
      </w:r>
      <w:r w:rsidR="00A871DA">
        <w:rPr>
          <w:spacing w:val="-3"/>
          <w:szCs w:val="36"/>
        </w:rPr>
        <w:t>nine</w:t>
      </w:r>
      <w:r w:rsidRPr="00DB71A2">
        <w:rPr>
          <w:spacing w:val="-3"/>
          <w:szCs w:val="36"/>
        </w:rPr>
        <w:t>-month periods ended</w:t>
      </w:r>
    </w:p>
    <w:p w14:paraId="009749B3" w14:textId="559AF70B" w:rsidR="00DB71A2" w:rsidRDefault="00DB71A2" w:rsidP="000C07EF">
      <w:pPr>
        <w:pStyle w:val="CoverTitle"/>
        <w:spacing w:line="240" w:lineRule="atLeast"/>
        <w:jc w:val="center"/>
        <w:rPr>
          <w:spacing w:val="-3"/>
          <w:szCs w:val="36"/>
        </w:rPr>
      </w:pPr>
      <w:r w:rsidRPr="00DB71A2">
        <w:rPr>
          <w:spacing w:val="-3"/>
          <w:szCs w:val="36"/>
        </w:rPr>
        <w:t xml:space="preserve">30 </w:t>
      </w:r>
      <w:r w:rsidR="00A871DA">
        <w:rPr>
          <w:spacing w:val="-3"/>
          <w:szCs w:val="36"/>
        </w:rPr>
        <w:t>September</w:t>
      </w:r>
      <w:r w:rsidRPr="00DB71A2">
        <w:rPr>
          <w:spacing w:val="-3"/>
          <w:szCs w:val="36"/>
        </w:rPr>
        <w:t xml:space="preserve"> 202</w:t>
      </w:r>
      <w:r>
        <w:rPr>
          <w:spacing w:val="-3"/>
          <w:szCs w:val="36"/>
        </w:rPr>
        <w:t>3</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0A1969F1"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E808EC">
        <w:rPr>
          <w:rFonts w:cs="Angsana New"/>
          <w:spacing w:val="-3"/>
          <w:sz w:val="36"/>
          <w:szCs w:val="45"/>
          <w:lang w:val="en-US" w:bidi="th-TH"/>
        </w:rPr>
        <w:t>A</w:t>
      </w:r>
      <w:proofErr w:type="spellStart"/>
      <w:r w:rsidRPr="009426D0">
        <w:rPr>
          <w:spacing w:val="-3"/>
          <w:sz w:val="36"/>
          <w:szCs w:val="36"/>
        </w:rPr>
        <w:t>uditor’s</w:t>
      </w:r>
      <w:proofErr w:type="spellEnd"/>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default" r:id="rId13"/>
          <w:footerReference w:type="even" r:id="rId14"/>
          <w:footerReference w:type="default" r:id="rId15"/>
          <w:pgSz w:w="11907" w:h="16840"/>
          <w:pgMar w:top="691" w:right="1152" w:bottom="576" w:left="1152" w:header="720" w:footer="720" w:gutter="0"/>
          <w:pgNumType w:start="0"/>
          <w:cols w:space="720"/>
          <w:docGrid w:linePitch="299"/>
        </w:sectPr>
      </w:pPr>
    </w:p>
    <w:p w14:paraId="67CC0E2C" w14:textId="0217AD1B" w:rsidR="00121E8A" w:rsidRDefault="00121E8A" w:rsidP="00726816">
      <w:pPr>
        <w:pStyle w:val="acctmainheading"/>
        <w:tabs>
          <w:tab w:val="left" w:pos="7810"/>
        </w:tabs>
        <w:spacing w:after="0" w:line="240" w:lineRule="atLeast"/>
        <w:outlineLvl w:val="0"/>
        <w:rPr>
          <w:szCs w:val="28"/>
          <w:lang w:val="en-US"/>
        </w:rPr>
      </w:pPr>
    </w:p>
    <w:p w14:paraId="1A4899A9" w14:textId="77777777" w:rsidR="00121E8A" w:rsidRPr="009426D0" w:rsidRDefault="00121E8A" w:rsidP="00726816">
      <w:pPr>
        <w:pStyle w:val="acctmainheading"/>
        <w:tabs>
          <w:tab w:val="left" w:pos="7810"/>
        </w:tabs>
        <w:spacing w:after="0" w:line="240" w:lineRule="atLeast"/>
        <w:outlineLvl w:val="0"/>
        <w:rPr>
          <w:szCs w:val="28"/>
        </w:rPr>
      </w:pPr>
    </w:p>
    <w:p w14:paraId="6E3B9C8B" w14:textId="77777777" w:rsidR="00121E8A" w:rsidRPr="009426D0" w:rsidRDefault="00121E8A" w:rsidP="00726816">
      <w:pPr>
        <w:pStyle w:val="acctmainheading"/>
        <w:tabs>
          <w:tab w:val="left" w:pos="7810"/>
        </w:tabs>
        <w:spacing w:after="0" w:line="240" w:lineRule="atLeast"/>
        <w:outlineLvl w:val="0"/>
        <w:rPr>
          <w:szCs w:val="28"/>
        </w:rPr>
      </w:pPr>
    </w:p>
    <w:p w14:paraId="58A251CD" w14:textId="6629156A" w:rsidR="00270A2A" w:rsidRPr="009426D0" w:rsidRDefault="00270A2A" w:rsidP="00726816">
      <w:pPr>
        <w:pStyle w:val="acctmainheading"/>
        <w:tabs>
          <w:tab w:val="left" w:pos="7810"/>
        </w:tabs>
        <w:spacing w:after="0" w:line="240" w:lineRule="atLeast"/>
        <w:outlineLvl w:val="0"/>
        <w:rPr>
          <w:szCs w:val="28"/>
        </w:rPr>
      </w:pPr>
    </w:p>
    <w:p w14:paraId="51276B95" w14:textId="77777777" w:rsidR="00270A2A" w:rsidRPr="009426D0" w:rsidRDefault="00270A2A" w:rsidP="00726816">
      <w:pPr>
        <w:pStyle w:val="acctmainheading"/>
        <w:tabs>
          <w:tab w:val="left" w:pos="7810"/>
        </w:tabs>
        <w:spacing w:after="0" w:line="240" w:lineRule="atLeast"/>
        <w:outlineLvl w:val="0"/>
        <w:rPr>
          <w:szCs w:val="28"/>
        </w:rPr>
      </w:pPr>
    </w:p>
    <w:p w14:paraId="199C30BB" w14:textId="77777777" w:rsidR="00121E8A" w:rsidRPr="009426D0" w:rsidRDefault="00121E8A" w:rsidP="00726816">
      <w:pPr>
        <w:pStyle w:val="acctmainheading"/>
        <w:tabs>
          <w:tab w:val="left" w:pos="7810"/>
        </w:tabs>
        <w:spacing w:after="0" w:line="240" w:lineRule="atLeast"/>
        <w:outlineLvl w:val="0"/>
        <w:rPr>
          <w:szCs w:val="28"/>
        </w:rPr>
      </w:pPr>
    </w:p>
    <w:p w14:paraId="180624EB" w14:textId="77777777" w:rsidR="00121E8A" w:rsidRPr="009426D0" w:rsidRDefault="00121E8A" w:rsidP="00726816">
      <w:pPr>
        <w:pStyle w:val="acctmainheading"/>
        <w:tabs>
          <w:tab w:val="left" w:pos="7810"/>
        </w:tabs>
        <w:spacing w:after="0" w:line="240" w:lineRule="atLeast"/>
        <w:outlineLvl w:val="0"/>
        <w:rPr>
          <w:szCs w:val="28"/>
        </w:rPr>
      </w:pPr>
    </w:p>
    <w:p w14:paraId="3EC2FA94" w14:textId="1ED252B9" w:rsidR="00057CF0" w:rsidRPr="009426D0" w:rsidRDefault="00057CF0" w:rsidP="00726816">
      <w:pPr>
        <w:pStyle w:val="acctmainheading"/>
        <w:tabs>
          <w:tab w:val="left" w:pos="7810"/>
        </w:tabs>
        <w:spacing w:after="0" w:line="240" w:lineRule="atLeast"/>
        <w:outlineLvl w:val="0"/>
        <w:rPr>
          <w:szCs w:val="28"/>
        </w:rPr>
      </w:pPr>
    </w:p>
    <w:p w14:paraId="05BC42E6" w14:textId="77777777" w:rsidR="00A35C2E" w:rsidRPr="009426D0" w:rsidRDefault="00A35C2E" w:rsidP="00726816">
      <w:pPr>
        <w:pStyle w:val="acctmainheading"/>
        <w:tabs>
          <w:tab w:val="left" w:pos="7810"/>
        </w:tabs>
        <w:spacing w:after="0" w:line="240" w:lineRule="atLeast"/>
        <w:outlineLvl w:val="0"/>
        <w:rPr>
          <w:szCs w:val="28"/>
        </w:r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2678069E" w14:textId="109DEBDB" w:rsidR="00B61544" w:rsidRPr="000A0651" w:rsidRDefault="00B61544" w:rsidP="00B61544">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A871DA" w:rsidRPr="00A871DA">
        <w:rPr>
          <w:szCs w:val="22"/>
          <w:lang w:bidi="th-TH"/>
        </w:rPr>
        <w:t>30 September 2023</w:t>
      </w:r>
      <w:r w:rsidRPr="000A0651">
        <w:rPr>
          <w:szCs w:val="22"/>
          <w:lang w:bidi="th-TH"/>
        </w:rPr>
        <w:t>; the consolidated and separate statements of comprehensive income</w:t>
      </w:r>
      <w:r w:rsidR="005B249D">
        <w:rPr>
          <w:szCs w:val="22"/>
          <w:lang w:bidi="th-TH"/>
        </w:rPr>
        <w:t xml:space="preserve"> for the three-month and </w:t>
      </w:r>
      <w:r w:rsidR="0011232B">
        <w:rPr>
          <w:szCs w:val="22"/>
          <w:lang w:bidi="th-TH"/>
        </w:rPr>
        <w:t>nine</w:t>
      </w:r>
      <w:r w:rsidR="005B249D">
        <w:rPr>
          <w:szCs w:val="22"/>
          <w:lang w:bidi="th-TH"/>
        </w:rPr>
        <w:t xml:space="preserve">-month periods ended 30 </w:t>
      </w:r>
      <w:r w:rsidR="00A871DA" w:rsidRPr="00A871DA">
        <w:rPr>
          <w:szCs w:val="22"/>
          <w:lang w:bidi="th-TH"/>
        </w:rPr>
        <w:t xml:space="preserve">September </w:t>
      </w:r>
      <w:r w:rsidR="005B249D">
        <w:rPr>
          <w:szCs w:val="22"/>
          <w:lang w:bidi="th-TH"/>
        </w:rPr>
        <w:t>2023</w:t>
      </w:r>
      <w:r w:rsidR="005B249D" w:rsidRPr="00C24C1A">
        <w:rPr>
          <w:szCs w:val="22"/>
          <w:lang w:bidi="th-TH"/>
        </w:rPr>
        <w:t>,</w:t>
      </w:r>
      <w:r w:rsidR="00C24C1A" w:rsidRPr="00C24C1A">
        <w:rPr>
          <w:szCs w:val="22"/>
          <w:lang w:bidi="th-TH"/>
        </w:rPr>
        <w:t xml:space="preserve"> </w:t>
      </w:r>
      <w:r w:rsidRPr="00C24C1A">
        <w:rPr>
          <w:szCs w:val="22"/>
          <w:lang w:bidi="th-TH"/>
        </w:rPr>
        <w:t>ch</w:t>
      </w:r>
      <w:r w:rsidRPr="000A0651">
        <w:rPr>
          <w:szCs w:val="22"/>
          <w:lang w:bidi="th-TH"/>
        </w:rPr>
        <w:t xml:space="preserve">anges in equity and cash flows for </w:t>
      </w:r>
      <w:r w:rsidR="005B249D">
        <w:rPr>
          <w:szCs w:val="22"/>
          <w:lang w:bidi="th-TH"/>
        </w:rPr>
        <w:t xml:space="preserve">the </w:t>
      </w:r>
      <w:r w:rsidR="005B249D">
        <w:rPr>
          <w:szCs w:val="22"/>
          <w:lang w:bidi="th-TH"/>
        </w:rPr>
        <w:br/>
      </w:r>
      <w:r w:rsidR="0011232B">
        <w:rPr>
          <w:szCs w:val="22"/>
          <w:lang w:bidi="th-TH"/>
        </w:rPr>
        <w:t>nine</w:t>
      </w:r>
      <w:r w:rsidR="00DB71A2" w:rsidRPr="00E2166C">
        <w:rPr>
          <w:szCs w:val="22"/>
          <w:lang w:bidi="th-TH"/>
        </w:rPr>
        <w:t xml:space="preserve">-month period ended 30 </w:t>
      </w:r>
      <w:r w:rsidR="00A871DA" w:rsidRPr="00A871DA">
        <w:rPr>
          <w:szCs w:val="22"/>
          <w:lang w:bidi="th-TH"/>
        </w:rPr>
        <w:t>September</w:t>
      </w:r>
      <w:r w:rsidR="00A871DA">
        <w:rPr>
          <w:szCs w:val="22"/>
          <w:lang w:bidi="th-TH"/>
        </w:rPr>
        <w:t xml:space="preserve"> </w:t>
      </w:r>
      <w:r w:rsidRPr="000A0651">
        <w:rPr>
          <w:szCs w:val="22"/>
          <w:lang w:bidi="th-TH"/>
        </w:rPr>
        <w:t>202</w:t>
      </w:r>
      <w:r>
        <w:rPr>
          <w:szCs w:val="22"/>
          <w:lang w:bidi="th-TH"/>
        </w:rPr>
        <w:t>3</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667534B6" w14:textId="04F3544D" w:rsidR="00A35C2E" w:rsidRPr="009426D0" w:rsidRDefault="00A35C2E" w:rsidP="00A35C2E">
      <w:pPr>
        <w:autoSpaceDE w:val="0"/>
        <w:autoSpaceDN w:val="0"/>
        <w:adjustRightInd w:val="0"/>
        <w:jc w:val="thaiDistribute"/>
        <w:rPr>
          <w:rFonts w:cs="Angsana New"/>
          <w:lang w:val="en-US" w:bidi="th-TH"/>
        </w:rPr>
      </w:pPr>
    </w:p>
    <w:p w14:paraId="3C1E8C87" w14:textId="32C3C0DE" w:rsidR="00A35C2E" w:rsidRDefault="00A35C2E" w:rsidP="00A35C2E">
      <w:pPr>
        <w:autoSpaceDE w:val="0"/>
        <w:autoSpaceDN w:val="0"/>
        <w:adjustRightInd w:val="0"/>
        <w:jc w:val="thaiDistribute"/>
        <w:rPr>
          <w:rFonts w:cs="Angsana New"/>
          <w:lang w:val="en-US" w:bidi="th-TH"/>
        </w:rPr>
      </w:pPr>
    </w:p>
    <w:p w14:paraId="1ACAD8B8" w14:textId="38F547F0" w:rsidR="00F34EE0" w:rsidRDefault="00F34EE0" w:rsidP="00A35C2E">
      <w:pPr>
        <w:autoSpaceDE w:val="0"/>
        <w:autoSpaceDN w:val="0"/>
        <w:adjustRightInd w:val="0"/>
        <w:jc w:val="thaiDistribute"/>
        <w:rPr>
          <w:rFonts w:cs="Angsana New"/>
          <w:lang w:val="en-US" w:bidi="th-TH"/>
        </w:rPr>
      </w:pPr>
    </w:p>
    <w:p w14:paraId="34D5A4CB" w14:textId="13A397D7" w:rsidR="00FA3440" w:rsidRDefault="00FA3440" w:rsidP="00A35C2E">
      <w:pPr>
        <w:autoSpaceDE w:val="0"/>
        <w:autoSpaceDN w:val="0"/>
        <w:adjustRightInd w:val="0"/>
        <w:jc w:val="thaiDistribute"/>
        <w:rPr>
          <w:rFonts w:cs="Angsana New"/>
          <w:lang w:val="en-US" w:bidi="th-TH"/>
        </w:rPr>
      </w:pPr>
    </w:p>
    <w:p w14:paraId="10CE1975" w14:textId="77777777" w:rsidR="00E46861" w:rsidRDefault="00E46861"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proofErr w:type="spellStart"/>
      <w:r w:rsidR="00B61544">
        <w:rPr>
          <w:szCs w:val="22"/>
        </w:rPr>
        <w:t>Sumate</w:t>
      </w:r>
      <w:proofErr w:type="spellEnd"/>
      <w:r w:rsidR="00B61544">
        <w:rPr>
          <w:szCs w:val="22"/>
        </w:rPr>
        <w:t xml:space="preserve"> </w:t>
      </w:r>
      <w:proofErr w:type="spellStart"/>
      <w:r w:rsidR="00B61544">
        <w:rPr>
          <w:szCs w:val="22"/>
        </w:rPr>
        <w:t>Jangsamsee</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385FC4B0" w14:textId="77777777" w:rsidR="00EA69F4" w:rsidRDefault="00574D0D" w:rsidP="008B427B">
      <w:pPr>
        <w:rPr>
          <w:rFonts w:cstheme="minorBidi"/>
          <w:szCs w:val="28"/>
          <w:lang w:val="en-US" w:bidi="th-TH"/>
        </w:rPr>
      </w:pPr>
      <w:r w:rsidRPr="00574D0D">
        <w:rPr>
          <w:rFonts w:cstheme="minorBidi"/>
          <w:szCs w:val="28"/>
          <w:lang w:val="en-US" w:bidi="th-TH"/>
        </w:rPr>
        <w:t xml:space="preserve">7 </w:t>
      </w:r>
      <w:r w:rsidR="0011232B" w:rsidRPr="00574D0D">
        <w:rPr>
          <w:rFonts w:cstheme="minorBidi"/>
          <w:szCs w:val="28"/>
          <w:lang w:val="en-US" w:bidi="th-TH"/>
        </w:rPr>
        <w:t>November</w:t>
      </w:r>
      <w:r w:rsidR="00A86058" w:rsidRPr="00574D0D">
        <w:rPr>
          <w:rFonts w:cstheme="minorBidi"/>
          <w:szCs w:val="28"/>
          <w:lang w:val="en-US" w:bidi="th-TH"/>
        </w:rPr>
        <w:t xml:space="preserve"> </w:t>
      </w:r>
      <w:r w:rsidR="00C75043" w:rsidRPr="00574D0D">
        <w:rPr>
          <w:rFonts w:cstheme="minorBidi"/>
          <w:szCs w:val="28"/>
          <w:lang w:val="en-US" w:bidi="th-TH"/>
        </w:rPr>
        <w:t>202</w:t>
      </w:r>
      <w:r w:rsidR="00B61544" w:rsidRPr="00574D0D">
        <w:rPr>
          <w:rFonts w:cstheme="minorBidi"/>
          <w:szCs w:val="28"/>
          <w:lang w:val="en-US" w:bidi="th-TH"/>
        </w:rPr>
        <w:t>3</w:t>
      </w:r>
    </w:p>
    <w:sectPr w:rsidR="00EA69F4" w:rsidSect="000A6F11">
      <w:headerReference w:type="default" r:id="rId16"/>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356B4" w14:textId="77777777" w:rsidR="00FC1561" w:rsidRDefault="00FC1561">
      <w:r>
        <w:separator/>
      </w:r>
    </w:p>
  </w:endnote>
  <w:endnote w:type="continuationSeparator" w:id="0">
    <w:p w14:paraId="65ED55CB" w14:textId="77777777" w:rsidR="00FC1561" w:rsidRDefault="00FC1561">
      <w:r>
        <w:continuationSeparator/>
      </w:r>
    </w:p>
  </w:endnote>
  <w:endnote w:type="continuationNotice" w:id="1">
    <w:p w14:paraId="126E206E" w14:textId="77777777" w:rsidR="00FC1561" w:rsidRDefault="00FC15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CD7F3" w14:textId="77777777" w:rsidR="00FC1561" w:rsidRDefault="00FC1561">
      <w:r>
        <w:separator/>
      </w:r>
    </w:p>
  </w:footnote>
  <w:footnote w:type="continuationSeparator" w:id="0">
    <w:p w14:paraId="2908AC55" w14:textId="77777777" w:rsidR="00FC1561" w:rsidRDefault="00FC1561">
      <w:r>
        <w:continuationSeparator/>
      </w:r>
    </w:p>
  </w:footnote>
  <w:footnote w:type="continuationNotice" w:id="1">
    <w:p w14:paraId="2FB72EB8" w14:textId="77777777" w:rsidR="00FC1561" w:rsidRDefault="00FC15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Default="006156F0" w:rsidP="00E36419">
    <w:pPr>
      <w:pStyle w:val="Header"/>
    </w:pPr>
  </w:p>
  <w:p w14:paraId="07D88C0F" w14:textId="77777777" w:rsidR="006156F0" w:rsidRPr="00E36419" w:rsidRDefault="006156F0"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 xml:space="preserve">Notes to the condensed interim financial </w:t>
    </w:r>
    <w:proofErr w:type="gramStart"/>
    <w:r w:rsidRPr="00C75043">
      <w:rPr>
        <w:sz w:val="24"/>
        <w:szCs w:val="24"/>
      </w:rPr>
      <w:t>statements</w:t>
    </w:r>
    <w:proofErr w:type="gramEnd"/>
  </w:p>
  <w:p w14:paraId="7B1BF9E6" w14:textId="1B02F04C" w:rsidR="00C46EDA" w:rsidRDefault="00C46EDA" w:rsidP="00C46EDA">
    <w:pPr>
      <w:pStyle w:val="acctmainheading"/>
      <w:spacing w:after="0" w:line="240" w:lineRule="atLeast"/>
      <w:rPr>
        <w:sz w:val="24"/>
        <w:szCs w:val="24"/>
      </w:rPr>
    </w:pPr>
    <w:r>
      <w:rPr>
        <w:sz w:val="24"/>
        <w:szCs w:val="24"/>
      </w:rPr>
      <w:t xml:space="preserve">For the </w:t>
    </w:r>
    <w:r w:rsidR="003C34E4" w:rsidRPr="00C75043">
      <w:rPr>
        <w:sz w:val="24"/>
        <w:szCs w:val="24"/>
      </w:rPr>
      <w:t xml:space="preserve">three-month and </w:t>
    </w:r>
    <w:r w:rsidR="00AE1EA2">
      <w:rPr>
        <w:sz w:val="24"/>
        <w:szCs w:val="24"/>
      </w:rPr>
      <w:t>nine</w:t>
    </w:r>
    <w:r w:rsidR="003C34E4" w:rsidRPr="00C75043">
      <w:rPr>
        <w:sz w:val="24"/>
        <w:szCs w:val="24"/>
      </w:rPr>
      <w:t xml:space="preserve">-month </w:t>
    </w:r>
    <w:r w:rsidR="003C34E4" w:rsidRPr="00C75043">
      <w:rPr>
        <w:rFonts w:cs="Angsana New"/>
        <w:sz w:val="24"/>
        <w:szCs w:val="30"/>
        <w:lang w:val="en-US" w:bidi="th-TH"/>
      </w:rPr>
      <w:t xml:space="preserve">periods </w:t>
    </w:r>
    <w:r w:rsidR="003C34E4" w:rsidRPr="00C75043">
      <w:rPr>
        <w:sz w:val="24"/>
        <w:szCs w:val="24"/>
      </w:rPr>
      <w:t xml:space="preserve">ended 30 </w:t>
    </w:r>
    <w:r w:rsidR="00AE1EA2">
      <w:rPr>
        <w:sz w:val="24"/>
        <w:szCs w:val="24"/>
      </w:rPr>
      <w:t>September</w:t>
    </w:r>
    <w:r w:rsidR="003C34E4" w:rsidRPr="00C75043">
      <w:rPr>
        <w:sz w:val="24"/>
        <w:szCs w:val="24"/>
      </w:rPr>
      <w:t xml:space="preserve"> 202</w:t>
    </w:r>
    <w:r w:rsidR="003C34E4">
      <w:rPr>
        <w:sz w:val="24"/>
        <w:szCs w:val="24"/>
      </w:rPr>
      <w:t>3 (Unaudited)</w:t>
    </w:r>
  </w:p>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4"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18"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3"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7"/>
  </w:num>
  <w:num w:numId="3" w16cid:durableId="213002148">
    <w:abstractNumId w:val="3"/>
  </w:num>
  <w:num w:numId="4" w16cid:durableId="1099789688">
    <w:abstractNumId w:val="21"/>
  </w:num>
  <w:num w:numId="5" w16cid:durableId="611983457">
    <w:abstractNumId w:val="6"/>
  </w:num>
  <w:num w:numId="6" w16cid:durableId="1085223795">
    <w:abstractNumId w:val="23"/>
  </w:num>
  <w:num w:numId="7" w16cid:durableId="903031832">
    <w:abstractNumId w:val="4"/>
  </w:num>
  <w:num w:numId="8" w16cid:durableId="566260819">
    <w:abstractNumId w:val="19"/>
  </w:num>
  <w:num w:numId="9" w16cid:durableId="675808018">
    <w:abstractNumId w:val="24"/>
  </w:num>
  <w:num w:numId="10" w16cid:durableId="803936692">
    <w:abstractNumId w:val="12"/>
  </w:num>
  <w:num w:numId="11" w16cid:durableId="1169980049">
    <w:abstractNumId w:val="25"/>
  </w:num>
  <w:num w:numId="12" w16cid:durableId="901257022">
    <w:abstractNumId w:val="10"/>
  </w:num>
  <w:num w:numId="13" w16cid:durableId="1588343108">
    <w:abstractNumId w:val="11"/>
  </w:num>
  <w:num w:numId="14" w16cid:durableId="3769793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1"/>
  </w:num>
  <w:num w:numId="16" w16cid:durableId="1712654721">
    <w:abstractNumId w:val="14"/>
  </w:num>
  <w:num w:numId="17" w16cid:durableId="1543321147">
    <w:abstractNumId w:val="13"/>
  </w:num>
  <w:num w:numId="18" w16cid:durableId="951594742">
    <w:abstractNumId w:val="8"/>
  </w:num>
  <w:num w:numId="19" w16cid:durableId="1717729366">
    <w:abstractNumId w:val="4"/>
  </w:num>
  <w:num w:numId="20" w16cid:durableId="24915119">
    <w:abstractNumId w:val="4"/>
  </w:num>
  <w:num w:numId="21" w16cid:durableId="1193499421">
    <w:abstractNumId w:val="4"/>
  </w:num>
  <w:num w:numId="22" w16cid:durableId="1412654416">
    <w:abstractNumId w:val="4"/>
    <w:lvlOverride w:ilvl="0">
      <w:startOverride w:val="16"/>
    </w:lvlOverride>
  </w:num>
  <w:num w:numId="23" w16cid:durableId="1735464037">
    <w:abstractNumId w:val="4"/>
  </w:num>
  <w:num w:numId="24" w16cid:durableId="1167596733">
    <w:abstractNumId w:val="4"/>
  </w:num>
  <w:num w:numId="25" w16cid:durableId="261571327">
    <w:abstractNumId w:val="4"/>
  </w:num>
  <w:num w:numId="26" w16cid:durableId="126319107">
    <w:abstractNumId w:val="4"/>
  </w:num>
  <w:num w:numId="27" w16cid:durableId="1761902131">
    <w:abstractNumId w:val="4"/>
  </w:num>
  <w:num w:numId="28" w16cid:durableId="1660496990">
    <w:abstractNumId w:val="4"/>
  </w:num>
  <w:num w:numId="29" w16cid:durableId="1519587700">
    <w:abstractNumId w:val="18"/>
  </w:num>
  <w:num w:numId="30" w16cid:durableId="861747479">
    <w:abstractNumId w:val="2"/>
  </w:num>
  <w:num w:numId="31" w16cid:durableId="1651396594">
    <w:abstractNumId w:val="16"/>
  </w:num>
  <w:num w:numId="32" w16cid:durableId="938372560">
    <w:abstractNumId w:val="9"/>
  </w:num>
  <w:num w:numId="33" w16cid:durableId="732850051">
    <w:abstractNumId w:val="15"/>
  </w:num>
  <w:num w:numId="34" w16cid:durableId="1791363188">
    <w:abstractNumId w:val="4"/>
  </w:num>
  <w:num w:numId="35" w16cid:durableId="2061131806">
    <w:abstractNumId w:val="5"/>
  </w:num>
  <w:num w:numId="36" w16cid:durableId="1061902931">
    <w:abstractNumId w:val="17"/>
  </w:num>
  <w:num w:numId="37" w16cid:durableId="42299900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E5C"/>
    <w:rsid w:val="00000EB5"/>
    <w:rsid w:val="00001088"/>
    <w:rsid w:val="000012F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329"/>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CCF"/>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FD5"/>
    <w:rsid w:val="00010266"/>
    <w:rsid w:val="00010551"/>
    <w:rsid w:val="00010753"/>
    <w:rsid w:val="00010767"/>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B31"/>
    <w:rsid w:val="00014E34"/>
    <w:rsid w:val="00014F21"/>
    <w:rsid w:val="0001509E"/>
    <w:rsid w:val="00015579"/>
    <w:rsid w:val="000155F9"/>
    <w:rsid w:val="00015C56"/>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F6C"/>
    <w:rsid w:val="00023088"/>
    <w:rsid w:val="0002310B"/>
    <w:rsid w:val="000234F3"/>
    <w:rsid w:val="00023710"/>
    <w:rsid w:val="00023815"/>
    <w:rsid w:val="000239D7"/>
    <w:rsid w:val="00023A37"/>
    <w:rsid w:val="00023ABE"/>
    <w:rsid w:val="00023C4A"/>
    <w:rsid w:val="00023C63"/>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6DE"/>
    <w:rsid w:val="00026D8D"/>
    <w:rsid w:val="00026DDD"/>
    <w:rsid w:val="00026F1A"/>
    <w:rsid w:val="0002724D"/>
    <w:rsid w:val="000274E3"/>
    <w:rsid w:val="0002761D"/>
    <w:rsid w:val="0002763E"/>
    <w:rsid w:val="000277C4"/>
    <w:rsid w:val="0002789D"/>
    <w:rsid w:val="00027927"/>
    <w:rsid w:val="00027BC6"/>
    <w:rsid w:val="00027CA6"/>
    <w:rsid w:val="00027CF3"/>
    <w:rsid w:val="000300AE"/>
    <w:rsid w:val="000303C9"/>
    <w:rsid w:val="000306FA"/>
    <w:rsid w:val="000307DE"/>
    <w:rsid w:val="0003088C"/>
    <w:rsid w:val="000309A6"/>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CEF"/>
    <w:rsid w:val="00053D09"/>
    <w:rsid w:val="00054042"/>
    <w:rsid w:val="0005405E"/>
    <w:rsid w:val="000540AB"/>
    <w:rsid w:val="0005450A"/>
    <w:rsid w:val="000545C0"/>
    <w:rsid w:val="00054BCD"/>
    <w:rsid w:val="00055048"/>
    <w:rsid w:val="00055289"/>
    <w:rsid w:val="00055954"/>
    <w:rsid w:val="00055A96"/>
    <w:rsid w:val="00055BD1"/>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AF"/>
    <w:rsid w:val="0006192A"/>
    <w:rsid w:val="00061AD7"/>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76A"/>
    <w:rsid w:val="00063900"/>
    <w:rsid w:val="00063C39"/>
    <w:rsid w:val="00063C70"/>
    <w:rsid w:val="00063DD4"/>
    <w:rsid w:val="00063DE8"/>
    <w:rsid w:val="000643A9"/>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791"/>
    <w:rsid w:val="0006681D"/>
    <w:rsid w:val="000668E1"/>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11"/>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175"/>
    <w:rsid w:val="000C52DC"/>
    <w:rsid w:val="000C542A"/>
    <w:rsid w:val="000C5DAD"/>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3EF"/>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1A2"/>
    <w:rsid w:val="000F455C"/>
    <w:rsid w:val="000F46BF"/>
    <w:rsid w:val="000F49C8"/>
    <w:rsid w:val="000F4AFB"/>
    <w:rsid w:val="000F4E12"/>
    <w:rsid w:val="000F4FE9"/>
    <w:rsid w:val="000F5571"/>
    <w:rsid w:val="000F55BE"/>
    <w:rsid w:val="000F5AB9"/>
    <w:rsid w:val="000F5DC5"/>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A82"/>
    <w:rsid w:val="00105028"/>
    <w:rsid w:val="00105AFF"/>
    <w:rsid w:val="00105C94"/>
    <w:rsid w:val="00105DA6"/>
    <w:rsid w:val="00105DEC"/>
    <w:rsid w:val="00105F42"/>
    <w:rsid w:val="0010608C"/>
    <w:rsid w:val="001061E0"/>
    <w:rsid w:val="001064E3"/>
    <w:rsid w:val="00106540"/>
    <w:rsid w:val="0010684B"/>
    <w:rsid w:val="001069AD"/>
    <w:rsid w:val="00106A98"/>
    <w:rsid w:val="00106B38"/>
    <w:rsid w:val="00106B6A"/>
    <w:rsid w:val="00106D44"/>
    <w:rsid w:val="00106DAB"/>
    <w:rsid w:val="001070AA"/>
    <w:rsid w:val="0010730F"/>
    <w:rsid w:val="001075ED"/>
    <w:rsid w:val="001076DC"/>
    <w:rsid w:val="00107940"/>
    <w:rsid w:val="00107B29"/>
    <w:rsid w:val="00107E75"/>
    <w:rsid w:val="00107EE4"/>
    <w:rsid w:val="00107FD4"/>
    <w:rsid w:val="001100C8"/>
    <w:rsid w:val="001100F7"/>
    <w:rsid w:val="00110695"/>
    <w:rsid w:val="00110921"/>
    <w:rsid w:val="00110A25"/>
    <w:rsid w:val="00110C8D"/>
    <w:rsid w:val="00111020"/>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698"/>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E0"/>
    <w:rsid w:val="00133F0E"/>
    <w:rsid w:val="0013409D"/>
    <w:rsid w:val="00134190"/>
    <w:rsid w:val="001341DC"/>
    <w:rsid w:val="00134289"/>
    <w:rsid w:val="001349C9"/>
    <w:rsid w:val="00134B23"/>
    <w:rsid w:val="00134E17"/>
    <w:rsid w:val="00134EA7"/>
    <w:rsid w:val="00134EAC"/>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FE5"/>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037"/>
    <w:rsid w:val="0016314A"/>
    <w:rsid w:val="001635AD"/>
    <w:rsid w:val="001636DB"/>
    <w:rsid w:val="0016371F"/>
    <w:rsid w:val="001638BB"/>
    <w:rsid w:val="00163C2F"/>
    <w:rsid w:val="00163EB2"/>
    <w:rsid w:val="001640FD"/>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14"/>
    <w:rsid w:val="0019080C"/>
    <w:rsid w:val="00190A23"/>
    <w:rsid w:val="00190A79"/>
    <w:rsid w:val="00190B52"/>
    <w:rsid w:val="00190B96"/>
    <w:rsid w:val="00190C5F"/>
    <w:rsid w:val="00190EF9"/>
    <w:rsid w:val="00190EFA"/>
    <w:rsid w:val="00190F51"/>
    <w:rsid w:val="00190FAA"/>
    <w:rsid w:val="0019122B"/>
    <w:rsid w:val="001914E1"/>
    <w:rsid w:val="001917B0"/>
    <w:rsid w:val="00191953"/>
    <w:rsid w:val="00191980"/>
    <w:rsid w:val="001920C1"/>
    <w:rsid w:val="00192102"/>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C5D"/>
    <w:rsid w:val="00195EF5"/>
    <w:rsid w:val="00195F2A"/>
    <w:rsid w:val="00195F5E"/>
    <w:rsid w:val="001960B2"/>
    <w:rsid w:val="00196341"/>
    <w:rsid w:val="001963E2"/>
    <w:rsid w:val="0019643F"/>
    <w:rsid w:val="00196C3C"/>
    <w:rsid w:val="001971CE"/>
    <w:rsid w:val="001971F0"/>
    <w:rsid w:val="0019735E"/>
    <w:rsid w:val="00197395"/>
    <w:rsid w:val="001974B2"/>
    <w:rsid w:val="00197590"/>
    <w:rsid w:val="001975FF"/>
    <w:rsid w:val="0019760A"/>
    <w:rsid w:val="00197687"/>
    <w:rsid w:val="0019770C"/>
    <w:rsid w:val="001977FD"/>
    <w:rsid w:val="00197F30"/>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8E1"/>
    <w:rsid w:val="001D3943"/>
    <w:rsid w:val="001D3A0E"/>
    <w:rsid w:val="001D3BA5"/>
    <w:rsid w:val="001D3D1D"/>
    <w:rsid w:val="001D4146"/>
    <w:rsid w:val="001D42F0"/>
    <w:rsid w:val="001D45ED"/>
    <w:rsid w:val="001D48A0"/>
    <w:rsid w:val="001D494C"/>
    <w:rsid w:val="001D4A8E"/>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26D"/>
    <w:rsid w:val="001E029C"/>
    <w:rsid w:val="001E0405"/>
    <w:rsid w:val="001E051A"/>
    <w:rsid w:val="001E08CF"/>
    <w:rsid w:val="001E0A23"/>
    <w:rsid w:val="001E0D18"/>
    <w:rsid w:val="001E0EA5"/>
    <w:rsid w:val="001E0F48"/>
    <w:rsid w:val="001E106B"/>
    <w:rsid w:val="001E12F9"/>
    <w:rsid w:val="001E1564"/>
    <w:rsid w:val="001E163E"/>
    <w:rsid w:val="001E1829"/>
    <w:rsid w:val="001E18DF"/>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52A"/>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1B7"/>
    <w:rsid w:val="002134D3"/>
    <w:rsid w:val="00213CB7"/>
    <w:rsid w:val="00213F04"/>
    <w:rsid w:val="0021410B"/>
    <w:rsid w:val="002147DB"/>
    <w:rsid w:val="00214914"/>
    <w:rsid w:val="0021495A"/>
    <w:rsid w:val="00214A2A"/>
    <w:rsid w:val="00214B55"/>
    <w:rsid w:val="00214BF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4283"/>
    <w:rsid w:val="002342E9"/>
    <w:rsid w:val="002343F9"/>
    <w:rsid w:val="002345CE"/>
    <w:rsid w:val="0023472D"/>
    <w:rsid w:val="0023499B"/>
    <w:rsid w:val="00234E84"/>
    <w:rsid w:val="00234EEC"/>
    <w:rsid w:val="00235316"/>
    <w:rsid w:val="002353AA"/>
    <w:rsid w:val="002353B8"/>
    <w:rsid w:val="002356A7"/>
    <w:rsid w:val="00235BCF"/>
    <w:rsid w:val="00235C81"/>
    <w:rsid w:val="00235D0E"/>
    <w:rsid w:val="002362C7"/>
    <w:rsid w:val="0023637A"/>
    <w:rsid w:val="0023673E"/>
    <w:rsid w:val="00236B5F"/>
    <w:rsid w:val="00236E8D"/>
    <w:rsid w:val="00236F32"/>
    <w:rsid w:val="002370DD"/>
    <w:rsid w:val="002371EE"/>
    <w:rsid w:val="002377EA"/>
    <w:rsid w:val="00237EBB"/>
    <w:rsid w:val="00237F7B"/>
    <w:rsid w:val="00237FC7"/>
    <w:rsid w:val="0024028E"/>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C4A"/>
    <w:rsid w:val="00244CC1"/>
    <w:rsid w:val="002451BD"/>
    <w:rsid w:val="002451E0"/>
    <w:rsid w:val="002452A7"/>
    <w:rsid w:val="0024575D"/>
    <w:rsid w:val="00245A03"/>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70E2"/>
    <w:rsid w:val="00257221"/>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8CC"/>
    <w:rsid w:val="00266B56"/>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982"/>
    <w:rsid w:val="00276C5D"/>
    <w:rsid w:val="00276CB0"/>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56E"/>
    <w:rsid w:val="002856DF"/>
    <w:rsid w:val="002858BA"/>
    <w:rsid w:val="002859B4"/>
    <w:rsid w:val="00285AA9"/>
    <w:rsid w:val="00285BB1"/>
    <w:rsid w:val="00286189"/>
    <w:rsid w:val="002864B6"/>
    <w:rsid w:val="00286532"/>
    <w:rsid w:val="0028658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11C3"/>
    <w:rsid w:val="002A1307"/>
    <w:rsid w:val="002A1906"/>
    <w:rsid w:val="002A2280"/>
    <w:rsid w:val="002A2345"/>
    <w:rsid w:val="002A241F"/>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EC5"/>
    <w:rsid w:val="002A5055"/>
    <w:rsid w:val="002A507A"/>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F27"/>
    <w:rsid w:val="002C40F7"/>
    <w:rsid w:val="002C4294"/>
    <w:rsid w:val="002C42B7"/>
    <w:rsid w:val="002C4379"/>
    <w:rsid w:val="002C46BD"/>
    <w:rsid w:val="002C4767"/>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4615"/>
    <w:rsid w:val="002D475A"/>
    <w:rsid w:val="002D477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EBD"/>
    <w:rsid w:val="002F60CB"/>
    <w:rsid w:val="002F6600"/>
    <w:rsid w:val="002F6809"/>
    <w:rsid w:val="002F6C02"/>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0ED5"/>
    <w:rsid w:val="003511BB"/>
    <w:rsid w:val="003515A0"/>
    <w:rsid w:val="003516CE"/>
    <w:rsid w:val="00351703"/>
    <w:rsid w:val="00351742"/>
    <w:rsid w:val="0035192E"/>
    <w:rsid w:val="00351D85"/>
    <w:rsid w:val="00351FF7"/>
    <w:rsid w:val="00352028"/>
    <w:rsid w:val="00352163"/>
    <w:rsid w:val="0035218F"/>
    <w:rsid w:val="00352599"/>
    <w:rsid w:val="003527B0"/>
    <w:rsid w:val="00353095"/>
    <w:rsid w:val="0035311E"/>
    <w:rsid w:val="0035315F"/>
    <w:rsid w:val="00353428"/>
    <w:rsid w:val="00353908"/>
    <w:rsid w:val="00353A17"/>
    <w:rsid w:val="00353CC7"/>
    <w:rsid w:val="00353CFE"/>
    <w:rsid w:val="00353FE7"/>
    <w:rsid w:val="003543C3"/>
    <w:rsid w:val="0035471A"/>
    <w:rsid w:val="00354755"/>
    <w:rsid w:val="00354AAA"/>
    <w:rsid w:val="00354F4E"/>
    <w:rsid w:val="00355237"/>
    <w:rsid w:val="003552C4"/>
    <w:rsid w:val="003553AC"/>
    <w:rsid w:val="003555CD"/>
    <w:rsid w:val="003557CD"/>
    <w:rsid w:val="0035586A"/>
    <w:rsid w:val="003558F7"/>
    <w:rsid w:val="00355966"/>
    <w:rsid w:val="00355B12"/>
    <w:rsid w:val="00355F2D"/>
    <w:rsid w:val="003568F6"/>
    <w:rsid w:val="00356CF4"/>
    <w:rsid w:val="00356D5C"/>
    <w:rsid w:val="00356E4C"/>
    <w:rsid w:val="0035722A"/>
    <w:rsid w:val="0035724B"/>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3E73"/>
    <w:rsid w:val="003841BB"/>
    <w:rsid w:val="00384221"/>
    <w:rsid w:val="0038428E"/>
    <w:rsid w:val="003844B1"/>
    <w:rsid w:val="00384523"/>
    <w:rsid w:val="003846A7"/>
    <w:rsid w:val="003846FE"/>
    <w:rsid w:val="0038477A"/>
    <w:rsid w:val="00384986"/>
    <w:rsid w:val="00384B90"/>
    <w:rsid w:val="00385DA0"/>
    <w:rsid w:val="00386024"/>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502"/>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8D9"/>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07F"/>
    <w:rsid w:val="003C1368"/>
    <w:rsid w:val="003C150A"/>
    <w:rsid w:val="003C1CCB"/>
    <w:rsid w:val="003C1DE4"/>
    <w:rsid w:val="003C1E37"/>
    <w:rsid w:val="003C20EA"/>
    <w:rsid w:val="003C213A"/>
    <w:rsid w:val="003C27AB"/>
    <w:rsid w:val="003C31D4"/>
    <w:rsid w:val="003C3281"/>
    <w:rsid w:val="003C34C0"/>
    <w:rsid w:val="003C34E4"/>
    <w:rsid w:val="003C3843"/>
    <w:rsid w:val="003C3995"/>
    <w:rsid w:val="003C3E1E"/>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4EC"/>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1315"/>
    <w:rsid w:val="003F15EB"/>
    <w:rsid w:val="003F1610"/>
    <w:rsid w:val="003F188C"/>
    <w:rsid w:val="003F18C5"/>
    <w:rsid w:val="003F1A9E"/>
    <w:rsid w:val="003F1AFA"/>
    <w:rsid w:val="003F1BD6"/>
    <w:rsid w:val="003F1D16"/>
    <w:rsid w:val="003F1D4F"/>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24B"/>
    <w:rsid w:val="003F4838"/>
    <w:rsid w:val="003F4904"/>
    <w:rsid w:val="003F4B3E"/>
    <w:rsid w:val="003F4BB0"/>
    <w:rsid w:val="003F4CED"/>
    <w:rsid w:val="003F4E7B"/>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ADD"/>
    <w:rsid w:val="003F7ECD"/>
    <w:rsid w:val="003F7F1A"/>
    <w:rsid w:val="003F7F64"/>
    <w:rsid w:val="0040026B"/>
    <w:rsid w:val="00400453"/>
    <w:rsid w:val="00400958"/>
    <w:rsid w:val="00400CFB"/>
    <w:rsid w:val="00401119"/>
    <w:rsid w:val="00401248"/>
    <w:rsid w:val="0040127F"/>
    <w:rsid w:val="004015CD"/>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2024"/>
    <w:rsid w:val="00412160"/>
    <w:rsid w:val="004122F6"/>
    <w:rsid w:val="00412394"/>
    <w:rsid w:val="0041262D"/>
    <w:rsid w:val="00412660"/>
    <w:rsid w:val="00412DDC"/>
    <w:rsid w:val="0041327A"/>
    <w:rsid w:val="00413873"/>
    <w:rsid w:val="00413896"/>
    <w:rsid w:val="00413B42"/>
    <w:rsid w:val="00413C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17C7A"/>
    <w:rsid w:val="00420003"/>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59B"/>
    <w:rsid w:val="00425786"/>
    <w:rsid w:val="00425997"/>
    <w:rsid w:val="00425A1F"/>
    <w:rsid w:val="00425B68"/>
    <w:rsid w:val="00425C67"/>
    <w:rsid w:val="00425DC7"/>
    <w:rsid w:val="00425EE1"/>
    <w:rsid w:val="00425FF4"/>
    <w:rsid w:val="00426010"/>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43"/>
    <w:rsid w:val="00437873"/>
    <w:rsid w:val="00437959"/>
    <w:rsid w:val="00437C7F"/>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2EFC"/>
    <w:rsid w:val="004636DA"/>
    <w:rsid w:val="004637E3"/>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ED"/>
    <w:rsid w:val="00467E0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5AE6"/>
    <w:rsid w:val="00475BCF"/>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5F"/>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65C"/>
    <w:rsid w:val="004B49DC"/>
    <w:rsid w:val="004B4EBF"/>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3D8"/>
    <w:rsid w:val="004D24F9"/>
    <w:rsid w:val="004D2A0F"/>
    <w:rsid w:val="004D2DAB"/>
    <w:rsid w:val="004D304B"/>
    <w:rsid w:val="004D3202"/>
    <w:rsid w:val="004D32D2"/>
    <w:rsid w:val="004D341B"/>
    <w:rsid w:val="004D3479"/>
    <w:rsid w:val="004D34F9"/>
    <w:rsid w:val="004D37F7"/>
    <w:rsid w:val="004D398A"/>
    <w:rsid w:val="004D3C9A"/>
    <w:rsid w:val="004D3F17"/>
    <w:rsid w:val="004D4514"/>
    <w:rsid w:val="004D4AF9"/>
    <w:rsid w:val="004D4D10"/>
    <w:rsid w:val="004D5055"/>
    <w:rsid w:val="004D51F8"/>
    <w:rsid w:val="004D54E3"/>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46E7"/>
    <w:rsid w:val="004E4740"/>
    <w:rsid w:val="004E477C"/>
    <w:rsid w:val="004E4808"/>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7133"/>
    <w:rsid w:val="00507182"/>
    <w:rsid w:val="00507184"/>
    <w:rsid w:val="0050721B"/>
    <w:rsid w:val="0050740D"/>
    <w:rsid w:val="00507527"/>
    <w:rsid w:val="005077ED"/>
    <w:rsid w:val="00507F09"/>
    <w:rsid w:val="005101F6"/>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874"/>
    <w:rsid w:val="005238CB"/>
    <w:rsid w:val="0052392E"/>
    <w:rsid w:val="00523BBD"/>
    <w:rsid w:val="00523E54"/>
    <w:rsid w:val="00523E64"/>
    <w:rsid w:val="005240CA"/>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393"/>
    <w:rsid w:val="005516C2"/>
    <w:rsid w:val="00551834"/>
    <w:rsid w:val="00551A1A"/>
    <w:rsid w:val="00551B93"/>
    <w:rsid w:val="00551F27"/>
    <w:rsid w:val="00552197"/>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B62"/>
    <w:rsid w:val="00571C6D"/>
    <w:rsid w:val="00571D81"/>
    <w:rsid w:val="005720E6"/>
    <w:rsid w:val="00572739"/>
    <w:rsid w:val="0057298D"/>
    <w:rsid w:val="00572DD9"/>
    <w:rsid w:val="00573050"/>
    <w:rsid w:val="00573062"/>
    <w:rsid w:val="005732D6"/>
    <w:rsid w:val="0057340A"/>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60"/>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355"/>
    <w:rsid w:val="005B73C2"/>
    <w:rsid w:val="005B75AC"/>
    <w:rsid w:val="005B7857"/>
    <w:rsid w:val="005B7AB2"/>
    <w:rsid w:val="005C003B"/>
    <w:rsid w:val="005C0273"/>
    <w:rsid w:val="005C0282"/>
    <w:rsid w:val="005C0399"/>
    <w:rsid w:val="005C05F1"/>
    <w:rsid w:val="005C0801"/>
    <w:rsid w:val="005C09D0"/>
    <w:rsid w:val="005C0F67"/>
    <w:rsid w:val="005C1B54"/>
    <w:rsid w:val="005C2050"/>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4A6"/>
    <w:rsid w:val="005D44A7"/>
    <w:rsid w:val="005D44E5"/>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EA"/>
    <w:rsid w:val="005D7975"/>
    <w:rsid w:val="005D7DD0"/>
    <w:rsid w:val="005E0287"/>
    <w:rsid w:val="005E05EA"/>
    <w:rsid w:val="005E068B"/>
    <w:rsid w:val="005E0862"/>
    <w:rsid w:val="005E09E4"/>
    <w:rsid w:val="005E0C94"/>
    <w:rsid w:val="005E0E0F"/>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930"/>
    <w:rsid w:val="0062213B"/>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487"/>
    <w:rsid w:val="006356DE"/>
    <w:rsid w:val="0063578D"/>
    <w:rsid w:val="00635BCD"/>
    <w:rsid w:val="00635E49"/>
    <w:rsid w:val="00636175"/>
    <w:rsid w:val="00636377"/>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DEA"/>
    <w:rsid w:val="00644F81"/>
    <w:rsid w:val="00645022"/>
    <w:rsid w:val="006451B0"/>
    <w:rsid w:val="0064526C"/>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370D"/>
    <w:rsid w:val="00653912"/>
    <w:rsid w:val="006539B3"/>
    <w:rsid w:val="006539CF"/>
    <w:rsid w:val="00653FF1"/>
    <w:rsid w:val="00654049"/>
    <w:rsid w:val="0065428B"/>
    <w:rsid w:val="006542EC"/>
    <w:rsid w:val="006548E2"/>
    <w:rsid w:val="00655179"/>
    <w:rsid w:val="0065540C"/>
    <w:rsid w:val="00655452"/>
    <w:rsid w:val="0065569C"/>
    <w:rsid w:val="006559BB"/>
    <w:rsid w:val="00655B4E"/>
    <w:rsid w:val="00655D57"/>
    <w:rsid w:val="00655FF3"/>
    <w:rsid w:val="006562CC"/>
    <w:rsid w:val="00656450"/>
    <w:rsid w:val="0065656A"/>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3DD"/>
    <w:rsid w:val="00667457"/>
    <w:rsid w:val="0066757C"/>
    <w:rsid w:val="00667A00"/>
    <w:rsid w:val="0067019C"/>
    <w:rsid w:val="00670227"/>
    <w:rsid w:val="00670572"/>
    <w:rsid w:val="0067099A"/>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A7B"/>
    <w:rsid w:val="00677AEB"/>
    <w:rsid w:val="00677D77"/>
    <w:rsid w:val="00677D8C"/>
    <w:rsid w:val="00677E91"/>
    <w:rsid w:val="00680017"/>
    <w:rsid w:val="00680493"/>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193"/>
    <w:rsid w:val="00684262"/>
    <w:rsid w:val="0068428A"/>
    <w:rsid w:val="006844BA"/>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42C"/>
    <w:rsid w:val="006C251F"/>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7E"/>
    <w:rsid w:val="006D4AFC"/>
    <w:rsid w:val="006D4B82"/>
    <w:rsid w:val="006D4D51"/>
    <w:rsid w:val="006D4E2C"/>
    <w:rsid w:val="006D4EF6"/>
    <w:rsid w:val="006D5370"/>
    <w:rsid w:val="006D5531"/>
    <w:rsid w:val="006D5596"/>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6880"/>
    <w:rsid w:val="006E6A12"/>
    <w:rsid w:val="006E6B44"/>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F7F"/>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DC4"/>
    <w:rsid w:val="006F7127"/>
    <w:rsid w:val="006F7145"/>
    <w:rsid w:val="006F77E8"/>
    <w:rsid w:val="006F7829"/>
    <w:rsid w:val="006F7B3A"/>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E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8FC"/>
    <w:rsid w:val="00721A49"/>
    <w:rsid w:val="00721AE8"/>
    <w:rsid w:val="00721F02"/>
    <w:rsid w:val="00721FA2"/>
    <w:rsid w:val="00722171"/>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768"/>
    <w:rsid w:val="00731D70"/>
    <w:rsid w:val="00731F12"/>
    <w:rsid w:val="00731F32"/>
    <w:rsid w:val="00732207"/>
    <w:rsid w:val="007322AA"/>
    <w:rsid w:val="007322FF"/>
    <w:rsid w:val="007324EC"/>
    <w:rsid w:val="00732590"/>
    <w:rsid w:val="00732654"/>
    <w:rsid w:val="007326DE"/>
    <w:rsid w:val="007328AF"/>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F67"/>
    <w:rsid w:val="0073745E"/>
    <w:rsid w:val="00737870"/>
    <w:rsid w:val="0073792A"/>
    <w:rsid w:val="00737A65"/>
    <w:rsid w:val="00737B26"/>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50DB"/>
    <w:rsid w:val="007551F9"/>
    <w:rsid w:val="00755358"/>
    <w:rsid w:val="00755634"/>
    <w:rsid w:val="00755711"/>
    <w:rsid w:val="00755C13"/>
    <w:rsid w:val="007560E7"/>
    <w:rsid w:val="007564A4"/>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8F1"/>
    <w:rsid w:val="00771B0F"/>
    <w:rsid w:val="00771B43"/>
    <w:rsid w:val="00771C93"/>
    <w:rsid w:val="007722E6"/>
    <w:rsid w:val="007725DB"/>
    <w:rsid w:val="00772A5C"/>
    <w:rsid w:val="00772B24"/>
    <w:rsid w:val="00772BB7"/>
    <w:rsid w:val="00772C8A"/>
    <w:rsid w:val="00772E2C"/>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ED"/>
    <w:rsid w:val="007842BB"/>
    <w:rsid w:val="0078473B"/>
    <w:rsid w:val="00785071"/>
    <w:rsid w:val="00785176"/>
    <w:rsid w:val="007851F1"/>
    <w:rsid w:val="00785617"/>
    <w:rsid w:val="00785742"/>
    <w:rsid w:val="007857D5"/>
    <w:rsid w:val="00785C49"/>
    <w:rsid w:val="00785C8F"/>
    <w:rsid w:val="00785E10"/>
    <w:rsid w:val="00785F70"/>
    <w:rsid w:val="00786046"/>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788"/>
    <w:rsid w:val="007A2797"/>
    <w:rsid w:val="007A27E4"/>
    <w:rsid w:val="007A28D3"/>
    <w:rsid w:val="007A295D"/>
    <w:rsid w:val="007A2A72"/>
    <w:rsid w:val="007A2FA0"/>
    <w:rsid w:val="007A32CB"/>
    <w:rsid w:val="007A35D1"/>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DC8"/>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9F9"/>
    <w:rsid w:val="007B2A5A"/>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81"/>
    <w:rsid w:val="007D03D2"/>
    <w:rsid w:val="007D076C"/>
    <w:rsid w:val="007D0C09"/>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33"/>
    <w:rsid w:val="007D48C3"/>
    <w:rsid w:val="007D4947"/>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991"/>
    <w:rsid w:val="007E0A8D"/>
    <w:rsid w:val="007E0BB9"/>
    <w:rsid w:val="007E0C68"/>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F86"/>
    <w:rsid w:val="007E2FEB"/>
    <w:rsid w:val="007E3053"/>
    <w:rsid w:val="007E3186"/>
    <w:rsid w:val="007E319E"/>
    <w:rsid w:val="007E31B7"/>
    <w:rsid w:val="007E36CF"/>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5D"/>
    <w:rsid w:val="007E6B30"/>
    <w:rsid w:val="007E6B7C"/>
    <w:rsid w:val="007E6BE8"/>
    <w:rsid w:val="007E6C4F"/>
    <w:rsid w:val="007E6CEC"/>
    <w:rsid w:val="007E6CF5"/>
    <w:rsid w:val="007E6D57"/>
    <w:rsid w:val="007E6E44"/>
    <w:rsid w:val="007E6E5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F15"/>
    <w:rsid w:val="007F7F39"/>
    <w:rsid w:val="00800506"/>
    <w:rsid w:val="008006F1"/>
    <w:rsid w:val="008008A1"/>
    <w:rsid w:val="00800987"/>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EFB"/>
    <w:rsid w:val="008031D6"/>
    <w:rsid w:val="0080355D"/>
    <w:rsid w:val="0080361B"/>
    <w:rsid w:val="00803B7A"/>
    <w:rsid w:val="00803E5E"/>
    <w:rsid w:val="00804171"/>
    <w:rsid w:val="008041FF"/>
    <w:rsid w:val="00804216"/>
    <w:rsid w:val="008044B6"/>
    <w:rsid w:val="008044E1"/>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CB"/>
    <w:rsid w:val="008603E1"/>
    <w:rsid w:val="0086048D"/>
    <w:rsid w:val="00860540"/>
    <w:rsid w:val="00860941"/>
    <w:rsid w:val="00860988"/>
    <w:rsid w:val="00860B69"/>
    <w:rsid w:val="00860F2B"/>
    <w:rsid w:val="00861020"/>
    <w:rsid w:val="008610AE"/>
    <w:rsid w:val="008611E5"/>
    <w:rsid w:val="008616F5"/>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3DAE"/>
    <w:rsid w:val="00864304"/>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3AD"/>
    <w:rsid w:val="008725CD"/>
    <w:rsid w:val="008726AD"/>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355"/>
    <w:rsid w:val="0088552E"/>
    <w:rsid w:val="008857CF"/>
    <w:rsid w:val="00885865"/>
    <w:rsid w:val="0088588B"/>
    <w:rsid w:val="008858EC"/>
    <w:rsid w:val="00885AF3"/>
    <w:rsid w:val="00885B7B"/>
    <w:rsid w:val="00885DA9"/>
    <w:rsid w:val="0088606D"/>
    <w:rsid w:val="00886128"/>
    <w:rsid w:val="0088692E"/>
    <w:rsid w:val="00886E2B"/>
    <w:rsid w:val="00886F55"/>
    <w:rsid w:val="0088722C"/>
    <w:rsid w:val="008876FE"/>
    <w:rsid w:val="00887734"/>
    <w:rsid w:val="008877E8"/>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737"/>
    <w:rsid w:val="008A27CF"/>
    <w:rsid w:val="008A2A94"/>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503"/>
    <w:rsid w:val="008A77EB"/>
    <w:rsid w:val="008A77FB"/>
    <w:rsid w:val="008A788B"/>
    <w:rsid w:val="008A7A0B"/>
    <w:rsid w:val="008A7A6F"/>
    <w:rsid w:val="008A7CA7"/>
    <w:rsid w:val="008A7DB8"/>
    <w:rsid w:val="008A7E42"/>
    <w:rsid w:val="008A7FD2"/>
    <w:rsid w:val="008B0069"/>
    <w:rsid w:val="008B06AF"/>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F2"/>
    <w:rsid w:val="008B4C8F"/>
    <w:rsid w:val="008B4DB1"/>
    <w:rsid w:val="008B4F69"/>
    <w:rsid w:val="008B508C"/>
    <w:rsid w:val="008B54B0"/>
    <w:rsid w:val="008B563D"/>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1C5"/>
    <w:rsid w:val="008E3206"/>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2B2"/>
    <w:rsid w:val="008E75B3"/>
    <w:rsid w:val="008E763E"/>
    <w:rsid w:val="008E76EB"/>
    <w:rsid w:val="008E7AB2"/>
    <w:rsid w:val="008E7BAA"/>
    <w:rsid w:val="008E7D0B"/>
    <w:rsid w:val="008E7DEE"/>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40A"/>
    <w:rsid w:val="0091344D"/>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3063"/>
    <w:rsid w:val="00923171"/>
    <w:rsid w:val="00923446"/>
    <w:rsid w:val="00923DEF"/>
    <w:rsid w:val="00923F58"/>
    <w:rsid w:val="009241EF"/>
    <w:rsid w:val="0092427C"/>
    <w:rsid w:val="009242C3"/>
    <w:rsid w:val="00924406"/>
    <w:rsid w:val="0092447C"/>
    <w:rsid w:val="00924551"/>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EB4"/>
    <w:rsid w:val="00931F54"/>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84C"/>
    <w:rsid w:val="00962BDF"/>
    <w:rsid w:val="00962CAE"/>
    <w:rsid w:val="00962D96"/>
    <w:rsid w:val="00962E18"/>
    <w:rsid w:val="00962E3A"/>
    <w:rsid w:val="009630B5"/>
    <w:rsid w:val="009632A3"/>
    <w:rsid w:val="009635B3"/>
    <w:rsid w:val="0096369D"/>
    <w:rsid w:val="00963833"/>
    <w:rsid w:val="00963D5A"/>
    <w:rsid w:val="00963E0B"/>
    <w:rsid w:val="00963E20"/>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119B"/>
    <w:rsid w:val="009D11C7"/>
    <w:rsid w:val="009D162C"/>
    <w:rsid w:val="009D165F"/>
    <w:rsid w:val="009D1750"/>
    <w:rsid w:val="009D184E"/>
    <w:rsid w:val="009D1889"/>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09"/>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BC"/>
    <w:rsid w:val="00A02B54"/>
    <w:rsid w:val="00A02FC7"/>
    <w:rsid w:val="00A03481"/>
    <w:rsid w:val="00A0368A"/>
    <w:rsid w:val="00A0381F"/>
    <w:rsid w:val="00A03C3A"/>
    <w:rsid w:val="00A03E74"/>
    <w:rsid w:val="00A041B1"/>
    <w:rsid w:val="00A04302"/>
    <w:rsid w:val="00A0494D"/>
    <w:rsid w:val="00A04A5D"/>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6A1"/>
    <w:rsid w:val="00A14C8A"/>
    <w:rsid w:val="00A14CDC"/>
    <w:rsid w:val="00A14D39"/>
    <w:rsid w:val="00A150DB"/>
    <w:rsid w:val="00A15242"/>
    <w:rsid w:val="00A1593B"/>
    <w:rsid w:val="00A15AB2"/>
    <w:rsid w:val="00A15C60"/>
    <w:rsid w:val="00A15EE2"/>
    <w:rsid w:val="00A1647D"/>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4AA"/>
    <w:rsid w:val="00A234F0"/>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86"/>
    <w:rsid w:val="00A256BA"/>
    <w:rsid w:val="00A25B65"/>
    <w:rsid w:val="00A25F52"/>
    <w:rsid w:val="00A261AB"/>
    <w:rsid w:val="00A2631B"/>
    <w:rsid w:val="00A2640D"/>
    <w:rsid w:val="00A26421"/>
    <w:rsid w:val="00A26872"/>
    <w:rsid w:val="00A2687E"/>
    <w:rsid w:val="00A26CB5"/>
    <w:rsid w:val="00A27095"/>
    <w:rsid w:val="00A2746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27D"/>
    <w:rsid w:val="00A343B5"/>
    <w:rsid w:val="00A343E4"/>
    <w:rsid w:val="00A343E7"/>
    <w:rsid w:val="00A343FE"/>
    <w:rsid w:val="00A344F3"/>
    <w:rsid w:val="00A34658"/>
    <w:rsid w:val="00A35405"/>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8F0"/>
    <w:rsid w:val="00A62AA4"/>
    <w:rsid w:val="00A62FB9"/>
    <w:rsid w:val="00A63420"/>
    <w:rsid w:val="00A63C8F"/>
    <w:rsid w:val="00A63D87"/>
    <w:rsid w:val="00A63DBC"/>
    <w:rsid w:val="00A63E49"/>
    <w:rsid w:val="00A63EDA"/>
    <w:rsid w:val="00A63F57"/>
    <w:rsid w:val="00A641E3"/>
    <w:rsid w:val="00A64442"/>
    <w:rsid w:val="00A64603"/>
    <w:rsid w:val="00A64934"/>
    <w:rsid w:val="00A64D59"/>
    <w:rsid w:val="00A65033"/>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604"/>
    <w:rsid w:val="00A70650"/>
    <w:rsid w:val="00A70BA5"/>
    <w:rsid w:val="00A70C2E"/>
    <w:rsid w:val="00A70C76"/>
    <w:rsid w:val="00A70E8B"/>
    <w:rsid w:val="00A70FA0"/>
    <w:rsid w:val="00A71043"/>
    <w:rsid w:val="00A71097"/>
    <w:rsid w:val="00A711F4"/>
    <w:rsid w:val="00A7153B"/>
    <w:rsid w:val="00A716FB"/>
    <w:rsid w:val="00A718B1"/>
    <w:rsid w:val="00A718F5"/>
    <w:rsid w:val="00A71BF6"/>
    <w:rsid w:val="00A71D17"/>
    <w:rsid w:val="00A71E2D"/>
    <w:rsid w:val="00A71F5E"/>
    <w:rsid w:val="00A72108"/>
    <w:rsid w:val="00A7232F"/>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D6E"/>
    <w:rsid w:val="00A92E0A"/>
    <w:rsid w:val="00A92F2E"/>
    <w:rsid w:val="00A92F93"/>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214"/>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15"/>
    <w:rsid w:val="00AC205F"/>
    <w:rsid w:val="00AC20DC"/>
    <w:rsid w:val="00AC232D"/>
    <w:rsid w:val="00AC2768"/>
    <w:rsid w:val="00AC2C50"/>
    <w:rsid w:val="00AC2E20"/>
    <w:rsid w:val="00AC3410"/>
    <w:rsid w:val="00AC34A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CB7"/>
    <w:rsid w:val="00AD3F32"/>
    <w:rsid w:val="00AD4074"/>
    <w:rsid w:val="00AD4294"/>
    <w:rsid w:val="00AD437A"/>
    <w:rsid w:val="00AD45A4"/>
    <w:rsid w:val="00AD4F78"/>
    <w:rsid w:val="00AD5145"/>
    <w:rsid w:val="00AD537C"/>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CB0"/>
    <w:rsid w:val="00AF6EC8"/>
    <w:rsid w:val="00AF7140"/>
    <w:rsid w:val="00AF717F"/>
    <w:rsid w:val="00AF7187"/>
    <w:rsid w:val="00AF722C"/>
    <w:rsid w:val="00AF758C"/>
    <w:rsid w:val="00AF784B"/>
    <w:rsid w:val="00AF78DB"/>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5E4"/>
    <w:rsid w:val="00B37603"/>
    <w:rsid w:val="00B37B07"/>
    <w:rsid w:val="00B37C26"/>
    <w:rsid w:val="00B4001A"/>
    <w:rsid w:val="00B400D7"/>
    <w:rsid w:val="00B40212"/>
    <w:rsid w:val="00B404BC"/>
    <w:rsid w:val="00B40A57"/>
    <w:rsid w:val="00B40B8A"/>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170"/>
    <w:rsid w:val="00B4526A"/>
    <w:rsid w:val="00B4555F"/>
    <w:rsid w:val="00B456D0"/>
    <w:rsid w:val="00B459BC"/>
    <w:rsid w:val="00B459E6"/>
    <w:rsid w:val="00B45C94"/>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DC4"/>
    <w:rsid w:val="00B63E0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4103"/>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52E"/>
    <w:rsid w:val="00BA07AF"/>
    <w:rsid w:val="00BA0850"/>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6A3"/>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638"/>
    <w:rsid w:val="00BC0839"/>
    <w:rsid w:val="00BC0910"/>
    <w:rsid w:val="00BC0ADE"/>
    <w:rsid w:val="00BC0D36"/>
    <w:rsid w:val="00BC10AC"/>
    <w:rsid w:val="00BC1281"/>
    <w:rsid w:val="00BC13B6"/>
    <w:rsid w:val="00BC13C1"/>
    <w:rsid w:val="00BC1453"/>
    <w:rsid w:val="00BC1530"/>
    <w:rsid w:val="00BC1682"/>
    <w:rsid w:val="00BC16C0"/>
    <w:rsid w:val="00BC19A5"/>
    <w:rsid w:val="00BC1AF2"/>
    <w:rsid w:val="00BC1BF9"/>
    <w:rsid w:val="00BC1C56"/>
    <w:rsid w:val="00BC263A"/>
    <w:rsid w:val="00BC26DD"/>
    <w:rsid w:val="00BC2895"/>
    <w:rsid w:val="00BC2AE7"/>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4EB"/>
    <w:rsid w:val="00BD3611"/>
    <w:rsid w:val="00BD379D"/>
    <w:rsid w:val="00BD38FD"/>
    <w:rsid w:val="00BD3B11"/>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DE"/>
    <w:rsid w:val="00BE73D9"/>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D0B"/>
    <w:rsid w:val="00C06D8A"/>
    <w:rsid w:val="00C06DAB"/>
    <w:rsid w:val="00C06EF3"/>
    <w:rsid w:val="00C07011"/>
    <w:rsid w:val="00C07030"/>
    <w:rsid w:val="00C0715B"/>
    <w:rsid w:val="00C072DE"/>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248C"/>
    <w:rsid w:val="00C224AD"/>
    <w:rsid w:val="00C22695"/>
    <w:rsid w:val="00C22CAC"/>
    <w:rsid w:val="00C22FF5"/>
    <w:rsid w:val="00C230E2"/>
    <w:rsid w:val="00C23335"/>
    <w:rsid w:val="00C236BC"/>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7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4D6"/>
    <w:rsid w:val="00C408E6"/>
    <w:rsid w:val="00C40A89"/>
    <w:rsid w:val="00C40ABD"/>
    <w:rsid w:val="00C40CAD"/>
    <w:rsid w:val="00C414DF"/>
    <w:rsid w:val="00C4153C"/>
    <w:rsid w:val="00C41903"/>
    <w:rsid w:val="00C41AEA"/>
    <w:rsid w:val="00C41D6F"/>
    <w:rsid w:val="00C4208C"/>
    <w:rsid w:val="00C424D2"/>
    <w:rsid w:val="00C425F4"/>
    <w:rsid w:val="00C4268F"/>
    <w:rsid w:val="00C42752"/>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65"/>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EE2"/>
    <w:rsid w:val="00C57F2D"/>
    <w:rsid w:val="00C600F5"/>
    <w:rsid w:val="00C60160"/>
    <w:rsid w:val="00C601C8"/>
    <w:rsid w:val="00C601C9"/>
    <w:rsid w:val="00C6036C"/>
    <w:rsid w:val="00C60926"/>
    <w:rsid w:val="00C609D1"/>
    <w:rsid w:val="00C60A73"/>
    <w:rsid w:val="00C6141B"/>
    <w:rsid w:val="00C614FC"/>
    <w:rsid w:val="00C617AF"/>
    <w:rsid w:val="00C619BC"/>
    <w:rsid w:val="00C61B00"/>
    <w:rsid w:val="00C61F05"/>
    <w:rsid w:val="00C6264E"/>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E8B"/>
    <w:rsid w:val="00C64F08"/>
    <w:rsid w:val="00C64F64"/>
    <w:rsid w:val="00C65577"/>
    <w:rsid w:val="00C657B0"/>
    <w:rsid w:val="00C65973"/>
    <w:rsid w:val="00C65B2A"/>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F4"/>
    <w:rsid w:val="00C84C7B"/>
    <w:rsid w:val="00C84CC9"/>
    <w:rsid w:val="00C84FC0"/>
    <w:rsid w:val="00C850A5"/>
    <w:rsid w:val="00C851F0"/>
    <w:rsid w:val="00C854FD"/>
    <w:rsid w:val="00C8562B"/>
    <w:rsid w:val="00C85A72"/>
    <w:rsid w:val="00C85E79"/>
    <w:rsid w:val="00C85FCE"/>
    <w:rsid w:val="00C8614C"/>
    <w:rsid w:val="00C864F7"/>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785"/>
    <w:rsid w:val="00C91D65"/>
    <w:rsid w:val="00C91E7D"/>
    <w:rsid w:val="00C921AD"/>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D1"/>
    <w:rsid w:val="00CB29C9"/>
    <w:rsid w:val="00CB2A5F"/>
    <w:rsid w:val="00CB2C03"/>
    <w:rsid w:val="00CB2C3E"/>
    <w:rsid w:val="00CB2D49"/>
    <w:rsid w:val="00CB2EC8"/>
    <w:rsid w:val="00CB3096"/>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E00"/>
    <w:rsid w:val="00CE3F11"/>
    <w:rsid w:val="00CE3FEB"/>
    <w:rsid w:val="00CE4062"/>
    <w:rsid w:val="00CE422C"/>
    <w:rsid w:val="00CE42DC"/>
    <w:rsid w:val="00CE44A6"/>
    <w:rsid w:val="00CE4520"/>
    <w:rsid w:val="00CE453C"/>
    <w:rsid w:val="00CE480D"/>
    <w:rsid w:val="00CE484E"/>
    <w:rsid w:val="00CE48E6"/>
    <w:rsid w:val="00CE4AAB"/>
    <w:rsid w:val="00CE4B57"/>
    <w:rsid w:val="00CE4B5F"/>
    <w:rsid w:val="00CE4BEB"/>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D44"/>
    <w:rsid w:val="00D02DF9"/>
    <w:rsid w:val="00D02E0C"/>
    <w:rsid w:val="00D02EA5"/>
    <w:rsid w:val="00D03202"/>
    <w:rsid w:val="00D0320B"/>
    <w:rsid w:val="00D03540"/>
    <w:rsid w:val="00D0390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8DD"/>
    <w:rsid w:val="00D128FF"/>
    <w:rsid w:val="00D12E23"/>
    <w:rsid w:val="00D13026"/>
    <w:rsid w:val="00D13969"/>
    <w:rsid w:val="00D14285"/>
    <w:rsid w:val="00D142CF"/>
    <w:rsid w:val="00D143C0"/>
    <w:rsid w:val="00D14D3A"/>
    <w:rsid w:val="00D14D75"/>
    <w:rsid w:val="00D14F2E"/>
    <w:rsid w:val="00D1515E"/>
    <w:rsid w:val="00D15797"/>
    <w:rsid w:val="00D15A0F"/>
    <w:rsid w:val="00D1607A"/>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60D"/>
    <w:rsid w:val="00D2296F"/>
    <w:rsid w:val="00D22977"/>
    <w:rsid w:val="00D22ADC"/>
    <w:rsid w:val="00D22B1D"/>
    <w:rsid w:val="00D22F12"/>
    <w:rsid w:val="00D2341D"/>
    <w:rsid w:val="00D234F2"/>
    <w:rsid w:val="00D236B7"/>
    <w:rsid w:val="00D236E1"/>
    <w:rsid w:val="00D23AE0"/>
    <w:rsid w:val="00D23BBC"/>
    <w:rsid w:val="00D23C50"/>
    <w:rsid w:val="00D23DC5"/>
    <w:rsid w:val="00D23E0A"/>
    <w:rsid w:val="00D23E10"/>
    <w:rsid w:val="00D23F59"/>
    <w:rsid w:val="00D24120"/>
    <w:rsid w:val="00D246E7"/>
    <w:rsid w:val="00D248C8"/>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F6E"/>
    <w:rsid w:val="00D34002"/>
    <w:rsid w:val="00D34096"/>
    <w:rsid w:val="00D341C5"/>
    <w:rsid w:val="00D3441E"/>
    <w:rsid w:val="00D3453F"/>
    <w:rsid w:val="00D34878"/>
    <w:rsid w:val="00D34CE8"/>
    <w:rsid w:val="00D34E6F"/>
    <w:rsid w:val="00D35467"/>
    <w:rsid w:val="00D35483"/>
    <w:rsid w:val="00D3554A"/>
    <w:rsid w:val="00D3585D"/>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253"/>
    <w:rsid w:val="00D5725C"/>
    <w:rsid w:val="00D575DC"/>
    <w:rsid w:val="00D57B31"/>
    <w:rsid w:val="00D57B70"/>
    <w:rsid w:val="00D602D6"/>
    <w:rsid w:val="00D60360"/>
    <w:rsid w:val="00D60690"/>
    <w:rsid w:val="00D608FA"/>
    <w:rsid w:val="00D6091E"/>
    <w:rsid w:val="00D6093F"/>
    <w:rsid w:val="00D609E1"/>
    <w:rsid w:val="00D60B4A"/>
    <w:rsid w:val="00D61024"/>
    <w:rsid w:val="00D6118A"/>
    <w:rsid w:val="00D61872"/>
    <w:rsid w:val="00D619C9"/>
    <w:rsid w:val="00D61A1A"/>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623E"/>
    <w:rsid w:val="00D66260"/>
    <w:rsid w:val="00D6656F"/>
    <w:rsid w:val="00D6686B"/>
    <w:rsid w:val="00D66DE7"/>
    <w:rsid w:val="00D67637"/>
    <w:rsid w:val="00D676EE"/>
    <w:rsid w:val="00D6777F"/>
    <w:rsid w:val="00D677E7"/>
    <w:rsid w:val="00D67849"/>
    <w:rsid w:val="00D67CD9"/>
    <w:rsid w:val="00D7073F"/>
    <w:rsid w:val="00D708C3"/>
    <w:rsid w:val="00D70953"/>
    <w:rsid w:val="00D70A67"/>
    <w:rsid w:val="00D717F5"/>
    <w:rsid w:val="00D71C02"/>
    <w:rsid w:val="00D71C5D"/>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5EE"/>
    <w:rsid w:val="00D90605"/>
    <w:rsid w:val="00D90FA2"/>
    <w:rsid w:val="00D913CB"/>
    <w:rsid w:val="00D914CC"/>
    <w:rsid w:val="00D91569"/>
    <w:rsid w:val="00D91809"/>
    <w:rsid w:val="00D91855"/>
    <w:rsid w:val="00D91E94"/>
    <w:rsid w:val="00D929BA"/>
    <w:rsid w:val="00D92A38"/>
    <w:rsid w:val="00D92B59"/>
    <w:rsid w:val="00D92F7A"/>
    <w:rsid w:val="00D931B1"/>
    <w:rsid w:val="00D9335C"/>
    <w:rsid w:val="00D935AB"/>
    <w:rsid w:val="00D9389E"/>
    <w:rsid w:val="00D938BF"/>
    <w:rsid w:val="00D93A08"/>
    <w:rsid w:val="00D93BDE"/>
    <w:rsid w:val="00D9402B"/>
    <w:rsid w:val="00D94122"/>
    <w:rsid w:val="00D944F9"/>
    <w:rsid w:val="00D9456A"/>
    <w:rsid w:val="00D94B34"/>
    <w:rsid w:val="00D94C09"/>
    <w:rsid w:val="00D94C89"/>
    <w:rsid w:val="00D9501C"/>
    <w:rsid w:val="00D95635"/>
    <w:rsid w:val="00D95711"/>
    <w:rsid w:val="00D958DD"/>
    <w:rsid w:val="00D959E8"/>
    <w:rsid w:val="00D95FCE"/>
    <w:rsid w:val="00D96608"/>
    <w:rsid w:val="00D96808"/>
    <w:rsid w:val="00D968C1"/>
    <w:rsid w:val="00D9693D"/>
    <w:rsid w:val="00D96D1D"/>
    <w:rsid w:val="00D96F60"/>
    <w:rsid w:val="00D9726D"/>
    <w:rsid w:val="00D97282"/>
    <w:rsid w:val="00D9732C"/>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2EE8"/>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BDB"/>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EA"/>
    <w:rsid w:val="00DE0242"/>
    <w:rsid w:val="00DE05BD"/>
    <w:rsid w:val="00DE05D9"/>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D3D"/>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C06"/>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842"/>
    <w:rsid w:val="00E07B7A"/>
    <w:rsid w:val="00E07DEA"/>
    <w:rsid w:val="00E10065"/>
    <w:rsid w:val="00E101BC"/>
    <w:rsid w:val="00E101E5"/>
    <w:rsid w:val="00E10205"/>
    <w:rsid w:val="00E104CE"/>
    <w:rsid w:val="00E10663"/>
    <w:rsid w:val="00E107BF"/>
    <w:rsid w:val="00E10A99"/>
    <w:rsid w:val="00E11824"/>
    <w:rsid w:val="00E119E2"/>
    <w:rsid w:val="00E11B53"/>
    <w:rsid w:val="00E11B90"/>
    <w:rsid w:val="00E12872"/>
    <w:rsid w:val="00E12A6B"/>
    <w:rsid w:val="00E12AEB"/>
    <w:rsid w:val="00E12AFE"/>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B19"/>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26C"/>
    <w:rsid w:val="00E402CB"/>
    <w:rsid w:val="00E40FBE"/>
    <w:rsid w:val="00E413E2"/>
    <w:rsid w:val="00E414BC"/>
    <w:rsid w:val="00E4158D"/>
    <w:rsid w:val="00E41BDD"/>
    <w:rsid w:val="00E4204F"/>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8BA"/>
    <w:rsid w:val="00E51C1F"/>
    <w:rsid w:val="00E51FF3"/>
    <w:rsid w:val="00E521FA"/>
    <w:rsid w:val="00E524E3"/>
    <w:rsid w:val="00E52A25"/>
    <w:rsid w:val="00E52CB0"/>
    <w:rsid w:val="00E530D1"/>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6F7"/>
    <w:rsid w:val="00E55710"/>
    <w:rsid w:val="00E5589C"/>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728"/>
    <w:rsid w:val="00E90772"/>
    <w:rsid w:val="00E90CB0"/>
    <w:rsid w:val="00E90DB9"/>
    <w:rsid w:val="00E90E76"/>
    <w:rsid w:val="00E90F82"/>
    <w:rsid w:val="00E91097"/>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96F"/>
    <w:rsid w:val="00EB1AB2"/>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8BA"/>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B36"/>
    <w:rsid w:val="00ED1D63"/>
    <w:rsid w:val="00ED1DB4"/>
    <w:rsid w:val="00ED1F2C"/>
    <w:rsid w:val="00ED206C"/>
    <w:rsid w:val="00ED235B"/>
    <w:rsid w:val="00ED2402"/>
    <w:rsid w:val="00ED2697"/>
    <w:rsid w:val="00ED2778"/>
    <w:rsid w:val="00ED2AD2"/>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660"/>
    <w:rsid w:val="00EE76AB"/>
    <w:rsid w:val="00EE7726"/>
    <w:rsid w:val="00EE7B92"/>
    <w:rsid w:val="00EE7BFA"/>
    <w:rsid w:val="00EF05BB"/>
    <w:rsid w:val="00EF07B7"/>
    <w:rsid w:val="00EF07F7"/>
    <w:rsid w:val="00EF09C2"/>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6323"/>
    <w:rsid w:val="00EF668A"/>
    <w:rsid w:val="00EF6A58"/>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F24"/>
    <w:rsid w:val="00F15FB9"/>
    <w:rsid w:val="00F16121"/>
    <w:rsid w:val="00F162FC"/>
    <w:rsid w:val="00F16352"/>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8E0"/>
    <w:rsid w:val="00F25930"/>
    <w:rsid w:val="00F25A33"/>
    <w:rsid w:val="00F26061"/>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F41"/>
    <w:rsid w:val="00F37FEF"/>
    <w:rsid w:val="00F4003C"/>
    <w:rsid w:val="00F401F8"/>
    <w:rsid w:val="00F40418"/>
    <w:rsid w:val="00F40448"/>
    <w:rsid w:val="00F4053F"/>
    <w:rsid w:val="00F40CF6"/>
    <w:rsid w:val="00F40D90"/>
    <w:rsid w:val="00F41125"/>
    <w:rsid w:val="00F411E7"/>
    <w:rsid w:val="00F413A3"/>
    <w:rsid w:val="00F41C38"/>
    <w:rsid w:val="00F420F6"/>
    <w:rsid w:val="00F421F7"/>
    <w:rsid w:val="00F4289B"/>
    <w:rsid w:val="00F42901"/>
    <w:rsid w:val="00F42956"/>
    <w:rsid w:val="00F42BB5"/>
    <w:rsid w:val="00F42EB6"/>
    <w:rsid w:val="00F4322B"/>
    <w:rsid w:val="00F4348B"/>
    <w:rsid w:val="00F43B41"/>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ABA"/>
    <w:rsid w:val="00F71321"/>
    <w:rsid w:val="00F715B4"/>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B22"/>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5F8"/>
    <w:rsid w:val="00F92AAF"/>
    <w:rsid w:val="00F92AF5"/>
    <w:rsid w:val="00F92BB3"/>
    <w:rsid w:val="00F92C85"/>
    <w:rsid w:val="00F92E21"/>
    <w:rsid w:val="00F92F16"/>
    <w:rsid w:val="00F9351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8"/>
    <w:rsid w:val="00FA0AC3"/>
    <w:rsid w:val="00FA0B80"/>
    <w:rsid w:val="00FA0D2B"/>
    <w:rsid w:val="00FA0E4D"/>
    <w:rsid w:val="00FA0F0E"/>
    <w:rsid w:val="00FA0F8B"/>
    <w:rsid w:val="00FA17AC"/>
    <w:rsid w:val="00FA1884"/>
    <w:rsid w:val="00FA195A"/>
    <w:rsid w:val="00FA1B7E"/>
    <w:rsid w:val="00FA1E0F"/>
    <w:rsid w:val="00FA1E62"/>
    <w:rsid w:val="00FA1E93"/>
    <w:rsid w:val="00FA1ED2"/>
    <w:rsid w:val="00FA2356"/>
    <w:rsid w:val="00FA23C4"/>
    <w:rsid w:val="00FA2433"/>
    <w:rsid w:val="00FA262B"/>
    <w:rsid w:val="00FA289E"/>
    <w:rsid w:val="00FA2FE6"/>
    <w:rsid w:val="00FA310B"/>
    <w:rsid w:val="00FA3440"/>
    <w:rsid w:val="00FA34EB"/>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561"/>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C9"/>
    <w:rsid w:val="00FC4008"/>
    <w:rsid w:val="00FC40BD"/>
    <w:rsid w:val="00FC416C"/>
    <w:rsid w:val="00FC43B6"/>
    <w:rsid w:val="00FC4417"/>
    <w:rsid w:val="00FC4435"/>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4DA"/>
    <w:rsid w:val="00FC6598"/>
    <w:rsid w:val="00FC6710"/>
    <w:rsid w:val="00FC6711"/>
    <w:rsid w:val="00FC6ABB"/>
    <w:rsid w:val="00FC6B7D"/>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4C7"/>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B4B0FBFC-1C47-4374-9CD9-8C3CDD17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3" ma:contentTypeDescription="Create a new document." ma:contentTypeScope="" ma:versionID="7eddd34537b802a051ad2223b45bed9c">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867d76dc7426c3139a2cb4e182a0283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MDYJPH7RTKF3-899612618-2327297</_dlc_DocId>
    <_dlc_DocIdUrl xmlns="4280bfd0-8d39-4c8f-a2d7-e53cc45df9c8">
      <Url>https://assetworldcorpth.sharepoint.com/sites/File_Sharing/_layouts/15/DocIdRedir.aspx?ID=MDYJPH7RTKF3-899612618-2327297</Url>
      <Description>MDYJPH7RTKF3-899612618-2327297</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D5688C4-BE4D-485E-9331-DEEF75348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5.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6.xml><?xml version="1.0" encoding="utf-8"?>
<ds:datastoreItem xmlns:ds="http://schemas.openxmlformats.org/officeDocument/2006/customXml" ds:itemID="{34281235-8E75-4FC3-A02B-C42F58E11B86}">
  <ds:schemaRefs>
    <ds:schemaRef ds:uri="http://schemas.microsoft.com/sharepoint/v3/contenttype/forms"/>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Klinsukon, Yendee</cp:lastModifiedBy>
  <cp:revision>4</cp:revision>
  <cp:lastPrinted>2023-11-03T14:25:00Z</cp:lastPrinted>
  <dcterms:created xsi:type="dcterms:W3CDTF">2023-11-06T04:19:00Z</dcterms:created>
  <dcterms:modified xsi:type="dcterms:W3CDTF">2023-11-06T04:21:00Z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0caf940b-6d5e-476c-89f3-fa485a817728</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