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0C4D7" w14:textId="77777777" w:rsidR="00B036A2" w:rsidRPr="00B34654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5FC4D49" w14:textId="77777777" w:rsidR="00B036A2" w:rsidRPr="00B34654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B2DD9E9" w14:textId="77777777" w:rsidR="00B036A2" w:rsidRPr="00B34654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390DAB2B" w14:textId="10211B08" w:rsidR="0044620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116C8A3" w14:textId="77777777" w:rsidR="004D1A83" w:rsidRPr="004D1A83" w:rsidRDefault="004D1A83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5C6C5D32" w14:textId="77777777" w:rsidR="00446209" w:rsidRPr="004D1A83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4440396E" w14:textId="77777777" w:rsidR="00446209" w:rsidRPr="004D1A83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6EE80ADF" w14:textId="77777777" w:rsidR="00561F59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CC2AA4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คอปเปอร์</w:t>
      </w:r>
      <w:r w:rsidR="00F60316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ไวร์ด จำกัด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56F60C04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37CACC" w14:textId="77777777" w:rsidR="00B036A2" w:rsidRPr="000D0D97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8"/>
          <w:szCs w:val="48"/>
        </w:rPr>
      </w:pPr>
    </w:p>
    <w:p w14:paraId="528E7B1F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3F1648A0" w14:textId="158E8B65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0D0D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9F081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0D0D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Pr="00904E4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0D0D97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9F081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0D0D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54ECFF5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30C5E9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793DCB" w14:textId="318BDE59" w:rsidR="000A48BA" w:rsidRPr="00AD7AA5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44430D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ECD2D4E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4FCC2C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0588EB9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706827C5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66CAA53A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446209" w:rsidRPr="00AD7AA5" w:rsidSect="004D1A8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7319B3C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1CF543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2F9C21E" w14:textId="77777777" w:rsidR="00B036A2" w:rsidRPr="00AD7AA5" w:rsidRDefault="00B036A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1298A3E9" w14:textId="77777777" w:rsidR="00792B42" w:rsidRPr="00AD7AA5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04D4DF2A" w14:textId="77777777" w:rsidR="00792B42" w:rsidRPr="00AD7AA5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7582069A" w14:textId="77777777" w:rsidR="0014408E" w:rsidRPr="00AD7AA5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43291" w14:textId="77777777" w:rsidR="0014408E" w:rsidRPr="00AD7AA5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549874" w14:textId="77777777" w:rsidR="00E86510" w:rsidRPr="00AD7AA5" w:rsidRDefault="00E86510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696153" w14:textId="77777777" w:rsidR="00A322D4" w:rsidRPr="00AD7AA5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C7760F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ED2C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ไวร์ด</w:t>
      </w:r>
      <w:r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</w:p>
    <w:p w14:paraId="447F9504" w14:textId="77777777" w:rsidR="00A322D4" w:rsidRPr="00AD7AA5" w:rsidRDefault="00A322D4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12626D5" w14:textId="7B1B4FF0" w:rsidR="000D0D97" w:rsidRPr="008330AA" w:rsidRDefault="000D0D97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30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="009F081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8330AA">
        <w:rPr>
          <w:rFonts w:asciiTheme="majorBidi" w:hAnsiTheme="majorBidi" w:cstheme="majorBidi"/>
          <w:sz w:val="30"/>
          <w:szCs w:val="30"/>
        </w:rPr>
        <w:br/>
      </w:r>
      <w:r w:rsidRPr="008330AA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330AA">
        <w:rPr>
          <w:rFonts w:asciiTheme="majorBidi" w:hAnsiTheme="majorBidi" w:cstheme="majorBidi"/>
          <w:spacing w:val="-12"/>
          <w:sz w:val="30"/>
          <w:szCs w:val="30"/>
          <w:cs/>
        </w:rPr>
        <w:t>สำหรับงวดสามเดือนและ</w:t>
      </w:r>
      <w:r w:rsidR="009F0812">
        <w:rPr>
          <w:rFonts w:asciiTheme="majorBidi" w:hAnsiTheme="majorBidi" w:cstheme="majorBidi" w:hint="cs"/>
          <w:spacing w:val="-12"/>
          <w:sz w:val="30"/>
          <w:szCs w:val="30"/>
          <w:cs/>
        </w:rPr>
        <w:t>เก้า</w:t>
      </w:r>
      <w:r w:rsidRPr="008330AA">
        <w:rPr>
          <w:rFonts w:asciiTheme="majorBidi" w:hAnsiTheme="majorBidi" w:cstheme="majorBidi"/>
          <w:spacing w:val="-12"/>
          <w:sz w:val="30"/>
          <w:szCs w:val="30"/>
          <w:cs/>
        </w:rPr>
        <w:t>เดือนสิ้นสุด</w:t>
      </w:r>
      <w:r w:rsidRPr="008330AA">
        <w:rPr>
          <w:rFonts w:asciiTheme="majorBidi" w:hAnsiTheme="majorBidi" w:cstheme="majorBidi"/>
          <w:spacing w:val="-12"/>
          <w:sz w:val="30"/>
          <w:szCs w:val="30"/>
        </w:rPr>
        <w:br/>
      </w:r>
      <w:r w:rsidRPr="008330AA">
        <w:rPr>
          <w:rFonts w:asciiTheme="majorBidi" w:hAnsiTheme="majorBidi" w:cstheme="majorBidi"/>
          <w:spacing w:val="-12"/>
          <w:sz w:val="30"/>
          <w:szCs w:val="30"/>
          <w:cs/>
        </w:rPr>
        <w:t xml:space="preserve">วันที่ </w:t>
      </w:r>
      <w:r w:rsidRPr="008330AA">
        <w:rPr>
          <w:rFonts w:asciiTheme="majorBidi" w:hAnsiTheme="majorBidi" w:cstheme="majorBidi"/>
          <w:sz w:val="30"/>
          <w:szCs w:val="30"/>
        </w:rPr>
        <w:t xml:space="preserve">30 </w:t>
      </w:r>
      <w:r w:rsidR="009F081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9F0812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8330AA">
        <w:rPr>
          <w:rFonts w:asciiTheme="majorBidi" w:hAnsiTheme="majorBidi" w:cstheme="majorBidi"/>
          <w:sz w:val="30"/>
          <w:szCs w:val="30"/>
        </w:rPr>
        <w:t xml:space="preserve">30 </w:t>
      </w:r>
      <w:r w:rsidR="009F081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</w:rPr>
        <w:t>256</w:t>
      </w:r>
      <w:r w:rsidR="00697DCB">
        <w:rPr>
          <w:rFonts w:asciiTheme="majorBidi" w:hAnsiTheme="majorBidi" w:cstheme="majorBidi"/>
          <w:sz w:val="30"/>
          <w:szCs w:val="30"/>
        </w:rPr>
        <w:t>6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Pr="008330A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ข้อมูลทางการเงินระหว่างกาล) </w:t>
      </w:r>
      <w:r w:rsidRPr="008330AA">
        <w:rPr>
          <w:rFonts w:asciiTheme="majorBidi" w:hAnsiTheme="majorBidi" w:cstheme="majorBidi"/>
          <w:sz w:val="30"/>
          <w:szCs w:val="30"/>
          <w:cs/>
        </w:rPr>
        <w:t>ของบริษัท คอปเปอร์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ไวร์ด จำกัด (มหาชน)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คอปเปอร์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ไวร์ด จำกัด (มหาชน) ตามลำดับ 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8330AA">
        <w:rPr>
          <w:rFonts w:asciiTheme="majorBidi" w:hAnsiTheme="majorBidi" w:cstheme="majorBidi"/>
          <w:sz w:val="30"/>
          <w:szCs w:val="30"/>
        </w:rPr>
        <w:t>34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F92DFB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สอบทานของข้าพเจ้า</w:t>
      </w:r>
    </w:p>
    <w:p w14:paraId="0F4E748C" w14:textId="77777777" w:rsidR="00860C89" w:rsidRPr="00AD7AA5" w:rsidRDefault="00860C89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9CF5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4DA4C5" w14:textId="73DFB97A" w:rsidR="00A86AB1" w:rsidRPr="00AD7AA5" w:rsidRDefault="00A86AB1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43613C" w:rsidRPr="00AD7AA5">
        <w:rPr>
          <w:rFonts w:asciiTheme="majorBidi" w:hAnsiTheme="majorBidi" w:cstheme="majorBidi"/>
          <w:sz w:val="30"/>
          <w:szCs w:val="30"/>
        </w:rPr>
        <w:t xml:space="preserve"> 2410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</w:rPr>
        <w:t>“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AD7AA5">
        <w:rPr>
          <w:rFonts w:asciiTheme="majorBidi" w:hAnsiTheme="majorBidi" w:cstheme="majorBidi"/>
          <w:sz w:val="30"/>
          <w:szCs w:val="30"/>
        </w:rPr>
        <w:t xml:space="preserve">”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AD7AA5">
        <w:rPr>
          <w:rFonts w:asciiTheme="majorBidi" w:hAnsiTheme="majorBidi" w:cstheme="majorBidi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8DB6C83" w14:textId="44DECCB5" w:rsidR="00D5408E" w:rsidRPr="00AD7AA5" w:rsidRDefault="00D5408E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63390" w14:textId="77777777" w:rsidR="00C37475" w:rsidRDefault="00C37475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913497A" w14:textId="77777777" w:rsidR="00D857D3" w:rsidRDefault="00D857D3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2BEAD" w14:textId="51B5087B" w:rsidR="00D857D3" w:rsidRPr="00AD7AA5" w:rsidRDefault="00D857D3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D857D3" w:rsidRPr="00AD7AA5" w:rsidSect="00D857D3">
          <w:footerReference w:type="default" r:id="rId17"/>
          <w:footerReference w:type="first" r:id="rId18"/>
          <w:type w:val="nextColumn"/>
          <w:pgSz w:w="11907" w:h="16839" w:code="9"/>
          <w:pgMar w:top="691" w:right="1152" w:bottom="576" w:left="1152" w:header="720" w:footer="720" w:gutter="0"/>
          <w:pgNumType w:chapStyle="1"/>
          <w:cols w:space="708"/>
          <w:titlePg/>
          <w:docGrid w:linePitch="360"/>
        </w:sectPr>
      </w:pPr>
    </w:p>
    <w:p w14:paraId="6BB3193D" w14:textId="77777777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0DC243B" w14:textId="77777777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66DB01" w14:textId="1B4CDD0B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AD7AA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7A90217" w14:textId="77777777" w:rsidR="00622DE7" w:rsidRPr="00AD7AA5" w:rsidRDefault="00622DE7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15A3D" w14:textId="162FC5BB" w:rsidR="009400DF" w:rsidRPr="00AD7AA5" w:rsidRDefault="009400DF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1055B" w14:textId="76D3A582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0816157" w14:textId="77777777" w:rsidR="00181DD8" w:rsidRPr="00AD7AA5" w:rsidRDefault="00181DD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776D11" w14:textId="77777777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A00C81" w14:textId="522E8788" w:rsidR="00A86AB1" w:rsidRPr="00AD7AA5" w:rsidRDefault="00A86AB1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(</w:t>
      </w:r>
      <w:r w:rsidR="00363780">
        <w:rPr>
          <w:rFonts w:asciiTheme="majorBidi" w:hAnsiTheme="majorBidi" w:cstheme="majorBidi" w:hint="cs"/>
          <w:cs/>
          <w:lang w:val="en-US"/>
        </w:rPr>
        <w:t>กฤตย์ ธรรมทัตโต</w:t>
      </w:r>
      <w:r w:rsidRPr="00AD7AA5">
        <w:rPr>
          <w:rFonts w:asciiTheme="majorBidi" w:hAnsiTheme="majorBidi" w:cstheme="majorBidi"/>
          <w:cs/>
        </w:rPr>
        <w:t>)</w:t>
      </w:r>
    </w:p>
    <w:p w14:paraId="410C76D9" w14:textId="77777777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ผู้สอบบัญชีรับอนุญาต</w:t>
      </w:r>
    </w:p>
    <w:p w14:paraId="16382F56" w14:textId="7E73FC83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เลขทะเบียน</w:t>
      </w:r>
      <w:r w:rsidRPr="00AD7AA5">
        <w:rPr>
          <w:rFonts w:asciiTheme="majorBidi" w:hAnsiTheme="majorBidi" w:cstheme="majorBidi"/>
          <w:cs/>
          <w:lang w:val="en-US"/>
        </w:rPr>
        <w:t xml:space="preserve">  </w:t>
      </w:r>
      <w:r w:rsidR="002407A1">
        <w:rPr>
          <w:rFonts w:asciiTheme="majorBidi" w:hAnsiTheme="majorBidi" w:cstheme="majorBidi"/>
          <w:lang w:val="en-US"/>
        </w:rPr>
        <w:t>11915</w:t>
      </w:r>
    </w:p>
    <w:p w14:paraId="047CBB2E" w14:textId="77777777" w:rsidR="00A322D4" w:rsidRPr="00AD7AA5" w:rsidRDefault="00A322D4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0258B62" w14:textId="77777777" w:rsidR="00A322D4" w:rsidRPr="00AD7AA5" w:rsidRDefault="00A322D4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B6106DD" w14:textId="77777777" w:rsidR="00B036A2" w:rsidRPr="00AD7AA5" w:rsidRDefault="00A322D4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DC7EAF8" w14:textId="4FF74465" w:rsidR="0014408E" w:rsidRPr="00AD7AA5" w:rsidRDefault="00A00D3D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2A70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F0812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2A70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A7064">
        <w:rPr>
          <w:rFonts w:asciiTheme="majorBidi" w:hAnsiTheme="majorBidi" w:cstheme="majorBidi"/>
          <w:sz w:val="30"/>
          <w:szCs w:val="30"/>
        </w:rPr>
        <w:t>2566</w:t>
      </w:r>
    </w:p>
    <w:p w14:paraId="07B8331A" w14:textId="77777777" w:rsidR="0014408E" w:rsidRDefault="0014408E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85358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0CFC0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857D3" w:rsidSect="00D857D3">
      <w:headerReference w:type="first" r:id="rId19"/>
      <w:footerReference w:type="first" r:id="rId20"/>
      <w:type w:val="nextColumn"/>
      <w:pgSz w:w="11907" w:h="16839" w:code="9"/>
      <w:pgMar w:top="691" w:right="1152" w:bottom="576" w:left="1152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95802" w14:textId="77777777" w:rsidR="001A1681" w:rsidRDefault="001A1681">
      <w:r>
        <w:separator/>
      </w:r>
    </w:p>
  </w:endnote>
  <w:endnote w:type="continuationSeparator" w:id="0">
    <w:p w14:paraId="50F022A0" w14:textId="77777777" w:rsidR="001A1681" w:rsidRDefault="001A1681">
      <w:r>
        <w:continuationSeparator/>
      </w:r>
    </w:p>
  </w:endnote>
  <w:endnote w:type="continuationNotice" w:id="1">
    <w:p w14:paraId="248E9720" w14:textId="77777777" w:rsidR="001A1681" w:rsidRDefault="001A168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mbria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5E30" w14:textId="77777777" w:rsidR="005266CA" w:rsidRDefault="005266CA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5C511195" w14:textId="77777777" w:rsidR="005266CA" w:rsidRDefault="005266C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77777777" w:rsidR="005266CA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D3D94" w14:textId="77777777" w:rsidR="005266CA" w:rsidRPr="00960645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406D7" w14:textId="77777777" w:rsidR="005266CA" w:rsidRDefault="005266CA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5266CA" w:rsidRPr="00754709" w:rsidRDefault="005266CA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68F32" w14:textId="77777777" w:rsidR="005266CA" w:rsidRPr="009A4BCC" w:rsidRDefault="005266C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2E573E">
      <w:rPr>
        <w:rFonts w:ascii="Angsana New" w:hAnsi="Angsana New"/>
        <w:sz w:val="30"/>
        <w:szCs w:val="30"/>
      </w:rPr>
      <w:fldChar w:fldCharType="begin"/>
    </w:r>
    <w:r w:rsidRPr="002E573E">
      <w:rPr>
        <w:rFonts w:ascii="Angsana New" w:hAnsi="Angsana New"/>
        <w:sz w:val="30"/>
        <w:szCs w:val="30"/>
      </w:rPr>
      <w:instrText xml:space="preserve"> PAGE   \* MERGEFORMAT </w:instrText>
    </w:r>
    <w:r w:rsidRPr="002E57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2E57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5712C" w14:textId="77777777" w:rsidR="00C37475" w:rsidRDefault="00C37475" w:rsidP="00F2000C">
    <w:pPr>
      <w:pStyle w:val="Footer"/>
      <w:framePr w:wrap="around" w:vAnchor="text" w:hAnchor="margin" w:xAlign="right" w:y="1"/>
      <w:rPr>
        <w:rStyle w:val="PageNumber"/>
      </w:rPr>
    </w:pPr>
  </w:p>
  <w:p w14:paraId="7E837B73" w14:textId="77777777" w:rsidR="00C37475" w:rsidRPr="00754709" w:rsidRDefault="00C37475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7CC029A2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7D2AF" w14:textId="77777777" w:rsidR="001A1681" w:rsidRDefault="001A1681">
      <w:r>
        <w:separator/>
      </w:r>
    </w:p>
  </w:footnote>
  <w:footnote w:type="continuationSeparator" w:id="0">
    <w:p w14:paraId="2D0E5DF9" w14:textId="77777777" w:rsidR="001A1681" w:rsidRDefault="001A1681">
      <w:r>
        <w:continuationSeparator/>
      </w:r>
    </w:p>
  </w:footnote>
  <w:footnote w:type="continuationNotice" w:id="1">
    <w:p w14:paraId="4B60E916" w14:textId="77777777" w:rsidR="001A1681" w:rsidRDefault="001A168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E9709" w14:textId="77777777" w:rsidR="005266CA" w:rsidRDefault="00000000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7D849" w14:textId="77777777" w:rsidR="000D0D97" w:rsidRDefault="000D0D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F6353" w14:textId="77777777" w:rsidR="000D0D97" w:rsidRDefault="000D0D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E4115" w14:textId="2593FA0A" w:rsidR="005266CA" w:rsidRPr="00156365" w:rsidRDefault="005266CA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8EC1AEA" w14:textId="54D14F35" w:rsidR="00156365" w:rsidRPr="00156365" w:rsidRDefault="00156365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CD89A0A" w14:textId="1C9A6028" w:rsidR="00156365" w:rsidRPr="00156365" w:rsidRDefault="00156365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9678F02" w14:textId="44E62D92" w:rsidR="00156365" w:rsidRPr="00156365" w:rsidRDefault="00156365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61421">
    <w:abstractNumId w:val="10"/>
  </w:num>
  <w:num w:numId="2" w16cid:durableId="3869667">
    <w:abstractNumId w:val="20"/>
  </w:num>
  <w:num w:numId="3" w16cid:durableId="495803494">
    <w:abstractNumId w:val="0"/>
  </w:num>
  <w:num w:numId="4" w16cid:durableId="365185001">
    <w:abstractNumId w:val="15"/>
  </w:num>
  <w:num w:numId="5" w16cid:durableId="1562864348">
    <w:abstractNumId w:val="8"/>
  </w:num>
  <w:num w:numId="6" w16cid:durableId="1829900566">
    <w:abstractNumId w:val="1"/>
  </w:num>
  <w:num w:numId="7" w16cid:durableId="1586261268">
    <w:abstractNumId w:val="16"/>
  </w:num>
  <w:num w:numId="8" w16cid:durableId="887716463">
    <w:abstractNumId w:val="3"/>
  </w:num>
  <w:num w:numId="9" w16cid:durableId="1043796356">
    <w:abstractNumId w:val="2"/>
  </w:num>
  <w:num w:numId="10" w16cid:durableId="644504819">
    <w:abstractNumId w:val="21"/>
  </w:num>
  <w:num w:numId="11" w16cid:durableId="1585064083">
    <w:abstractNumId w:val="19"/>
  </w:num>
  <w:num w:numId="12" w16cid:durableId="1974601727">
    <w:abstractNumId w:val="13"/>
  </w:num>
  <w:num w:numId="13" w16cid:durableId="1001008957">
    <w:abstractNumId w:val="4"/>
  </w:num>
  <w:num w:numId="14" w16cid:durableId="562302820">
    <w:abstractNumId w:val="14"/>
  </w:num>
  <w:num w:numId="15" w16cid:durableId="1861235120">
    <w:abstractNumId w:val="17"/>
  </w:num>
  <w:num w:numId="16" w16cid:durableId="822625406">
    <w:abstractNumId w:val="12"/>
  </w:num>
  <w:num w:numId="17" w16cid:durableId="1323317405">
    <w:abstractNumId w:val="11"/>
  </w:num>
  <w:num w:numId="18" w16cid:durableId="143858597">
    <w:abstractNumId w:val="5"/>
  </w:num>
  <w:num w:numId="19" w16cid:durableId="728040440">
    <w:abstractNumId w:val="7"/>
  </w:num>
  <w:num w:numId="20" w16cid:durableId="205341465">
    <w:abstractNumId w:val="6"/>
  </w:num>
  <w:num w:numId="21" w16cid:durableId="626474736">
    <w:abstractNumId w:val="9"/>
  </w:num>
  <w:num w:numId="22" w16cid:durableId="1204055991">
    <w:abstractNumId w:val="5"/>
  </w:num>
  <w:num w:numId="23" w16cid:durableId="1952782392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BD6"/>
    <w:rsid w:val="00011F8D"/>
    <w:rsid w:val="00012E83"/>
    <w:rsid w:val="000135F7"/>
    <w:rsid w:val="0001364C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182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0F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723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C9A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701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0D97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9C5"/>
    <w:rsid w:val="000D5A9D"/>
    <w:rsid w:val="000D6696"/>
    <w:rsid w:val="000D6971"/>
    <w:rsid w:val="000D7311"/>
    <w:rsid w:val="000E0429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1D8"/>
    <w:rsid w:val="000E3890"/>
    <w:rsid w:val="000E39E5"/>
    <w:rsid w:val="000E3A2C"/>
    <w:rsid w:val="000E3C11"/>
    <w:rsid w:val="000E42B7"/>
    <w:rsid w:val="000E48C0"/>
    <w:rsid w:val="000E4BD7"/>
    <w:rsid w:val="000E52F6"/>
    <w:rsid w:val="000E56AF"/>
    <w:rsid w:val="000E5B65"/>
    <w:rsid w:val="000E5F52"/>
    <w:rsid w:val="000E6788"/>
    <w:rsid w:val="000E6C2F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B5E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46B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1E0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365"/>
    <w:rsid w:val="0015657D"/>
    <w:rsid w:val="001573FD"/>
    <w:rsid w:val="00157C97"/>
    <w:rsid w:val="00157CDB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D8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681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54E"/>
    <w:rsid w:val="001A7857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6DF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CC8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0AF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075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7A1"/>
    <w:rsid w:val="00240B99"/>
    <w:rsid w:val="00241A1A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CC8"/>
    <w:rsid w:val="00270F60"/>
    <w:rsid w:val="00271216"/>
    <w:rsid w:val="0027140C"/>
    <w:rsid w:val="00272D23"/>
    <w:rsid w:val="00272DAF"/>
    <w:rsid w:val="00273145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127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064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721"/>
    <w:rsid w:val="002B5B13"/>
    <w:rsid w:val="002B5DCF"/>
    <w:rsid w:val="002B5EC1"/>
    <w:rsid w:val="002B64A4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BCB"/>
    <w:rsid w:val="002C2E66"/>
    <w:rsid w:val="002C33D5"/>
    <w:rsid w:val="002C368E"/>
    <w:rsid w:val="002C39A9"/>
    <w:rsid w:val="002C3C13"/>
    <w:rsid w:val="002C3FD2"/>
    <w:rsid w:val="002C3FE5"/>
    <w:rsid w:val="002C48B8"/>
    <w:rsid w:val="002C6394"/>
    <w:rsid w:val="002C653B"/>
    <w:rsid w:val="002C737B"/>
    <w:rsid w:val="002C753D"/>
    <w:rsid w:val="002C755C"/>
    <w:rsid w:val="002D02C7"/>
    <w:rsid w:val="002D07E9"/>
    <w:rsid w:val="002D0E8D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149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2F19"/>
    <w:rsid w:val="002F3269"/>
    <w:rsid w:val="002F33BD"/>
    <w:rsid w:val="002F3848"/>
    <w:rsid w:val="002F3893"/>
    <w:rsid w:val="002F54C4"/>
    <w:rsid w:val="002F57D1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3A5"/>
    <w:rsid w:val="0030490B"/>
    <w:rsid w:val="00304D2A"/>
    <w:rsid w:val="00305B63"/>
    <w:rsid w:val="00306A89"/>
    <w:rsid w:val="003102D7"/>
    <w:rsid w:val="003102DA"/>
    <w:rsid w:val="00310BAA"/>
    <w:rsid w:val="00310DBE"/>
    <w:rsid w:val="00311FC8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332E"/>
    <w:rsid w:val="00333CEF"/>
    <w:rsid w:val="00333E34"/>
    <w:rsid w:val="0033455F"/>
    <w:rsid w:val="00334FEB"/>
    <w:rsid w:val="003352AA"/>
    <w:rsid w:val="00335477"/>
    <w:rsid w:val="003355A9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2B60"/>
    <w:rsid w:val="00354205"/>
    <w:rsid w:val="00354368"/>
    <w:rsid w:val="003548E4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3FA"/>
    <w:rsid w:val="003635BE"/>
    <w:rsid w:val="00363780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348"/>
    <w:rsid w:val="0037559B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559"/>
    <w:rsid w:val="003877C8"/>
    <w:rsid w:val="0039024C"/>
    <w:rsid w:val="003902B9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1665"/>
    <w:rsid w:val="003B1682"/>
    <w:rsid w:val="003B1BEE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CFC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1C03"/>
    <w:rsid w:val="003E202C"/>
    <w:rsid w:val="003E24C3"/>
    <w:rsid w:val="003E265E"/>
    <w:rsid w:val="003E2695"/>
    <w:rsid w:val="003E2F27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37F"/>
    <w:rsid w:val="003F357A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0E41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D5D"/>
    <w:rsid w:val="00410DE7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36F9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593"/>
    <w:rsid w:val="00443CF7"/>
    <w:rsid w:val="004444F7"/>
    <w:rsid w:val="00445196"/>
    <w:rsid w:val="00446209"/>
    <w:rsid w:val="004464BA"/>
    <w:rsid w:val="00446657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4DCF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6D97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2496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A45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98"/>
    <w:rsid w:val="004A64E4"/>
    <w:rsid w:val="004A6A7D"/>
    <w:rsid w:val="004A72BB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3CA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A83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E8"/>
    <w:rsid w:val="004D7A58"/>
    <w:rsid w:val="004D7F6C"/>
    <w:rsid w:val="004E0114"/>
    <w:rsid w:val="004E0299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9D1"/>
    <w:rsid w:val="00504DC5"/>
    <w:rsid w:val="00505025"/>
    <w:rsid w:val="005053F1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102"/>
    <w:rsid w:val="00523A22"/>
    <w:rsid w:val="005240D9"/>
    <w:rsid w:val="00524AAF"/>
    <w:rsid w:val="005250BE"/>
    <w:rsid w:val="00526069"/>
    <w:rsid w:val="00526415"/>
    <w:rsid w:val="005266CA"/>
    <w:rsid w:val="00527A8F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6FB9"/>
    <w:rsid w:val="0054706F"/>
    <w:rsid w:val="00547258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CB6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C8B"/>
    <w:rsid w:val="005D5FD6"/>
    <w:rsid w:val="005D706E"/>
    <w:rsid w:val="005D70B9"/>
    <w:rsid w:val="005E00C2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072AA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6F04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24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725"/>
    <w:rsid w:val="00685B00"/>
    <w:rsid w:val="00685B8F"/>
    <w:rsid w:val="00685C82"/>
    <w:rsid w:val="0068628F"/>
    <w:rsid w:val="0068633C"/>
    <w:rsid w:val="0068669B"/>
    <w:rsid w:val="0068793D"/>
    <w:rsid w:val="00687AB4"/>
    <w:rsid w:val="00687E1C"/>
    <w:rsid w:val="00687F1A"/>
    <w:rsid w:val="00690435"/>
    <w:rsid w:val="006905A4"/>
    <w:rsid w:val="00691761"/>
    <w:rsid w:val="006921D8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97DCB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0EEF"/>
    <w:rsid w:val="006B105C"/>
    <w:rsid w:val="006B1C94"/>
    <w:rsid w:val="006B2232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A55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9D"/>
    <w:rsid w:val="006C4F56"/>
    <w:rsid w:val="006C5741"/>
    <w:rsid w:val="006C5958"/>
    <w:rsid w:val="006C5CB9"/>
    <w:rsid w:val="006C772C"/>
    <w:rsid w:val="006C7827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478"/>
    <w:rsid w:val="006E288C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878"/>
    <w:rsid w:val="006F3F05"/>
    <w:rsid w:val="006F43DA"/>
    <w:rsid w:val="006F46DF"/>
    <w:rsid w:val="006F4973"/>
    <w:rsid w:val="006F4C57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7B6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5F93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086F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69B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883"/>
    <w:rsid w:val="007A4C22"/>
    <w:rsid w:val="007A53E3"/>
    <w:rsid w:val="007A6A6E"/>
    <w:rsid w:val="007A6A9E"/>
    <w:rsid w:val="007A6DB2"/>
    <w:rsid w:val="007A7A90"/>
    <w:rsid w:val="007A7E12"/>
    <w:rsid w:val="007B080F"/>
    <w:rsid w:val="007B0B43"/>
    <w:rsid w:val="007B0D41"/>
    <w:rsid w:val="007B1801"/>
    <w:rsid w:val="007B189E"/>
    <w:rsid w:val="007B1A3D"/>
    <w:rsid w:val="007B1C87"/>
    <w:rsid w:val="007B2147"/>
    <w:rsid w:val="007B2165"/>
    <w:rsid w:val="007B2246"/>
    <w:rsid w:val="007B2342"/>
    <w:rsid w:val="007B2BF0"/>
    <w:rsid w:val="007B301B"/>
    <w:rsid w:val="007B3E95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3A3B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855"/>
    <w:rsid w:val="007F1A7F"/>
    <w:rsid w:val="007F1D87"/>
    <w:rsid w:val="007F2778"/>
    <w:rsid w:val="007F2F5B"/>
    <w:rsid w:val="007F3B40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216"/>
    <w:rsid w:val="00804561"/>
    <w:rsid w:val="00805110"/>
    <w:rsid w:val="008058F7"/>
    <w:rsid w:val="00805D1D"/>
    <w:rsid w:val="00806129"/>
    <w:rsid w:val="008064AF"/>
    <w:rsid w:val="00806D6D"/>
    <w:rsid w:val="008071AD"/>
    <w:rsid w:val="008078BD"/>
    <w:rsid w:val="00807B5A"/>
    <w:rsid w:val="00810A27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41D"/>
    <w:rsid w:val="00830657"/>
    <w:rsid w:val="00830EE8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6B7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4EA8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910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102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D94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7A6"/>
    <w:rsid w:val="00914F63"/>
    <w:rsid w:val="00915626"/>
    <w:rsid w:val="00915ACC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2B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4CB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0FB2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335"/>
    <w:rsid w:val="009D2912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853"/>
    <w:rsid w:val="009D68C8"/>
    <w:rsid w:val="009D6F27"/>
    <w:rsid w:val="009D7190"/>
    <w:rsid w:val="009D72D0"/>
    <w:rsid w:val="009E07C8"/>
    <w:rsid w:val="009E0CB6"/>
    <w:rsid w:val="009E0D5A"/>
    <w:rsid w:val="009E1553"/>
    <w:rsid w:val="009E17EB"/>
    <w:rsid w:val="009E1ABA"/>
    <w:rsid w:val="009E1BFF"/>
    <w:rsid w:val="009E1E50"/>
    <w:rsid w:val="009E2B14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988"/>
    <w:rsid w:val="009E7B18"/>
    <w:rsid w:val="009E7CA3"/>
    <w:rsid w:val="009E7D1A"/>
    <w:rsid w:val="009F0516"/>
    <w:rsid w:val="009F0812"/>
    <w:rsid w:val="009F0958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A28"/>
    <w:rsid w:val="009F6AC3"/>
    <w:rsid w:val="009F7B63"/>
    <w:rsid w:val="009F7BDC"/>
    <w:rsid w:val="009F7FC6"/>
    <w:rsid w:val="00A00922"/>
    <w:rsid w:val="00A00BF2"/>
    <w:rsid w:val="00A00D3D"/>
    <w:rsid w:val="00A0121C"/>
    <w:rsid w:val="00A0141D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231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3351"/>
    <w:rsid w:val="00A234F3"/>
    <w:rsid w:val="00A23E26"/>
    <w:rsid w:val="00A24602"/>
    <w:rsid w:val="00A24C4E"/>
    <w:rsid w:val="00A256BB"/>
    <w:rsid w:val="00A26764"/>
    <w:rsid w:val="00A2728B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33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0ED4"/>
    <w:rsid w:val="00A41074"/>
    <w:rsid w:val="00A41BFD"/>
    <w:rsid w:val="00A41DB9"/>
    <w:rsid w:val="00A41E84"/>
    <w:rsid w:val="00A4230F"/>
    <w:rsid w:val="00A42EBE"/>
    <w:rsid w:val="00A438F2"/>
    <w:rsid w:val="00A43ADA"/>
    <w:rsid w:val="00A43C22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F91"/>
    <w:rsid w:val="00A471F1"/>
    <w:rsid w:val="00A474D9"/>
    <w:rsid w:val="00A47C49"/>
    <w:rsid w:val="00A47D8E"/>
    <w:rsid w:val="00A47EF1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4C07"/>
    <w:rsid w:val="00A75558"/>
    <w:rsid w:val="00A75847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87D50"/>
    <w:rsid w:val="00A9031D"/>
    <w:rsid w:val="00A90552"/>
    <w:rsid w:val="00A9055D"/>
    <w:rsid w:val="00A90FA3"/>
    <w:rsid w:val="00A9157F"/>
    <w:rsid w:val="00A9159A"/>
    <w:rsid w:val="00A91C84"/>
    <w:rsid w:val="00A92AB6"/>
    <w:rsid w:val="00A92B2C"/>
    <w:rsid w:val="00A92EA7"/>
    <w:rsid w:val="00A933BC"/>
    <w:rsid w:val="00A93858"/>
    <w:rsid w:val="00A93B63"/>
    <w:rsid w:val="00A9493D"/>
    <w:rsid w:val="00A954BA"/>
    <w:rsid w:val="00A95CE3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79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3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4654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BBF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421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1D84"/>
    <w:rsid w:val="00B634AD"/>
    <w:rsid w:val="00B63675"/>
    <w:rsid w:val="00B63D0A"/>
    <w:rsid w:val="00B6664B"/>
    <w:rsid w:val="00B6667E"/>
    <w:rsid w:val="00B67BC4"/>
    <w:rsid w:val="00B67CD2"/>
    <w:rsid w:val="00B70329"/>
    <w:rsid w:val="00B7049E"/>
    <w:rsid w:val="00B70816"/>
    <w:rsid w:val="00B71AD7"/>
    <w:rsid w:val="00B72695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C1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76D"/>
    <w:rsid w:val="00BC0A41"/>
    <w:rsid w:val="00BC0AD9"/>
    <w:rsid w:val="00BC11AF"/>
    <w:rsid w:val="00BC1241"/>
    <w:rsid w:val="00BC1453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2180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1E7C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641"/>
    <w:rsid w:val="00C3189B"/>
    <w:rsid w:val="00C31BAD"/>
    <w:rsid w:val="00C325D2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F39"/>
    <w:rsid w:val="00C41057"/>
    <w:rsid w:val="00C41427"/>
    <w:rsid w:val="00C42649"/>
    <w:rsid w:val="00C42777"/>
    <w:rsid w:val="00C432E7"/>
    <w:rsid w:val="00C437CC"/>
    <w:rsid w:val="00C4391F"/>
    <w:rsid w:val="00C44140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6034F"/>
    <w:rsid w:val="00C60544"/>
    <w:rsid w:val="00C60AD9"/>
    <w:rsid w:val="00C610D6"/>
    <w:rsid w:val="00C615A4"/>
    <w:rsid w:val="00C61646"/>
    <w:rsid w:val="00C61BE2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115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5A84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C8"/>
    <w:rsid w:val="00CA19D6"/>
    <w:rsid w:val="00CA1A7A"/>
    <w:rsid w:val="00CA1CC3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092"/>
    <w:rsid w:val="00CC6109"/>
    <w:rsid w:val="00CC6D0B"/>
    <w:rsid w:val="00CC6EDA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5AAC"/>
    <w:rsid w:val="00D05C49"/>
    <w:rsid w:val="00D066E4"/>
    <w:rsid w:val="00D06AF5"/>
    <w:rsid w:val="00D06E02"/>
    <w:rsid w:val="00D07205"/>
    <w:rsid w:val="00D0775A"/>
    <w:rsid w:val="00D07D5D"/>
    <w:rsid w:val="00D07E34"/>
    <w:rsid w:val="00D104D0"/>
    <w:rsid w:val="00D10725"/>
    <w:rsid w:val="00D107AF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2000B"/>
    <w:rsid w:val="00D2027B"/>
    <w:rsid w:val="00D205F1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72E6"/>
    <w:rsid w:val="00D27710"/>
    <w:rsid w:val="00D27799"/>
    <w:rsid w:val="00D30050"/>
    <w:rsid w:val="00D3053D"/>
    <w:rsid w:val="00D30EAB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1E6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F9"/>
    <w:rsid w:val="00D4781F"/>
    <w:rsid w:val="00D50321"/>
    <w:rsid w:val="00D50A39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2E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7D3"/>
    <w:rsid w:val="00D85C7F"/>
    <w:rsid w:val="00D85E52"/>
    <w:rsid w:val="00D86624"/>
    <w:rsid w:val="00D8679C"/>
    <w:rsid w:val="00D86CAB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18D0"/>
    <w:rsid w:val="00DB2227"/>
    <w:rsid w:val="00DB2BA9"/>
    <w:rsid w:val="00DB2BFB"/>
    <w:rsid w:val="00DB34A2"/>
    <w:rsid w:val="00DB41F3"/>
    <w:rsid w:val="00DB421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0E18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8A6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8CB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BA5"/>
    <w:rsid w:val="00E00F89"/>
    <w:rsid w:val="00E01267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8C2"/>
    <w:rsid w:val="00E049A1"/>
    <w:rsid w:val="00E04B21"/>
    <w:rsid w:val="00E04BC4"/>
    <w:rsid w:val="00E0521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153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0CEE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5B6"/>
    <w:rsid w:val="00E5760B"/>
    <w:rsid w:val="00E60065"/>
    <w:rsid w:val="00E601B2"/>
    <w:rsid w:val="00E60248"/>
    <w:rsid w:val="00E60A70"/>
    <w:rsid w:val="00E60D30"/>
    <w:rsid w:val="00E614B9"/>
    <w:rsid w:val="00E61FE5"/>
    <w:rsid w:val="00E62163"/>
    <w:rsid w:val="00E6236C"/>
    <w:rsid w:val="00E626A1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7C2"/>
    <w:rsid w:val="00EE7A69"/>
    <w:rsid w:val="00EF01A2"/>
    <w:rsid w:val="00EF0B94"/>
    <w:rsid w:val="00EF1439"/>
    <w:rsid w:val="00EF1A23"/>
    <w:rsid w:val="00EF245F"/>
    <w:rsid w:val="00EF2A39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2BEB"/>
    <w:rsid w:val="00F2327A"/>
    <w:rsid w:val="00F237EC"/>
    <w:rsid w:val="00F239CD"/>
    <w:rsid w:val="00F23B36"/>
    <w:rsid w:val="00F24239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0EF0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97"/>
    <w:rsid w:val="00F462F7"/>
    <w:rsid w:val="00F46896"/>
    <w:rsid w:val="00F47AA4"/>
    <w:rsid w:val="00F47B0A"/>
    <w:rsid w:val="00F508F1"/>
    <w:rsid w:val="00F512FD"/>
    <w:rsid w:val="00F5178C"/>
    <w:rsid w:val="00F518A5"/>
    <w:rsid w:val="00F51AC3"/>
    <w:rsid w:val="00F51AD7"/>
    <w:rsid w:val="00F52D5B"/>
    <w:rsid w:val="00F52FAB"/>
    <w:rsid w:val="00F5316C"/>
    <w:rsid w:val="00F53623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76"/>
    <w:rsid w:val="00F742EF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2DFB"/>
    <w:rsid w:val="00F9322E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3FC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26B8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3C3D4-EC3E-4F63-9C2D-3A83431BBE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0272FDA9-4337-4611-B64B-97961926AA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0AFB5-DC32-4679-8496-48A0F3EDB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Kullachai, Leesirisan</cp:lastModifiedBy>
  <cp:revision>4</cp:revision>
  <cp:lastPrinted>2022-11-09T03:52:00Z</cp:lastPrinted>
  <dcterms:created xsi:type="dcterms:W3CDTF">2023-10-25T06:09:00Z</dcterms:created>
  <dcterms:modified xsi:type="dcterms:W3CDTF">2023-11-09T08:20:00Z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