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B267CE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DB19D01" w14:textId="14C21551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001E92" w:rsidRPr="00B267CE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3990F2C1" w:rsidR="00CA2370" w:rsidRPr="00B267CE" w:rsidRDefault="0014723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เจ้าหนี้ค่าซื้อธุรกิจ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7777777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6927F9CA" w14:textId="4B40A1D5" w:rsidR="00322044" w:rsidRPr="00B267CE" w:rsidRDefault="00322044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C274B00" w14:textId="77777777" w:rsidR="00627D37" w:rsidRPr="00B267CE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43D67B2" w14:textId="58380BF2" w:rsidR="00627D37" w:rsidRPr="00B267CE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8EC842B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97329E">
        <w:rPr>
          <w:rFonts w:asciiTheme="majorBidi" w:hAnsiTheme="majorBidi" w:cstheme="majorBidi"/>
          <w:sz w:val="30"/>
          <w:szCs w:val="30"/>
        </w:rPr>
        <w:t>9</w:t>
      </w:r>
      <w:r w:rsidR="00412D33">
        <w:rPr>
          <w:rFonts w:asciiTheme="majorBidi" w:hAnsiTheme="majorBidi" w:cstheme="majorBidi"/>
          <w:sz w:val="30"/>
          <w:szCs w:val="30"/>
        </w:rPr>
        <w:t xml:space="preserve"> </w:t>
      </w:r>
      <w:r w:rsidR="00B351E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2D33">
        <w:rPr>
          <w:rFonts w:asciiTheme="majorBidi" w:hAnsiTheme="majorBidi" w:cstheme="majorBidi"/>
          <w:sz w:val="30"/>
          <w:szCs w:val="30"/>
        </w:rPr>
        <w:t>2566</w:t>
      </w:r>
    </w:p>
    <w:p w14:paraId="17511EB1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B267CE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B267CE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1274E7CA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</w:t>
      </w:r>
      <w:r w:rsidR="00F722F6">
        <w:rPr>
          <w:rFonts w:asciiTheme="majorBidi" w:hAnsiTheme="majorBidi" w:cstheme="majorBidi"/>
          <w:sz w:val="30"/>
          <w:szCs w:val="30"/>
        </w:rPr>
        <w:t>5</w:t>
      </w:r>
    </w:p>
    <w:p w14:paraId="7C131C2C" w14:textId="77777777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7EB7CE8F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</w:t>
      </w:r>
      <w:r w:rsidR="00F722F6">
        <w:rPr>
          <w:rFonts w:asciiTheme="majorBidi" w:hAnsiTheme="majorBidi" w:cstheme="majorBidi"/>
          <w:sz w:val="30"/>
          <w:szCs w:val="30"/>
        </w:rPr>
        <w:t>5</w:t>
      </w:r>
    </w:p>
    <w:p w14:paraId="5C625B21" w14:textId="77777777" w:rsidR="008E2689" w:rsidRPr="00B267CE" w:rsidRDefault="008E2689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B267CE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1BD7E1" w14:textId="3C25764D" w:rsidR="008F3D94" w:rsidRPr="00B267CE" w:rsidRDefault="00FF0F7D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Cs/>
          <w:color w:val="000000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4B0297" w:rsidRPr="00B267CE">
        <w:rPr>
          <w:rFonts w:asciiTheme="majorBidi" w:hAnsiTheme="majorBidi" w:cstheme="majorBidi"/>
          <w:sz w:val="30"/>
          <w:szCs w:val="30"/>
        </w:rPr>
        <w:t>7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02B9" w:rsidRPr="00B267CE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C01DAE" w:rsidRPr="00B267C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3902B9" w:rsidRPr="00B267CE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C01DAE"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กิจการที่เกี่ยวข้องกันอื่น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B267CE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B351EE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941A6B" w:rsidRPr="00B267CE">
        <w:rPr>
          <w:rFonts w:asciiTheme="majorBidi" w:hAnsiTheme="majorBidi" w:cstheme="majorBidi"/>
          <w:b/>
          <w:sz w:val="30"/>
          <w:szCs w:val="30"/>
          <w:cs/>
        </w:rPr>
        <w:t>เดือน</w:t>
      </w:r>
      <w:r w:rsidR="001F32D3" w:rsidRPr="00B267CE">
        <w:rPr>
          <w:rFonts w:asciiTheme="majorBidi" w:hAnsiTheme="majorBidi" w:cstheme="majorBidi"/>
          <w:b/>
          <w:sz w:val="30"/>
          <w:szCs w:val="30"/>
          <w:cs/>
        </w:rPr>
        <w:t>สิ้นสุดวันที่</w:t>
      </w:r>
      <w:r w:rsidR="00EC0071">
        <w:rPr>
          <w:rFonts w:asciiTheme="majorBidi" w:hAnsiTheme="majorBidi" w:cstheme="majorBidi"/>
          <w:b/>
          <w:sz w:val="30"/>
          <w:szCs w:val="30"/>
          <w:cs/>
        </w:rPr>
        <w:br/>
      </w:r>
      <w:r w:rsidR="00EC06C6" w:rsidRPr="00B267CE">
        <w:rPr>
          <w:rFonts w:asciiTheme="majorBidi" w:hAnsiTheme="majorBidi" w:cstheme="majorBidi"/>
          <w:bCs/>
          <w:sz w:val="30"/>
          <w:szCs w:val="30"/>
        </w:rPr>
        <w:t>30</w:t>
      </w:r>
      <w:r w:rsidR="00EC06C6" w:rsidRPr="00B267C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351EE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EC06C6" w:rsidRPr="00B267C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F798E" w:rsidRPr="00B267CE">
        <w:rPr>
          <w:rFonts w:asciiTheme="majorBidi" w:hAnsiTheme="majorBidi" w:cstheme="majorBidi"/>
          <w:bCs/>
          <w:sz w:val="30"/>
          <w:szCs w:val="30"/>
        </w:rPr>
        <w:t>2566</w:t>
      </w:r>
    </w:p>
    <w:p w14:paraId="00976A8B" w14:textId="77777777" w:rsidR="008F3D94" w:rsidRPr="00B267CE" w:rsidRDefault="008F3D94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eastAsia="x-none" w:bidi="ar-SA"/>
        </w:rPr>
      </w:pPr>
    </w:p>
    <w:p w14:paraId="24B9F450" w14:textId="77777777" w:rsidR="008E2689" w:rsidRDefault="008E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BA704E6" w14:textId="07357D97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B351EE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เก้า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739DB" w:rsidRPr="00B267CE">
        <w:rPr>
          <w:rFonts w:asciiTheme="majorBidi" w:hAnsiTheme="majorBidi" w:cstheme="majorBidi"/>
          <w:bCs/>
          <w:sz w:val="30"/>
          <w:szCs w:val="30"/>
        </w:rPr>
        <w:t>3</w:t>
      </w:r>
      <w:r w:rsidR="00EC06C6" w:rsidRPr="00B267C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B351E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EC06C6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F739DB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B267CE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F739DB" w:rsidRPr="00B267CE">
        <w:rPr>
          <w:rFonts w:asciiTheme="majorBidi" w:hAnsiTheme="majorBidi" w:cstheme="majorBidi"/>
          <w:bCs/>
          <w:sz w:val="30"/>
          <w:szCs w:val="30"/>
          <w:lang w:bidi="th-TH"/>
        </w:rPr>
        <w:t>5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B267CE" w:rsidRDefault="003B595F" w:rsidP="00617A33">
      <w:pPr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5A50390D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B351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B351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78" w:type="pct"/>
          </w:tcPr>
          <w:p w14:paraId="27C3787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56DFF" w:rsidRPr="00B267CE" w14:paraId="723DC437" w14:textId="77777777" w:rsidTr="000D29B4">
        <w:tc>
          <w:tcPr>
            <w:tcW w:w="2217" w:type="pct"/>
          </w:tcPr>
          <w:p w14:paraId="092E9F0B" w14:textId="77777777" w:rsidR="00B56DFF" w:rsidRPr="00B267CE" w:rsidRDefault="00B56DFF" w:rsidP="00B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5C980CE3" w14:textId="5F287734" w:rsidR="00B56DFF" w:rsidRPr="00B267CE" w:rsidRDefault="007E40C0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50333A87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859339E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711E27C9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CE93FBC" w14:textId="4D8AC15A" w:rsidR="00B56DFF" w:rsidRPr="00B267CE" w:rsidRDefault="007E40C0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0B3ED090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D3DFCF" w14:textId="645DC314" w:rsidR="00B56DFF" w:rsidRPr="00B267CE" w:rsidRDefault="00B351EE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B267CE" w:rsidRPr="00B267CE" w14:paraId="33F4491D" w14:textId="77777777" w:rsidTr="000D29B4">
        <w:tc>
          <w:tcPr>
            <w:tcW w:w="2217" w:type="pct"/>
          </w:tcPr>
          <w:p w14:paraId="2D15378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2011AC7" w14:textId="6126B5C3" w:rsidR="00B267CE" w:rsidRPr="00B267CE" w:rsidRDefault="007E40C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5" w:type="pct"/>
            <w:shd w:val="clear" w:color="auto" w:fill="auto"/>
          </w:tcPr>
          <w:p w14:paraId="1F6D161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F63DDD" w14:textId="78A48C54" w:rsidR="00B267CE" w:rsidRPr="00B267CE" w:rsidRDefault="00B351E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45" w:type="pct"/>
            <w:shd w:val="clear" w:color="auto" w:fill="auto"/>
          </w:tcPr>
          <w:p w14:paraId="1FB00D4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FF9DC92" w14:textId="110A60C7" w:rsidR="00B267CE" w:rsidRPr="00B267CE" w:rsidRDefault="007E40C0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134" w:type="pct"/>
            <w:shd w:val="clear" w:color="auto" w:fill="auto"/>
          </w:tcPr>
          <w:p w14:paraId="6F8F91F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1DFDB7D" w14:textId="1613E4F4" w:rsidR="00B267CE" w:rsidRPr="00B267CE" w:rsidRDefault="00B351E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</w:tr>
      <w:tr w:rsidR="0087534A" w:rsidRPr="00B267CE" w14:paraId="04D12A10" w14:textId="77777777">
        <w:tc>
          <w:tcPr>
            <w:tcW w:w="2217" w:type="pct"/>
          </w:tcPr>
          <w:p w14:paraId="433C2EC3" w14:textId="14C3B355" w:rsidR="0087534A" w:rsidRPr="00B267CE" w:rsidRDefault="0087534A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6DAB558" w14:textId="2AEE5871" w:rsidR="0087534A" w:rsidRPr="00826AA9" w:rsidRDefault="0087534A" w:rsidP="00826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F6BF9B7" w14:textId="77777777" w:rsidR="0087534A" w:rsidRPr="00826AA9" w:rsidRDefault="0087534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6" w:type="pct"/>
          </w:tcPr>
          <w:p w14:paraId="2C57A7FD" w14:textId="63DCDBEF" w:rsidR="0087534A" w:rsidRPr="00826AA9" w:rsidRDefault="0087534A" w:rsidP="00826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9D46BD4" w14:textId="77777777" w:rsidR="0087534A" w:rsidRPr="00826AA9" w:rsidRDefault="0087534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04" w:type="pct"/>
          </w:tcPr>
          <w:p w14:paraId="25397278" w14:textId="122D031B" w:rsidR="0087534A" w:rsidRPr="00826AA9" w:rsidRDefault="0087534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4" w:type="pct"/>
          </w:tcPr>
          <w:p w14:paraId="27E91FE4" w14:textId="77777777" w:rsidR="0087534A" w:rsidRPr="00826AA9" w:rsidRDefault="0087534A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35792D71" w14:textId="045D8110" w:rsidR="0087534A" w:rsidRPr="00826AA9" w:rsidRDefault="0087534A" w:rsidP="00826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B267CE" w:rsidRPr="00B267CE" w14:paraId="76129899" w14:textId="77777777" w:rsidTr="00296634">
        <w:tc>
          <w:tcPr>
            <w:tcW w:w="2217" w:type="pct"/>
          </w:tcPr>
          <w:p w14:paraId="2AB9C496" w14:textId="1569DCB4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3A777CA7" w14:textId="77777777">
        <w:tc>
          <w:tcPr>
            <w:tcW w:w="2217" w:type="pct"/>
          </w:tcPr>
          <w:p w14:paraId="427522F0" w14:textId="76BAB90D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2CA26AF" w14:textId="745A2440" w:rsidR="00B267CE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3AC4B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99982B7" w14:textId="412DA742" w:rsidR="00B267CE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385EF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AA07502" w14:textId="0F765A22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28B5C5E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766E6F" w14:textId="4A6C84F2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B267CE" w:rsidRPr="00B267CE" w14:paraId="23BBD5BE" w14:textId="77777777" w:rsidTr="00D62DD4">
        <w:tc>
          <w:tcPr>
            <w:tcW w:w="2217" w:type="pct"/>
          </w:tcPr>
          <w:p w14:paraId="14F5F4D4" w14:textId="4F3627F0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  <w:shd w:val="clear" w:color="auto" w:fill="auto"/>
          </w:tcPr>
          <w:p w14:paraId="3ABE1A8B" w14:textId="03B740D6" w:rsidR="00B267CE" w:rsidRPr="00B267CE" w:rsidRDefault="007E40C0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0D22C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FD30A5" w14:textId="1284A05E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4014C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56A63FA" w14:textId="4236ADF4" w:rsidR="00B267CE" w:rsidRPr="00B267CE" w:rsidRDefault="00E76769" w:rsidP="007E4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1,026</w:t>
            </w:r>
          </w:p>
        </w:tc>
        <w:tc>
          <w:tcPr>
            <w:tcW w:w="134" w:type="pct"/>
            <w:shd w:val="clear" w:color="auto" w:fill="auto"/>
          </w:tcPr>
          <w:p w14:paraId="5D8A121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4E4AC8A" w14:textId="3D4DB030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1,018</w:t>
            </w:r>
          </w:p>
        </w:tc>
      </w:tr>
      <w:tr w:rsidR="00B267CE" w:rsidRPr="00B267CE" w14:paraId="717569A3" w14:textId="77777777" w:rsidTr="00D62DD4">
        <w:tc>
          <w:tcPr>
            <w:tcW w:w="2217" w:type="pct"/>
          </w:tcPr>
          <w:p w14:paraId="7401E864" w14:textId="35B77E13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  <w:shd w:val="clear" w:color="auto" w:fill="auto"/>
          </w:tcPr>
          <w:p w14:paraId="083D43A3" w14:textId="671C93D6" w:rsidR="00B267CE" w:rsidRPr="00B267CE" w:rsidRDefault="007E40C0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15868B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7B5ACD7" w14:textId="64F2FA42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B479B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9AE3181" w14:textId="00CBF476" w:rsidR="00B267CE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AADFB6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F927A95" w14:textId="34D40837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307</w:t>
            </w:r>
          </w:p>
        </w:tc>
      </w:tr>
      <w:tr w:rsidR="00B267CE" w:rsidRPr="00B267CE" w14:paraId="4C450B19" w14:textId="77777777" w:rsidTr="00D62DD4">
        <w:tc>
          <w:tcPr>
            <w:tcW w:w="2217" w:type="pct"/>
          </w:tcPr>
          <w:p w14:paraId="4062854E" w14:textId="0DE5D0F2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1EA0DB2D" w14:textId="050B7371" w:rsidR="00B267CE" w:rsidRPr="00B267CE" w:rsidRDefault="005B10E7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051F0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B83DC36" w14:textId="13F47946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CA3AB7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DF65971" w14:textId="56F4F98F" w:rsidR="00B267CE" w:rsidRPr="00B267CE" w:rsidRDefault="00E76769" w:rsidP="009C1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6,825</w:t>
            </w:r>
          </w:p>
        </w:tc>
        <w:tc>
          <w:tcPr>
            <w:tcW w:w="134" w:type="pct"/>
            <w:shd w:val="clear" w:color="auto" w:fill="auto"/>
          </w:tcPr>
          <w:p w14:paraId="3ED1E9A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FDFFA5" w14:textId="77F6304D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5,486</w:t>
            </w:r>
          </w:p>
        </w:tc>
      </w:tr>
      <w:tr w:rsidR="00B56DFF" w:rsidRPr="00B267CE" w14:paraId="4E30585D" w14:textId="77777777" w:rsidTr="00D62DD4">
        <w:tc>
          <w:tcPr>
            <w:tcW w:w="2217" w:type="pct"/>
          </w:tcPr>
          <w:p w14:paraId="7977989F" w14:textId="55D42918" w:rsidR="00B56DFF" w:rsidRPr="00B267CE" w:rsidRDefault="00E76769" w:rsidP="00B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14:paraId="7C27133B" w14:textId="01D1CD3B" w:rsidR="00B56DFF" w:rsidRPr="00B267CE" w:rsidRDefault="005B10E7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19A7DD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D496C47" w14:textId="6B32A090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CBB2F6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59D9009" w14:textId="03993CEE" w:rsidR="00B56DFF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167,817</w:t>
            </w:r>
          </w:p>
        </w:tc>
        <w:tc>
          <w:tcPr>
            <w:tcW w:w="134" w:type="pct"/>
            <w:shd w:val="clear" w:color="auto" w:fill="auto"/>
          </w:tcPr>
          <w:p w14:paraId="48AB8F19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89D8626" w14:textId="5F722D49" w:rsidR="00B56DFF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146,433</w:t>
            </w:r>
          </w:p>
        </w:tc>
      </w:tr>
      <w:tr w:rsidR="00B267CE" w:rsidRPr="00B267CE" w14:paraId="0A26D81E" w14:textId="77777777" w:rsidTr="00D62DD4">
        <w:tc>
          <w:tcPr>
            <w:tcW w:w="2217" w:type="pct"/>
          </w:tcPr>
          <w:p w14:paraId="0FC793BA" w14:textId="4A206C04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14:paraId="767B11A5" w14:textId="24E485EE" w:rsidR="00B267CE" w:rsidRPr="00B267CE" w:rsidRDefault="005B10E7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60E74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29607EF" w14:textId="140289C8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B0D9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304B19E" w14:textId="1E001736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34" w:type="pct"/>
            <w:shd w:val="clear" w:color="auto" w:fill="auto"/>
          </w:tcPr>
          <w:p w14:paraId="761EE5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A675B50" w14:textId="53091325" w:rsidR="00B267CE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267CE" w:rsidRPr="00B267CE" w14:paraId="32CFC6FF" w14:textId="77777777" w:rsidTr="00D62DD4">
        <w:tc>
          <w:tcPr>
            <w:tcW w:w="2217" w:type="pct"/>
          </w:tcPr>
          <w:p w14:paraId="0F3DB864" w14:textId="3E35F477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4DD77E5D" w14:textId="3DCF1E47" w:rsidR="00B267CE" w:rsidRPr="00B267CE" w:rsidRDefault="005B10E7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178BC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55B2565" w14:textId="436A3F3A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B6591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2840F62" w14:textId="07083751" w:rsidR="00B267CE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F4F08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60617E8" w14:textId="42691831" w:rsidR="00B267CE" w:rsidRPr="00B267CE" w:rsidRDefault="00E76769" w:rsidP="009C1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</w:tr>
      <w:tr w:rsidR="00B56DFF" w:rsidRPr="00B267CE" w14:paraId="76E110D9" w14:textId="77777777" w:rsidTr="00D62DD4">
        <w:tc>
          <w:tcPr>
            <w:tcW w:w="2217" w:type="pct"/>
          </w:tcPr>
          <w:p w14:paraId="10ED0D06" w14:textId="54D1F687" w:rsidR="00B56DFF" w:rsidRPr="00B267CE" w:rsidRDefault="00B56DFF" w:rsidP="00B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11967DC" w14:textId="15EB7402" w:rsidR="00B56DFF" w:rsidRDefault="00B56DFF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6B2441A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EB89EA" w14:textId="04CE37D6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A16A235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159C10A" w14:textId="7640CEAD" w:rsidR="00B56DFF" w:rsidRDefault="00B56DFF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B4F8B26" w14:textId="77777777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59A2DF0" w14:textId="2F45BD0F" w:rsidR="00B56DFF" w:rsidRPr="00B267CE" w:rsidRDefault="00B56DFF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4406B580" w14:textId="77777777" w:rsidTr="00D62DD4">
        <w:tc>
          <w:tcPr>
            <w:tcW w:w="2217" w:type="pct"/>
          </w:tcPr>
          <w:p w14:paraId="6811E273" w14:textId="2172A5D1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1129505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CB98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267582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AD827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87224A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DF61C2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A3B29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09108C87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027F0E4" w14:textId="5AEBC9FE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230</w:t>
            </w:r>
          </w:p>
        </w:tc>
        <w:tc>
          <w:tcPr>
            <w:tcW w:w="145" w:type="pct"/>
            <w:shd w:val="clear" w:color="auto" w:fill="auto"/>
          </w:tcPr>
          <w:p w14:paraId="3751162C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CCC6A6E" w14:textId="22B102E5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145" w:type="pct"/>
            <w:shd w:val="clear" w:color="auto" w:fill="auto"/>
          </w:tcPr>
          <w:p w14:paraId="091BCCA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A86586B" w14:textId="7BC8DB10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134" w:type="pct"/>
            <w:shd w:val="clear" w:color="auto" w:fill="auto"/>
          </w:tcPr>
          <w:p w14:paraId="5EFAB41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2DCEC64" w14:textId="6388E6C7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216</w:t>
            </w:r>
          </w:p>
        </w:tc>
      </w:tr>
      <w:tr w:rsidR="00B267CE" w:rsidRPr="00B267CE" w14:paraId="3EAD58EB" w14:textId="77777777" w:rsidTr="00037BA5">
        <w:tc>
          <w:tcPr>
            <w:tcW w:w="2217" w:type="pct"/>
          </w:tcPr>
          <w:p w14:paraId="556E58BB" w14:textId="22FD29A9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054ED442" w14:textId="18256B0F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5" w:type="pct"/>
            <w:shd w:val="clear" w:color="auto" w:fill="auto"/>
          </w:tcPr>
          <w:p w14:paraId="3C318D1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FD9BA4" w14:textId="1559DB33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5" w:type="pct"/>
            <w:shd w:val="clear" w:color="auto" w:fill="auto"/>
          </w:tcPr>
          <w:p w14:paraId="4348D3F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BF7BDEF" w14:textId="76695B46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34" w:type="pct"/>
            <w:shd w:val="clear" w:color="auto" w:fill="auto"/>
          </w:tcPr>
          <w:p w14:paraId="4A3E5D8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597E15C" w14:textId="128252DD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475DCD" w:rsidRPr="00B267CE" w14:paraId="3A844427" w14:textId="77777777" w:rsidTr="00037BA5">
        <w:tc>
          <w:tcPr>
            <w:tcW w:w="2217" w:type="pct"/>
          </w:tcPr>
          <w:p w14:paraId="07BB0183" w14:textId="3674A535" w:rsidR="00475DCD" w:rsidRPr="00B267CE" w:rsidRDefault="00E76769" w:rsidP="00B54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  <w:shd w:val="clear" w:color="auto" w:fill="auto"/>
          </w:tcPr>
          <w:p w14:paraId="2C35ADB9" w14:textId="02DBCE3F" w:rsidR="00475DCD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20,107</w:t>
            </w:r>
          </w:p>
        </w:tc>
        <w:tc>
          <w:tcPr>
            <w:tcW w:w="145" w:type="pct"/>
            <w:shd w:val="clear" w:color="auto" w:fill="auto"/>
          </w:tcPr>
          <w:p w14:paraId="22564F5A" w14:textId="77777777" w:rsidR="00475DCD" w:rsidRPr="00B267CE" w:rsidRDefault="00475DCD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2EEB90" w14:textId="746D64D8" w:rsidR="00475DCD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18,341</w:t>
            </w:r>
          </w:p>
        </w:tc>
        <w:tc>
          <w:tcPr>
            <w:tcW w:w="145" w:type="pct"/>
            <w:shd w:val="clear" w:color="auto" w:fill="auto"/>
          </w:tcPr>
          <w:p w14:paraId="770FD22B" w14:textId="77777777" w:rsidR="00475DCD" w:rsidRPr="00B267CE" w:rsidRDefault="00475DCD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FEBA2D" w14:textId="7C22A6B3" w:rsidR="00475DCD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15,182</w:t>
            </w:r>
          </w:p>
        </w:tc>
        <w:tc>
          <w:tcPr>
            <w:tcW w:w="134" w:type="pct"/>
            <w:shd w:val="clear" w:color="auto" w:fill="auto"/>
          </w:tcPr>
          <w:p w14:paraId="2B39223F" w14:textId="77777777" w:rsidR="00475DCD" w:rsidRPr="00B267CE" w:rsidRDefault="00475DCD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448B29AC" w:rsidR="00475DCD" w:rsidRPr="00B267CE" w:rsidRDefault="00E76769" w:rsidP="00B54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13,224</w:t>
            </w:r>
          </w:p>
        </w:tc>
      </w:tr>
      <w:tr w:rsidR="00B267CE" w:rsidRPr="00B267CE" w14:paraId="459666E9" w14:textId="77777777" w:rsidTr="00037BA5">
        <w:tc>
          <w:tcPr>
            <w:tcW w:w="2217" w:type="pct"/>
          </w:tcPr>
          <w:p w14:paraId="1B3908B0" w14:textId="56B4D1FE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8" w:type="pct"/>
            <w:shd w:val="clear" w:color="auto" w:fill="auto"/>
          </w:tcPr>
          <w:p w14:paraId="760F0F31" w14:textId="0BDC2D5C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4,258</w:t>
            </w:r>
          </w:p>
        </w:tc>
        <w:tc>
          <w:tcPr>
            <w:tcW w:w="145" w:type="pct"/>
            <w:shd w:val="clear" w:color="auto" w:fill="auto"/>
          </w:tcPr>
          <w:p w14:paraId="3AC6C10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5E86862" w14:textId="50EA3A43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3,682</w:t>
            </w:r>
          </w:p>
        </w:tc>
        <w:tc>
          <w:tcPr>
            <w:tcW w:w="145" w:type="pct"/>
            <w:shd w:val="clear" w:color="auto" w:fill="auto"/>
          </w:tcPr>
          <w:p w14:paraId="6FF969F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E622395" w14:textId="14BC3FF4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3,383</w:t>
            </w:r>
          </w:p>
        </w:tc>
        <w:tc>
          <w:tcPr>
            <w:tcW w:w="134" w:type="pct"/>
            <w:shd w:val="clear" w:color="auto" w:fill="auto"/>
          </w:tcPr>
          <w:p w14:paraId="25FBEDA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CD940C3" w14:textId="0F767A8A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3,548</w:t>
            </w:r>
          </w:p>
        </w:tc>
      </w:tr>
      <w:tr w:rsidR="00B267CE" w:rsidRPr="00B267CE" w14:paraId="0967AC00" w14:textId="77777777" w:rsidTr="00037BA5">
        <w:tc>
          <w:tcPr>
            <w:tcW w:w="2217" w:type="pct"/>
          </w:tcPr>
          <w:p w14:paraId="35F6CBF7" w14:textId="4F47B88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7FB9BF8" w14:textId="0D7FF0D0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9B5FB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5B4F661" w14:textId="00460B25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CD8D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F724F2" w14:textId="1A264B08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525108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9CFF145" w14:textId="4A193B69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B267CE" w:rsidRPr="00B267CE" w14:paraId="335A185A" w14:textId="77777777" w:rsidTr="00037BA5">
        <w:tc>
          <w:tcPr>
            <w:tcW w:w="2217" w:type="pct"/>
          </w:tcPr>
          <w:p w14:paraId="35B5C6D3" w14:textId="45091A9E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19994F7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98B492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F820F5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B947DD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AAB674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CA6236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7866213E" w14:textId="77777777" w:rsidTr="006718EF">
        <w:tc>
          <w:tcPr>
            <w:tcW w:w="2217" w:type="pct"/>
          </w:tcPr>
          <w:p w14:paraId="2264F5BC" w14:textId="38882AA1" w:rsidR="00B267CE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1633FA40" w14:textId="5AD8458B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717</w:t>
            </w:r>
          </w:p>
        </w:tc>
        <w:tc>
          <w:tcPr>
            <w:tcW w:w="145" w:type="pct"/>
            <w:shd w:val="clear" w:color="auto" w:fill="auto"/>
          </w:tcPr>
          <w:p w14:paraId="631431A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8C0D92A" w14:textId="35F0C448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1,417</w:t>
            </w:r>
          </w:p>
        </w:tc>
        <w:tc>
          <w:tcPr>
            <w:tcW w:w="145" w:type="pct"/>
            <w:shd w:val="clear" w:color="auto" w:fill="auto"/>
          </w:tcPr>
          <w:p w14:paraId="3957D4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97C83CD" w14:textId="70A6CF60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715</w:t>
            </w:r>
          </w:p>
        </w:tc>
        <w:tc>
          <w:tcPr>
            <w:tcW w:w="134" w:type="pct"/>
            <w:shd w:val="clear" w:color="auto" w:fill="auto"/>
          </w:tcPr>
          <w:p w14:paraId="38D9508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F21040" w14:textId="4A6E922E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1,400</w:t>
            </w:r>
          </w:p>
        </w:tc>
      </w:tr>
      <w:tr w:rsidR="00090144" w:rsidRPr="00B267CE" w14:paraId="1A77D070" w14:textId="77777777" w:rsidTr="006718EF">
        <w:tc>
          <w:tcPr>
            <w:tcW w:w="2217" w:type="pct"/>
          </w:tcPr>
          <w:p w14:paraId="28A48D12" w14:textId="62168422" w:rsidR="00090144" w:rsidRPr="00B267CE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5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4BC4BB90" w14:textId="3A1F720B" w:rsidR="00090144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555C5CDA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62F35B" w14:textId="7B232B12" w:rsidR="00090144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61ED3EF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7B5448D" w14:textId="7D5D0683" w:rsidR="00090144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34" w:type="pct"/>
            <w:shd w:val="clear" w:color="auto" w:fill="auto"/>
          </w:tcPr>
          <w:p w14:paraId="4013AF10" w14:textId="77777777" w:rsidR="00090144" w:rsidRPr="00B267CE" w:rsidRDefault="0009014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E2FCA7C" w14:textId="6007F716" w:rsidR="00090144" w:rsidRPr="00B267CE" w:rsidRDefault="00E76769" w:rsidP="00B64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456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B267CE" w:rsidRPr="00D45635" w14:paraId="7335F876" w14:textId="77777777" w:rsidTr="006718EF">
        <w:tc>
          <w:tcPr>
            <w:tcW w:w="2217" w:type="pct"/>
          </w:tcPr>
          <w:p w14:paraId="011637FF" w14:textId="66C515CE" w:rsidR="00B267CE" w:rsidRPr="00D45635" w:rsidRDefault="00E767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4C6ED77A" w14:textId="31E27EFE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4D32BF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09D01" w14:textId="592E931D" w:rsidR="00B267CE" w:rsidRPr="00D45635" w:rsidRDefault="00B267CE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B4247A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0E8327D" w14:textId="6ACEAC41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6E5BAE8" w14:textId="77777777" w:rsidR="00B267CE" w:rsidRPr="00D45635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40136C" w14:textId="15B328F6" w:rsidR="00B267CE" w:rsidRPr="00D45635" w:rsidRDefault="00B267CE" w:rsidP="00B56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61FC6424" w14:textId="77777777" w:rsidTr="00653A2C">
        <w:tc>
          <w:tcPr>
            <w:tcW w:w="2217" w:type="pct"/>
          </w:tcPr>
          <w:p w14:paraId="7889CC16" w14:textId="7D4DED4F" w:rsidR="00B267CE" w:rsidRPr="00B267CE" w:rsidRDefault="00E76769" w:rsidP="0045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596766B2" w14:textId="3195FAD8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21,711</w:t>
            </w:r>
          </w:p>
        </w:tc>
        <w:tc>
          <w:tcPr>
            <w:tcW w:w="145" w:type="pct"/>
            <w:shd w:val="clear" w:color="auto" w:fill="auto"/>
          </w:tcPr>
          <w:p w14:paraId="6EDB9A7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9C2E030" w14:textId="61C4EFC8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20,341</w:t>
            </w:r>
          </w:p>
        </w:tc>
        <w:tc>
          <w:tcPr>
            <w:tcW w:w="145" w:type="pct"/>
            <w:shd w:val="clear" w:color="auto" w:fill="auto"/>
          </w:tcPr>
          <w:p w14:paraId="441F7A9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ADBA29" w14:textId="5B2FB827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19,347</w:t>
            </w:r>
          </w:p>
        </w:tc>
        <w:tc>
          <w:tcPr>
            <w:tcW w:w="134" w:type="pct"/>
            <w:shd w:val="clear" w:color="auto" w:fill="auto"/>
          </w:tcPr>
          <w:p w14:paraId="51CB742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5351F3F" w14:textId="50B88A9B" w:rsidR="00B267CE" w:rsidRPr="00B267CE" w:rsidRDefault="00E767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18,916</w:t>
            </w:r>
          </w:p>
        </w:tc>
      </w:tr>
      <w:tr w:rsidR="00963AFA" w:rsidRPr="00B267CE" w14:paraId="09928C85" w14:textId="77777777" w:rsidTr="0070562A">
        <w:tc>
          <w:tcPr>
            <w:tcW w:w="2217" w:type="pct"/>
          </w:tcPr>
          <w:p w14:paraId="2A9A9205" w14:textId="684DB191" w:rsidR="00B351EE" w:rsidRPr="00B267CE" w:rsidRDefault="00B351EE" w:rsidP="00B3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E76769"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E09499" w14:textId="6CCA8348" w:rsidR="00B351EE" w:rsidRPr="0070562A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56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45" w:type="pct"/>
            <w:shd w:val="clear" w:color="auto" w:fill="auto"/>
          </w:tcPr>
          <w:p w14:paraId="70B16FB2" w14:textId="77777777" w:rsidR="00B351EE" w:rsidRPr="0070562A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216EFC1" w14:textId="21AA23D4" w:rsidR="00B351EE" w:rsidRPr="00B267CE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5" w:type="pct"/>
            <w:shd w:val="clear" w:color="auto" w:fill="auto"/>
          </w:tcPr>
          <w:p w14:paraId="24F8B521" w14:textId="77777777" w:rsidR="00B351EE" w:rsidRPr="00B267CE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44969AF" w14:textId="3EB141D9" w:rsidR="00B351EE" w:rsidRPr="00B267CE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34" w:type="pct"/>
            <w:shd w:val="clear" w:color="auto" w:fill="auto"/>
          </w:tcPr>
          <w:p w14:paraId="3F684F57" w14:textId="77777777" w:rsidR="00B351EE" w:rsidRPr="00B267CE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B8A4AF" w14:textId="49604272" w:rsidR="00B351EE" w:rsidRPr="00B267CE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</w:tr>
      <w:tr w:rsidR="00DA7E75" w:rsidRPr="00B267CE" w14:paraId="4EFA5F09" w14:textId="77777777" w:rsidTr="0070562A">
        <w:tc>
          <w:tcPr>
            <w:tcW w:w="2217" w:type="pct"/>
          </w:tcPr>
          <w:p w14:paraId="56256D9B" w14:textId="4FC16B2D" w:rsidR="00B351EE" w:rsidRPr="00B267CE" w:rsidRDefault="00E76769" w:rsidP="00B3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C259" w14:textId="19A11DFC" w:rsidR="00B351EE" w:rsidRPr="0070562A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56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21,966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B351EE" w:rsidRPr="0070562A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9CD8" w14:textId="2E465FBE" w:rsidR="00B351EE" w:rsidRPr="000962A9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20,584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B351EE" w:rsidRPr="000962A9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53E9" w14:textId="431CCF59" w:rsidR="00B351EE" w:rsidRPr="000962A9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19,558</w:t>
            </w:r>
          </w:p>
        </w:tc>
        <w:tc>
          <w:tcPr>
            <w:tcW w:w="134" w:type="pct"/>
            <w:shd w:val="clear" w:color="auto" w:fill="auto"/>
          </w:tcPr>
          <w:p w14:paraId="4238D9CD" w14:textId="77777777" w:rsidR="00B351EE" w:rsidRPr="00B267CE" w:rsidRDefault="00B351EE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643E" w14:textId="3F7E7144" w:rsidR="00B351EE" w:rsidRPr="00B267CE" w:rsidRDefault="00E76769" w:rsidP="00B3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19,117</w:t>
            </w:r>
          </w:p>
        </w:tc>
      </w:tr>
    </w:tbl>
    <w:p w14:paraId="29B082D5" w14:textId="548933B8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</w:rPr>
        <w:t>3</w:t>
      </w:r>
      <w:r w:rsidR="00B267CE" w:rsidRPr="00B267CE">
        <w:rPr>
          <w:rFonts w:asciiTheme="majorBidi" w:hAnsiTheme="majorBidi" w:cstheme="majorBidi"/>
          <w:sz w:val="30"/>
          <w:szCs w:val="30"/>
        </w:rPr>
        <w:t xml:space="preserve">0 </w:t>
      </w:r>
      <w:r w:rsidR="00B351E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267CE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</w:rPr>
        <w:t>2566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F798E" w:rsidRPr="00B267CE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F798E" w:rsidRPr="00B267CE">
        <w:rPr>
          <w:rFonts w:asciiTheme="majorBidi" w:hAnsiTheme="majorBidi" w:cstheme="majorBidi"/>
          <w:sz w:val="30"/>
          <w:szCs w:val="30"/>
        </w:rPr>
        <w:t>2565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B267CE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238"/>
        <w:gridCol w:w="7"/>
        <w:gridCol w:w="1128"/>
      </w:tblGrid>
      <w:tr w:rsidR="003B595F" w:rsidRPr="00B267CE" w14:paraId="40558CCB" w14:textId="77777777" w:rsidTr="003B595F">
        <w:tc>
          <w:tcPr>
            <w:tcW w:w="2159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346" w:type="pct"/>
            <w:gridSpan w:val="4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6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267CE" w:rsidRPr="00B267CE" w14:paraId="06903903" w14:textId="77777777" w:rsidTr="003B595F">
        <w:tc>
          <w:tcPr>
            <w:tcW w:w="2159" w:type="pct"/>
            <w:shd w:val="clear" w:color="auto" w:fill="auto"/>
          </w:tcPr>
          <w:p w14:paraId="1AA563F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5F8A85D" w14:textId="6E235C5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3" w:type="pct"/>
            <w:shd w:val="clear" w:color="auto" w:fill="auto"/>
          </w:tcPr>
          <w:p w14:paraId="3F5FCE8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9826E20" w14:textId="4832CB73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BC7A9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AF1E5E" w14:textId="2DDFC26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1A2CC06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DE41D4" w14:textId="4D403A5B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67CE" w:rsidRPr="00B267CE" w14:paraId="36CE4A90" w14:textId="77777777" w:rsidTr="003B595F">
        <w:tc>
          <w:tcPr>
            <w:tcW w:w="2159" w:type="pct"/>
            <w:shd w:val="clear" w:color="auto" w:fill="auto"/>
          </w:tcPr>
          <w:p w14:paraId="2D070F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2EE6835" w14:textId="08F2E41E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0F2063E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8A4E2DE" w14:textId="0EA8BFF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A0429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727F39F" w14:textId="71A46FFE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32BA0742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5B5496B" w14:textId="78085B5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267CE" w:rsidRPr="00B267CE" w14:paraId="29479348" w14:textId="77777777" w:rsidTr="00D34AED">
        <w:tc>
          <w:tcPr>
            <w:tcW w:w="2159" w:type="pct"/>
            <w:shd w:val="clear" w:color="auto" w:fill="auto"/>
          </w:tcPr>
          <w:p w14:paraId="230F5519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1" w:type="pct"/>
            <w:gridSpan w:val="12"/>
            <w:shd w:val="clear" w:color="auto" w:fill="auto"/>
          </w:tcPr>
          <w:p w14:paraId="1E40714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1649" w:rsidRPr="00B267CE" w14:paraId="51006813" w14:textId="77777777" w:rsidTr="00D34AED">
        <w:tc>
          <w:tcPr>
            <w:tcW w:w="2159" w:type="pct"/>
            <w:shd w:val="clear" w:color="auto" w:fill="auto"/>
          </w:tcPr>
          <w:p w14:paraId="69D0CDA8" w14:textId="2CEEC1D1" w:rsidR="00EA1649" w:rsidRPr="00EA1649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2"/>
            <w:shd w:val="clear" w:color="auto" w:fill="auto"/>
          </w:tcPr>
          <w:p w14:paraId="0A6EA018" w14:textId="77777777" w:rsidR="00EA1649" w:rsidRPr="00B267CE" w:rsidRDefault="00EA164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67CE" w:rsidRPr="00B267CE" w14:paraId="728FD322" w14:textId="77777777" w:rsidTr="00F1273D">
        <w:tc>
          <w:tcPr>
            <w:tcW w:w="2159" w:type="pct"/>
            <w:shd w:val="clear" w:color="auto" w:fill="auto"/>
          </w:tcPr>
          <w:p w14:paraId="440B9DB6" w14:textId="543D52AD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CAE353F" w14:textId="2C96B4E3" w:rsidR="00B267CE" w:rsidRPr="007B5B9D" w:rsidRDefault="005B10E7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3D7B78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B66C4E" w14:textId="2D25B29C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065D1A5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284A3B" w14:textId="1EDA0156" w:rsidR="00B267CE" w:rsidRPr="007B5B9D" w:rsidRDefault="005B10E7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130" w:type="pct"/>
            <w:shd w:val="clear" w:color="auto" w:fill="auto"/>
          </w:tcPr>
          <w:p w14:paraId="6DB4A87A" w14:textId="77777777" w:rsidR="00B267CE" w:rsidRPr="00790711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B03FE3" w14:textId="7646B0A8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9C915BA" w14:textId="77777777" w:rsidR="003B39AC" w:rsidRPr="008E2689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B267CE" w:rsidRPr="00B267CE" w14:paraId="7BE847D8" w14:textId="77777777">
        <w:trPr>
          <w:tblHeader/>
        </w:trPr>
        <w:tc>
          <w:tcPr>
            <w:tcW w:w="2158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2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7CE" w:rsidRPr="00B267CE" w14:paraId="20102962" w14:textId="77777777" w:rsidTr="000243A7">
        <w:tc>
          <w:tcPr>
            <w:tcW w:w="2158" w:type="pct"/>
            <w:shd w:val="clear" w:color="auto" w:fill="auto"/>
          </w:tcPr>
          <w:p w14:paraId="19192A2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7571BC74" w14:textId="417593F1" w:rsidR="00B267CE" w:rsidRPr="00B267CE" w:rsidRDefault="00C23869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579C2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70DB711" w14:textId="6ACFC84A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4C30420C" w14:textId="22DE33CA" w:rsidR="00B267CE" w:rsidRPr="005B10E7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1,664</w:t>
            </w:r>
          </w:p>
        </w:tc>
        <w:tc>
          <w:tcPr>
            <w:tcW w:w="143" w:type="pct"/>
            <w:shd w:val="clear" w:color="auto" w:fill="auto"/>
          </w:tcPr>
          <w:p w14:paraId="72629DD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C4F7A35" w14:textId="0F47060D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</w:tr>
      <w:tr w:rsidR="00B267CE" w:rsidRPr="00B267CE" w14:paraId="50B82795" w14:textId="77777777" w:rsidTr="000243A7">
        <w:tc>
          <w:tcPr>
            <w:tcW w:w="2158" w:type="pct"/>
            <w:shd w:val="clear" w:color="auto" w:fill="FFFFFF"/>
          </w:tcPr>
          <w:p w14:paraId="27105E2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39F9F2C9" w14:textId="6A1EA553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151" w:type="pct"/>
            <w:shd w:val="clear" w:color="auto" w:fill="auto"/>
          </w:tcPr>
          <w:p w14:paraId="44E3EE5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73AAFCE" w14:textId="1443342B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217760E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BCC7911" w14:textId="53540543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143" w:type="pct"/>
            <w:shd w:val="clear" w:color="auto" w:fill="auto"/>
          </w:tcPr>
          <w:p w14:paraId="6E4D7F8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E215B4B" w14:textId="29F62899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1,669</w:t>
            </w:r>
          </w:p>
        </w:tc>
      </w:tr>
      <w:tr w:rsidR="00B267CE" w:rsidRPr="00B267CE" w14:paraId="38B128FE" w14:textId="77777777" w:rsidTr="000243A7">
        <w:tc>
          <w:tcPr>
            <w:tcW w:w="2158" w:type="pct"/>
            <w:shd w:val="clear" w:color="auto" w:fill="auto"/>
          </w:tcPr>
          <w:p w14:paraId="4A4065B8" w14:textId="0C3D7D0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688C183C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1,373</w:t>
            </w:r>
          </w:p>
        </w:tc>
        <w:tc>
          <w:tcPr>
            <w:tcW w:w="151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58B638A2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09F6C7F7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3,037</w:t>
            </w:r>
          </w:p>
        </w:tc>
        <w:tc>
          <w:tcPr>
            <w:tcW w:w="143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21C2902F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</w:t>
            </w:r>
          </w:p>
        </w:tc>
      </w:tr>
      <w:bookmarkEnd w:id="1"/>
    </w:tbl>
    <w:p w14:paraId="0735AD4D" w14:textId="6C00DFF6" w:rsidR="0076118A" w:rsidRPr="00B267CE" w:rsidRDefault="0076118A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7"/>
        <w:gridCol w:w="1080"/>
        <w:gridCol w:w="270"/>
        <w:gridCol w:w="1174"/>
        <w:gridCol w:w="270"/>
        <w:gridCol w:w="1080"/>
        <w:gridCol w:w="236"/>
        <w:gridCol w:w="1111"/>
      </w:tblGrid>
      <w:tr w:rsidR="00B267CE" w:rsidRPr="00B267CE" w14:paraId="3AB5A6B6" w14:textId="77777777" w:rsidTr="005E54E3">
        <w:tc>
          <w:tcPr>
            <w:tcW w:w="2162" w:type="pct"/>
          </w:tcPr>
          <w:p w14:paraId="06483C6A" w14:textId="7FA0630C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38" w:type="pct"/>
            <w:gridSpan w:val="7"/>
          </w:tcPr>
          <w:p w14:paraId="1C4268A8" w14:textId="3F8A9D9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7CE" w:rsidRPr="00B267CE" w14:paraId="6959A0BE" w14:textId="77777777" w:rsidTr="00727E1A">
        <w:tc>
          <w:tcPr>
            <w:tcW w:w="2162" w:type="pct"/>
          </w:tcPr>
          <w:p w14:paraId="65C95800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841E791" w14:textId="11CB8AE5" w:rsidR="00B267CE" w:rsidRPr="007B5B9D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135D9147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079AFDFA" w14:textId="4534FFEF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0" w:right="-106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600E279A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1A12193D" w14:textId="587D2E20" w:rsidR="00B267CE" w:rsidRPr="007B5B9D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435EE7EA" w14:textId="77777777" w:rsidR="00B267CE" w:rsidRPr="00536919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AF3E309" w14:textId="77777777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6A5ACA0E" w14:textId="161105ED" w:rsidR="00251EB1" w:rsidRPr="00B267CE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74"/>
        <w:gridCol w:w="270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7B5B9D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14682" w:rsidRPr="00B267CE" w14:paraId="710D2060" w14:textId="77777777" w:rsidTr="005C2BB6">
        <w:tc>
          <w:tcPr>
            <w:tcW w:w="2154" w:type="pct"/>
            <w:tcBorders>
              <w:bottom w:val="nil"/>
            </w:tcBorders>
          </w:tcPr>
          <w:p w14:paraId="221A1F33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BBD22" w14:textId="73D0BE2E" w:rsidR="00B267CE" w:rsidRPr="007B5B9D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C039C2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8966D2" w14:textId="3BC4009B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F3A4F0C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74125" w14:textId="52E344BC" w:rsidR="00B267CE" w:rsidRPr="007B5B9D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48,783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14:paraId="2A8B14B7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67617" w14:textId="10DDBFD4" w:rsidR="00B267CE" w:rsidRPr="007B5B9D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5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22,724</w:t>
            </w:r>
          </w:p>
        </w:tc>
      </w:tr>
      <w:tr w:rsidR="005507C0" w:rsidRPr="00B267CE" w14:paraId="35B94785" w14:textId="77777777" w:rsidTr="007B5B9D">
        <w:tc>
          <w:tcPr>
            <w:tcW w:w="2154" w:type="pct"/>
            <w:tcBorders>
              <w:bottom w:val="nil"/>
            </w:tcBorders>
          </w:tcPr>
          <w:p w14:paraId="62FABFFB" w14:textId="77777777" w:rsidR="005507C0" w:rsidRPr="00B267CE" w:rsidRDefault="005507C0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FFFFFF" w:themeFill="background1"/>
          </w:tcPr>
          <w:p w14:paraId="48A3F3CC" w14:textId="77777777" w:rsidR="005507C0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4CCBD5D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D8973F9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D32F378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16B31E89" w14:textId="77777777" w:rsidR="005507C0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0A71C5F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5F867F7" w14:textId="77777777" w:rsidR="005507C0" w:rsidRPr="00B267CE" w:rsidRDefault="005507C0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67CE" w:rsidRPr="00B267CE" w14:paraId="22BDB0BC" w14:textId="77777777" w:rsidTr="007B5B9D">
        <w:tblPrEx>
          <w:tblBorders>
            <w:bottom w:val="none" w:sz="0" w:space="0" w:color="auto"/>
          </w:tblBorders>
        </w:tblPrEx>
        <w:trPr>
          <w:trHeight w:val="380"/>
          <w:tblHeader/>
        </w:trPr>
        <w:tc>
          <w:tcPr>
            <w:tcW w:w="2154" w:type="pct"/>
          </w:tcPr>
          <w:p w14:paraId="20DFAE02" w14:textId="39283AC8" w:rsidR="00B267CE" w:rsidRPr="00B267CE" w:rsidRDefault="008F106C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46" w:type="pct"/>
            <w:gridSpan w:val="7"/>
          </w:tcPr>
          <w:p w14:paraId="40233BE6" w14:textId="109E35CA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267CE" w:rsidRPr="00B267CE" w14:paraId="362164CF" w14:textId="77777777" w:rsidTr="00410032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1D66CD32" w14:textId="71E1F22A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5" w:type="pct"/>
            <w:shd w:val="clear" w:color="auto" w:fill="auto"/>
          </w:tcPr>
          <w:p w14:paraId="0BDAC325" w14:textId="407BEEE3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7D1CF5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74CCDDE2" w14:textId="6FA803DD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7" w:type="pct"/>
            <w:vMerge w:val="restart"/>
            <w:shd w:val="clear" w:color="auto" w:fill="auto"/>
          </w:tcPr>
          <w:p w14:paraId="7269231B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674B453" w14:textId="2A1CDB68" w:rsidR="00B267CE" w:rsidRPr="00B267CE" w:rsidRDefault="00C23869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636B530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7BD1AE87" w14:textId="02E933E9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B267CE" w:rsidRPr="00B267CE" w14:paraId="44406C39" w14:textId="77777777" w:rsidTr="00410032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26D3A289" w14:textId="1798484C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200F2D00" w14:textId="6D886011" w:rsidR="00B267CE" w:rsidRPr="00B267CE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3E1A9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468DDDAE" w14:textId="1D759560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 w:line="240" w:lineRule="auto"/>
              <w:ind w:left="-110" w:right="-80" w:firstLine="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Merge/>
            <w:shd w:val="clear" w:color="auto" w:fill="auto"/>
          </w:tcPr>
          <w:p w14:paraId="4B7E2E1C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42BBBB91" w14:textId="2C6DC833" w:rsidR="00B267CE" w:rsidRPr="00C23869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29" w:type="pct"/>
            <w:shd w:val="clear" w:color="auto" w:fill="auto"/>
          </w:tcPr>
          <w:p w14:paraId="371789E2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D1185A2" w14:textId="1FC253C5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67CE" w:rsidRPr="00B267CE" w14:paraId="6F370192" w14:textId="77777777" w:rsidTr="00410032">
        <w:tblPrEx>
          <w:tblBorders>
            <w:bottom w:val="none" w:sz="0" w:space="0" w:color="auto"/>
          </w:tblBorders>
        </w:tblPrEx>
        <w:tc>
          <w:tcPr>
            <w:tcW w:w="2154" w:type="pct"/>
            <w:shd w:val="clear" w:color="auto" w:fill="auto"/>
          </w:tcPr>
          <w:p w14:paraId="0CFD2150" w14:textId="0971ED45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65F3AAC4" w14:textId="6782A1BA" w:rsidR="00B267CE" w:rsidRPr="00C23869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4,650</w:t>
            </w:r>
          </w:p>
        </w:tc>
        <w:tc>
          <w:tcPr>
            <w:tcW w:w="147" w:type="pct"/>
            <w:shd w:val="clear" w:color="auto" w:fill="auto"/>
          </w:tcPr>
          <w:p w14:paraId="4FEAFD97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9" w:type="pct"/>
            <w:shd w:val="clear" w:color="auto" w:fill="auto"/>
          </w:tcPr>
          <w:p w14:paraId="050F6246" w14:textId="6E52E040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147" w:type="pct"/>
            <w:vMerge/>
            <w:shd w:val="clear" w:color="auto" w:fill="auto"/>
          </w:tcPr>
          <w:p w14:paraId="3A39D7CB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581861B5" w14:textId="18A20260" w:rsidR="00B267CE" w:rsidRPr="00C23869" w:rsidRDefault="00C23869" w:rsidP="00C23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3,264</w:t>
            </w:r>
          </w:p>
        </w:tc>
        <w:tc>
          <w:tcPr>
            <w:tcW w:w="129" w:type="pct"/>
            <w:shd w:val="clear" w:color="auto" w:fill="auto"/>
          </w:tcPr>
          <w:p w14:paraId="3A694A3A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74515501" w14:textId="63962EDB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</w:t>
            </w:r>
          </w:p>
        </w:tc>
      </w:tr>
      <w:tr w:rsidR="00F14682" w:rsidRPr="00B267CE" w14:paraId="6C5A9E49" w14:textId="77777777" w:rsidTr="00410032">
        <w:tblPrEx>
          <w:tblBorders>
            <w:bottom w:val="none" w:sz="0" w:space="0" w:color="auto"/>
          </w:tblBorders>
        </w:tblPrEx>
        <w:tc>
          <w:tcPr>
            <w:tcW w:w="2154" w:type="pct"/>
          </w:tcPr>
          <w:p w14:paraId="261283D8" w14:textId="77777777" w:rsidR="00B267CE" w:rsidRPr="00B267CE" w:rsidRDefault="00B267CE" w:rsidP="00617A3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8CCFD" w14:textId="24BE6498" w:rsidR="00B267CE" w:rsidRPr="00C23869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4,650</w:t>
            </w:r>
          </w:p>
        </w:tc>
        <w:tc>
          <w:tcPr>
            <w:tcW w:w="147" w:type="pct"/>
            <w:shd w:val="clear" w:color="auto" w:fill="auto"/>
          </w:tcPr>
          <w:p w14:paraId="7CBCBF60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D24A" w14:textId="6EB427AF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4,467</w:t>
            </w:r>
          </w:p>
        </w:tc>
        <w:tc>
          <w:tcPr>
            <w:tcW w:w="147" w:type="pct"/>
            <w:vMerge/>
            <w:shd w:val="clear" w:color="auto" w:fill="auto"/>
          </w:tcPr>
          <w:p w14:paraId="50BE4A02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259AD8CD" w:rsidR="00B267CE" w:rsidRPr="00C23869" w:rsidRDefault="00C23869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3,606</w:t>
            </w:r>
          </w:p>
        </w:tc>
        <w:tc>
          <w:tcPr>
            <w:tcW w:w="129" w:type="pct"/>
            <w:shd w:val="clear" w:color="auto" w:fill="auto"/>
          </w:tcPr>
          <w:p w14:paraId="79B17EB1" w14:textId="77777777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63C78" w14:textId="38D93F82" w:rsidR="00B267CE" w:rsidRPr="00B267CE" w:rsidRDefault="00B267CE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3,295</w:t>
            </w:r>
          </w:p>
        </w:tc>
      </w:tr>
    </w:tbl>
    <w:p w14:paraId="65C3D0D6" w14:textId="7C0FBFE2" w:rsidR="008F106C" w:rsidRDefault="008F106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03412F1A" w14:textId="77777777" w:rsidR="008F106C" w:rsidRDefault="008F1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4F83C43C" w14:textId="22A79A43" w:rsidR="005729CF" w:rsidRPr="00B267CE" w:rsidRDefault="005729CF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</w:t>
      </w:r>
      <w:r w:rsidR="00987F2F"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หนี้การค้า</w:t>
      </w:r>
    </w:p>
    <w:p w14:paraId="12D5CD6A" w14:textId="77777777" w:rsidR="00B267CE" w:rsidRPr="00B267CE" w:rsidRDefault="00B267CE" w:rsidP="00617A33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74E0" w:rsidRPr="00B267CE" w14:paraId="7C9C1A95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053326F" w14:textId="77777777" w:rsidR="008974E0" w:rsidRPr="00B267CE" w:rsidRDefault="008974E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C29A67" w14:textId="77777777" w:rsidR="008974E0" w:rsidRPr="00B267CE" w:rsidRDefault="008974E0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A1F3C" w14:textId="77777777" w:rsidR="008974E0" w:rsidRPr="00B267CE" w:rsidRDefault="008974E0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F7D1503" w14:textId="77777777" w:rsidR="008974E0" w:rsidRPr="00B267CE" w:rsidRDefault="008974E0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1C99016B" w14:textId="77777777" w:rsidTr="007A08C1">
        <w:trPr>
          <w:trHeight w:val="83"/>
          <w:tblHeader/>
        </w:trPr>
        <w:tc>
          <w:tcPr>
            <w:tcW w:w="3870" w:type="dxa"/>
            <w:shd w:val="clear" w:color="auto" w:fill="auto"/>
            <w:vAlign w:val="bottom"/>
          </w:tcPr>
          <w:p w14:paraId="0BB4C822" w14:textId="6F140E3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6E7986" w14:textId="0A8F9283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38D3D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247204" w14:textId="4C9F4F74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36EE39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DFAC4" w14:textId="03FC529B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86A06FF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B3DA7" w14:textId="259BFDAD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267CE" w:rsidRPr="00B267CE" w14:paraId="749E118C" w14:textId="77777777" w:rsidTr="007A08C1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5B94DE0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68795" w14:textId="3016C1C6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05C658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B0A6F8" w14:textId="2B4060C8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023C5A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D234BE" w14:textId="571CAC95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3E3404" w14:textId="77777777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E52E0" w14:textId="6CFE5514" w:rsidR="00B267CE" w:rsidRPr="00B267CE" w:rsidRDefault="00B267CE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67CE" w:rsidRPr="00B267CE" w14:paraId="7E8C253D" w14:textId="77777777" w:rsidTr="007A08C1">
        <w:trPr>
          <w:trHeight w:val="20"/>
        </w:trPr>
        <w:tc>
          <w:tcPr>
            <w:tcW w:w="3870" w:type="dxa"/>
          </w:tcPr>
          <w:p w14:paraId="34D81FD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24B51C0" w14:textId="0CDFFDA9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2567" w:rsidRPr="00B267CE" w14:paraId="1B4097BE" w14:textId="77777777" w:rsidTr="009C03BA">
        <w:trPr>
          <w:trHeight w:val="20"/>
        </w:trPr>
        <w:tc>
          <w:tcPr>
            <w:tcW w:w="3870" w:type="dxa"/>
          </w:tcPr>
          <w:p w14:paraId="617D83F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273D008A" w14:textId="2843837C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111A">
              <w:rPr>
                <w:rFonts w:asciiTheme="majorBidi" w:hAnsiTheme="majorBidi" w:cstheme="majorBidi"/>
                <w:sz w:val="30"/>
                <w:szCs w:val="30"/>
              </w:rPr>
              <w:t>8,05</w:t>
            </w:r>
            <w:r w:rsidR="005275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A4A652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168944" w14:textId="0A033CD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45,320</w:t>
            </w:r>
          </w:p>
        </w:tc>
        <w:tc>
          <w:tcPr>
            <w:tcW w:w="270" w:type="dxa"/>
            <w:shd w:val="clear" w:color="auto" w:fill="auto"/>
          </w:tcPr>
          <w:p w14:paraId="529CCD3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79BD2D" w14:textId="2B377B0F" w:rsidR="00B267CE" w:rsidRPr="00B267CE" w:rsidRDefault="00C238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</w:t>
            </w:r>
            <w:r w:rsidR="009C03B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2D5B4D6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B52B08" w14:textId="5FC98761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</w:tr>
      <w:tr w:rsidR="00B32567" w:rsidRPr="00B267CE" w14:paraId="33E535E0" w14:textId="77777777" w:rsidTr="009C03BA">
        <w:trPr>
          <w:trHeight w:val="20"/>
        </w:trPr>
        <w:tc>
          <w:tcPr>
            <w:tcW w:w="3870" w:type="dxa"/>
          </w:tcPr>
          <w:p w14:paraId="180A1297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5577F80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73283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D9BF1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8570C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594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64DA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3439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567" w:rsidRPr="00B267CE" w14:paraId="0BE520BB" w14:textId="77777777" w:rsidTr="009C03BA">
        <w:trPr>
          <w:trHeight w:val="20"/>
        </w:trPr>
        <w:tc>
          <w:tcPr>
            <w:tcW w:w="3870" w:type="dxa"/>
          </w:tcPr>
          <w:p w14:paraId="7B509E6D" w14:textId="3102F34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DAA372" w14:textId="12C7050C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22,477</w:t>
            </w:r>
          </w:p>
        </w:tc>
        <w:tc>
          <w:tcPr>
            <w:tcW w:w="270" w:type="dxa"/>
            <w:shd w:val="clear" w:color="auto" w:fill="auto"/>
          </w:tcPr>
          <w:p w14:paraId="04BD435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CCAB1B" w14:textId="3C72F648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18,891</w:t>
            </w:r>
          </w:p>
        </w:tc>
        <w:tc>
          <w:tcPr>
            <w:tcW w:w="270" w:type="dxa"/>
            <w:shd w:val="clear" w:color="auto" w:fill="auto"/>
          </w:tcPr>
          <w:p w14:paraId="25CD107D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FE519E" w14:textId="5D0F3A54" w:rsidR="00B267CE" w:rsidRPr="00B267CE" w:rsidRDefault="00C238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9C03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C03B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8DFBC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01ECC5" w14:textId="1E68DB23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7,228</w:t>
            </w:r>
          </w:p>
        </w:tc>
      </w:tr>
      <w:tr w:rsidR="00B32567" w:rsidRPr="00B267CE" w14:paraId="67F1DAF2" w14:textId="77777777" w:rsidTr="009C03BA">
        <w:trPr>
          <w:trHeight w:val="20"/>
        </w:trPr>
        <w:tc>
          <w:tcPr>
            <w:tcW w:w="3870" w:type="dxa"/>
          </w:tcPr>
          <w:p w14:paraId="70254D45" w14:textId="2FD4935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21237C4" w14:textId="0033286B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6FF2430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0241CE" w14:textId="6613C000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  <w:shd w:val="clear" w:color="auto" w:fill="auto"/>
          </w:tcPr>
          <w:p w14:paraId="3DA342C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6401C" w14:textId="6DF9342D" w:rsidR="00B267CE" w:rsidRPr="00B267CE" w:rsidRDefault="00C238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1164E4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C51CE2" w14:textId="6F9A9BA0" w:rsidR="00B267CE" w:rsidRPr="00B267CE" w:rsidRDefault="00B267CE" w:rsidP="00F876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567" w:rsidRPr="00B267CE" w14:paraId="2F45B7AC" w14:textId="77777777" w:rsidTr="009C03BA">
        <w:trPr>
          <w:trHeight w:val="20"/>
        </w:trPr>
        <w:tc>
          <w:tcPr>
            <w:tcW w:w="3870" w:type="dxa"/>
          </w:tcPr>
          <w:p w14:paraId="446975BE" w14:textId="1CEEFD48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  181 - 365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CD6CF38" w14:textId="0FA91064" w:rsidR="00B267CE" w:rsidRPr="00B267CE" w:rsidRDefault="00FC111A" w:rsidP="00A90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77D85EF9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C0692C" w14:textId="69703811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  <w:shd w:val="clear" w:color="auto" w:fill="auto"/>
          </w:tcPr>
          <w:p w14:paraId="6A8F9A6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23E81E" w14:textId="395AE7AA" w:rsidR="00B267CE" w:rsidRPr="00B267CE" w:rsidRDefault="00C23869" w:rsidP="00D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568C9A4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80F74" w14:textId="138D3AF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4B2BE8" w:rsidRPr="00B267CE" w14:paraId="1F085A2F" w14:textId="77777777" w:rsidTr="009C03BA">
        <w:trPr>
          <w:trHeight w:val="20"/>
        </w:trPr>
        <w:tc>
          <w:tcPr>
            <w:tcW w:w="3870" w:type="dxa"/>
          </w:tcPr>
          <w:p w14:paraId="20A415EE" w14:textId="0ACE260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A1A23" w14:textId="1D11C826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C111A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1CF97FE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AD0DA0" w14:textId="2FF36CC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14:paraId="4BF06FE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016394" w14:textId="24212136" w:rsidR="00B267CE" w:rsidRPr="00B267CE" w:rsidRDefault="00C238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6A56183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EC65C1" w14:textId="51365B9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</w:tr>
      <w:tr w:rsidR="004B2BE8" w:rsidRPr="00B267CE" w14:paraId="39AA9356" w14:textId="77777777" w:rsidTr="009C03BA">
        <w:trPr>
          <w:trHeight w:val="20"/>
        </w:trPr>
        <w:tc>
          <w:tcPr>
            <w:tcW w:w="3870" w:type="dxa"/>
          </w:tcPr>
          <w:p w14:paraId="1E7871F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B94071" w14:textId="5C0F4789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92,337</w:t>
            </w:r>
          </w:p>
        </w:tc>
        <w:tc>
          <w:tcPr>
            <w:tcW w:w="270" w:type="dxa"/>
            <w:shd w:val="clear" w:color="auto" w:fill="auto"/>
          </w:tcPr>
          <w:p w14:paraId="16E9E08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568A35" w14:textId="0923C27C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69,190</w:t>
            </w:r>
          </w:p>
        </w:tc>
        <w:tc>
          <w:tcPr>
            <w:tcW w:w="270" w:type="dxa"/>
            <w:shd w:val="clear" w:color="auto" w:fill="auto"/>
          </w:tcPr>
          <w:p w14:paraId="0400E8D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F0AAC3" w14:textId="4E90B0CD" w:rsidR="00B267CE" w:rsidRPr="00B267CE" w:rsidRDefault="00C23869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61,98</w:t>
            </w:r>
            <w:r w:rsidR="009C0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8D3D8F2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36C182" w14:textId="56A2BB1E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30,339</w:t>
            </w:r>
          </w:p>
        </w:tc>
      </w:tr>
      <w:tr w:rsidR="004B2BE8" w:rsidRPr="00B267CE" w14:paraId="46192B05" w14:textId="77777777" w:rsidTr="009C03BA">
        <w:trPr>
          <w:trHeight w:val="20"/>
        </w:trPr>
        <w:tc>
          <w:tcPr>
            <w:tcW w:w="3870" w:type="dxa"/>
            <w:shd w:val="clear" w:color="auto" w:fill="auto"/>
          </w:tcPr>
          <w:p w14:paraId="5FE30E8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0C1AE9" w14:textId="77777777" w:rsidR="00D33A13" w:rsidRDefault="00D33A13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4341DB" w14:textId="2BEEC9F6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(1,40</w:t>
            </w:r>
            <w:r w:rsidR="00AA2B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23972B" w14:textId="77777777" w:rsidR="00C82226" w:rsidRDefault="00C82226" w:rsidP="00C8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21D9D" w14:textId="0E34B3D9" w:rsidR="00C82226" w:rsidRPr="00B267CE" w:rsidRDefault="00C82226" w:rsidP="00C8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4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322C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E8364" w14:textId="5B6BF9F5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(2,477)</w:t>
            </w:r>
          </w:p>
        </w:tc>
        <w:tc>
          <w:tcPr>
            <w:tcW w:w="270" w:type="dxa"/>
            <w:shd w:val="clear" w:color="auto" w:fill="auto"/>
          </w:tcPr>
          <w:p w14:paraId="19E371D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454AD9" w14:textId="77777777" w:rsidR="00D33A13" w:rsidRDefault="00D33A13" w:rsidP="00F8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0A7DC" w14:textId="4173DC22" w:rsidR="00B267CE" w:rsidRPr="00B267CE" w:rsidRDefault="008F4222" w:rsidP="00F8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(98</w:t>
            </w:r>
            <w:r w:rsidR="009C03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D46203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1C094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11CE04" w14:textId="1CD3C506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(2,057)</w:t>
            </w:r>
          </w:p>
        </w:tc>
      </w:tr>
      <w:tr w:rsidR="004B2BE8" w:rsidRPr="00B267CE" w14:paraId="03BAE63D" w14:textId="77777777" w:rsidTr="009C03BA">
        <w:trPr>
          <w:trHeight w:val="20"/>
        </w:trPr>
        <w:tc>
          <w:tcPr>
            <w:tcW w:w="3870" w:type="dxa"/>
          </w:tcPr>
          <w:p w14:paraId="4E94482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6992" w14:textId="5CC30849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90,934</w:t>
            </w:r>
          </w:p>
        </w:tc>
        <w:tc>
          <w:tcPr>
            <w:tcW w:w="270" w:type="dxa"/>
            <w:shd w:val="clear" w:color="auto" w:fill="auto"/>
          </w:tcPr>
          <w:p w14:paraId="305BD89C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1B8F4" w14:textId="63B81900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66,713</w:t>
            </w:r>
          </w:p>
        </w:tc>
        <w:tc>
          <w:tcPr>
            <w:tcW w:w="270" w:type="dxa"/>
            <w:shd w:val="clear" w:color="auto" w:fill="auto"/>
          </w:tcPr>
          <w:p w14:paraId="47715224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8FF53" w14:textId="31A66545" w:rsidR="00B267CE" w:rsidRPr="00B267CE" w:rsidRDefault="008F4222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60,996</w:t>
            </w:r>
          </w:p>
        </w:tc>
        <w:tc>
          <w:tcPr>
            <w:tcW w:w="270" w:type="dxa"/>
            <w:shd w:val="clear" w:color="auto" w:fill="auto"/>
          </w:tcPr>
          <w:p w14:paraId="1418019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21A61" w14:textId="2A18A01D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28,282</w:t>
            </w:r>
          </w:p>
        </w:tc>
      </w:tr>
    </w:tbl>
    <w:p w14:paraId="12F8007D" w14:textId="68F7D6A3" w:rsidR="008974E0" w:rsidRPr="00B267CE" w:rsidRDefault="008974E0" w:rsidP="00617A3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8921A6" w:rsidRPr="00B267CE" w14:paraId="7431E1A8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78A0" w14:textId="49950271" w:rsidR="008921A6" w:rsidRPr="00B267CE" w:rsidRDefault="007136E4" w:rsidP="00617A33">
            <w:pPr>
              <w:tabs>
                <w:tab w:val="clear" w:pos="680"/>
                <w:tab w:val="left" w:pos="540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="00F6538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D32CC" w14:textId="6E721728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27880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520A3" w14:textId="5A392252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921A6" w:rsidRPr="00B267CE" w14:paraId="0FA9F74A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124A" w14:textId="25BC1F68" w:rsidR="008921A6" w:rsidRPr="00B267CE" w:rsidRDefault="003B39AC" w:rsidP="00617A33">
            <w:pPr>
              <w:tabs>
                <w:tab w:val="clear" w:pos="680"/>
                <w:tab w:val="left" w:pos="540"/>
              </w:tabs>
              <w:spacing w:line="240" w:lineRule="auto"/>
              <w:ind w:right="-8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4184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351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14184E"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351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E6417" w14:textId="36E6A70A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2C3F0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39225" w14:textId="6209BD8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A8BFA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38DD72" w14:textId="0BC4A098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944045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727973" w14:textId="0FB7B1FB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21A6" w:rsidRPr="00B267CE" w14:paraId="76877C31" w14:textId="77777777" w:rsidTr="00E27994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0633BC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FB94C7" w14:textId="6AB9B2BC" w:rsidR="008921A6" w:rsidRPr="00B267CE" w:rsidRDefault="00CF798E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921A6"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8C3" w:rsidRPr="00B267CE" w14:paraId="223CB49C" w14:textId="77777777" w:rsidTr="00B348C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BEC6" w14:textId="57625914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7630" w14:textId="5AE5727B" w:rsidR="008921A6" w:rsidRPr="00B267CE" w:rsidRDefault="00C443CB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306E"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A61E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FB7D" w14:textId="77777777" w:rsidR="008921A6" w:rsidRPr="00B267CE" w:rsidRDefault="008921A6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59B09" w14:textId="61ADE7A9" w:rsidR="008921A6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A40D" w14:textId="77777777" w:rsidR="008921A6" w:rsidRPr="00B267CE" w:rsidRDefault="008921A6" w:rsidP="00617A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76EB8" w14:textId="1EC330C5" w:rsidR="008921A6" w:rsidRPr="00B267CE" w:rsidRDefault="00C443CB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306E"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A15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F8D8A" w14:textId="77777777" w:rsidR="008921A6" w:rsidRPr="00B267CE" w:rsidRDefault="008921A6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DB58" w14:textId="1E07C47D" w:rsidR="008921A6" w:rsidRPr="00B267CE" w:rsidRDefault="00E76296" w:rsidP="00F8760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B72DA50" w14:textId="4A47BEA7" w:rsidR="00D33A13" w:rsidRDefault="00D33A13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3D69F844" w14:textId="77777777" w:rsidR="00D33A13" w:rsidRDefault="00D3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B43BA0" w14:textId="337931A8" w:rsidR="00E15D18" w:rsidRPr="00B267CE" w:rsidRDefault="004B58A0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001E92"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194DE45E" w14:textId="68F1BF15" w:rsidR="0075652F" w:rsidRPr="008E2689" w:rsidRDefault="0075652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53"/>
        <w:gridCol w:w="270"/>
        <w:gridCol w:w="1107"/>
        <w:gridCol w:w="251"/>
        <w:gridCol w:w="1189"/>
      </w:tblGrid>
      <w:tr w:rsidR="0075652F" w:rsidRPr="00B267CE" w14:paraId="10B1E1B5" w14:textId="77777777" w:rsidTr="00096F57">
        <w:tc>
          <w:tcPr>
            <w:tcW w:w="3960" w:type="dxa"/>
            <w:shd w:val="clear" w:color="auto" w:fill="auto"/>
            <w:hideMark/>
          </w:tcPr>
          <w:p w14:paraId="5C3EB034" w14:textId="77777777" w:rsidR="0075652F" w:rsidRPr="00B267CE" w:rsidRDefault="0075652F" w:rsidP="008E2689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93" w:type="dxa"/>
            <w:gridSpan w:val="3"/>
            <w:shd w:val="clear" w:color="auto" w:fill="auto"/>
            <w:hideMark/>
          </w:tcPr>
          <w:p w14:paraId="6BFAB4B9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F40463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  <w:hideMark/>
          </w:tcPr>
          <w:p w14:paraId="2B590216" w14:textId="77777777" w:rsidR="0075652F" w:rsidRPr="00B267CE" w:rsidRDefault="0075652F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449A742E" w14:textId="77777777" w:rsidTr="00096F57">
        <w:tc>
          <w:tcPr>
            <w:tcW w:w="3960" w:type="dxa"/>
            <w:shd w:val="clear" w:color="auto" w:fill="auto"/>
          </w:tcPr>
          <w:p w14:paraId="4D646DB6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08D47" w14:textId="60DB5E79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F6B3ECD" w14:textId="2321E250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551311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AC94FCA" w14:textId="59D7172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1" w:type="dxa"/>
            <w:shd w:val="clear" w:color="auto" w:fill="auto"/>
          </w:tcPr>
          <w:p w14:paraId="3806BF57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75E746F7" w14:textId="560639D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0A8AF96F" w14:textId="77777777" w:rsidTr="00096F57">
        <w:tc>
          <w:tcPr>
            <w:tcW w:w="3960" w:type="dxa"/>
            <w:shd w:val="clear" w:color="auto" w:fill="auto"/>
          </w:tcPr>
          <w:p w14:paraId="132C9CD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7D7D4" w14:textId="010D62D5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C2B21DC" w14:textId="76D57DD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BEB7E8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A227F4" w14:textId="6EB5841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7FE3B25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D3D0F90" w14:textId="5F481F3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267CE" w:rsidRPr="00B267CE" w14:paraId="603D6417" w14:textId="77777777" w:rsidTr="00096F57">
        <w:tc>
          <w:tcPr>
            <w:tcW w:w="3960" w:type="dxa"/>
            <w:shd w:val="clear" w:color="auto" w:fill="auto"/>
          </w:tcPr>
          <w:p w14:paraId="108FBCF1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hideMark/>
          </w:tcPr>
          <w:p w14:paraId="1E849B0F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B267CE" w14:paraId="0BCDA8DE" w14:textId="77777777" w:rsidTr="000A186B">
        <w:tc>
          <w:tcPr>
            <w:tcW w:w="3960" w:type="dxa"/>
            <w:shd w:val="clear" w:color="auto" w:fill="auto"/>
            <w:vAlign w:val="bottom"/>
          </w:tcPr>
          <w:p w14:paraId="045572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1FB3A5" w14:textId="77D97CCA" w:rsidR="00B267CE" w:rsidRPr="009F05DC" w:rsidRDefault="008F4222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BABDE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03D1ED8" w14:textId="19391EAE" w:rsidR="00B267CE" w:rsidRPr="009F05DC" w:rsidRDefault="00B267CE" w:rsidP="0044080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50AF9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F12EFBC" w14:textId="6A40F58E" w:rsidR="00B267CE" w:rsidRPr="009F05DC" w:rsidRDefault="008F4222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62,005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83F41D" w14:textId="77777777" w:rsidR="00B267CE" w:rsidRPr="009F05DC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538B6E8" w14:textId="152C8746" w:rsidR="00B267CE" w:rsidRPr="009F05DC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105,115</w:t>
            </w:r>
          </w:p>
        </w:tc>
      </w:tr>
      <w:tr w:rsidR="00B267CE" w:rsidRPr="00B267CE" w14:paraId="79089B3F" w14:textId="77777777" w:rsidTr="000A186B">
        <w:tc>
          <w:tcPr>
            <w:tcW w:w="3960" w:type="dxa"/>
            <w:shd w:val="clear" w:color="auto" w:fill="auto"/>
            <w:vAlign w:val="bottom"/>
          </w:tcPr>
          <w:p w14:paraId="39487D1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43D4E" w14:textId="67E64FEE" w:rsidR="00B267CE" w:rsidRPr="00B267CE" w:rsidRDefault="008F4222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095E1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E2A996" w14:textId="0B74455B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0B8F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7146433" w14:textId="64DB0CB0" w:rsidR="00B267CE" w:rsidRPr="00B267CE" w:rsidRDefault="008F4222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12,753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454C02A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25CB13F" w14:textId="3623A564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11,039</w:t>
            </w:r>
          </w:p>
        </w:tc>
      </w:tr>
      <w:tr w:rsidR="00B267CE" w:rsidRPr="00B267CE" w14:paraId="493967CE" w14:textId="77777777" w:rsidTr="000A186B">
        <w:tc>
          <w:tcPr>
            <w:tcW w:w="3960" w:type="dxa"/>
            <w:shd w:val="clear" w:color="auto" w:fill="auto"/>
            <w:vAlign w:val="bottom"/>
          </w:tcPr>
          <w:p w14:paraId="34F6F9D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C6BDB" w14:textId="429A6098" w:rsidR="00B267CE" w:rsidRPr="00B267CE" w:rsidRDefault="008F4222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588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A9D2DC" w14:textId="35D019A3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B20C6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BF53A3A" w14:textId="4282B76B" w:rsidR="00B267CE" w:rsidRPr="00B267CE" w:rsidRDefault="008F4222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4,318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C784EF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64391B3" w14:textId="316977BF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5,180</w:t>
            </w:r>
          </w:p>
        </w:tc>
      </w:tr>
      <w:tr w:rsidR="00B267CE" w:rsidRPr="00B267CE" w14:paraId="76AE5E02" w14:textId="77777777" w:rsidTr="003A152A">
        <w:tc>
          <w:tcPr>
            <w:tcW w:w="3960" w:type="dxa"/>
            <w:shd w:val="clear" w:color="auto" w:fill="auto"/>
            <w:vAlign w:val="bottom"/>
          </w:tcPr>
          <w:p w14:paraId="193A55CA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56D40880" w:rsidR="00B267CE" w:rsidRPr="00441371" w:rsidRDefault="008F4222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5B19FFEF" w:rsidR="00B267CE" w:rsidRPr="00441371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236CB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22DEB2A0" w:rsidR="00B267CE" w:rsidRPr="00441371" w:rsidRDefault="008F4222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DB93C8" w14:textId="77777777" w:rsidR="00B267CE" w:rsidRPr="00441371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6246D90B" w:rsidR="00B267CE" w:rsidRPr="00441371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3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690</w:t>
            </w:r>
          </w:p>
        </w:tc>
      </w:tr>
      <w:tr w:rsidR="00B267CE" w:rsidRPr="00B267CE" w14:paraId="1037DD46" w14:textId="77777777" w:rsidTr="003A152A">
        <w:tc>
          <w:tcPr>
            <w:tcW w:w="3960" w:type="dxa"/>
            <w:shd w:val="clear" w:color="auto" w:fill="auto"/>
            <w:vAlign w:val="bottom"/>
            <w:hideMark/>
          </w:tcPr>
          <w:p w14:paraId="1A597A80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31DE880D" w:rsidR="00B267CE" w:rsidRPr="00B267CE" w:rsidRDefault="008F4222" w:rsidP="00096F5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6DAAC113" w:rsidR="00B267CE" w:rsidRPr="00B267CE" w:rsidRDefault="00B267CE" w:rsidP="00096F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3C9E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0B7FD655" w:rsidR="00B267CE" w:rsidRPr="00B267CE" w:rsidRDefault="008F4222" w:rsidP="00096F5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79,235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EC1AF25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68A5CB1C" w:rsidR="00B267CE" w:rsidRPr="00B267CE" w:rsidRDefault="00B267CE" w:rsidP="00096F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122,024</w:t>
            </w:r>
          </w:p>
        </w:tc>
      </w:tr>
    </w:tbl>
    <w:p w14:paraId="70D2B874" w14:textId="77777777" w:rsidR="00337EF8" w:rsidRPr="008E2689" w:rsidRDefault="00337EF8" w:rsidP="00617A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20"/>
          <w:szCs w:val="20"/>
          <w:u w:val="none"/>
          <w:lang w:val="th-TH"/>
        </w:rPr>
      </w:pPr>
    </w:p>
    <w:p w14:paraId="21FD9D7E" w14:textId="41D3AE4E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E268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7CE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77661B5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704A2A3D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3FB50B8C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B351E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72B56D8E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67CE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38BAAF79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07AACF54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7EAB6BCF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46BA5BD7" w:rsidR="00B267CE" w:rsidRPr="00B267CE" w:rsidRDefault="00B267CE" w:rsidP="008E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B267CE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0150E8BD" w:rsidR="00B267CE" w:rsidRPr="00B267CE" w:rsidRDefault="00B267CE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267CE" w:rsidRPr="003A6773" w14:paraId="1DC5DD9B" w14:textId="77777777" w:rsidTr="00A87B41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4A6105DE" w:rsidR="00B267CE" w:rsidRPr="003A6773" w:rsidRDefault="00B267CE" w:rsidP="003A6773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2CBA14B8" w:rsidR="00B267CE" w:rsidRPr="00A87B41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B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790,927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708F49E8" w:rsidR="00B267CE" w:rsidRPr="003A6773" w:rsidRDefault="00B267CE" w:rsidP="00440805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696,083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4FCC32C4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BC6991"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C6991"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605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3064A97C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644,581</w:t>
            </w:r>
          </w:p>
        </w:tc>
      </w:tr>
      <w:tr w:rsidR="00B267CE" w:rsidRPr="003A6773" w14:paraId="2DF69063" w14:textId="77777777" w:rsidTr="00A87B41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B267CE" w:rsidRPr="003A6773" w:rsidRDefault="00B267CE" w:rsidP="003A6773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79B99867" w:rsidR="00B267CE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26,130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0673A060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2BB01CE7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1CD14BD0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67CE" w:rsidRPr="003A6773" w14:paraId="4A6303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B267CE" w:rsidRPr="003A6773" w:rsidRDefault="00B267CE" w:rsidP="003A6773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016DC162" w:rsidR="00B267CE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817,057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453DE1F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701,845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6C2FA2DA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BC6991"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C6991"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605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4E56497F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644,581</w:t>
            </w:r>
          </w:p>
        </w:tc>
      </w:tr>
      <w:tr w:rsidR="00B267CE" w:rsidRPr="003A6773" w14:paraId="6E3A9B58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B267CE" w:rsidRPr="003A6773" w:rsidRDefault="00B267CE" w:rsidP="003A6773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212CE482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C6991"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51,285)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6DAB0F5E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9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(38,65</w:t>
            </w: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18F0D4BF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C6991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43,343)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0ACD1AA4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(36,591)</w:t>
            </w:r>
          </w:p>
        </w:tc>
      </w:tr>
      <w:tr w:rsidR="00B267CE" w:rsidRPr="003A6773" w14:paraId="7198E2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B267CE" w:rsidRPr="003A6773" w:rsidRDefault="00B267CE" w:rsidP="003A6773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131A1D04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765,772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0D4C4524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663,195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6F3727D6" w:rsidR="00B267CE" w:rsidRPr="003A6773" w:rsidRDefault="008F4222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685,262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5B7C99BB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607,990</w:t>
            </w:r>
          </w:p>
        </w:tc>
      </w:tr>
    </w:tbl>
    <w:p w14:paraId="2AB241C3" w14:textId="2B57AD34" w:rsidR="001F7AA2" w:rsidRPr="003A6773" w:rsidRDefault="001F7AA2" w:rsidP="003A6773">
      <w:pPr>
        <w:shd w:val="clear" w:color="auto" w:fill="FFFFFF" w:themeFill="background1"/>
        <w:spacing w:line="240" w:lineRule="auto"/>
        <w:ind w:firstLine="706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11"/>
        <w:gridCol w:w="261"/>
        <w:gridCol w:w="11"/>
        <w:gridCol w:w="1085"/>
        <w:gridCol w:w="13"/>
        <w:gridCol w:w="227"/>
        <w:gridCol w:w="9"/>
        <w:gridCol w:w="1086"/>
        <w:gridCol w:w="9"/>
        <w:gridCol w:w="265"/>
        <w:gridCol w:w="9"/>
        <w:gridCol w:w="1162"/>
      </w:tblGrid>
      <w:tr w:rsidR="00B267CE" w:rsidRPr="003A6773" w14:paraId="1D0D3B67" w14:textId="77777777" w:rsidTr="009D7ABA">
        <w:trPr>
          <w:tblHeader/>
        </w:trPr>
        <w:tc>
          <w:tcPr>
            <w:tcW w:w="2135" w:type="pct"/>
          </w:tcPr>
          <w:p w14:paraId="026F436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427852C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9D7ABA">
        <w:trPr>
          <w:tblHeader/>
        </w:trPr>
        <w:tc>
          <w:tcPr>
            <w:tcW w:w="2135" w:type="pct"/>
          </w:tcPr>
          <w:p w14:paraId="1FAC9B90" w14:textId="532D541C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351EE" w:rsidRPr="003A677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B351EE" w:rsidRPr="003A677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3BD89F2E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67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67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67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5B535E4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67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67CE" w:rsidRPr="003A6773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7CE" w:rsidRPr="003A6773" w14:paraId="302359D3" w14:textId="77777777" w:rsidTr="009D7ABA">
        <w:tc>
          <w:tcPr>
            <w:tcW w:w="2135" w:type="pct"/>
          </w:tcPr>
          <w:p w14:paraId="70B2415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27" w:type="pct"/>
            <w:shd w:val="clear" w:color="auto" w:fill="auto"/>
          </w:tcPr>
          <w:p w14:paraId="0180952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8C8050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67CE" w:rsidRPr="003A6773" w14:paraId="79A21202" w14:textId="77777777" w:rsidTr="009D7ABA">
        <w:tc>
          <w:tcPr>
            <w:tcW w:w="2135" w:type="pct"/>
          </w:tcPr>
          <w:p w14:paraId="5739C88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27" w:type="pct"/>
            <w:shd w:val="clear" w:color="auto" w:fill="auto"/>
          </w:tcPr>
          <w:p w14:paraId="5ECF74FB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0D55D1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7ABA" w:rsidRPr="003A6773" w14:paraId="3EC56C61" w14:textId="77777777" w:rsidTr="00A87B41">
        <w:tc>
          <w:tcPr>
            <w:tcW w:w="2135" w:type="pct"/>
          </w:tcPr>
          <w:p w14:paraId="5999C3E5" w14:textId="77777777" w:rsidR="009D7ABA" w:rsidRPr="003A6773" w:rsidRDefault="009D7ABA" w:rsidP="003A6773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AFD1B0E" w14:textId="31525857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</w:t>
            </w:r>
            <w:r w:rsidR="00C443CB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3CB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A1378D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5B03D362" w14:textId="035CCF0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CD134A3" w14:textId="0738BF1C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4,392,304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40DD297B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8D2C78" w14:textId="3C84D92A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</w:t>
            </w:r>
            <w:r w:rsidR="00C443CB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443CB"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F00129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43696E9E" w14:textId="20F8AF8A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4,305,349</w:t>
            </w:r>
          </w:p>
        </w:tc>
      </w:tr>
      <w:tr w:rsidR="009D7ABA" w:rsidRPr="003A6773" w14:paraId="68ABB696" w14:textId="77777777" w:rsidTr="00A87B41">
        <w:tc>
          <w:tcPr>
            <w:tcW w:w="2135" w:type="pct"/>
          </w:tcPr>
          <w:p w14:paraId="36DB9BEE" w14:textId="77777777" w:rsidR="009D7ABA" w:rsidRPr="003A6773" w:rsidRDefault="009D7ABA" w:rsidP="003A6773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3A677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</w:t>
            </w:r>
          </w:p>
        </w:tc>
        <w:tc>
          <w:tcPr>
            <w:tcW w:w="627" w:type="pct"/>
            <w:shd w:val="clear" w:color="auto" w:fill="FFFFFF" w:themeFill="background1"/>
          </w:tcPr>
          <w:p w14:paraId="21F9D95F" w14:textId="77777777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8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14D82C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B5CE79" w14:textId="77777777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7CBEE486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4251F086" w14:textId="436C7FCC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5C852AA8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7BC25109" w14:textId="77777777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-113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ABA" w:rsidRPr="003A6773" w14:paraId="4986E9AD" w14:textId="77777777" w:rsidTr="00A87B41">
        <w:tc>
          <w:tcPr>
            <w:tcW w:w="2135" w:type="pct"/>
          </w:tcPr>
          <w:p w14:paraId="1E887D20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534E5ED" w14:textId="77AB5806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12,63</w:t>
            </w:r>
            <w:r w:rsidR="00A1378D"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65A2DF" w14:textId="1A7EE1F0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B25FC89" w14:textId="0430F5F9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(3,585)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1B55DE1A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836461D" w14:textId="4F946C3F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6,752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2CA8FD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5BE5AC" w14:textId="7A499D61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(3,071)</w:t>
            </w:r>
          </w:p>
        </w:tc>
      </w:tr>
      <w:tr w:rsidR="009D7ABA" w:rsidRPr="008330AA" w14:paraId="2263B8EB" w14:textId="77777777" w:rsidTr="00A87B41">
        <w:tc>
          <w:tcPr>
            <w:tcW w:w="2135" w:type="pct"/>
          </w:tcPr>
          <w:p w14:paraId="57BF64CB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39C5592D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4,551,457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34A2FC1F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21280D21" w:rsidR="009D7ABA" w:rsidRPr="003A6773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4,388,719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3421A370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728AD32B" w:rsidR="009D7ABA" w:rsidRPr="003A6773" w:rsidRDefault="00BC6991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4,445,312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3C015E18" w14:textId="77777777" w:rsidR="009D7ABA" w:rsidRPr="003A6773" w:rsidRDefault="009D7ABA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0BA539BB" w:rsidR="009D7ABA" w:rsidRPr="008330AA" w:rsidRDefault="009D7ABA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4,302,278</w:t>
            </w:r>
          </w:p>
        </w:tc>
      </w:tr>
    </w:tbl>
    <w:p w14:paraId="7D716652" w14:textId="77777777" w:rsidR="00B267CE" w:rsidRPr="00B267CE" w:rsidRDefault="00B267CE" w:rsidP="001F7AA2">
      <w:pPr>
        <w:spacing w:line="376" w:lineRule="exact"/>
        <w:ind w:firstLine="706"/>
        <w:rPr>
          <w:rFonts w:asciiTheme="majorBidi" w:hAnsiTheme="majorBidi" w:cstheme="majorBidi"/>
          <w:sz w:val="24"/>
          <w:szCs w:val="24"/>
        </w:rPr>
      </w:pPr>
    </w:p>
    <w:p w14:paraId="2C379879" w14:textId="0A6A4082" w:rsidR="00D15F13" w:rsidRPr="00B267CE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B267CE" w:rsidSect="00EC06C6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D7E20C7" w14:textId="77777777" w:rsidR="00147230" w:rsidRDefault="00147230" w:rsidP="00C678E0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เจ้าหนี้ค่าซื้อธุรกิจ</w:t>
      </w:r>
    </w:p>
    <w:p w14:paraId="555133FA" w14:textId="77777777" w:rsidR="00147230" w:rsidRPr="002873E5" w:rsidRDefault="00147230" w:rsidP="00147230">
      <w:pPr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4A75C467" w14:textId="203DD37E" w:rsidR="00147230" w:rsidRDefault="002873E5" w:rsidP="002873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/>
          <w:b/>
          <w:sz w:val="30"/>
          <w:szCs w:val="30"/>
        </w:rPr>
      </w:pPr>
      <w:r w:rsidRPr="002873E5">
        <w:rPr>
          <w:rFonts w:asciiTheme="majorBidi" w:hAnsiTheme="majorBidi" w:hint="cs"/>
          <w:b/>
          <w:sz w:val="30"/>
          <w:szCs w:val="30"/>
          <w:cs/>
        </w:rPr>
        <w:t>ในระหว่างปี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41920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กลุ่มบริษัทได้มีการปรับปรุงประมาณการกำไรสุทธิหลังภาษีเงินได้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(</w:t>
      </w:r>
      <w:r w:rsidRPr="002873E5">
        <w:rPr>
          <w:rFonts w:asciiTheme="majorBidi" w:hAnsiTheme="majorBidi" w:cstheme="majorBidi"/>
          <w:b/>
          <w:sz w:val="30"/>
          <w:szCs w:val="30"/>
        </w:rPr>
        <w:t xml:space="preserve">NPAT)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ของกลุ่มธุรกิจ</w:t>
      </w:r>
      <w:r w:rsidR="00C41920">
        <w:rPr>
          <w:rFonts w:asciiTheme="majorBidi" w:hAnsiTheme="majorBidi"/>
          <w:b/>
          <w:sz w:val="30"/>
          <w:szCs w:val="30"/>
        </w:rPr>
        <w:br/>
      </w:r>
      <w:r w:rsidRPr="002873E5">
        <w:rPr>
          <w:rFonts w:asciiTheme="majorBidi" w:hAnsiTheme="majorBidi" w:hint="cs"/>
          <w:b/>
          <w:sz w:val="30"/>
          <w:szCs w:val="30"/>
          <w:cs/>
        </w:rPr>
        <w:t>ที่ได้รับมาจากบริษัท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ไอบิส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พลัส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เน็ทเวอร์ค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สำหรับปี</w:t>
      </w:r>
      <w:r>
        <w:rPr>
          <w:rFonts w:asciiTheme="majorBidi" w:hAnsiTheme="majorBidi"/>
          <w:b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41920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4192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เพื่อให้สอดคล้องกับผลการดำเนินงานและแผนงานในปัจจุบันของกลุ่มธุรกิจดังกล่าว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ซึ่งทำให้กลุ่มบริษัทต้องปรับปรุงสิ่งตอบแทนที่คาดว่าจะต้องจ่าย</w:t>
      </w:r>
      <w:r w:rsidR="008405C6">
        <w:rPr>
          <w:rFonts w:asciiTheme="majorBidi" w:hAnsiTheme="majorBidi"/>
          <w:b/>
          <w:sz w:val="30"/>
          <w:szCs w:val="30"/>
        </w:rPr>
        <w:br/>
      </w:r>
      <w:r w:rsidRPr="002873E5">
        <w:rPr>
          <w:rFonts w:asciiTheme="majorBidi" w:hAnsiTheme="majorBidi" w:hint="cs"/>
          <w:b/>
          <w:sz w:val="30"/>
          <w:szCs w:val="30"/>
          <w:cs/>
        </w:rPr>
        <w:t>ที่รับรู้ในเจ้าหนี้ค่าซื้อธุรกิจลดลงเป็นจำนวนเงิน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41920">
        <w:rPr>
          <w:rFonts w:asciiTheme="majorBidi" w:hAnsiTheme="majorBidi" w:cstheme="majorBidi"/>
          <w:sz w:val="30"/>
          <w:szCs w:val="30"/>
          <w:lang w:val="en-US"/>
        </w:rPr>
        <w:t xml:space="preserve">62.63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ล้านบาท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และผลกำไรจากการกลับรายการเจ้าหนี้ค่าซื้อธุรกิจเพิ่มขึ้นจำนวนเงิน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41920">
        <w:rPr>
          <w:rFonts w:asciiTheme="majorBidi" w:hAnsiTheme="majorBidi" w:cstheme="majorBidi"/>
          <w:sz w:val="30"/>
          <w:szCs w:val="30"/>
          <w:lang w:val="en-US"/>
        </w:rPr>
        <w:t xml:space="preserve">62.63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ล้านบาท</w:t>
      </w:r>
      <w:r w:rsidRPr="002873E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2873E5">
        <w:rPr>
          <w:rFonts w:asciiTheme="majorBidi" w:hAnsiTheme="majorBidi" w:hint="cs"/>
          <w:b/>
          <w:sz w:val="30"/>
          <w:szCs w:val="30"/>
          <w:cs/>
        </w:rPr>
        <w:t>รับรู้ในงบกำไรขาดทุนเบ็ดเสร็จรวมและงบกำไรขาดทุนเบ็ดเสร็จเฉพาะกิจการ</w:t>
      </w:r>
    </w:p>
    <w:p w14:paraId="620DC051" w14:textId="77777777" w:rsidR="002873E5" w:rsidRPr="002873E5" w:rsidRDefault="002873E5" w:rsidP="002873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9BB4EA9" w14:textId="19ABC3AA" w:rsidR="00D61673" w:rsidRPr="00147230" w:rsidRDefault="004B36E8" w:rsidP="00C678E0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B267CE" w:rsidRDefault="004B36E8" w:rsidP="004B36E8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161A99C" w14:textId="2BAD1FA2" w:rsidR="004313F8" w:rsidRPr="00B267CE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B267CE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B267CE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B267CE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B267CE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>งว</w:t>
      </w:r>
      <w:r w:rsidR="000C4EBA" w:rsidRPr="00B267CE">
        <w:rPr>
          <w:rFonts w:asciiTheme="majorBidi" w:hAnsiTheme="majorBidi" w:cstheme="majorBidi"/>
          <w:sz w:val="30"/>
          <w:szCs w:val="30"/>
          <w:cs/>
        </w:rPr>
        <w:t>ด</w:t>
      </w:r>
      <w:r w:rsidR="009D7AB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B267C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9D7ABA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267C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F798E" w:rsidRPr="00B267C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C0AA8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B267CE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B267CE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B267CE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B267CE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B267CE" w14:paraId="665039A8" w14:textId="77777777" w:rsidTr="006B3E81">
        <w:trPr>
          <w:tblHeader/>
        </w:trPr>
        <w:tc>
          <w:tcPr>
            <w:tcW w:w="2070" w:type="pct"/>
          </w:tcPr>
          <w:p w14:paraId="59268FFC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  <w:shd w:val="clear" w:color="auto" w:fill="auto"/>
          </w:tcPr>
          <w:p w14:paraId="376EA092" w14:textId="407AB644" w:rsidR="00255478" w:rsidRPr="00B267CE" w:rsidRDefault="00710772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28,570</w:t>
            </w:r>
          </w:p>
        </w:tc>
        <w:tc>
          <w:tcPr>
            <w:tcW w:w="144" w:type="pct"/>
            <w:shd w:val="clear" w:color="auto" w:fill="auto"/>
          </w:tcPr>
          <w:p w14:paraId="2A12DBB4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08359FD" w14:textId="3DD28145" w:rsidR="00255478" w:rsidRPr="002B2285" w:rsidRDefault="00710772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9,338</w:t>
            </w:r>
          </w:p>
        </w:tc>
        <w:tc>
          <w:tcPr>
            <w:tcW w:w="144" w:type="pct"/>
            <w:shd w:val="clear" w:color="auto" w:fill="auto"/>
          </w:tcPr>
          <w:p w14:paraId="3A201155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7B45BC39" w14:textId="25D9F992" w:rsidR="00255478" w:rsidRPr="002B2285" w:rsidRDefault="00873AC4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27,857</w:t>
            </w:r>
          </w:p>
        </w:tc>
        <w:tc>
          <w:tcPr>
            <w:tcW w:w="144" w:type="pct"/>
            <w:shd w:val="clear" w:color="auto" w:fill="auto"/>
          </w:tcPr>
          <w:p w14:paraId="3D52C873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2BE0B36D" w14:textId="3BB5A26E" w:rsidR="00255478" w:rsidRPr="002B2285" w:rsidRDefault="00873AC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9,338</w:t>
            </w:r>
          </w:p>
        </w:tc>
      </w:tr>
      <w:tr w:rsidR="00EC0AA8" w:rsidRPr="00B267CE" w14:paraId="6456C1CE" w14:textId="77777777" w:rsidTr="006B3E81">
        <w:trPr>
          <w:tblHeader/>
        </w:trPr>
        <w:tc>
          <w:tcPr>
            <w:tcW w:w="2070" w:type="pct"/>
          </w:tcPr>
          <w:p w14:paraId="2EC0D2C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663C41C" w14:textId="087A097F" w:rsidR="00EC0AA8" w:rsidRPr="00B267CE" w:rsidRDefault="00710772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24,191</w:t>
            </w:r>
          </w:p>
        </w:tc>
        <w:tc>
          <w:tcPr>
            <w:tcW w:w="144" w:type="pct"/>
            <w:shd w:val="clear" w:color="auto" w:fill="auto"/>
          </w:tcPr>
          <w:p w14:paraId="2C674482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0BBFD01" w14:textId="6EBA912D" w:rsidR="00EC0AA8" w:rsidRPr="00B267CE" w:rsidRDefault="00710772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19,809</w:t>
            </w:r>
          </w:p>
        </w:tc>
        <w:tc>
          <w:tcPr>
            <w:tcW w:w="144" w:type="pct"/>
            <w:shd w:val="clear" w:color="auto" w:fill="auto"/>
          </w:tcPr>
          <w:p w14:paraId="16E5D7AC" w14:textId="77777777" w:rsidR="00EC0AA8" w:rsidRPr="00B267CE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A8F9FD4" w14:textId="18E18DA3" w:rsidR="00EC0AA8" w:rsidRPr="00B267CE" w:rsidRDefault="00873AC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24,191</w:t>
            </w:r>
          </w:p>
        </w:tc>
        <w:tc>
          <w:tcPr>
            <w:tcW w:w="144" w:type="pct"/>
            <w:shd w:val="clear" w:color="auto" w:fill="auto"/>
          </w:tcPr>
          <w:p w14:paraId="42F34049" w14:textId="77777777" w:rsidR="00EC0AA8" w:rsidRPr="00B267CE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8F61A2C" w14:textId="16B1BD3E" w:rsidR="00EC0AA8" w:rsidRPr="00B267CE" w:rsidRDefault="00873AC4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19,809</w:t>
            </w:r>
          </w:p>
        </w:tc>
      </w:tr>
      <w:tr w:rsidR="00EC0AA8" w:rsidRPr="00B267CE" w14:paraId="5AF7F9F6" w14:textId="77777777" w:rsidTr="006B3E81">
        <w:trPr>
          <w:tblHeader/>
        </w:trPr>
        <w:tc>
          <w:tcPr>
            <w:tcW w:w="2070" w:type="pct"/>
          </w:tcPr>
          <w:p w14:paraId="6F55E209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6A2E" w14:textId="0D5A7A94" w:rsidR="00EC0AA8" w:rsidRPr="00B267CE" w:rsidRDefault="00710772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52,761</w:t>
            </w:r>
          </w:p>
        </w:tc>
        <w:tc>
          <w:tcPr>
            <w:tcW w:w="144" w:type="pct"/>
            <w:shd w:val="clear" w:color="auto" w:fill="auto"/>
          </w:tcPr>
          <w:p w14:paraId="7F6F4AB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3214E" w14:textId="5E057014" w:rsidR="00EC0AA8" w:rsidRPr="00B267CE" w:rsidRDefault="00710772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29,1</w:t>
            </w:r>
            <w:r w:rsidR="006B3E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67195D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F01BF" w14:textId="62B74FEF" w:rsidR="00EC0AA8" w:rsidRPr="00B267CE" w:rsidRDefault="00873AC4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52,048</w:t>
            </w:r>
          </w:p>
        </w:tc>
        <w:tc>
          <w:tcPr>
            <w:tcW w:w="144" w:type="pct"/>
            <w:shd w:val="clear" w:color="auto" w:fill="auto"/>
          </w:tcPr>
          <w:p w14:paraId="5F42DAA5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AD91D" w14:textId="2F70C8D2" w:rsidR="00EC0AA8" w:rsidRPr="00B267CE" w:rsidRDefault="00873AC4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29,1</w:t>
            </w:r>
            <w:r w:rsidR="006B3E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1FA89E1C" w14:textId="61A6448C" w:rsidR="00CF4FF5" w:rsidRPr="00B267CE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267CE">
        <w:rPr>
          <w:rFonts w:asciiTheme="majorBidi" w:hAnsiTheme="majorBidi" w:cstheme="majorBidi"/>
          <w:sz w:val="30"/>
          <w:szCs w:val="30"/>
          <w:cs/>
        </w:rPr>
        <w:t>้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64"/>
        <w:gridCol w:w="6"/>
      </w:tblGrid>
      <w:tr w:rsidR="00BB5751" w:rsidRPr="00B267CE" w14:paraId="29DAB3FB" w14:textId="77777777" w:rsidTr="002C755C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B267CE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B267CE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gridSpan w:val="2"/>
          </w:tcPr>
          <w:p w14:paraId="2312F8AC" w14:textId="1F9E886F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267CE" w14:paraId="0EA886D2" w14:textId="77777777" w:rsidTr="002C755C">
        <w:trPr>
          <w:gridAfter w:val="1"/>
          <w:wAfter w:w="6" w:type="dxa"/>
          <w:trHeight w:val="21"/>
          <w:tblHeader/>
        </w:trPr>
        <w:tc>
          <w:tcPr>
            <w:tcW w:w="4680" w:type="dxa"/>
          </w:tcPr>
          <w:p w14:paraId="0C59C632" w14:textId="77777777" w:rsidR="00BB5751" w:rsidRPr="00B267CE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4" w:type="dxa"/>
            <w:gridSpan w:val="3"/>
          </w:tcPr>
          <w:p w14:paraId="2A908B9C" w14:textId="6DA336BC" w:rsidR="00BB5751" w:rsidRPr="00B267CE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267CE" w14:paraId="6400873B" w14:textId="77777777" w:rsidTr="00D020E3">
        <w:trPr>
          <w:trHeight w:val="21"/>
        </w:trPr>
        <w:tc>
          <w:tcPr>
            <w:tcW w:w="4680" w:type="dxa"/>
          </w:tcPr>
          <w:p w14:paraId="7248E3A7" w14:textId="15975541" w:rsidR="00BB5751" w:rsidRPr="00B267CE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798E" w:rsidRPr="00B267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FFFFFF" w:themeFill="background1"/>
          </w:tcPr>
          <w:p w14:paraId="5BA5B702" w14:textId="35F5BE17" w:rsidR="00BB5751" w:rsidRPr="00B267CE" w:rsidRDefault="00710772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372,462</w:t>
            </w:r>
          </w:p>
        </w:tc>
        <w:tc>
          <w:tcPr>
            <w:tcW w:w="270" w:type="dxa"/>
            <w:shd w:val="clear" w:color="auto" w:fill="FFFFFF" w:themeFill="background1"/>
          </w:tcPr>
          <w:p w14:paraId="1C19049E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FFFFFF" w:themeFill="background1"/>
          </w:tcPr>
          <w:p w14:paraId="06D2E74F" w14:textId="3D9676E8" w:rsidR="00BB5751" w:rsidRPr="00B267CE" w:rsidRDefault="00710772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369,652</w:t>
            </w:r>
          </w:p>
        </w:tc>
      </w:tr>
      <w:tr w:rsidR="00BB5751" w:rsidRPr="00B267CE" w14:paraId="1CE0BE7D" w14:textId="77777777" w:rsidTr="00D020E3">
        <w:trPr>
          <w:trHeight w:val="21"/>
        </w:trPr>
        <w:tc>
          <w:tcPr>
            <w:tcW w:w="4680" w:type="dxa"/>
          </w:tcPr>
          <w:p w14:paraId="0350D1DB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FFFFFF" w:themeFill="background1"/>
          </w:tcPr>
          <w:p w14:paraId="2563EA5E" w14:textId="20434FD1" w:rsidR="00BB5751" w:rsidRPr="00B267CE" w:rsidRDefault="001C7DE7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90,01</w:t>
            </w:r>
            <w:r w:rsidR="00D844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 w:themeFill="background1"/>
          </w:tcPr>
          <w:p w14:paraId="01E57896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shd w:val="clear" w:color="auto" w:fill="FFFFFF" w:themeFill="background1"/>
          </w:tcPr>
          <w:p w14:paraId="5B4FBBB4" w14:textId="09CE4FD1" w:rsidR="00BB5751" w:rsidRPr="007D601F" w:rsidRDefault="009162ED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90,0</w:t>
            </w:r>
            <w:r w:rsidR="001C7D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66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BB5751" w:rsidRPr="00B267CE" w14:paraId="1B1C13D6" w14:textId="77777777" w:rsidTr="00D020E3">
        <w:trPr>
          <w:trHeight w:val="21"/>
        </w:trPr>
        <w:tc>
          <w:tcPr>
            <w:tcW w:w="4680" w:type="dxa"/>
          </w:tcPr>
          <w:p w14:paraId="74F88092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87B7B" w14:textId="081E9761" w:rsidR="00BB5751" w:rsidRPr="00B267CE" w:rsidRDefault="009162ED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7DE7">
              <w:rPr>
                <w:rFonts w:asciiTheme="majorBidi" w:hAnsiTheme="majorBidi" w:cstheme="majorBidi"/>
                <w:sz w:val="30"/>
                <w:szCs w:val="30"/>
              </w:rPr>
              <w:t>163,77</w:t>
            </w:r>
            <w:r w:rsidR="00D8441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C7D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D1BC295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D04C590" w14:textId="262A9156" w:rsidR="00BB5751" w:rsidRPr="00B267CE" w:rsidRDefault="00710772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9162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162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1C7D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236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B5751" w:rsidRPr="00B267CE" w14:paraId="29B4A77F" w14:textId="77777777" w:rsidTr="00D020E3">
        <w:trPr>
          <w:trHeight w:val="21"/>
        </w:trPr>
        <w:tc>
          <w:tcPr>
            <w:tcW w:w="4680" w:type="dxa"/>
            <w:vAlign w:val="bottom"/>
          </w:tcPr>
          <w:p w14:paraId="1F31A926" w14:textId="12D7329B" w:rsidR="00BB5751" w:rsidRPr="00B267CE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798E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9D7A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B26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F798E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A08061" w14:textId="2CE3435D" w:rsidR="00BB5751" w:rsidRPr="00B267CE" w:rsidRDefault="009162ED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298,704</w:t>
            </w:r>
          </w:p>
        </w:tc>
        <w:tc>
          <w:tcPr>
            <w:tcW w:w="270" w:type="dxa"/>
            <w:shd w:val="clear" w:color="auto" w:fill="FFFFFF" w:themeFill="background1"/>
          </w:tcPr>
          <w:p w14:paraId="173972A2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EF7052" w14:textId="48785B14" w:rsidR="00BB5751" w:rsidRPr="00B267CE" w:rsidRDefault="009162ED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297,2</w:t>
            </w:r>
            <w:r w:rsidR="00C040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</w:p>
        </w:tc>
      </w:tr>
    </w:tbl>
    <w:p w14:paraId="128A8556" w14:textId="713DD776" w:rsidR="00FD26B8" w:rsidRPr="00B267CE" w:rsidRDefault="00FD26B8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3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3"/>
    </w:p>
    <w:p w14:paraId="180D78A4" w14:textId="77777777" w:rsidR="000105D6" w:rsidRPr="008405C6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632444CC" w:rsidR="008E2689" w:rsidRPr="008405C6" w:rsidRDefault="008E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8405C6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8405C6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8405C6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267CE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20B08818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9D7ABA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65AA76B7" w:rsidR="00B267CE" w:rsidRPr="00C14CFF" w:rsidRDefault="009D7ABA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B267CE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26DDC093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D7A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08BEDD6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162CD7A6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D7A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B267CE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24A4B3D7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36" w:type="dxa"/>
          </w:tcPr>
          <w:p w14:paraId="12C4EDA9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40" w:type="dxa"/>
          </w:tcPr>
          <w:p w14:paraId="1317160B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14CFF"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</w:tr>
      <w:tr w:rsidR="00B267CE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B267CE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B267CE" w:rsidRPr="00C14CFF" w:rsidRDefault="00B267CE" w:rsidP="00C14CF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B267CE" w:rsidRPr="00C14CFF" w:rsidRDefault="00B267CE" w:rsidP="00C14CF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9D7ABA" w:rsidRPr="00C14CFF" w14:paraId="0D9B499F" w14:textId="77777777" w:rsidTr="00074754">
        <w:tc>
          <w:tcPr>
            <w:tcW w:w="3690" w:type="dxa"/>
            <w:shd w:val="clear" w:color="auto" w:fill="auto"/>
            <w:hideMark/>
          </w:tcPr>
          <w:p w14:paraId="221DC06F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698C5558" w:rsidR="009D7ABA" w:rsidRPr="00C14CFF" w:rsidRDefault="00E41F34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2A9725BA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1AC0D672" w:rsidR="009D7ABA" w:rsidRPr="00C14CFF" w:rsidRDefault="00E41F34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5,018,901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2A641955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4,870,304</w:t>
            </w:r>
          </w:p>
        </w:tc>
      </w:tr>
      <w:tr w:rsidR="000E6F74" w:rsidRPr="00C14CFF" w14:paraId="44264970" w14:textId="77777777" w:rsidTr="00074754">
        <w:tc>
          <w:tcPr>
            <w:tcW w:w="3690" w:type="dxa"/>
            <w:shd w:val="clear" w:color="auto" w:fill="auto"/>
            <w:hideMark/>
          </w:tcPr>
          <w:p w14:paraId="19640A84" w14:textId="77777777" w:rsidR="009D7ABA" w:rsidRPr="00C14CFF" w:rsidRDefault="009D7ABA" w:rsidP="009D7ABA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138AAA8C" w:rsidR="009D7ABA" w:rsidRPr="00043E1E" w:rsidRDefault="00E41F34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24EAE05F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0A0EE65C" w:rsidR="009D7ABA" w:rsidRPr="00475CC9" w:rsidRDefault="00E41F34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12606A93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</w:tr>
      <w:tr w:rsidR="009D7ABA" w:rsidRPr="008405C6" w14:paraId="3F14D888" w14:textId="77777777" w:rsidTr="00296634">
        <w:tc>
          <w:tcPr>
            <w:tcW w:w="3690" w:type="dxa"/>
          </w:tcPr>
          <w:p w14:paraId="0BDC2788" w14:textId="77777777" w:rsidR="009D7ABA" w:rsidRPr="008405C6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9D7ABA" w:rsidRPr="008405C6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9D7ABA" w:rsidRPr="008405C6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9D7ABA" w:rsidRPr="008405C6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D7ABA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ABA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3C9AA838" w:rsidR="009D7ABA" w:rsidRPr="00C14CFF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142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="00604146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247A5164" w:rsidR="009D7ABA" w:rsidRPr="00C14CFF" w:rsidRDefault="005D2C18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4,971,54</w:t>
            </w:r>
            <w:r w:rsidR="00092B2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4A0694F5" w:rsidR="009D7ABA" w:rsidRPr="00707AED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843BC6">
              <w:rPr>
                <w:rFonts w:ascii="Angsana New" w:hAnsi="Angsana New"/>
                <w:sz w:val="30"/>
                <w:szCs w:val="30"/>
                <w:lang w:val="en-US" w:eastAsia="en-US"/>
              </w:rPr>
              <w:t>941,258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9D7ABA" w:rsidRPr="00C14CFF" w:rsidRDefault="009D7ABA" w:rsidP="009D7ABA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4F7D3BCF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8562B4">
              <w:rPr>
                <w:rFonts w:ascii="Angsana New" w:hAnsi="Angsana New"/>
                <w:sz w:val="30"/>
                <w:szCs w:val="30"/>
                <w:lang w:val="en-US" w:eastAsia="en-US"/>
              </w:rPr>
              <w:t>797,671</w:t>
            </w:r>
          </w:p>
        </w:tc>
      </w:tr>
      <w:tr w:rsidR="009D7ABA" w:rsidRPr="00C14CFF" w14:paraId="2C9490BF" w14:textId="77777777" w:rsidTr="00072320">
        <w:tc>
          <w:tcPr>
            <w:tcW w:w="3690" w:type="dxa"/>
            <w:hideMark/>
          </w:tcPr>
          <w:p w14:paraId="55C7E269" w14:textId="77777777" w:rsidR="009D7ABA" w:rsidRPr="00C14CFF" w:rsidRDefault="009D7ABA" w:rsidP="009D7ABA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</w:p>
        </w:tc>
        <w:tc>
          <w:tcPr>
            <w:tcW w:w="1225" w:type="dxa"/>
            <w:shd w:val="clear" w:color="auto" w:fill="auto"/>
          </w:tcPr>
          <w:p w14:paraId="7045C975" w14:textId="22A1DAA4" w:rsidR="009D7ABA" w:rsidRPr="00C14CFF" w:rsidRDefault="00A55CE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  <w:r w:rsidR="00D0763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7B307925" w:rsidR="009D7ABA" w:rsidRPr="00C14CFF" w:rsidRDefault="005D2C18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72,636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178F5FED" w:rsidR="009D7ABA" w:rsidRPr="00C14CFF" w:rsidRDefault="00A55CE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  <w:r w:rsidR="00E41F3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643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242FD315" w:rsidR="009D7ABA" w:rsidRPr="00C14CFF" w:rsidRDefault="008562B4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72,633</w:t>
            </w:r>
          </w:p>
        </w:tc>
      </w:tr>
      <w:tr w:rsidR="001323F6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9D7ABA" w:rsidRPr="00C14CFF" w:rsidRDefault="009D7ABA" w:rsidP="009D7ABA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234BE9B8" w:rsidR="009D7ABA" w:rsidRPr="00043E1E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3EB502C1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561BBDD2" w:rsidR="009D7ABA" w:rsidRPr="00C14CFF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0F1A0CCD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</w:tr>
      <w:tr w:rsidR="009D7ABA" w:rsidRPr="008405C6" w14:paraId="062E8E3F" w14:textId="77777777" w:rsidTr="00296634">
        <w:tc>
          <w:tcPr>
            <w:tcW w:w="3690" w:type="dxa"/>
          </w:tcPr>
          <w:p w14:paraId="00757369" w14:textId="77777777" w:rsidR="009D7ABA" w:rsidRPr="008405C6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9D7ABA" w:rsidRPr="008405C6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9D7ABA" w:rsidRPr="008405C6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D7ABA" w:rsidRPr="00C14CFF" w14:paraId="263E74D2" w14:textId="77777777" w:rsidTr="00296634">
        <w:tc>
          <w:tcPr>
            <w:tcW w:w="3690" w:type="dxa"/>
          </w:tcPr>
          <w:p w14:paraId="4313B6B1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ABA" w:rsidRPr="00C14CFF" w14:paraId="43761F2A" w14:textId="77777777" w:rsidTr="00074754">
        <w:tc>
          <w:tcPr>
            <w:tcW w:w="3690" w:type="dxa"/>
            <w:shd w:val="clear" w:color="auto" w:fill="auto"/>
            <w:vAlign w:val="bottom"/>
            <w:hideMark/>
          </w:tcPr>
          <w:p w14:paraId="451468CA" w14:textId="77777777" w:rsidR="009D7ABA" w:rsidRPr="00C14CFF" w:rsidRDefault="009D7ABA" w:rsidP="009D7ABA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44EC650A" w:rsidR="009D7ABA" w:rsidRPr="00C14CFF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sz w:val="30"/>
                <w:szCs w:val="30"/>
                <w:lang w:val="en-US" w:eastAsia="en-US"/>
              </w:rPr>
              <w:t>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073207EE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5424EFC2" w:rsidR="009D7ABA" w:rsidRPr="00C14CFF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5,018,901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76C69FD5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sz w:val="30"/>
                <w:szCs w:val="30"/>
                <w:lang w:val="en-US" w:eastAsia="en-US"/>
              </w:rPr>
              <w:t>4,870,304</w:t>
            </w:r>
          </w:p>
        </w:tc>
      </w:tr>
      <w:tr w:rsidR="000E6F74" w:rsidRPr="00C14CFF" w14:paraId="7EE9EFB7" w14:textId="77777777" w:rsidTr="00074754">
        <w:tc>
          <w:tcPr>
            <w:tcW w:w="3690" w:type="dxa"/>
            <w:shd w:val="clear" w:color="auto" w:fill="auto"/>
            <w:hideMark/>
          </w:tcPr>
          <w:p w14:paraId="25966E3E" w14:textId="77777777" w:rsidR="009D7ABA" w:rsidRPr="00C14CFF" w:rsidRDefault="009D7ABA" w:rsidP="009D7ABA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6DA76EA5" w:rsidR="009D7ABA" w:rsidRPr="00043E1E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55C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780E9057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5,044,179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6EA046FA" w:rsidR="009D7ABA" w:rsidRPr="00475CC9" w:rsidRDefault="00D07639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9D7ABA" w:rsidRPr="00C14CFF" w:rsidRDefault="009D7ABA" w:rsidP="009D7AB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2C251672" w:rsidR="009D7ABA" w:rsidRPr="00C14CFF" w:rsidRDefault="009D7ABA" w:rsidP="009D7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D7A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4,870,304</w:t>
            </w:r>
          </w:p>
        </w:tc>
      </w:tr>
    </w:tbl>
    <w:p w14:paraId="01092EF6" w14:textId="65D5EC57" w:rsidR="00381CD2" w:rsidRDefault="00F708C2" w:rsidP="00381CD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</w:t>
      </w:r>
      <w:r w:rsidR="00446C9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ผล</w:t>
      </w:r>
    </w:p>
    <w:p w14:paraId="1494B649" w14:textId="77777777" w:rsidR="00446C96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8D995" w14:textId="2D2B4F37" w:rsidR="00F708C2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718AB5D6" w14:textId="77777777" w:rsidR="00E8254D" w:rsidRDefault="00E8254D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2406B0" w:rsidRPr="00C14CFF" w14:paraId="58A86C88" w14:textId="77777777" w:rsidTr="005D3953">
        <w:trPr>
          <w:trHeight w:val="418"/>
        </w:trPr>
        <w:tc>
          <w:tcPr>
            <w:tcW w:w="1473" w:type="pct"/>
          </w:tcPr>
          <w:p w14:paraId="0800F656" w14:textId="2670F958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0D2A1861" w14:textId="69F925AC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0DDC0D11" w14:textId="377A6644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77576317" w14:textId="77777777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4625BEE4" w14:textId="5A9C3976" w:rsidR="002406B0" w:rsidRPr="00E8254D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E825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E8254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30BC074A" w14:textId="77777777" w:rsid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55B69614" w14:textId="17800C9F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6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2406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2406B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406B0" w:rsidRPr="00C14CFF" w14:paraId="0BD5D454" w14:textId="77777777" w:rsidTr="005D3953">
        <w:trPr>
          <w:trHeight w:val="418"/>
        </w:trPr>
        <w:tc>
          <w:tcPr>
            <w:tcW w:w="1473" w:type="pct"/>
          </w:tcPr>
          <w:p w14:paraId="1D5FE46D" w14:textId="6B188ED6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0065D0E2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1899F8D9" w14:textId="62BECBEF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02CAEBFD" w14:textId="75069549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553C7809" w14:textId="77777777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406B0" w:rsidRPr="00C14CFF" w14:paraId="459BB36B" w14:textId="77777777" w:rsidTr="005D3953">
        <w:trPr>
          <w:trHeight w:val="405"/>
        </w:trPr>
        <w:tc>
          <w:tcPr>
            <w:tcW w:w="1473" w:type="pct"/>
          </w:tcPr>
          <w:p w14:paraId="253F52F0" w14:textId="79B15A20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3B5AE6A0" w14:textId="32ABACC9" w:rsidR="002406B0" w:rsidRPr="00C14CFF" w:rsidRDefault="00B9173F" w:rsidP="00B9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line="240" w:lineRule="auto"/>
              <w:ind w:left="-129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81" w:type="pct"/>
          </w:tcPr>
          <w:p w14:paraId="0993376F" w14:textId="32839737" w:rsidR="002406B0" w:rsidRPr="00C14CFF" w:rsidRDefault="003A627A" w:rsidP="003A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9173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785" w:type="pct"/>
            <w:shd w:val="clear" w:color="auto" w:fill="auto"/>
          </w:tcPr>
          <w:p w14:paraId="095D926A" w14:textId="0BAF5C04" w:rsidR="002406B0" w:rsidRPr="00C14CFF" w:rsidRDefault="00F968CD" w:rsidP="00F9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0F5EDEF2" w14:textId="5979E8FC" w:rsidR="002406B0" w:rsidRPr="00C14CFF" w:rsidRDefault="00F968CD" w:rsidP="00F9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2406B0" w:rsidRPr="00C14CFF" w14:paraId="1B22BD71" w14:textId="77777777" w:rsidTr="005D3953">
        <w:trPr>
          <w:trHeight w:val="405"/>
        </w:trPr>
        <w:tc>
          <w:tcPr>
            <w:tcW w:w="1473" w:type="pct"/>
          </w:tcPr>
          <w:p w14:paraId="013EF0FB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05D1F341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28D0698F" w14:textId="7EAD024F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6AF903E" w14:textId="0A4C366B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6BEA6B49" w14:textId="77777777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406B0" w:rsidRPr="00C14CFF" w14:paraId="3B093179" w14:textId="77777777" w:rsidTr="005D3953">
        <w:trPr>
          <w:trHeight w:val="405"/>
        </w:trPr>
        <w:tc>
          <w:tcPr>
            <w:tcW w:w="1473" w:type="pct"/>
          </w:tcPr>
          <w:p w14:paraId="1ECA5D83" w14:textId="6A3423B9" w:rsidR="002406B0" w:rsidRPr="002406B0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7B5CEFA9" w14:textId="7777777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7F2A843" w14:textId="24068A8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54722CAD" w14:textId="29B32080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6F25DE7" w14:textId="77777777" w:rsidR="002406B0" w:rsidRPr="00C14CFF" w:rsidRDefault="002406B0" w:rsidP="00296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06B0" w:rsidRPr="00C14CFF" w14:paraId="64DA0FB1" w14:textId="77777777" w:rsidTr="005D3953">
        <w:trPr>
          <w:trHeight w:val="405"/>
        </w:trPr>
        <w:tc>
          <w:tcPr>
            <w:tcW w:w="1473" w:type="pct"/>
          </w:tcPr>
          <w:p w14:paraId="6ABBBE87" w14:textId="7CE022C4" w:rsidR="002406B0" w:rsidRPr="00C14CFF" w:rsidRDefault="002406B0" w:rsidP="00296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78" w:type="pct"/>
          </w:tcPr>
          <w:p w14:paraId="64F33919" w14:textId="1C71FA49" w:rsidR="002406B0" w:rsidRPr="002406B0" w:rsidRDefault="002406B0" w:rsidP="0024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81" w:type="pct"/>
          </w:tcPr>
          <w:p w14:paraId="66E9E75B" w14:textId="1B07A79D" w:rsidR="002406B0" w:rsidRPr="002406B0" w:rsidRDefault="002406B0" w:rsidP="00240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2665</w:t>
            </w:r>
          </w:p>
        </w:tc>
        <w:tc>
          <w:tcPr>
            <w:tcW w:w="785" w:type="pct"/>
            <w:shd w:val="clear" w:color="auto" w:fill="auto"/>
          </w:tcPr>
          <w:p w14:paraId="3F893D80" w14:textId="351C7386" w:rsidR="002406B0" w:rsidRPr="005D3953" w:rsidRDefault="005D3953" w:rsidP="00F9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6D049BCE" w14:textId="20303994" w:rsidR="002406B0" w:rsidRPr="005D3953" w:rsidRDefault="005D3953" w:rsidP="005D3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</w:tr>
    </w:tbl>
    <w:p w14:paraId="76EDD10D" w14:textId="77777777" w:rsidR="00446C96" w:rsidRPr="00446C96" w:rsidRDefault="00446C96" w:rsidP="0044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D01963" w14:textId="00A16DB6" w:rsidR="00D9238C" w:rsidRPr="00C14CFF" w:rsidRDefault="00D9238C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67AA381" w14:textId="77777777" w:rsidR="00157CDB" w:rsidRPr="00C14CFF" w:rsidRDefault="00157CDB" w:rsidP="00C14C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2DAE" w14:textId="7506871F" w:rsidR="00F40BF4" w:rsidRPr="00C14CFF" w:rsidRDefault="00F40BF4" w:rsidP="00C14C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C14CFF" w:rsidRDefault="00574BC5" w:rsidP="00C14CFF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593B4DAF" w:rsidR="00F40BF4" w:rsidRPr="00C14CFF" w:rsidRDefault="00F40BF4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C14CFF" w:rsidRDefault="007C0E22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33"/>
        <w:gridCol w:w="1621"/>
        <w:gridCol w:w="270"/>
        <w:gridCol w:w="1645"/>
      </w:tblGrid>
      <w:tr w:rsidR="00F40BF4" w:rsidRPr="00C14CFF" w14:paraId="45645564" w14:textId="77777777" w:rsidTr="004D765F">
        <w:trPr>
          <w:trHeight w:val="418"/>
        </w:trPr>
        <w:tc>
          <w:tcPr>
            <w:tcW w:w="3072" w:type="pct"/>
          </w:tcPr>
          <w:p w14:paraId="7054399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6CE37A43" w:rsidR="00F40BF4" w:rsidRPr="00C14CFF" w:rsidRDefault="000C4EBA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CF798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B267C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9D7A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798E"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884" w:type="pct"/>
          </w:tcPr>
          <w:p w14:paraId="430F18D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3877F26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</w:tcPr>
          <w:p w14:paraId="6C9BFFB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C14CFF" w14:paraId="48F66CFC" w14:textId="77777777" w:rsidTr="004D765F">
        <w:trPr>
          <w:trHeight w:val="434"/>
        </w:trPr>
        <w:tc>
          <w:tcPr>
            <w:tcW w:w="3072" w:type="pct"/>
          </w:tcPr>
          <w:p w14:paraId="352CA51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28" w:type="pct"/>
            <w:gridSpan w:val="3"/>
          </w:tcPr>
          <w:p w14:paraId="0CC6FD77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C14CFF" w14:paraId="51DFAE77" w14:textId="77777777" w:rsidTr="004D765F">
        <w:trPr>
          <w:trHeight w:val="418"/>
        </w:trPr>
        <w:tc>
          <w:tcPr>
            <w:tcW w:w="3072" w:type="pct"/>
          </w:tcPr>
          <w:p w14:paraId="30BFE6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84" w:type="pct"/>
          </w:tcPr>
          <w:p w14:paraId="4CFD65E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3A1F5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</w:tcPr>
          <w:p w14:paraId="40D1F639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C14CFF" w14:paraId="787BD5AF" w14:textId="77777777" w:rsidTr="007D7242">
        <w:trPr>
          <w:trHeight w:val="405"/>
        </w:trPr>
        <w:tc>
          <w:tcPr>
            <w:tcW w:w="3072" w:type="pct"/>
          </w:tcPr>
          <w:p w14:paraId="0D34E932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762E1CD6" w:rsidR="00F40BF4" w:rsidRPr="00C14CFF" w:rsidRDefault="00D07639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76788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7" w:type="pct"/>
            <w:shd w:val="clear" w:color="auto" w:fill="auto"/>
          </w:tcPr>
          <w:p w14:paraId="350971FE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598FA716" w:rsidR="00F40BF4" w:rsidRPr="00C14CFF" w:rsidRDefault="00D07639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76788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F40BF4" w:rsidRPr="00C14CFF" w14:paraId="67C01CD0" w14:textId="77777777" w:rsidTr="00B17D54">
        <w:trPr>
          <w:trHeight w:val="405"/>
        </w:trPr>
        <w:tc>
          <w:tcPr>
            <w:tcW w:w="3072" w:type="pct"/>
          </w:tcPr>
          <w:p w14:paraId="41C19E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4" w:type="pct"/>
            <w:tcBorders>
              <w:top w:val="double" w:sz="4" w:space="0" w:color="auto"/>
            </w:tcBorders>
            <w:shd w:val="clear" w:color="auto" w:fill="auto"/>
          </w:tcPr>
          <w:p w14:paraId="3BEB4F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4D588C86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  <w:tcBorders>
              <w:top w:val="double" w:sz="4" w:space="0" w:color="auto"/>
            </w:tcBorders>
            <w:shd w:val="clear" w:color="auto" w:fill="auto"/>
          </w:tcPr>
          <w:p w14:paraId="5913CD84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C14CFF" w14:paraId="61A4E569" w14:textId="77777777" w:rsidTr="00B17D54">
        <w:trPr>
          <w:trHeight w:val="405"/>
        </w:trPr>
        <w:tc>
          <w:tcPr>
            <w:tcW w:w="3072" w:type="pct"/>
          </w:tcPr>
          <w:p w14:paraId="501E4BE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884" w:type="pct"/>
            <w:shd w:val="clear" w:color="auto" w:fill="auto"/>
          </w:tcPr>
          <w:p w14:paraId="3553A04F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39CF0A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  <w:shd w:val="clear" w:color="auto" w:fill="auto"/>
          </w:tcPr>
          <w:p w14:paraId="18C89265" w14:textId="77777777" w:rsidR="00F40BF4" w:rsidRPr="00C14CFF" w:rsidRDefault="00F40BF4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C14CFF" w14:paraId="6BD51C01" w14:textId="77777777" w:rsidTr="00B17D54">
        <w:trPr>
          <w:trHeight w:val="405"/>
        </w:trPr>
        <w:tc>
          <w:tcPr>
            <w:tcW w:w="3072" w:type="pct"/>
          </w:tcPr>
          <w:p w14:paraId="0E01DA3E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75CBDA96" w:rsidR="00F40BF4" w:rsidRPr="008F106C" w:rsidRDefault="00A55CEA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  <w:tc>
          <w:tcPr>
            <w:tcW w:w="147" w:type="pct"/>
            <w:shd w:val="clear" w:color="auto" w:fill="auto"/>
          </w:tcPr>
          <w:p w14:paraId="3BD622A2" w14:textId="77777777" w:rsidR="00F40BF4" w:rsidRPr="008F106C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32DC0F63" w:rsidR="00F40BF4" w:rsidRPr="008F106C" w:rsidRDefault="00A55CEA" w:rsidP="00C1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</w:tr>
    </w:tbl>
    <w:p w14:paraId="658EC14F" w14:textId="77777777" w:rsidR="00EF5914" w:rsidRPr="00C14CFF" w:rsidRDefault="00EF591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3F434B" w14:textId="4CEB173A" w:rsidR="00EF5914" w:rsidRPr="00C14CFF" w:rsidRDefault="00EF5914" w:rsidP="00C14CFF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1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F5914" w:rsidRPr="00C14CFF" w:rsidSect="004D1A83">
      <w:headerReference w:type="first" r:id="rId16"/>
      <w:footerReference w:type="first" r:id="rId17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26484" w14:textId="77777777" w:rsidR="003A417E" w:rsidRDefault="003A417E">
      <w:r>
        <w:separator/>
      </w:r>
    </w:p>
  </w:endnote>
  <w:endnote w:type="continuationSeparator" w:id="0">
    <w:p w14:paraId="27085D67" w14:textId="77777777" w:rsidR="003A417E" w:rsidRDefault="003A417E">
      <w:r>
        <w:continuationSeparator/>
      </w:r>
    </w:p>
  </w:endnote>
  <w:endnote w:type="continuationNotice" w:id="1">
    <w:p w14:paraId="586B0DD1" w14:textId="77777777" w:rsidR="003A417E" w:rsidRDefault="003A41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mbria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4825" w14:textId="4326D4C6" w:rsidR="005266CA" w:rsidRPr="003F549D" w:rsidRDefault="00000000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5266CA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266CA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3129" w14:textId="6356A026" w:rsidR="005266CA" w:rsidRPr="00E96CB5" w:rsidRDefault="005266CA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CF798E"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D12B" w14:textId="77777777" w:rsidR="003A417E" w:rsidRDefault="003A417E">
      <w:r>
        <w:separator/>
      </w:r>
    </w:p>
  </w:footnote>
  <w:footnote w:type="continuationSeparator" w:id="0">
    <w:p w14:paraId="77F3591C" w14:textId="77777777" w:rsidR="003A417E" w:rsidRDefault="003A417E">
      <w:r>
        <w:continuationSeparator/>
      </w:r>
    </w:p>
  </w:footnote>
  <w:footnote w:type="continuationNotice" w:id="1">
    <w:p w14:paraId="3AE2A72D" w14:textId="77777777" w:rsidR="003A417E" w:rsidRDefault="003A41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D30B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5266CA" w:rsidRPr="00FA7747" w:rsidRDefault="005266C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453C3DDE" w:rsidR="005266CA" w:rsidRPr="00074891" w:rsidRDefault="005266C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74EFA" w14:textId="49433777" w:rsidR="005266CA" w:rsidRPr="00D50A39" w:rsidRDefault="005266CA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5266CA" w:rsidRPr="00D50A39" w:rsidRDefault="005266CA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0AF90B" w14:textId="2C16285F" w:rsidR="003B595F" w:rsidRDefault="003B595F" w:rsidP="003B59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bookmarkStart w:id="2" w:name="_Hlk130216713"/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 w:rsidR="00EC06C6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B351EE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 w:rsidR="00EC06C6"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 w:rsidR="00EC06C6">
      <w:rPr>
        <w:rFonts w:ascii="Angsana New" w:hAnsi="Angsana New" w:cs="Angsana New"/>
        <w:bCs/>
        <w:sz w:val="32"/>
        <w:szCs w:val="32"/>
        <w:lang w:val="en-US"/>
      </w:rPr>
      <w:t xml:space="preserve">0 </w:t>
    </w:r>
    <w:r w:rsidR="00B351EE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="00EC06C6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bookmarkEnd w:id="2"/>
  <w:p w14:paraId="785A6A8C" w14:textId="77777777" w:rsidR="005266CA" w:rsidRPr="00E86EA7" w:rsidRDefault="005266CA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F2E1" w14:textId="3414293E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201D66FF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CF798E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5266CA" w:rsidRPr="00EF71A4" w:rsidRDefault="005266C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424C2AB6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CF798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9C95050" w14:textId="04E34B2D" w:rsidR="001F7AA2" w:rsidRDefault="00EC06C6" w:rsidP="001F7A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9D7ABA"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 w:hint="cs"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/>
        <w:bCs/>
        <w:sz w:val="32"/>
        <w:szCs w:val="32"/>
        <w:lang w:val="en-US"/>
      </w:rPr>
      <w:t xml:space="preserve">0 </w:t>
    </w:r>
    <w:r w:rsidR="009D7ABA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 xml:space="preserve">6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B88"/>
    <w:rsid w:val="00023CBC"/>
    <w:rsid w:val="00023CE6"/>
    <w:rsid w:val="000241C7"/>
    <w:rsid w:val="000243A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1E"/>
    <w:rsid w:val="00043EF5"/>
    <w:rsid w:val="00044253"/>
    <w:rsid w:val="0004445C"/>
    <w:rsid w:val="000444A8"/>
    <w:rsid w:val="00044B94"/>
    <w:rsid w:val="00045613"/>
    <w:rsid w:val="00045E6A"/>
    <w:rsid w:val="000463AC"/>
    <w:rsid w:val="00046620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1F8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AA6"/>
    <w:rsid w:val="00065C76"/>
    <w:rsid w:val="0006607C"/>
    <w:rsid w:val="00066CF3"/>
    <w:rsid w:val="000672F9"/>
    <w:rsid w:val="000675C1"/>
    <w:rsid w:val="00070602"/>
    <w:rsid w:val="00070CBA"/>
    <w:rsid w:val="00070D40"/>
    <w:rsid w:val="000710E3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0E9F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44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319"/>
    <w:rsid w:val="00095A5F"/>
    <w:rsid w:val="00095E09"/>
    <w:rsid w:val="000962A9"/>
    <w:rsid w:val="000967D6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F36"/>
    <w:rsid w:val="000A2D75"/>
    <w:rsid w:val="000A2ED9"/>
    <w:rsid w:val="000A2F44"/>
    <w:rsid w:val="000A3416"/>
    <w:rsid w:val="000A4117"/>
    <w:rsid w:val="000A48BA"/>
    <w:rsid w:val="000A49A3"/>
    <w:rsid w:val="000A4D1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429F"/>
    <w:rsid w:val="000B444E"/>
    <w:rsid w:val="000B471A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4EBA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29B4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D31"/>
    <w:rsid w:val="000F6DE7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617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EB2"/>
    <w:rsid w:val="00132222"/>
    <w:rsid w:val="001323F6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20F"/>
    <w:rsid w:val="0014562F"/>
    <w:rsid w:val="00146706"/>
    <w:rsid w:val="00147230"/>
    <w:rsid w:val="0014738E"/>
    <w:rsid w:val="001476E8"/>
    <w:rsid w:val="001476EA"/>
    <w:rsid w:val="00147E9B"/>
    <w:rsid w:val="00147F14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563"/>
    <w:rsid w:val="00174AC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57F7"/>
    <w:rsid w:val="001C66A8"/>
    <w:rsid w:val="001C6B2D"/>
    <w:rsid w:val="001C6CAA"/>
    <w:rsid w:val="001C74C6"/>
    <w:rsid w:val="001C76F1"/>
    <w:rsid w:val="001C7BC3"/>
    <w:rsid w:val="001C7DB7"/>
    <w:rsid w:val="001C7DE7"/>
    <w:rsid w:val="001D0CC8"/>
    <w:rsid w:val="001D0EFA"/>
    <w:rsid w:val="001D1011"/>
    <w:rsid w:val="001D13A9"/>
    <w:rsid w:val="001D1889"/>
    <w:rsid w:val="001D1B27"/>
    <w:rsid w:val="001D25E0"/>
    <w:rsid w:val="001D2725"/>
    <w:rsid w:val="001D36DE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6EA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07D06"/>
    <w:rsid w:val="0021019E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765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6B0"/>
    <w:rsid w:val="00240B99"/>
    <w:rsid w:val="00240F04"/>
    <w:rsid w:val="00241415"/>
    <w:rsid w:val="00241A1A"/>
    <w:rsid w:val="00241DE9"/>
    <w:rsid w:val="00242AF0"/>
    <w:rsid w:val="00242F29"/>
    <w:rsid w:val="002430EB"/>
    <w:rsid w:val="0024351C"/>
    <w:rsid w:val="00243581"/>
    <w:rsid w:val="00243648"/>
    <w:rsid w:val="00243C74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574C0"/>
    <w:rsid w:val="002603B1"/>
    <w:rsid w:val="0026092F"/>
    <w:rsid w:val="00260F18"/>
    <w:rsid w:val="002618F8"/>
    <w:rsid w:val="00262B89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216"/>
    <w:rsid w:val="0027140C"/>
    <w:rsid w:val="00271969"/>
    <w:rsid w:val="00272D23"/>
    <w:rsid w:val="00272DAF"/>
    <w:rsid w:val="00273145"/>
    <w:rsid w:val="002734AC"/>
    <w:rsid w:val="00273588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3E5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1B2F"/>
    <w:rsid w:val="002B21D2"/>
    <w:rsid w:val="002B2285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D65"/>
    <w:rsid w:val="002C6394"/>
    <w:rsid w:val="002C653B"/>
    <w:rsid w:val="002C737B"/>
    <w:rsid w:val="002C753D"/>
    <w:rsid w:val="002C755C"/>
    <w:rsid w:val="002D02C7"/>
    <w:rsid w:val="002D07E9"/>
    <w:rsid w:val="002D084E"/>
    <w:rsid w:val="002D0E8D"/>
    <w:rsid w:val="002D14C5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8ED"/>
    <w:rsid w:val="002D6D42"/>
    <w:rsid w:val="002D7384"/>
    <w:rsid w:val="002D7A0A"/>
    <w:rsid w:val="002D7CD8"/>
    <w:rsid w:val="002D7FA1"/>
    <w:rsid w:val="002E00A6"/>
    <w:rsid w:val="002E05B7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3BD"/>
    <w:rsid w:val="002F3848"/>
    <w:rsid w:val="002F3893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332E"/>
    <w:rsid w:val="00333CDA"/>
    <w:rsid w:val="00333CEF"/>
    <w:rsid w:val="00333E34"/>
    <w:rsid w:val="0033455F"/>
    <w:rsid w:val="00334FEB"/>
    <w:rsid w:val="0033508A"/>
    <w:rsid w:val="003352AA"/>
    <w:rsid w:val="00335477"/>
    <w:rsid w:val="003355A9"/>
    <w:rsid w:val="0033590D"/>
    <w:rsid w:val="00335B0F"/>
    <w:rsid w:val="00335B65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42E0"/>
    <w:rsid w:val="0036437C"/>
    <w:rsid w:val="003650C6"/>
    <w:rsid w:val="003651FC"/>
    <w:rsid w:val="00365305"/>
    <w:rsid w:val="0036575D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4343"/>
    <w:rsid w:val="003743F7"/>
    <w:rsid w:val="003744FD"/>
    <w:rsid w:val="0037492A"/>
    <w:rsid w:val="00374998"/>
    <w:rsid w:val="00374A81"/>
    <w:rsid w:val="00374D8C"/>
    <w:rsid w:val="00375105"/>
    <w:rsid w:val="00375348"/>
    <w:rsid w:val="0037559B"/>
    <w:rsid w:val="003757CE"/>
    <w:rsid w:val="003759AD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1CD2"/>
    <w:rsid w:val="00382906"/>
    <w:rsid w:val="003830F0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17E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94B"/>
    <w:rsid w:val="003C0AF6"/>
    <w:rsid w:val="003C0DF1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159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1F0F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10032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87D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AFF"/>
    <w:rsid w:val="00425BC5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1371"/>
    <w:rsid w:val="004414A1"/>
    <w:rsid w:val="00441AF9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96"/>
    <w:rsid w:val="00446CE8"/>
    <w:rsid w:val="00447101"/>
    <w:rsid w:val="00447BB8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2A2"/>
    <w:rsid w:val="0047156B"/>
    <w:rsid w:val="00471A00"/>
    <w:rsid w:val="00471C79"/>
    <w:rsid w:val="00471DC9"/>
    <w:rsid w:val="00471EA6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50EE"/>
    <w:rsid w:val="004855EA"/>
    <w:rsid w:val="00485AA2"/>
    <w:rsid w:val="00485AD6"/>
    <w:rsid w:val="00485CF1"/>
    <w:rsid w:val="00485F7F"/>
    <w:rsid w:val="0048612A"/>
    <w:rsid w:val="0048666C"/>
    <w:rsid w:val="00486725"/>
    <w:rsid w:val="00486E3E"/>
    <w:rsid w:val="00487521"/>
    <w:rsid w:val="0048795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855"/>
    <w:rsid w:val="004C2963"/>
    <w:rsid w:val="004C29E3"/>
    <w:rsid w:val="004C2BB0"/>
    <w:rsid w:val="004C2FAC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42F"/>
    <w:rsid w:val="004D158E"/>
    <w:rsid w:val="004D18FB"/>
    <w:rsid w:val="004D196D"/>
    <w:rsid w:val="004D1A83"/>
    <w:rsid w:val="004D1B22"/>
    <w:rsid w:val="004D1E33"/>
    <w:rsid w:val="004D2474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65F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A9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A04"/>
    <w:rsid w:val="00511BC5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17FB2"/>
    <w:rsid w:val="005200AE"/>
    <w:rsid w:val="0052030B"/>
    <w:rsid w:val="00520AAB"/>
    <w:rsid w:val="00520D60"/>
    <w:rsid w:val="00520DFC"/>
    <w:rsid w:val="00520E3D"/>
    <w:rsid w:val="0052138F"/>
    <w:rsid w:val="005215C3"/>
    <w:rsid w:val="0052176E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84D"/>
    <w:rsid w:val="00530B9F"/>
    <w:rsid w:val="00530CE8"/>
    <w:rsid w:val="00531196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6919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88C"/>
    <w:rsid w:val="00547CB2"/>
    <w:rsid w:val="00550108"/>
    <w:rsid w:val="005507C0"/>
    <w:rsid w:val="0055090F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319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A33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5EB5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3E35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3E81"/>
    <w:rsid w:val="006B4A55"/>
    <w:rsid w:val="006B4B5F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560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3ED1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089F"/>
    <w:rsid w:val="006E1138"/>
    <w:rsid w:val="006E1C60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42"/>
    <w:rsid w:val="006F347C"/>
    <w:rsid w:val="006F36AC"/>
    <w:rsid w:val="006F3878"/>
    <w:rsid w:val="006F3F05"/>
    <w:rsid w:val="006F43DA"/>
    <w:rsid w:val="006F46DF"/>
    <w:rsid w:val="006F4846"/>
    <w:rsid w:val="006F4973"/>
    <w:rsid w:val="006F4C57"/>
    <w:rsid w:val="006F5506"/>
    <w:rsid w:val="006F5CAB"/>
    <w:rsid w:val="006F5D5C"/>
    <w:rsid w:val="006F5D80"/>
    <w:rsid w:val="006F5E33"/>
    <w:rsid w:val="006F6529"/>
    <w:rsid w:val="006F66B2"/>
    <w:rsid w:val="006F6773"/>
    <w:rsid w:val="006F6D0F"/>
    <w:rsid w:val="006F6EEE"/>
    <w:rsid w:val="006F7074"/>
    <w:rsid w:val="006F707F"/>
    <w:rsid w:val="006F7397"/>
    <w:rsid w:val="006F74C7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27E1A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540A"/>
    <w:rsid w:val="0073586A"/>
    <w:rsid w:val="00735AD5"/>
    <w:rsid w:val="00735FA2"/>
    <w:rsid w:val="00736188"/>
    <w:rsid w:val="00736215"/>
    <w:rsid w:val="007362B4"/>
    <w:rsid w:val="00736F6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5D8"/>
    <w:rsid w:val="00793B72"/>
    <w:rsid w:val="00793ED5"/>
    <w:rsid w:val="0079406C"/>
    <w:rsid w:val="0079509F"/>
    <w:rsid w:val="007952A2"/>
    <w:rsid w:val="00795843"/>
    <w:rsid w:val="007967A0"/>
    <w:rsid w:val="00797353"/>
    <w:rsid w:val="00797463"/>
    <w:rsid w:val="00797588"/>
    <w:rsid w:val="0079769B"/>
    <w:rsid w:val="007977FF"/>
    <w:rsid w:val="00797EFD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592A"/>
    <w:rsid w:val="007A60F5"/>
    <w:rsid w:val="007A6A6E"/>
    <w:rsid w:val="007A6A9E"/>
    <w:rsid w:val="007A6DB2"/>
    <w:rsid w:val="007A7A90"/>
    <w:rsid w:val="007A7E12"/>
    <w:rsid w:val="007A7EFD"/>
    <w:rsid w:val="007B080F"/>
    <w:rsid w:val="007B0B43"/>
    <w:rsid w:val="007B0D41"/>
    <w:rsid w:val="007B0DFC"/>
    <w:rsid w:val="007B1177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81E"/>
    <w:rsid w:val="007D7B5D"/>
    <w:rsid w:val="007E0298"/>
    <w:rsid w:val="007E0455"/>
    <w:rsid w:val="007E0F8E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068D"/>
    <w:rsid w:val="007F173C"/>
    <w:rsid w:val="007F1855"/>
    <w:rsid w:val="007F1A7F"/>
    <w:rsid w:val="007F1D87"/>
    <w:rsid w:val="007F228D"/>
    <w:rsid w:val="007F2778"/>
    <w:rsid w:val="007F2939"/>
    <w:rsid w:val="007F2F5B"/>
    <w:rsid w:val="007F33C8"/>
    <w:rsid w:val="007F374D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6AF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B32"/>
    <w:rsid w:val="00831F23"/>
    <w:rsid w:val="0083218C"/>
    <w:rsid w:val="0083243E"/>
    <w:rsid w:val="00832969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3BC6"/>
    <w:rsid w:val="00844579"/>
    <w:rsid w:val="008445D5"/>
    <w:rsid w:val="00844B83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AA"/>
    <w:rsid w:val="008660B0"/>
    <w:rsid w:val="00866DAA"/>
    <w:rsid w:val="00867953"/>
    <w:rsid w:val="008708F6"/>
    <w:rsid w:val="0087099E"/>
    <w:rsid w:val="00870DA6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AC4"/>
    <w:rsid w:val="008742CE"/>
    <w:rsid w:val="00874729"/>
    <w:rsid w:val="00874CB4"/>
    <w:rsid w:val="0087534A"/>
    <w:rsid w:val="008753BF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F84"/>
    <w:rsid w:val="008A3F96"/>
    <w:rsid w:val="008A410E"/>
    <w:rsid w:val="008A4604"/>
    <w:rsid w:val="008A4A90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E2D"/>
    <w:rsid w:val="008E2689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222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55CB"/>
    <w:rsid w:val="009460CD"/>
    <w:rsid w:val="009462E5"/>
    <w:rsid w:val="00946544"/>
    <w:rsid w:val="0094713F"/>
    <w:rsid w:val="00947437"/>
    <w:rsid w:val="009479CA"/>
    <w:rsid w:val="009501F4"/>
    <w:rsid w:val="00950262"/>
    <w:rsid w:val="00951236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7E8"/>
    <w:rsid w:val="00957D00"/>
    <w:rsid w:val="00957F81"/>
    <w:rsid w:val="0096060C"/>
    <w:rsid w:val="00960645"/>
    <w:rsid w:val="0096081B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4418"/>
    <w:rsid w:val="00965008"/>
    <w:rsid w:val="009654B8"/>
    <w:rsid w:val="009655DE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7B5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A7EF9"/>
    <w:rsid w:val="009B0351"/>
    <w:rsid w:val="009B1623"/>
    <w:rsid w:val="009B196F"/>
    <w:rsid w:val="009B1D8C"/>
    <w:rsid w:val="009B1FCD"/>
    <w:rsid w:val="009B2566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E8F"/>
    <w:rsid w:val="009C0FB2"/>
    <w:rsid w:val="009C1764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B6B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ACF"/>
    <w:rsid w:val="00A00BF2"/>
    <w:rsid w:val="00A0121C"/>
    <w:rsid w:val="00A0141D"/>
    <w:rsid w:val="00A01A84"/>
    <w:rsid w:val="00A022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C88"/>
    <w:rsid w:val="00A10EDE"/>
    <w:rsid w:val="00A116DA"/>
    <w:rsid w:val="00A11712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E26"/>
    <w:rsid w:val="00A24602"/>
    <w:rsid w:val="00A24C4E"/>
    <w:rsid w:val="00A256BB"/>
    <w:rsid w:val="00A25F88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3FA0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A05"/>
    <w:rsid w:val="00A55CEA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82F"/>
    <w:rsid w:val="00A90BB1"/>
    <w:rsid w:val="00A90FA3"/>
    <w:rsid w:val="00A9157F"/>
    <w:rsid w:val="00A9159A"/>
    <w:rsid w:val="00A91C84"/>
    <w:rsid w:val="00A92AB6"/>
    <w:rsid w:val="00A92B2C"/>
    <w:rsid w:val="00A92BCA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2B8E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1E32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64E0"/>
    <w:rsid w:val="00AE6608"/>
    <w:rsid w:val="00AE6850"/>
    <w:rsid w:val="00AE6ECD"/>
    <w:rsid w:val="00AE6FFF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AFB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17D54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6A21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E74"/>
    <w:rsid w:val="00B336A9"/>
    <w:rsid w:val="00B33AFF"/>
    <w:rsid w:val="00B34654"/>
    <w:rsid w:val="00B348C3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4B4"/>
    <w:rsid w:val="00B41BBF"/>
    <w:rsid w:val="00B422F9"/>
    <w:rsid w:val="00B42755"/>
    <w:rsid w:val="00B428C2"/>
    <w:rsid w:val="00B431B6"/>
    <w:rsid w:val="00B43688"/>
    <w:rsid w:val="00B4399A"/>
    <w:rsid w:val="00B43A07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601CD"/>
    <w:rsid w:val="00B6022E"/>
    <w:rsid w:val="00B60BC1"/>
    <w:rsid w:val="00B611D8"/>
    <w:rsid w:val="00B6126D"/>
    <w:rsid w:val="00B612DB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1411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148"/>
    <w:rsid w:val="00B759C8"/>
    <w:rsid w:val="00B75DC1"/>
    <w:rsid w:val="00B75DF7"/>
    <w:rsid w:val="00B767DF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72C3"/>
    <w:rsid w:val="00B87792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5E2"/>
    <w:rsid w:val="00B94D9C"/>
    <w:rsid w:val="00B94EC2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286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91"/>
    <w:rsid w:val="00BC69A6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1DE"/>
    <w:rsid w:val="00BF431C"/>
    <w:rsid w:val="00BF44F3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DE0"/>
    <w:rsid w:val="00C04F7F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9B"/>
    <w:rsid w:val="00C31BAD"/>
    <w:rsid w:val="00C325D2"/>
    <w:rsid w:val="00C3260E"/>
    <w:rsid w:val="00C326AA"/>
    <w:rsid w:val="00C330A9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278E"/>
    <w:rsid w:val="00C64487"/>
    <w:rsid w:val="00C644E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1CA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226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5C12"/>
    <w:rsid w:val="00C961BC"/>
    <w:rsid w:val="00C964B3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464E"/>
    <w:rsid w:val="00CC5921"/>
    <w:rsid w:val="00CC5D98"/>
    <w:rsid w:val="00CC5E8A"/>
    <w:rsid w:val="00CC6029"/>
    <w:rsid w:val="00CC6092"/>
    <w:rsid w:val="00CC6109"/>
    <w:rsid w:val="00CC651A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98E"/>
    <w:rsid w:val="00CF7BEF"/>
    <w:rsid w:val="00CF7EBB"/>
    <w:rsid w:val="00CF7EDF"/>
    <w:rsid w:val="00D00040"/>
    <w:rsid w:val="00D0023D"/>
    <w:rsid w:val="00D00B0B"/>
    <w:rsid w:val="00D00EB6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639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EF7"/>
    <w:rsid w:val="00D3639B"/>
    <w:rsid w:val="00D36C23"/>
    <w:rsid w:val="00D371E6"/>
    <w:rsid w:val="00D37961"/>
    <w:rsid w:val="00D4005C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91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5B0"/>
    <w:rsid w:val="00D8394C"/>
    <w:rsid w:val="00D84287"/>
    <w:rsid w:val="00D84419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5639"/>
    <w:rsid w:val="00DC5651"/>
    <w:rsid w:val="00DC5F43"/>
    <w:rsid w:val="00DC682B"/>
    <w:rsid w:val="00DC6927"/>
    <w:rsid w:val="00DC6BFC"/>
    <w:rsid w:val="00DC6C8C"/>
    <w:rsid w:val="00DC6E02"/>
    <w:rsid w:val="00DC70E8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2A2"/>
    <w:rsid w:val="00DD54F8"/>
    <w:rsid w:val="00DD5564"/>
    <w:rsid w:val="00DD5F3B"/>
    <w:rsid w:val="00DD638F"/>
    <w:rsid w:val="00DD664E"/>
    <w:rsid w:val="00DD6E94"/>
    <w:rsid w:val="00DD6E96"/>
    <w:rsid w:val="00DD7023"/>
    <w:rsid w:val="00DD73C0"/>
    <w:rsid w:val="00DD7670"/>
    <w:rsid w:val="00DD7AA9"/>
    <w:rsid w:val="00DD7D1F"/>
    <w:rsid w:val="00DE0324"/>
    <w:rsid w:val="00DE0C67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5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E6D"/>
    <w:rsid w:val="00E02084"/>
    <w:rsid w:val="00E0240D"/>
    <w:rsid w:val="00E02432"/>
    <w:rsid w:val="00E02748"/>
    <w:rsid w:val="00E02E52"/>
    <w:rsid w:val="00E0315A"/>
    <w:rsid w:val="00E032C6"/>
    <w:rsid w:val="00E03578"/>
    <w:rsid w:val="00E040DA"/>
    <w:rsid w:val="00E0429F"/>
    <w:rsid w:val="00E042D0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7BD"/>
    <w:rsid w:val="00E23850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296"/>
    <w:rsid w:val="00E76769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649"/>
    <w:rsid w:val="00EA1D1F"/>
    <w:rsid w:val="00EA1DFB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54F0"/>
    <w:rsid w:val="00EB63D2"/>
    <w:rsid w:val="00EB6D0C"/>
    <w:rsid w:val="00EB7701"/>
    <w:rsid w:val="00EC0071"/>
    <w:rsid w:val="00EC038B"/>
    <w:rsid w:val="00EC06C6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64F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38D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1E70"/>
    <w:rsid w:val="00F1201E"/>
    <w:rsid w:val="00F12314"/>
    <w:rsid w:val="00F124D0"/>
    <w:rsid w:val="00F1273D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BEB"/>
    <w:rsid w:val="00F22E0F"/>
    <w:rsid w:val="00F2327A"/>
    <w:rsid w:val="00F232E4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081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60316"/>
    <w:rsid w:val="00F60634"/>
    <w:rsid w:val="00F6077A"/>
    <w:rsid w:val="00F609DA"/>
    <w:rsid w:val="00F60A95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9C7"/>
    <w:rsid w:val="00F722F6"/>
    <w:rsid w:val="00F72B65"/>
    <w:rsid w:val="00F72C96"/>
    <w:rsid w:val="00F73154"/>
    <w:rsid w:val="00F73184"/>
    <w:rsid w:val="00F73509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6631"/>
    <w:rsid w:val="00F968CD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5EC1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54CC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4DC34BB9-8F56-4042-9782-141EC80F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86BCA4-5644-406B-AE63-5B4A9E99A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341</TotalTime>
  <Pages>9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Kullachai, Leesirisan</cp:lastModifiedBy>
  <cp:revision>82</cp:revision>
  <cp:lastPrinted>2022-11-09T03:52:00Z</cp:lastPrinted>
  <dcterms:created xsi:type="dcterms:W3CDTF">2023-10-19T15:52:00Z</dcterms:created>
  <dcterms:modified xsi:type="dcterms:W3CDTF">2023-11-09T08:21:00Z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