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369D9" w14:textId="5979AAC3" w:rsidR="009030AC" w:rsidRPr="001936B1" w:rsidRDefault="009030AC" w:rsidP="009030AC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1936B1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1936B1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1936B1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27E08D0A" w14:textId="62DFA177" w:rsidR="009030AC" w:rsidRPr="001936B1" w:rsidRDefault="001936B1" w:rsidP="00193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55"/>
        </w:tabs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tab/>
      </w:r>
    </w:p>
    <w:p w14:paraId="59BF6B77" w14:textId="586B880C" w:rsidR="009030AC" w:rsidRPr="001936B1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4847AC99" w14:textId="31FA4094" w:rsidR="00405670" w:rsidRPr="001936B1" w:rsidRDefault="007B541A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การเปลี่ยนแปลงส่วนได้เสียที่ไม่มีอำนาจควบคุมในบริษัทย่อย</w:t>
      </w:r>
    </w:p>
    <w:p w14:paraId="55A3C43D" w14:textId="77777777" w:rsidR="009030AC" w:rsidRPr="001936B1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1AB7A58" w14:textId="18AF43BD" w:rsidR="00977E8F" w:rsidRPr="001936B1" w:rsidRDefault="00977E8F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เงินลงทุนในการร่วมค้า</w:t>
      </w:r>
    </w:p>
    <w:p w14:paraId="5454E7D0" w14:textId="77777777" w:rsidR="009030AC" w:rsidRPr="001936B1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584DEB9B" w14:textId="77777777" w:rsidR="009030AC" w:rsidRPr="001936B1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054795E" w14:textId="77777777" w:rsidR="009030AC" w:rsidRPr="001936B1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สินทรัพย์สิทธิการใช้</w:t>
      </w:r>
    </w:p>
    <w:p w14:paraId="03C0DFBF" w14:textId="77777777" w:rsidR="009030AC" w:rsidRPr="001936B1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195458A3" w14:textId="3FB53879" w:rsidR="009030AC" w:rsidRPr="001936B1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1E1B0FE0" w14:textId="3AB983A4" w:rsidR="00337A4B" w:rsidRPr="001936B1" w:rsidRDefault="00337A4B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5316286B" w14:textId="77777777" w:rsidR="009030AC" w:rsidRPr="001936B1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eastAsia="AngsanaNew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141973C8" w14:textId="77777777" w:rsidR="009030AC" w:rsidRPr="001936B1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eastAsia="AngsanaNew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F7B6A24" w14:textId="71A39806" w:rsidR="009030AC" w:rsidRPr="001936B1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244937AA" w14:textId="32B62A17" w:rsidR="002C58A0" w:rsidRPr="001936B1" w:rsidRDefault="00350BCB" w:rsidP="00350BC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11E69B1" w14:textId="77777777" w:rsidR="009030AC" w:rsidRPr="001936B1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1936B1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26C972EF" w14:textId="77777777" w:rsidR="009030AC" w:rsidRPr="001936B1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94B072E" w14:textId="77777777" w:rsidR="009030AC" w:rsidRPr="001936B1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90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E5F26B5" w14:textId="340F8959" w:rsidR="009030AC" w:rsidRPr="001936B1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063295" w:rsidRPr="001936B1">
        <w:rPr>
          <w:rFonts w:asciiTheme="majorBidi" w:hAnsiTheme="majorBidi" w:cstheme="majorBidi"/>
          <w:sz w:val="28"/>
          <w:szCs w:val="28"/>
        </w:rPr>
        <w:t xml:space="preserve"> 13</w:t>
      </w:r>
      <w:r w:rsidR="00C12643" w:rsidRPr="001936B1">
        <w:rPr>
          <w:rFonts w:asciiTheme="majorBidi" w:hAnsiTheme="majorBidi" w:cstheme="majorBidi"/>
          <w:sz w:val="28"/>
          <w:szCs w:val="28"/>
        </w:rPr>
        <w:t xml:space="preserve"> </w:t>
      </w:r>
      <w:r w:rsidR="0072679E" w:rsidRPr="001936B1">
        <w:rPr>
          <w:rFonts w:asciiTheme="majorBidi" w:hAnsiTheme="majorBidi" w:cstheme="majorBidi"/>
          <w:sz w:val="28"/>
          <w:szCs w:val="28"/>
          <w:cs/>
        </w:rPr>
        <w:t>พฤศจิกายน</w:t>
      </w:r>
      <w:r w:rsidR="000E7E5C" w:rsidRPr="001936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E7E5C" w:rsidRPr="001936B1">
        <w:rPr>
          <w:rFonts w:asciiTheme="majorBidi" w:hAnsiTheme="majorBidi" w:cstheme="majorBidi"/>
          <w:sz w:val="28"/>
          <w:szCs w:val="28"/>
        </w:rPr>
        <w:t>2566</w:t>
      </w:r>
    </w:p>
    <w:p w14:paraId="535CD408" w14:textId="77777777" w:rsidR="009030AC" w:rsidRPr="001936B1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276EE89" w14:textId="77777777" w:rsidR="009030AC" w:rsidRPr="001936B1" w:rsidRDefault="009030AC" w:rsidP="009030A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78705290" w14:textId="77777777" w:rsidR="009030AC" w:rsidRPr="001936B1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81C5FA4" w14:textId="5DEACDB3" w:rsidR="009030AC" w:rsidRPr="001936B1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1936B1">
        <w:rPr>
          <w:rFonts w:asciiTheme="majorBidi" w:hAnsiTheme="majorBidi" w:cstheme="majorBidi"/>
          <w:sz w:val="28"/>
          <w:szCs w:val="28"/>
        </w:rPr>
        <w:t xml:space="preserve"> 34</w:t>
      </w:r>
      <w:r w:rsidR="00AB0C67" w:rsidRPr="001936B1">
        <w:rPr>
          <w:rFonts w:asciiTheme="majorBidi" w:hAnsiTheme="majorBidi" w:cstheme="majorBidi"/>
          <w:sz w:val="28"/>
          <w:szCs w:val="28"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  <w:cs/>
        </w:rPr>
        <w:t>เรื่อง</w:t>
      </w:r>
      <w:r w:rsidRPr="001936B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5B380D" w:rsidRPr="001936B1">
        <w:rPr>
          <w:rFonts w:asciiTheme="majorBidi" w:hAnsiTheme="majorBidi" w:cstheme="majorBidi"/>
          <w:i/>
          <w:iCs/>
          <w:sz w:val="28"/>
          <w:szCs w:val="28"/>
        </w:rPr>
        <w:br/>
      </w:r>
      <w:r w:rsidRPr="001936B1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01652" w:rsidRPr="001936B1">
        <w:rPr>
          <w:rFonts w:asciiTheme="majorBidi" w:hAnsiTheme="majorBidi" w:cstheme="majorBidi"/>
          <w:sz w:val="28"/>
          <w:szCs w:val="28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B380D" w:rsidRPr="001936B1">
        <w:rPr>
          <w:rFonts w:asciiTheme="majorBidi" w:hAnsiTheme="majorBidi" w:cstheme="majorBidi"/>
          <w:sz w:val="28"/>
          <w:szCs w:val="28"/>
        </w:rPr>
        <w:br/>
        <w:t>31</w:t>
      </w:r>
      <w:r w:rsidR="0021001C" w:rsidRPr="001936B1">
        <w:rPr>
          <w:rFonts w:asciiTheme="majorBidi" w:hAnsiTheme="majorBidi" w:cstheme="majorBidi"/>
          <w:sz w:val="28"/>
          <w:szCs w:val="28"/>
        </w:rPr>
        <w:t xml:space="preserve"> </w:t>
      </w:r>
      <w:r w:rsidR="00D01652" w:rsidRPr="001936B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C0BD7" w:rsidRPr="001936B1">
        <w:rPr>
          <w:rFonts w:asciiTheme="majorBidi" w:hAnsiTheme="majorBidi" w:cstheme="majorBidi"/>
          <w:sz w:val="28"/>
          <w:szCs w:val="28"/>
        </w:rPr>
        <w:t>256</w:t>
      </w:r>
      <w:r w:rsidR="00345D10" w:rsidRPr="001936B1">
        <w:rPr>
          <w:rFonts w:asciiTheme="majorBidi" w:hAnsiTheme="majorBidi" w:cstheme="majorBidi"/>
          <w:sz w:val="28"/>
          <w:szCs w:val="28"/>
        </w:rPr>
        <w:t>5</w:t>
      </w:r>
    </w:p>
    <w:p w14:paraId="4D63BB00" w14:textId="77777777" w:rsidR="009030AC" w:rsidRPr="001936B1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38D8557" w14:textId="5A1D675E" w:rsidR="00D01652" w:rsidRPr="001936B1" w:rsidRDefault="00D01652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C0BD7" w:rsidRPr="001936B1">
        <w:rPr>
          <w:rFonts w:asciiTheme="majorBidi" w:hAnsiTheme="majorBidi" w:cstheme="majorBidi"/>
          <w:sz w:val="28"/>
          <w:szCs w:val="28"/>
        </w:rPr>
        <w:t>31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C0BD7" w:rsidRPr="001936B1">
        <w:rPr>
          <w:rFonts w:asciiTheme="majorBidi" w:hAnsiTheme="majorBidi" w:cstheme="majorBidi"/>
          <w:sz w:val="28"/>
          <w:szCs w:val="28"/>
        </w:rPr>
        <w:t>256</w:t>
      </w:r>
      <w:r w:rsidR="00345D10" w:rsidRPr="001936B1">
        <w:rPr>
          <w:rFonts w:asciiTheme="majorBidi" w:hAnsiTheme="majorBidi" w:cstheme="majorBidi"/>
          <w:sz w:val="28"/>
          <w:szCs w:val="28"/>
        </w:rPr>
        <w:t>5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28A20BB" w14:textId="610128B7" w:rsidR="009030AC" w:rsidRPr="001936B1" w:rsidRDefault="009030AC" w:rsidP="009030AC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FF"/>
          <w:sz w:val="28"/>
          <w:szCs w:val="28"/>
          <w:cs/>
        </w:rPr>
      </w:pPr>
    </w:p>
    <w:p w14:paraId="4471DA12" w14:textId="6E1E4E38" w:rsidR="00946E22" w:rsidRPr="001936B1" w:rsidRDefault="007B541A" w:rsidP="00946E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การเปลี่ยนแปลงส่วนได้เสียที่ไม่มีอำนาจควบคุมในบริษัทย่อย</w:t>
      </w:r>
    </w:p>
    <w:p w14:paraId="121514E9" w14:textId="77777777" w:rsidR="0085150C" w:rsidRPr="001936B1" w:rsidRDefault="0085150C" w:rsidP="0085150C">
      <w:pPr>
        <w:rPr>
          <w:rFonts w:asciiTheme="majorBidi" w:hAnsiTheme="majorBidi" w:cstheme="majorBidi"/>
          <w:sz w:val="28"/>
          <w:szCs w:val="28"/>
        </w:rPr>
      </w:pPr>
    </w:p>
    <w:p w14:paraId="78CCE7A8" w14:textId="7B5931C6" w:rsidR="00237990" w:rsidRPr="001936B1" w:rsidRDefault="00237990" w:rsidP="0023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1936B1">
        <w:rPr>
          <w:rFonts w:asciiTheme="majorBidi" w:hAnsiTheme="majorBidi" w:cstheme="majorBidi"/>
          <w:sz w:val="28"/>
          <w:szCs w:val="28"/>
        </w:rPr>
        <w:t>14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1936B1">
        <w:rPr>
          <w:rFonts w:asciiTheme="majorBidi" w:hAnsiTheme="majorBidi" w:cstheme="majorBidi"/>
          <w:sz w:val="28"/>
          <w:szCs w:val="28"/>
        </w:rPr>
        <w:t>2566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บริษัท เมพ คอร์ปอเรชั่น จำกัด (มหาชน) (</w:t>
      </w:r>
      <w:r w:rsidRPr="001936B1">
        <w:rPr>
          <w:rFonts w:asciiTheme="majorBidi" w:hAnsiTheme="majorBidi" w:cstheme="majorBidi"/>
          <w:sz w:val="28"/>
          <w:szCs w:val="28"/>
        </w:rPr>
        <w:t xml:space="preserve">MEB) </w:t>
      </w:r>
      <w:r w:rsidRPr="001936B1">
        <w:rPr>
          <w:rFonts w:asciiTheme="majorBidi" w:hAnsiTheme="majorBidi" w:cstheme="majorBidi"/>
          <w:sz w:val="28"/>
          <w:szCs w:val="28"/>
          <w:cs/>
        </w:rPr>
        <w:t>ได้เสนอขายหุ้นสามัญต่อประชาชนทั่วไปเป็นครั้งแรก (</w:t>
      </w:r>
      <w:r w:rsidRPr="001936B1">
        <w:rPr>
          <w:rFonts w:asciiTheme="majorBidi" w:hAnsiTheme="majorBidi" w:cstheme="majorBidi"/>
          <w:sz w:val="28"/>
          <w:szCs w:val="28"/>
        </w:rPr>
        <w:t xml:space="preserve">IPO)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รวมจำนวนทั้งสิ้น </w:t>
      </w:r>
      <w:r w:rsidRPr="001936B1">
        <w:rPr>
          <w:rFonts w:asciiTheme="majorBidi" w:hAnsiTheme="majorBidi" w:cstheme="majorBidi"/>
          <w:sz w:val="28"/>
          <w:szCs w:val="28"/>
        </w:rPr>
        <w:t>75.5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ล้านหุ้น ในราคาหุ้นละ </w:t>
      </w:r>
      <w:r w:rsidRPr="001936B1">
        <w:rPr>
          <w:rFonts w:asciiTheme="majorBidi" w:hAnsiTheme="majorBidi" w:cstheme="majorBidi"/>
          <w:sz w:val="28"/>
          <w:szCs w:val="28"/>
        </w:rPr>
        <w:t>28.5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บาท โดยแบ่งออกเป็น (</w:t>
      </w:r>
      <w:r w:rsidRPr="001936B1">
        <w:rPr>
          <w:rFonts w:asciiTheme="majorBidi" w:hAnsiTheme="majorBidi" w:cstheme="majorBidi"/>
          <w:sz w:val="28"/>
          <w:szCs w:val="28"/>
        </w:rPr>
        <w:t>1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) หุ้นสามัญเพิ่มทุนจำนวน </w:t>
      </w:r>
      <w:r w:rsidRPr="001936B1">
        <w:rPr>
          <w:rFonts w:asciiTheme="majorBidi" w:hAnsiTheme="majorBidi" w:cstheme="majorBidi"/>
          <w:sz w:val="28"/>
          <w:szCs w:val="28"/>
        </w:rPr>
        <w:t>22.5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ล้านหุ้น และ (</w:t>
      </w:r>
      <w:r w:rsidRPr="001936B1">
        <w:rPr>
          <w:rFonts w:asciiTheme="majorBidi" w:hAnsiTheme="majorBidi" w:cstheme="majorBidi"/>
          <w:sz w:val="28"/>
          <w:szCs w:val="28"/>
        </w:rPr>
        <w:t>2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) หุ้นสามัญของผู้ถือหุ้นเดิม จำนวน </w:t>
      </w:r>
      <w:r w:rsidRPr="001936B1">
        <w:rPr>
          <w:rFonts w:asciiTheme="majorBidi" w:hAnsiTheme="majorBidi" w:cstheme="majorBidi"/>
          <w:sz w:val="28"/>
          <w:szCs w:val="28"/>
        </w:rPr>
        <w:t>53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ล้านหุ้น </w:t>
      </w:r>
    </w:p>
    <w:p w14:paraId="19666774" w14:textId="77777777" w:rsidR="00F24EC5" w:rsidRPr="001936B1" w:rsidRDefault="00F24EC5" w:rsidP="0023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8B3D726" w14:textId="27E7FD73" w:rsidR="0085150C" w:rsidRPr="001936B1" w:rsidRDefault="00237990" w:rsidP="0023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>ภายหลังเหตุการณ์ดังกล่าว กลุ่มบริษัทยังคงมีอำนาจควบคุมในบริษัท เมพ คอร์ปอเรชั่น จำกัด (มหาชน) (</w:t>
      </w:r>
      <w:r w:rsidRPr="001936B1">
        <w:rPr>
          <w:rFonts w:asciiTheme="majorBidi" w:hAnsiTheme="majorBidi" w:cstheme="majorBidi"/>
          <w:sz w:val="28"/>
          <w:szCs w:val="28"/>
        </w:rPr>
        <w:t xml:space="preserve">MEB)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โดยมีสัดส่วนการถือหุ้นสุทธิใน </w:t>
      </w:r>
      <w:r w:rsidRPr="001936B1">
        <w:rPr>
          <w:rFonts w:asciiTheme="majorBidi" w:hAnsiTheme="majorBidi" w:cstheme="majorBidi"/>
          <w:sz w:val="28"/>
          <w:szCs w:val="28"/>
        </w:rPr>
        <w:t xml:space="preserve">MEB </w:t>
      </w:r>
      <w:r w:rsidRPr="001936B1">
        <w:rPr>
          <w:rFonts w:asciiTheme="majorBidi" w:hAnsiTheme="majorBidi" w:cstheme="majorBidi"/>
          <w:sz w:val="28"/>
          <w:szCs w:val="28"/>
          <w:cs/>
        </w:rPr>
        <w:t>เปลี่ยนแปลงจาก</w:t>
      </w:r>
      <w:r w:rsidR="00E42D79" w:rsidRPr="001936B1">
        <w:rPr>
          <w:rFonts w:asciiTheme="majorBidi" w:hAnsiTheme="majorBidi" w:cstheme="majorBidi"/>
          <w:sz w:val="28"/>
          <w:szCs w:val="28"/>
          <w:cs/>
        </w:rPr>
        <w:t>ร้อยละ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24EC5" w:rsidRPr="001936B1">
        <w:rPr>
          <w:rFonts w:asciiTheme="majorBidi" w:hAnsiTheme="majorBidi" w:cstheme="majorBidi"/>
          <w:sz w:val="28"/>
          <w:szCs w:val="28"/>
        </w:rPr>
        <w:t>74.81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ลดลงเหลือ</w:t>
      </w:r>
      <w:r w:rsidR="00E42D79" w:rsidRPr="001936B1">
        <w:rPr>
          <w:rFonts w:asciiTheme="majorBidi" w:hAnsiTheme="majorBidi" w:cstheme="majorBidi"/>
          <w:sz w:val="28"/>
          <w:szCs w:val="28"/>
          <w:cs/>
        </w:rPr>
        <w:t>ร้อยละ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24EC5" w:rsidRPr="001936B1">
        <w:rPr>
          <w:rFonts w:asciiTheme="majorBidi" w:hAnsiTheme="majorBidi" w:cstheme="majorBidi"/>
          <w:sz w:val="28"/>
          <w:szCs w:val="28"/>
        </w:rPr>
        <w:t>55.94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กลุ่มบริษัทได้แสดงผลกระทบจากการเปลี่ยนแปลงส่วนได้เสียในบริษัทย่อยดังกล่าว จำนวน </w:t>
      </w:r>
      <w:r w:rsidR="00F24EC5" w:rsidRPr="001936B1">
        <w:rPr>
          <w:rFonts w:asciiTheme="majorBidi" w:hAnsiTheme="majorBidi" w:cstheme="majorBidi"/>
          <w:sz w:val="28"/>
          <w:szCs w:val="28"/>
        </w:rPr>
        <w:t>1,445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ล้านบาท เป็นผลต่างจากการเปลี่ยนแปลงส่วนได้เสียที่ไม่มีอำนาจควบคุมในงบแสดงการเปลี่ยนแปลงส่วนของผู้ถือหุ้นรวม</w:t>
      </w:r>
    </w:p>
    <w:p w14:paraId="6D0C7A4F" w14:textId="77777777" w:rsidR="00237990" w:rsidRPr="001936B1" w:rsidRDefault="00237990" w:rsidP="0023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AFCEF70" w14:textId="4AFA2A0C" w:rsidR="00237990" w:rsidRPr="001936B1" w:rsidRDefault="00237990" w:rsidP="0023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 xml:space="preserve">ทั้งนี้ หุ้นของ </w:t>
      </w:r>
      <w:r w:rsidRPr="001936B1">
        <w:rPr>
          <w:rFonts w:asciiTheme="majorBidi" w:hAnsiTheme="majorBidi" w:cstheme="majorBidi"/>
          <w:sz w:val="28"/>
          <w:szCs w:val="28"/>
        </w:rPr>
        <w:t xml:space="preserve">MEB </w:t>
      </w:r>
      <w:r w:rsidRPr="001936B1">
        <w:rPr>
          <w:rFonts w:asciiTheme="majorBidi" w:hAnsiTheme="majorBidi" w:cstheme="majorBidi"/>
          <w:sz w:val="28"/>
          <w:szCs w:val="28"/>
          <w:cs/>
        </w:rPr>
        <w:t>เริ่มมีการซื้อขายในตลาดหลักทรัพย์ เอ็ม เอ ไอ (</w:t>
      </w:r>
      <w:r w:rsidRPr="001936B1">
        <w:rPr>
          <w:rFonts w:asciiTheme="majorBidi" w:hAnsiTheme="majorBidi" w:cstheme="majorBidi"/>
          <w:sz w:val="28"/>
          <w:szCs w:val="28"/>
        </w:rPr>
        <w:t xml:space="preserve">MAI)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F24EC5" w:rsidRPr="001936B1">
        <w:rPr>
          <w:rFonts w:asciiTheme="majorBidi" w:hAnsiTheme="majorBidi" w:cstheme="majorBidi"/>
          <w:sz w:val="28"/>
          <w:szCs w:val="28"/>
        </w:rPr>
        <w:t>14</w:t>
      </w:r>
      <w:r w:rsidRPr="001936B1">
        <w:rPr>
          <w:rFonts w:asciiTheme="majorBidi" w:hAnsiTheme="majorBidi" w:cstheme="majorBidi"/>
          <w:sz w:val="28"/>
          <w:szCs w:val="28"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F24EC5" w:rsidRPr="001936B1">
        <w:rPr>
          <w:rFonts w:asciiTheme="majorBidi" w:hAnsiTheme="majorBidi" w:cstheme="majorBidi"/>
          <w:sz w:val="28"/>
          <w:szCs w:val="28"/>
        </w:rPr>
        <w:t>2566</w:t>
      </w:r>
    </w:p>
    <w:p w14:paraId="363F0255" w14:textId="08222F15" w:rsidR="000F43C8" w:rsidRPr="001936B1" w:rsidRDefault="000F4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9487113" w14:textId="172B8D62" w:rsidR="007B541A" w:rsidRPr="001936B1" w:rsidRDefault="007B541A" w:rsidP="007B54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5D231ACD" w14:textId="028F94F3" w:rsidR="009030AC" w:rsidRPr="001936B1" w:rsidRDefault="009030AC" w:rsidP="009030A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333A2257" w14:textId="1B551EDC" w:rsidR="008819BB" w:rsidRPr="001936B1" w:rsidRDefault="008819BB" w:rsidP="008819B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2"/>
          <w:sz w:val="28"/>
          <w:szCs w:val="28"/>
        </w:rPr>
      </w:pPr>
      <w:r w:rsidRPr="001936B1">
        <w:rPr>
          <w:rFonts w:asciiTheme="majorBidi" w:hAnsiTheme="majorBidi" w:cstheme="majorBidi"/>
          <w:b/>
          <w:spacing w:val="-2"/>
          <w:sz w:val="28"/>
          <w:szCs w:val="28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051BC552" w14:textId="77777777" w:rsidR="00FE74D1" w:rsidRPr="001936B1" w:rsidRDefault="00FE74D1" w:rsidP="008819B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2"/>
          <w:sz w:val="32"/>
          <w:szCs w:val="3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180"/>
        <w:gridCol w:w="1080"/>
        <w:gridCol w:w="178"/>
        <w:gridCol w:w="1074"/>
        <w:gridCol w:w="6"/>
        <w:gridCol w:w="180"/>
        <w:gridCol w:w="1172"/>
      </w:tblGrid>
      <w:tr w:rsidR="00EF095F" w:rsidRPr="001936B1" w14:paraId="1051BF51" w14:textId="5C169945" w:rsidTr="004D4326">
        <w:trPr>
          <w:cantSplit/>
          <w:tblHeader/>
        </w:trPr>
        <w:tc>
          <w:tcPr>
            <w:tcW w:w="4230" w:type="dxa"/>
          </w:tcPr>
          <w:p w14:paraId="700550E2" w14:textId="77777777" w:rsidR="00EF095F" w:rsidRPr="001936B1" w:rsidRDefault="00EF095F">
            <w:pPr>
              <w:pStyle w:val="acctfourfigures"/>
              <w:spacing w:line="240" w:lineRule="auto"/>
              <w:ind w:right="-187" w:firstLine="2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  <w:hideMark/>
          </w:tcPr>
          <w:p w14:paraId="7EBF69FB" w14:textId="4289EC49" w:rsidR="00EF095F" w:rsidRPr="001936B1" w:rsidRDefault="00EF095F" w:rsidP="001816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183C840" w14:textId="66050DD5" w:rsidR="00EF095F" w:rsidRPr="001936B1" w:rsidRDefault="00EF095F" w:rsidP="00EF09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2432" w:type="dxa"/>
            <w:gridSpan w:val="4"/>
          </w:tcPr>
          <w:p w14:paraId="6A02D377" w14:textId="623E6992" w:rsidR="00EF095F" w:rsidRPr="001936B1" w:rsidRDefault="00EF095F" w:rsidP="00EF09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F132B" w:rsidRPr="001936B1" w14:paraId="537EF2FD" w14:textId="77777777" w:rsidTr="004D4326">
        <w:trPr>
          <w:cantSplit/>
          <w:tblHeader/>
        </w:trPr>
        <w:tc>
          <w:tcPr>
            <w:tcW w:w="4230" w:type="dxa"/>
            <w:hideMark/>
          </w:tcPr>
          <w:p w14:paraId="2B254717" w14:textId="7B59DFD4" w:rsidR="00C12643" w:rsidRPr="001936B1" w:rsidRDefault="00C12643" w:rsidP="00C1264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72679E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เดือนสิ้นสุดวันที่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</w:rPr>
              <w:t xml:space="preserve">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="0072679E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</w:tcPr>
          <w:p w14:paraId="50250DD4" w14:textId="7479A33D" w:rsidR="00C12643" w:rsidRPr="001936B1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" w:type="dxa"/>
          </w:tcPr>
          <w:p w14:paraId="38905B01" w14:textId="77777777" w:rsidR="00C12643" w:rsidRPr="001936B1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FFF8CD" w14:textId="61E38CCE" w:rsidR="00C12643" w:rsidRPr="001936B1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78" w:type="dxa"/>
          </w:tcPr>
          <w:p w14:paraId="3AF8963B" w14:textId="77777777" w:rsidR="00C12643" w:rsidRPr="001936B1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4" w:type="dxa"/>
          </w:tcPr>
          <w:p w14:paraId="6DA83364" w14:textId="2CBA299F" w:rsidR="00C12643" w:rsidRPr="001936B1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6" w:type="dxa"/>
            <w:gridSpan w:val="2"/>
          </w:tcPr>
          <w:p w14:paraId="68C87AFD" w14:textId="77777777" w:rsidR="00C12643" w:rsidRPr="001936B1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6E2318E5" w14:textId="0CED62A2" w:rsidR="00C12643" w:rsidRPr="001936B1" w:rsidRDefault="00C12643" w:rsidP="00C12643">
            <w:pPr>
              <w:pStyle w:val="acctmergecolhdg"/>
              <w:spacing w:line="240" w:lineRule="auto"/>
              <w:ind w:left="102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</w:tr>
      <w:tr w:rsidR="00C12643" w:rsidRPr="001936B1" w14:paraId="571CA5F2" w14:textId="77777777" w:rsidTr="004D4326">
        <w:trPr>
          <w:cantSplit/>
          <w:tblHeader/>
        </w:trPr>
        <w:tc>
          <w:tcPr>
            <w:tcW w:w="4230" w:type="dxa"/>
          </w:tcPr>
          <w:p w14:paraId="483CC008" w14:textId="77777777" w:rsidR="00C12643" w:rsidRPr="001936B1" w:rsidRDefault="00C12643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8"/>
          </w:tcPr>
          <w:p w14:paraId="5D9FD0DD" w14:textId="77777777" w:rsidR="00C12643" w:rsidRPr="001936B1" w:rsidRDefault="00C12643" w:rsidP="00C12643">
            <w:pPr>
              <w:pStyle w:val="acctfourfigures"/>
              <w:tabs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BF132B" w:rsidRPr="001936B1" w14:paraId="067BF11C" w14:textId="77777777" w:rsidTr="004D4326">
        <w:trPr>
          <w:cantSplit/>
        </w:trPr>
        <w:tc>
          <w:tcPr>
            <w:tcW w:w="4230" w:type="dxa"/>
            <w:hideMark/>
          </w:tcPr>
          <w:p w14:paraId="011711D4" w14:textId="77777777" w:rsidR="00C12643" w:rsidRPr="001936B1" w:rsidRDefault="00C12643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6D13AE7B" w14:textId="77777777" w:rsidR="00C12643" w:rsidRPr="001936B1" w:rsidRDefault="00C12643" w:rsidP="00C126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71994EE" w14:textId="77777777" w:rsidR="00C12643" w:rsidRPr="001936B1" w:rsidRDefault="00C12643" w:rsidP="00C126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733139" w14:textId="77777777" w:rsidR="00C12643" w:rsidRPr="001936B1" w:rsidRDefault="00C12643" w:rsidP="00C126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D342B7A" w14:textId="77777777" w:rsidR="00C12643" w:rsidRPr="001936B1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574C402" w14:textId="77777777" w:rsidR="00C12643" w:rsidRPr="001936B1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904EA7" w14:textId="77777777" w:rsidR="00C12643" w:rsidRPr="001936B1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A2632E9" w14:textId="77777777" w:rsidR="00C12643" w:rsidRPr="001936B1" w:rsidRDefault="00C12643" w:rsidP="004D432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679E" w:rsidRPr="001936B1" w14:paraId="0D9C5C04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5BDD7831" w14:textId="3EB57A59" w:rsidR="0072679E" w:rsidRPr="001936B1" w:rsidRDefault="0072679E" w:rsidP="0072679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5A58D268" w14:textId="0FFF340D" w:rsidR="0072679E" w:rsidRPr="001936B1" w:rsidRDefault="00DA72F1" w:rsidP="0072679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80" w:type="dxa"/>
          </w:tcPr>
          <w:p w14:paraId="1C8CBB1F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DF357D8" w14:textId="3B6D8F66" w:rsidR="0072679E" w:rsidRPr="001936B1" w:rsidRDefault="0072679E" w:rsidP="0072679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78" w:type="dxa"/>
          </w:tcPr>
          <w:p w14:paraId="5B7DF387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9F457C4" w14:textId="16C6AAAC" w:rsidR="0072679E" w:rsidRPr="001936B1" w:rsidRDefault="00421FE2" w:rsidP="0072679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DD7A5E2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5503CB55" w14:textId="50117567" w:rsidR="0072679E" w:rsidRPr="001936B1" w:rsidRDefault="0072679E" w:rsidP="007267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2679E" w:rsidRPr="001936B1" w14:paraId="06540381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41479E8B" w14:textId="04E6543F" w:rsidR="0072679E" w:rsidRPr="001936B1" w:rsidRDefault="0072679E" w:rsidP="0072679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39A04F9" w14:textId="454E122A" w:rsidR="0072679E" w:rsidRPr="001936B1" w:rsidRDefault="000A4C37" w:rsidP="0072679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76BDB36C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9936E2" w14:textId="78608F2E" w:rsidR="0072679E" w:rsidRPr="001936B1" w:rsidRDefault="000A4C37" w:rsidP="0072679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78" w:type="dxa"/>
          </w:tcPr>
          <w:p w14:paraId="1EDB77A9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48A5606" w14:textId="6D0D2E39" w:rsidR="0072679E" w:rsidRPr="001936B1" w:rsidRDefault="00421FE2" w:rsidP="0072679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14:paraId="2A1316E6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39622C8E" w14:textId="72D765A6" w:rsidR="0072679E" w:rsidRPr="001936B1" w:rsidRDefault="0072679E" w:rsidP="007267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</w:tr>
      <w:tr w:rsidR="0072679E" w:rsidRPr="001936B1" w14:paraId="6AD29438" w14:textId="77777777" w:rsidTr="004D4326">
        <w:trPr>
          <w:cantSplit/>
        </w:trPr>
        <w:tc>
          <w:tcPr>
            <w:tcW w:w="4230" w:type="dxa"/>
            <w:vAlign w:val="bottom"/>
          </w:tcPr>
          <w:p w14:paraId="60171D04" w14:textId="4B99321F" w:rsidR="0072679E" w:rsidRPr="001936B1" w:rsidRDefault="0072679E" w:rsidP="0072679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71C10249" w14:textId="3E84FF98" w:rsidR="0072679E" w:rsidRPr="001936B1" w:rsidRDefault="00DA72F1" w:rsidP="0072679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14819093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941A2A" w14:textId="111AC054" w:rsidR="0072679E" w:rsidRPr="001936B1" w:rsidRDefault="0072679E" w:rsidP="0072679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8" w:type="dxa"/>
          </w:tcPr>
          <w:p w14:paraId="51BC9107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A14963B" w14:textId="37FCBB8A" w:rsidR="0072679E" w:rsidRPr="001936B1" w:rsidRDefault="00421FE2" w:rsidP="0072679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2D4235D" w14:textId="77777777" w:rsidR="0072679E" w:rsidRPr="001936B1" w:rsidRDefault="0072679E" w:rsidP="0072679E">
            <w:pPr>
              <w:pStyle w:val="acctfourfigures"/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F5D56A9" w14:textId="22424071" w:rsidR="0072679E" w:rsidRPr="001936B1" w:rsidRDefault="0072679E" w:rsidP="007267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2679E" w:rsidRPr="001936B1" w14:paraId="4C2C88E9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2B8D07E1" w14:textId="4D892FD5" w:rsidR="0072679E" w:rsidRPr="001936B1" w:rsidRDefault="0072679E" w:rsidP="0072679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5C740CFE" w14:textId="4A870EBF" w:rsidR="0072679E" w:rsidRPr="001936B1" w:rsidRDefault="00DA72F1" w:rsidP="0072679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80" w:type="dxa"/>
          </w:tcPr>
          <w:p w14:paraId="6B234656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434E37D2" w14:textId="25ADBC45" w:rsidR="0072679E" w:rsidRPr="001936B1" w:rsidRDefault="0072679E" w:rsidP="0072679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78" w:type="dxa"/>
          </w:tcPr>
          <w:p w14:paraId="2AC04064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C7312A6" w14:textId="75B362BD" w:rsidR="0072679E" w:rsidRPr="001936B1" w:rsidRDefault="00421FE2" w:rsidP="0072679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59F275F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55B642C6" w14:textId="6D5162E4" w:rsidR="0072679E" w:rsidRPr="001936B1" w:rsidRDefault="0072679E" w:rsidP="007267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2679E" w:rsidRPr="001936B1" w14:paraId="4CE8749B" w14:textId="77777777" w:rsidTr="004D4326">
        <w:trPr>
          <w:cantSplit/>
        </w:trPr>
        <w:tc>
          <w:tcPr>
            <w:tcW w:w="4230" w:type="dxa"/>
            <w:vAlign w:val="bottom"/>
          </w:tcPr>
          <w:p w14:paraId="79AD565C" w14:textId="22FCCFE7" w:rsidR="0072679E" w:rsidRPr="001936B1" w:rsidRDefault="0072679E" w:rsidP="0072679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080" w:type="dxa"/>
          </w:tcPr>
          <w:p w14:paraId="09D7000F" w14:textId="4ECF7AF9" w:rsidR="0072679E" w:rsidRPr="001936B1" w:rsidRDefault="00DA72F1" w:rsidP="0072679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80" w:type="dxa"/>
          </w:tcPr>
          <w:p w14:paraId="182A0403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E8A249" w14:textId="151C6B3A" w:rsidR="0072679E" w:rsidRPr="001936B1" w:rsidRDefault="0072679E" w:rsidP="0072679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78" w:type="dxa"/>
          </w:tcPr>
          <w:p w14:paraId="5DA69107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A169075" w14:textId="7DDFE30B" w:rsidR="0072679E" w:rsidRPr="001936B1" w:rsidRDefault="00421FE2" w:rsidP="0072679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EB0CD52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FC17D15" w14:textId="664BA795" w:rsidR="0072679E" w:rsidRPr="001936B1" w:rsidRDefault="0072679E" w:rsidP="007267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2679E" w:rsidRPr="001936B1" w14:paraId="0B03212E" w14:textId="77777777" w:rsidTr="004D4326">
        <w:trPr>
          <w:cantSplit/>
        </w:trPr>
        <w:tc>
          <w:tcPr>
            <w:tcW w:w="4230" w:type="dxa"/>
            <w:vAlign w:val="bottom"/>
          </w:tcPr>
          <w:p w14:paraId="16626960" w14:textId="57C09C5F" w:rsidR="0072679E" w:rsidRPr="001936B1" w:rsidRDefault="0072679E" w:rsidP="0072679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080" w:type="dxa"/>
          </w:tcPr>
          <w:p w14:paraId="587140D2" w14:textId="3E94B86F" w:rsidR="0072679E" w:rsidRPr="001936B1" w:rsidRDefault="00DA72F1" w:rsidP="0072679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180" w:type="dxa"/>
          </w:tcPr>
          <w:p w14:paraId="0BD093EE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C7CA8E" w14:textId="7E4A4078" w:rsidR="0072679E" w:rsidRPr="001936B1" w:rsidRDefault="0072679E" w:rsidP="0072679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  <w:tc>
          <w:tcPr>
            <w:tcW w:w="178" w:type="dxa"/>
          </w:tcPr>
          <w:p w14:paraId="1AB2932A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FC4631C" w14:textId="265D86E8" w:rsidR="0072679E" w:rsidRPr="001936B1" w:rsidRDefault="00421FE2" w:rsidP="0072679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266</w:t>
            </w:r>
          </w:p>
        </w:tc>
        <w:tc>
          <w:tcPr>
            <w:tcW w:w="180" w:type="dxa"/>
          </w:tcPr>
          <w:p w14:paraId="3C1B137F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5C7BF4F" w14:textId="7F68E88D" w:rsidR="0072679E" w:rsidRPr="001936B1" w:rsidRDefault="0072679E" w:rsidP="007267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241</w:t>
            </w:r>
          </w:p>
        </w:tc>
      </w:tr>
      <w:tr w:rsidR="0072679E" w:rsidRPr="001936B1" w14:paraId="73DB0B83" w14:textId="77777777" w:rsidTr="004D4326">
        <w:trPr>
          <w:cantSplit/>
        </w:trPr>
        <w:tc>
          <w:tcPr>
            <w:tcW w:w="4230" w:type="dxa"/>
            <w:vAlign w:val="bottom"/>
          </w:tcPr>
          <w:p w14:paraId="2F47AC29" w14:textId="133BBEFB" w:rsidR="0072679E" w:rsidRPr="001936B1" w:rsidRDefault="0072679E" w:rsidP="0072679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BA47064" w14:textId="2BE47276" w:rsidR="0072679E" w:rsidRPr="001936B1" w:rsidRDefault="00DA72F1" w:rsidP="0072679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80" w:type="dxa"/>
          </w:tcPr>
          <w:p w14:paraId="1E78A1D1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E4A193" w14:textId="019848D6" w:rsidR="0072679E" w:rsidRPr="001936B1" w:rsidRDefault="0072679E" w:rsidP="0072679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78" w:type="dxa"/>
          </w:tcPr>
          <w:p w14:paraId="2217454B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1CA0D42" w14:textId="6886CF2C" w:rsidR="0072679E" w:rsidRPr="001936B1" w:rsidRDefault="00421FE2" w:rsidP="0072679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14:paraId="6F6B93F6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D182F4B" w14:textId="76AE58DD" w:rsidR="0072679E" w:rsidRPr="001936B1" w:rsidRDefault="0072679E" w:rsidP="007267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</w:tr>
      <w:tr w:rsidR="0072679E" w:rsidRPr="001936B1" w14:paraId="6F5950C9" w14:textId="77777777" w:rsidTr="004D4326">
        <w:trPr>
          <w:cantSplit/>
        </w:trPr>
        <w:tc>
          <w:tcPr>
            <w:tcW w:w="4230" w:type="dxa"/>
            <w:vAlign w:val="bottom"/>
          </w:tcPr>
          <w:p w14:paraId="661AC0E7" w14:textId="39F23E3C" w:rsidR="0072679E" w:rsidRPr="001936B1" w:rsidRDefault="0072679E" w:rsidP="0072679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B674EB0" w14:textId="77777777" w:rsidR="0072679E" w:rsidRPr="001936B1" w:rsidRDefault="0072679E" w:rsidP="0072679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427793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F220BC" w14:textId="77777777" w:rsidR="0072679E" w:rsidRPr="001936B1" w:rsidRDefault="0072679E" w:rsidP="0072679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0DEC06F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C8950FF" w14:textId="77777777" w:rsidR="0072679E" w:rsidRPr="001936B1" w:rsidRDefault="0072679E" w:rsidP="0072679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AF504FB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4CCC974" w14:textId="77777777" w:rsidR="0072679E" w:rsidRPr="001936B1" w:rsidRDefault="0072679E" w:rsidP="007267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132B" w:rsidRPr="001936B1" w14:paraId="301C9CAC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39E86C97" w14:textId="77777777" w:rsidR="00C12643" w:rsidRPr="001936B1" w:rsidRDefault="00C12643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49AB1E7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A7A49C" w14:textId="77777777" w:rsidR="00C12643" w:rsidRPr="001936B1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62EFA2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58FD01B" w14:textId="77777777" w:rsidR="00C12643" w:rsidRPr="001936B1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92F3C66" w14:textId="77777777" w:rsidR="00C12643" w:rsidRPr="001936B1" w:rsidRDefault="00C12643" w:rsidP="00387FC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42D15C9" w14:textId="77777777" w:rsidR="00C12643" w:rsidRPr="001936B1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0A975E4" w14:textId="77777777" w:rsidR="00C12643" w:rsidRPr="001936B1" w:rsidRDefault="00C12643" w:rsidP="004D432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72F1" w:rsidRPr="001936B1" w14:paraId="14FECF85" w14:textId="77777777" w:rsidTr="00AE52DD">
        <w:trPr>
          <w:cantSplit/>
        </w:trPr>
        <w:tc>
          <w:tcPr>
            <w:tcW w:w="4230" w:type="dxa"/>
            <w:vAlign w:val="bottom"/>
            <w:hideMark/>
          </w:tcPr>
          <w:p w14:paraId="54B33B3D" w14:textId="060BF78C" w:rsidR="00DA72F1" w:rsidRPr="001936B1" w:rsidRDefault="00DA72F1" w:rsidP="00DA72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AF47B4F" w14:textId="3D29001D" w:rsidR="00DA72F1" w:rsidRPr="001936B1" w:rsidRDefault="00DA72F1" w:rsidP="00DA72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2B71F9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DC02310" w14:textId="7543798B" w:rsidR="00DA72F1" w:rsidRPr="001936B1" w:rsidRDefault="00DA72F1" w:rsidP="00DA72F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F0E1332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A036511" w14:textId="69CA9D0F" w:rsidR="00DA72F1" w:rsidRPr="001936B1" w:rsidRDefault="00DA72F1" w:rsidP="00DA72F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1,434</w:t>
            </w:r>
          </w:p>
        </w:tc>
        <w:tc>
          <w:tcPr>
            <w:tcW w:w="180" w:type="dxa"/>
          </w:tcPr>
          <w:p w14:paraId="4F491969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  <w:hideMark/>
          </w:tcPr>
          <w:p w14:paraId="4260C1FD" w14:textId="0EDB6349" w:rsidR="00DA72F1" w:rsidRPr="001936B1" w:rsidRDefault="00DA72F1" w:rsidP="00DA72F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3,583</w:t>
            </w:r>
          </w:p>
        </w:tc>
      </w:tr>
      <w:tr w:rsidR="00DA72F1" w:rsidRPr="001936B1" w14:paraId="7313A6D7" w14:textId="77777777" w:rsidTr="00AE52DD">
        <w:trPr>
          <w:cantSplit/>
        </w:trPr>
        <w:tc>
          <w:tcPr>
            <w:tcW w:w="4230" w:type="dxa"/>
            <w:vAlign w:val="bottom"/>
            <w:hideMark/>
          </w:tcPr>
          <w:p w14:paraId="0E6BD52C" w14:textId="5570C853" w:rsidR="00DA72F1" w:rsidRPr="001936B1" w:rsidRDefault="00DA72F1" w:rsidP="00DA72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รายได้ค่าสิทธิ</w:t>
            </w:r>
          </w:p>
        </w:tc>
        <w:tc>
          <w:tcPr>
            <w:tcW w:w="1080" w:type="dxa"/>
          </w:tcPr>
          <w:p w14:paraId="59DDA0C5" w14:textId="68F635D2" w:rsidR="00DA72F1" w:rsidRPr="001936B1" w:rsidRDefault="00DA72F1" w:rsidP="00DA72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6D90B7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54558C94" w14:textId="23B77B1B" w:rsidR="00DA72F1" w:rsidRPr="001936B1" w:rsidRDefault="00DA72F1" w:rsidP="00DA72F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0FEEA45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E6E5778" w14:textId="27195C0E" w:rsidR="00DA72F1" w:rsidRPr="001936B1" w:rsidRDefault="00DA72F1" w:rsidP="00DA72F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286</w:t>
            </w:r>
          </w:p>
        </w:tc>
        <w:tc>
          <w:tcPr>
            <w:tcW w:w="180" w:type="dxa"/>
          </w:tcPr>
          <w:p w14:paraId="6A1E80EA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  <w:hideMark/>
          </w:tcPr>
          <w:p w14:paraId="2F44879F" w14:textId="73BAA129" w:rsidR="00DA72F1" w:rsidRPr="001936B1" w:rsidRDefault="00DA72F1" w:rsidP="00DA72F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261</w:t>
            </w:r>
          </w:p>
        </w:tc>
      </w:tr>
      <w:tr w:rsidR="00DA72F1" w:rsidRPr="001936B1" w14:paraId="4752B203" w14:textId="77777777" w:rsidTr="00AE52DD">
        <w:trPr>
          <w:cantSplit/>
        </w:trPr>
        <w:tc>
          <w:tcPr>
            <w:tcW w:w="4230" w:type="dxa"/>
            <w:vAlign w:val="bottom"/>
            <w:hideMark/>
          </w:tcPr>
          <w:p w14:paraId="53F47C44" w14:textId="479B15DB" w:rsidR="00DA72F1" w:rsidRPr="001936B1" w:rsidRDefault="00DA72F1" w:rsidP="00DA72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655027C6" w14:textId="487B9899" w:rsidR="00DA72F1" w:rsidRPr="001936B1" w:rsidRDefault="00DA72F1" w:rsidP="00DA72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12C66C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E5301DE" w14:textId="35A472D1" w:rsidR="00DA72F1" w:rsidRPr="001936B1" w:rsidRDefault="00DA72F1" w:rsidP="00DA72F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17B52F3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32A220D" w14:textId="1D098019" w:rsidR="00DA72F1" w:rsidRPr="001936B1" w:rsidRDefault="00DA72F1" w:rsidP="00DA72F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742</w:t>
            </w:r>
          </w:p>
        </w:tc>
        <w:tc>
          <w:tcPr>
            <w:tcW w:w="180" w:type="dxa"/>
          </w:tcPr>
          <w:p w14:paraId="2269043F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  <w:hideMark/>
          </w:tcPr>
          <w:p w14:paraId="31D4AF37" w14:textId="0C13DFD6" w:rsidR="00DA72F1" w:rsidRPr="001936B1" w:rsidRDefault="00DA72F1" w:rsidP="00DA72F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359</w:t>
            </w:r>
          </w:p>
        </w:tc>
      </w:tr>
      <w:tr w:rsidR="00DA72F1" w:rsidRPr="001936B1" w14:paraId="3FDB1ADB" w14:textId="77777777" w:rsidTr="00AE52DD">
        <w:trPr>
          <w:cantSplit/>
        </w:trPr>
        <w:tc>
          <w:tcPr>
            <w:tcW w:w="4230" w:type="dxa"/>
            <w:vAlign w:val="bottom"/>
            <w:hideMark/>
          </w:tcPr>
          <w:p w14:paraId="4A83FF8C" w14:textId="25342CE6" w:rsidR="00DA72F1" w:rsidRPr="001936B1" w:rsidRDefault="00DA72F1" w:rsidP="00DA72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44EF6B43" w14:textId="489A0138" w:rsidR="00DA72F1" w:rsidRPr="001936B1" w:rsidRDefault="00DA72F1" w:rsidP="00DA72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F2B52B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D1D0592" w14:textId="1C8BF5A1" w:rsidR="00DA72F1" w:rsidRPr="001936B1" w:rsidRDefault="00DA72F1" w:rsidP="00DA72F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D6B6870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C926596" w14:textId="575D0C4C" w:rsidR="00DA72F1" w:rsidRPr="001936B1" w:rsidRDefault="00DA72F1" w:rsidP="00DA72F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1,336</w:t>
            </w:r>
          </w:p>
        </w:tc>
        <w:tc>
          <w:tcPr>
            <w:tcW w:w="180" w:type="dxa"/>
          </w:tcPr>
          <w:p w14:paraId="674FD740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  <w:hideMark/>
          </w:tcPr>
          <w:p w14:paraId="7D018F15" w14:textId="2AB0DD0A" w:rsidR="00DA72F1" w:rsidRPr="001936B1" w:rsidRDefault="00DA72F1" w:rsidP="00DA72F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1,239</w:t>
            </w:r>
          </w:p>
        </w:tc>
      </w:tr>
      <w:tr w:rsidR="00DA72F1" w:rsidRPr="001936B1" w14:paraId="09A7491D" w14:textId="77777777" w:rsidTr="00AE52DD">
        <w:trPr>
          <w:cantSplit/>
        </w:trPr>
        <w:tc>
          <w:tcPr>
            <w:tcW w:w="4230" w:type="dxa"/>
            <w:vAlign w:val="bottom"/>
            <w:hideMark/>
          </w:tcPr>
          <w:p w14:paraId="53A211B5" w14:textId="0EC23902" w:rsidR="00DA72F1" w:rsidRPr="001936B1" w:rsidRDefault="00DA72F1" w:rsidP="00DA72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B8E37E8" w14:textId="572DA0CD" w:rsidR="00DA72F1" w:rsidRPr="001936B1" w:rsidRDefault="00DA72F1" w:rsidP="00DA72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036904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FE09EF7" w14:textId="78413E0C" w:rsidR="00DA72F1" w:rsidRPr="001936B1" w:rsidRDefault="00DA72F1" w:rsidP="00DA72F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73F1B69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B0B4F08" w14:textId="1A2D7874" w:rsidR="00DA72F1" w:rsidRPr="001936B1" w:rsidRDefault="00DA72F1" w:rsidP="00DA72F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121</w:t>
            </w:r>
          </w:p>
        </w:tc>
        <w:tc>
          <w:tcPr>
            <w:tcW w:w="180" w:type="dxa"/>
          </w:tcPr>
          <w:p w14:paraId="1BE3AF1D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  <w:hideMark/>
          </w:tcPr>
          <w:p w14:paraId="08C1B0C6" w14:textId="0941A846" w:rsidR="00DA72F1" w:rsidRPr="001936B1" w:rsidRDefault="00DA72F1" w:rsidP="00DA72F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34</w:t>
            </w:r>
          </w:p>
        </w:tc>
      </w:tr>
      <w:tr w:rsidR="00DA72F1" w:rsidRPr="001936B1" w14:paraId="126382AE" w14:textId="77777777" w:rsidTr="00AE52DD">
        <w:trPr>
          <w:cantSplit/>
        </w:trPr>
        <w:tc>
          <w:tcPr>
            <w:tcW w:w="4230" w:type="dxa"/>
            <w:vAlign w:val="bottom"/>
            <w:hideMark/>
          </w:tcPr>
          <w:p w14:paraId="71ACA550" w14:textId="5C677453" w:rsidR="00DA72F1" w:rsidRPr="001936B1" w:rsidRDefault="00DA72F1" w:rsidP="00DA72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74EEEB8" w14:textId="0C7EC20D" w:rsidR="00DA72F1" w:rsidRPr="001936B1" w:rsidRDefault="00DA72F1" w:rsidP="00DA72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28B7AC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71B2F7C" w14:textId="77EFE578" w:rsidR="00DA72F1" w:rsidRPr="001936B1" w:rsidRDefault="00DA72F1" w:rsidP="00DA72F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F94E09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F338CA1" w14:textId="173E4CC0" w:rsidR="00DA72F1" w:rsidRPr="001936B1" w:rsidRDefault="00DA72F1" w:rsidP="00DA72F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  <w:tc>
          <w:tcPr>
            <w:tcW w:w="180" w:type="dxa"/>
          </w:tcPr>
          <w:p w14:paraId="07A6E2C5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  <w:hideMark/>
          </w:tcPr>
          <w:p w14:paraId="285650B9" w14:textId="79FD6631" w:rsidR="00DA72F1" w:rsidRPr="001936B1" w:rsidRDefault="00DA72F1" w:rsidP="00DA72F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58</w:t>
            </w:r>
          </w:p>
        </w:tc>
      </w:tr>
      <w:tr w:rsidR="00DA72F1" w:rsidRPr="001936B1" w14:paraId="4BD2BB66" w14:textId="77777777" w:rsidTr="00AE52DD">
        <w:trPr>
          <w:cantSplit/>
        </w:trPr>
        <w:tc>
          <w:tcPr>
            <w:tcW w:w="4230" w:type="dxa"/>
            <w:vAlign w:val="bottom"/>
            <w:hideMark/>
          </w:tcPr>
          <w:p w14:paraId="0E990CE7" w14:textId="2D7B41EE" w:rsidR="00DA72F1" w:rsidRPr="001936B1" w:rsidRDefault="00DA72F1" w:rsidP="00DA72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080" w:type="dxa"/>
          </w:tcPr>
          <w:p w14:paraId="2090BC88" w14:textId="75E71D93" w:rsidR="00DA72F1" w:rsidRPr="001936B1" w:rsidRDefault="00DA72F1" w:rsidP="00DA72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9D733D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25AD017" w14:textId="318D5AAF" w:rsidR="00DA72F1" w:rsidRPr="001936B1" w:rsidRDefault="00DA72F1" w:rsidP="00DA72F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0EDCF9B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E42518F" w14:textId="1325039E" w:rsidR="00DA72F1" w:rsidRPr="001936B1" w:rsidRDefault="00DA72F1" w:rsidP="00DA72F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180" w:type="dxa"/>
          </w:tcPr>
          <w:p w14:paraId="513FDC80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  <w:hideMark/>
          </w:tcPr>
          <w:p w14:paraId="19FAF697" w14:textId="6A23645F" w:rsidR="00DA72F1" w:rsidRPr="001936B1" w:rsidRDefault="00DA72F1" w:rsidP="00DA72F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</w:tr>
      <w:tr w:rsidR="00DA72F1" w:rsidRPr="001936B1" w14:paraId="1A97B4C1" w14:textId="77777777" w:rsidTr="00AE52DD">
        <w:trPr>
          <w:cantSplit/>
        </w:trPr>
        <w:tc>
          <w:tcPr>
            <w:tcW w:w="4230" w:type="dxa"/>
            <w:vAlign w:val="bottom"/>
            <w:hideMark/>
          </w:tcPr>
          <w:p w14:paraId="6E6C08E6" w14:textId="61DCE69C" w:rsidR="00DA72F1" w:rsidRPr="001936B1" w:rsidRDefault="00DA72F1" w:rsidP="00DA72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419E5F62" w14:textId="3E667ABA" w:rsidR="00DA72F1" w:rsidRPr="001936B1" w:rsidRDefault="00DA72F1" w:rsidP="00DA72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BE07F1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5C43A47B" w14:textId="2DD36D96" w:rsidR="00DA72F1" w:rsidRPr="001936B1" w:rsidRDefault="00DA72F1" w:rsidP="00DA72F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09ED4F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9E1B562" w14:textId="753C45EF" w:rsidR="00DA72F1" w:rsidRPr="001936B1" w:rsidRDefault="00DA72F1" w:rsidP="00DA72F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</w:p>
        </w:tc>
        <w:tc>
          <w:tcPr>
            <w:tcW w:w="180" w:type="dxa"/>
          </w:tcPr>
          <w:p w14:paraId="42F84798" w14:textId="77777777" w:rsidR="00DA72F1" w:rsidRPr="001936B1" w:rsidRDefault="00DA72F1" w:rsidP="00DA72F1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  <w:hideMark/>
          </w:tcPr>
          <w:p w14:paraId="49DF67A3" w14:textId="0D961C11" w:rsidR="00DA72F1" w:rsidRPr="001936B1" w:rsidRDefault="00DA72F1" w:rsidP="00DA72F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</w:t>
            </w:r>
          </w:p>
        </w:tc>
      </w:tr>
      <w:tr w:rsidR="00DA72F1" w:rsidRPr="001936B1" w14:paraId="4940A542" w14:textId="77777777" w:rsidTr="004D4326">
        <w:trPr>
          <w:cantSplit/>
        </w:trPr>
        <w:tc>
          <w:tcPr>
            <w:tcW w:w="4230" w:type="dxa"/>
            <w:vAlign w:val="bottom"/>
          </w:tcPr>
          <w:p w14:paraId="61C923A5" w14:textId="77777777" w:rsidR="00DA72F1" w:rsidRPr="001936B1" w:rsidRDefault="00DA72F1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C695BF0" w14:textId="77777777" w:rsidR="00DA72F1" w:rsidRPr="001936B1" w:rsidRDefault="00DA72F1" w:rsidP="00C1264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F8EEB6" w14:textId="77777777" w:rsidR="00DA72F1" w:rsidRPr="001936B1" w:rsidRDefault="00DA72F1" w:rsidP="00C126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EAA4F2" w14:textId="77777777" w:rsidR="00DA72F1" w:rsidRPr="001936B1" w:rsidRDefault="00DA72F1" w:rsidP="00C1264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CC68FE2" w14:textId="77777777" w:rsidR="00DA72F1" w:rsidRPr="001936B1" w:rsidRDefault="00DA72F1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88AC53D" w14:textId="77777777" w:rsidR="00DA72F1" w:rsidRPr="001936B1" w:rsidRDefault="00DA72F1" w:rsidP="00387FC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EBDA3FB" w14:textId="77777777" w:rsidR="00DA72F1" w:rsidRPr="001936B1" w:rsidRDefault="00DA72F1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C48A076" w14:textId="77777777" w:rsidR="00DA72F1" w:rsidRPr="001936B1" w:rsidRDefault="00DA72F1" w:rsidP="004D432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132B" w:rsidRPr="001936B1" w14:paraId="504851A6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006720CE" w14:textId="77777777" w:rsidR="00C12643" w:rsidRPr="001936B1" w:rsidRDefault="00C12643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F6228CD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C3E929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D4A3F0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1A21CA1" w14:textId="77777777" w:rsidR="00C12643" w:rsidRPr="001936B1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33142A6" w14:textId="77777777" w:rsidR="00C12643" w:rsidRPr="001936B1" w:rsidRDefault="00C12643" w:rsidP="00387FC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D6C561" w14:textId="77777777" w:rsidR="00C12643" w:rsidRPr="001936B1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15EE372" w14:textId="77777777" w:rsidR="00C12643" w:rsidRPr="001936B1" w:rsidRDefault="00C12643" w:rsidP="004D432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679E" w:rsidRPr="001936B1" w14:paraId="3D87B62D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017120DB" w14:textId="51DAC730" w:rsidR="0072679E" w:rsidRPr="001936B1" w:rsidRDefault="0072679E" w:rsidP="0072679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6C0612F9" w14:textId="39B685CF" w:rsidR="0072679E" w:rsidRPr="001936B1" w:rsidRDefault="00DA72F1" w:rsidP="0072679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80" w:type="dxa"/>
          </w:tcPr>
          <w:p w14:paraId="4012DB1C" w14:textId="77777777" w:rsidR="0072679E" w:rsidRPr="001936B1" w:rsidRDefault="0072679E" w:rsidP="0072679E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6CA1E8" w14:textId="21A4A5A9" w:rsidR="0072679E" w:rsidRPr="001936B1" w:rsidRDefault="0072679E" w:rsidP="0072679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178" w:type="dxa"/>
          </w:tcPr>
          <w:p w14:paraId="188C07DE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F16872B" w14:textId="2453D06C" w:rsidR="0072679E" w:rsidRPr="001936B1" w:rsidRDefault="00421FE2" w:rsidP="0072679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E4C6D51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450A7718" w14:textId="2528E26F" w:rsidR="0072679E" w:rsidRPr="001936B1" w:rsidRDefault="0072679E" w:rsidP="007267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679E" w:rsidRPr="001936B1" w14:paraId="5B8CD62C" w14:textId="77777777" w:rsidTr="004D4326">
        <w:trPr>
          <w:cantSplit/>
        </w:trPr>
        <w:tc>
          <w:tcPr>
            <w:tcW w:w="4230" w:type="dxa"/>
            <w:vAlign w:val="bottom"/>
          </w:tcPr>
          <w:p w14:paraId="1A64A9C0" w14:textId="2C70C1F3" w:rsidR="0072679E" w:rsidRPr="001936B1" w:rsidRDefault="0072679E" w:rsidP="0072679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22D0F694" w14:textId="47C30AE0" w:rsidR="0072679E" w:rsidRPr="001936B1" w:rsidRDefault="00DA72F1" w:rsidP="0072679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80" w:type="dxa"/>
          </w:tcPr>
          <w:p w14:paraId="45905EB6" w14:textId="77777777" w:rsidR="0072679E" w:rsidRPr="001936B1" w:rsidRDefault="0072679E" w:rsidP="0072679E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8E48E1" w14:textId="305D9329" w:rsidR="0072679E" w:rsidRPr="001936B1" w:rsidRDefault="0072679E" w:rsidP="0072679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178" w:type="dxa"/>
          </w:tcPr>
          <w:p w14:paraId="438EB4A2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4B47CF9" w14:textId="3E6F769B" w:rsidR="0072679E" w:rsidRPr="001936B1" w:rsidRDefault="00421FE2" w:rsidP="0072679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B2B394B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441CE1C" w14:textId="4CB4D6FE" w:rsidR="0072679E" w:rsidRPr="001936B1" w:rsidRDefault="0072679E" w:rsidP="007267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679E" w:rsidRPr="001936B1" w14:paraId="49D904D8" w14:textId="77777777" w:rsidTr="004D4326">
        <w:trPr>
          <w:cantSplit/>
        </w:trPr>
        <w:tc>
          <w:tcPr>
            <w:tcW w:w="4230" w:type="dxa"/>
            <w:vAlign w:val="bottom"/>
          </w:tcPr>
          <w:p w14:paraId="45013332" w14:textId="6E304C46" w:rsidR="0072679E" w:rsidRPr="001936B1" w:rsidRDefault="0072679E" w:rsidP="0072679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A15DD81" w14:textId="0ABF0846" w:rsidR="0072679E" w:rsidRPr="001936B1" w:rsidRDefault="00DA72F1" w:rsidP="0072679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</w:t>
            </w:r>
          </w:p>
        </w:tc>
        <w:tc>
          <w:tcPr>
            <w:tcW w:w="180" w:type="dxa"/>
          </w:tcPr>
          <w:p w14:paraId="13DF7DA0" w14:textId="77777777" w:rsidR="0072679E" w:rsidRPr="001936B1" w:rsidRDefault="0072679E" w:rsidP="0072679E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E31BD8" w14:textId="7A53420D" w:rsidR="0072679E" w:rsidRPr="001936B1" w:rsidRDefault="0072679E" w:rsidP="0072679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78" w:type="dxa"/>
          </w:tcPr>
          <w:p w14:paraId="46B01A90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CF7F222" w14:textId="5F7AF3B2" w:rsidR="0072679E" w:rsidRPr="001936B1" w:rsidRDefault="00421FE2" w:rsidP="0072679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145</w:t>
            </w:r>
          </w:p>
        </w:tc>
        <w:tc>
          <w:tcPr>
            <w:tcW w:w="180" w:type="dxa"/>
          </w:tcPr>
          <w:p w14:paraId="7F10EACC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70C9C67" w14:textId="4EA8F508" w:rsidR="0072679E" w:rsidRPr="001936B1" w:rsidRDefault="0072679E" w:rsidP="007267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72679E" w:rsidRPr="001936B1" w14:paraId="5E9968C9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259B9BC0" w14:textId="4EC4B34A" w:rsidR="0072679E" w:rsidRPr="001936B1" w:rsidRDefault="0072679E" w:rsidP="0072679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DB2E0F3" w14:textId="2BFBAAEB" w:rsidR="0072679E" w:rsidRPr="001936B1" w:rsidRDefault="00DA72F1" w:rsidP="0072679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02A22" w:rsidRPr="001936B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326CC011" w14:textId="77777777" w:rsidR="0072679E" w:rsidRPr="001936B1" w:rsidRDefault="0072679E" w:rsidP="0072679E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111456" w14:textId="654D5854" w:rsidR="0072679E" w:rsidRPr="001936B1" w:rsidRDefault="0072679E" w:rsidP="0072679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78" w:type="dxa"/>
          </w:tcPr>
          <w:p w14:paraId="5745D7A5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D6EBBD2" w14:textId="0AE3EE7A" w:rsidR="0072679E" w:rsidRPr="001936B1" w:rsidRDefault="00421FE2" w:rsidP="0072679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C2829D4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7BD968E1" w14:textId="11521B58" w:rsidR="0072679E" w:rsidRPr="001936B1" w:rsidRDefault="0072679E" w:rsidP="007267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679E" w:rsidRPr="001936B1" w14:paraId="3F3C8EFE" w14:textId="77777777" w:rsidTr="004D4326">
        <w:trPr>
          <w:cantSplit/>
        </w:trPr>
        <w:tc>
          <w:tcPr>
            <w:tcW w:w="4230" w:type="dxa"/>
            <w:vAlign w:val="bottom"/>
          </w:tcPr>
          <w:p w14:paraId="3E55DA56" w14:textId="1D79ECBC" w:rsidR="0072679E" w:rsidRPr="001936B1" w:rsidRDefault="0072679E" w:rsidP="0072679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7EA5DD9F" w14:textId="79E46F2F" w:rsidR="0072679E" w:rsidRPr="001936B1" w:rsidRDefault="00DA72F1" w:rsidP="0072679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3C34086F" w14:textId="77777777" w:rsidR="0072679E" w:rsidRPr="001936B1" w:rsidRDefault="0072679E" w:rsidP="0072679E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3464EA" w14:textId="0722CBCB" w:rsidR="0072679E" w:rsidRPr="001936B1" w:rsidRDefault="0072679E" w:rsidP="0072679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14:paraId="7C102FA2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40056C3" w14:textId="654066A1" w:rsidR="0072679E" w:rsidRPr="001936B1" w:rsidRDefault="00421FE2" w:rsidP="0072679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C0D2285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EF2448C" w14:textId="2755B452" w:rsidR="0072679E" w:rsidRPr="001936B1" w:rsidRDefault="0072679E" w:rsidP="007267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679E" w:rsidRPr="001936B1" w14:paraId="612E81DC" w14:textId="77777777" w:rsidTr="004D4326">
        <w:trPr>
          <w:cantSplit/>
        </w:trPr>
        <w:tc>
          <w:tcPr>
            <w:tcW w:w="4230" w:type="dxa"/>
            <w:vAlign w:val="bottom"/>
          </w:tcPr>
          <w:p w14:paraId="114681D7" w14:textId="4A01DF56" w:rsidR="0072679E" w:rsidRPr="001936B1" w:rsidRDefault="0072679E" w:rsidP="0072679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8EFC73B" w14:textId="19BA5C11" w:rsidR="0072679E" w:rsidRPr="001936B1" w:rsidRDefault="008175D5" w:rsidP="0072679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01BB1022" w14:textId="77777777" w:rsidR="0072679E" w:rsidRPr="001936B1" w:rsidRDefault="0072679E" w:rsidP="0072679E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6698D6" w14:textId="1F0E67F1" w:rsidR="0072679E" w:rsidRPr="001936B1" w:rsidRDefault="0072679E" w:rsidP="0072679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78" w:type="dxa"/>
          </w:tcPr>
          <w:p w14:paraId="7B01EADC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39BF5B3" w14:textId="72AE240C" w:rsidR="0072679E" w:rsidRPr="001936B1" w:rsidRDefault="00421FE2" w:rsidP="0072679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12DA061" w14:textId="77777777" w:rsidR="0072679E" w:rsidRPr="001936B1" w:rsidRDefault="0072679E" w:rsidP="0072679E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E6E869A" w14:textId="20C6F2C3" w:rsidR="0072679E" w:rsidRPr="001936B1" w:rsidRDefault="0072679E" w:rsidP="007267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6125F" w:rsidRPr="001936B1" w14:paraId="71181CFB" w14:textId="77777777" w:rsidTr="004D4326">
        <w:trPr>
          <w:cantSplit/>
        </w:trPr>
        <w:tc>
          <w:tcPr>
            <w:tcW w:w="4230" w:type="dxa"/>
            <w:vAlign w:val="bottom"/>
          </w:tcPr>
          <w:p w14:paraId="224808B2" w14:textId="77777777" w:rsidR="0096125F" w:rsidRPr="001936B1" w:rsidRDefault="0096125F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08260DE" w14:textId="77777777" w:rsidR="0096125F" w:rsidRPr="001936B1" w:rsidRDefault="0096125F" w:rsidP="00C1264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CAF412" w14:textId="77777777" w:rsidR="0096125F" w:rsidRPr="001936B1" w:rsidRDefault="0096125F" w:rsidP="00C126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02450F" w14:textId="77777777" w:rsidR="0096125F" w:rsidRPr="001936B1" w:rsidRDefault="0096125F" w:rsidP="00C1264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7202737" w14:textId="77777777" w:rsidR="0096125F" w:rsidRPr="001936B1" w:rsidRDefault="0096125F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78D4FDC" w14:textId="77777777" w:rsidR="0096125F" w:rsidRPr="001936B1" w:rsidRDefault="0096125F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3D6D75" w14:textId="77777777" w:rsidR="0096125F" w:rsidRPr="001936B1" w:rsidRDefault="0096125F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69D06BC" w14:textId="77777777" w:rsidR="0096125F" w:rsidRPr="001936B1" w:rsidRDefault="0096125F" w:rsidP="004D432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125F" w:rsidRPr="001936B1" w14:paraId="2C24AF33" w14:textId="77777777" w:rsidTr="004D4326">
        <w:trPr>
          <w:cantSplit/>
        </w:trPr>
        <w:tc>
          <w:tcPr>
            <w:tcW w:w="4230" w:type="dxa"/>
            <w:vAlign w:val="bottom"/>
          </w:tcPr>
          <w:p w14:paraId="72001044" w14:textId="77777777" w:rsidR="0096125F" w:rsidRPr="001936B1" w:rsidRDefault="0096125F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77CEBB4" w14:textId="77777777" w:rsidR="0096125F" w:rsidRPr="001936B1" w:rsidRDefault="0096125F" w:rsidP="00C1264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6B1A8D" w14:textId="77777777" w:rsidR="0096125F" w:rsidRPr="001936B1" w:rsidRDefault="0096125F" w:rsidP="00C126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E67BF9" w14:textId="77777777" w:rsidR="0096125F" w:rsidRPr="001936B1" w:rsidRDefault="0096125F" w:rsidP="00C1264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E2ED6C0" w14:textId="77777777" w:rsidR="0096125F" w:rsidRPr="001936B1" w:rsidRDefault="0096125F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5F14EAF" w14:textId="77777777" w:rsidR="0096125F" w:rsidRPr="001936B1" w:rsidRDefault="0096125F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643544" w14:textId="77777777" w:rsidR="0096125F" w:rsidRPr="001936B1" w:rsidRDefault="0096125F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05C3331" w14:textId="77777777" w:rsidR="0096125F" w:rsidRPr="001936B1" w:rsidRDefault="0096125F" w:rsidP="004D432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132B" w:rsidRPr="001936B1" w14:paraId="631319C2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2315CCCE" w14:textId="77777777" w:rsidR="00C12643" w:rsidRPr="001936B1" w:rsidRDefault="00C12643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</w:tcPr>
          <w:p w14:paraId="165EC9D0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70F545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7E4790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48C1D93" w14:textId="77777777" w:rsidR="00C12643" w:rsidRPr="001936B1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E578E6E" w14:textId="77777777" w:rsidR="00C12643" w:rsidRPr="001936B1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000B32" w14:textId="77777777" w:rsidR="00C12643" w:rsidRPr="001936B1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CBA531C" w14:textId="77777777" w:rsidR="00C12643" w:rsidRPr="001936B1" w:rsidRDefault="00C12643" w:rsidP="004D432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FE2" w:rsidRPr="001936B1" w14:paraId="5ED0D8ED" w14:textId="77777777" w:rsidTr="00AE52DD">
        <w:trPr>
          <w:cantSplit/>
        </w:trPr>
        <w:tc>
          <w:tcPr>
            <w:tcW w:w="4230" w:type="dxa"/>
            <w:vAlign w:val="bottom"/>
            <w:hideMark/>
          </w:tcPr>
          <w:p w14:paraId="6ED01758" w14:textId="0B8F5378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401C6C13" w14:textId="5EC4AA15" w:rsidR="00421FE2" w:rsidRPr="001936B1" w:rsidRDefault="00633B7D" w:rsidP="00421FE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80" w:type="dxa"/>
          </w:tcPr>
          <w:p w14:paraId="1D6AFE54" w14:textId="77777777" w:rsidR="00421FE2" w:rsidRPr="001936B1" w:rsidRDefault="00421FE2" w:rsidP="00421FE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CABA5CC" w14:textId="2E6FC6E0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78" w:type="dxa"/>
          </w:tcPr>
          <w:p w14:paraId="50044F50" w14:textId="77777777" w:rsidR="00421FE2" w:rsidRPr="001936B1" w:rsidRDefault="00421FE2" w:rsidP="00421FE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0637F7C" w14:textId="76248060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41EA692" w14:textId="77777777" w:rsidR="00421FE2" w:rsidRPr="001936B1" w:rsidRDefault="00421FE2" w:rsidP="00421FE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76E8DF71" w14:textId="5CCF57E2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FE2" w:rsidRPr="001936B1" w14:paraId="2515666E" w14:textId="77777777" w:rsidTr="00AE52DD">
        <w:trPr>
          <w:cantSplit/>
        </w:trPr>
        <w:tc>
          <w:tcPr>
            <w:tcW w:w="4230" w:type="dxa"/>
            <w:vAlign w:val="bottom"/>
            <w:hideMark/>
          </w:tcPr>
          <w:p w14:paraId="0D1EE513" w14:textId="55A1EF54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080" w:type="dxa"/>
          </w:tcPr>
          <w:p w14:paraId="7546CFBC" w14:textId="3F74AD1C" w:rsidR="00421FE2" w:rsidRPr="001936B1" w:rsidRDefault="00633B7D" w:rsidP="00421FE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80" w:type="dxa"/>
          </w:tcPr>
          <w:p w14:paraId="389C443A" w14:textId="77777777" w:rsidR="00421FE2" w:rsidRPr="001936B1" w:rsidRDefault="00421FE2" w:rsidP="00421FE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DF23252" w14:textId="0F7D35EE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78" w:type="dxa"/>
          </w:tcPr>
          <w:p w14:paraId="2F81580B" w14:textId="77777777" w:rsidR="00421FE2" w:rsidRPr="001936B1" w:rsidRDefault="00421FE2" w:rsidP="00421FE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01B7930" w14:textId="715DD224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04DC17" w14:textId="77777777" w:rsidR="00421FE2" w:rsidRPr="001936B1" w:rsidRDefault="00421FE2" w:rsidP="00421FE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1A7C13EF" w14:textId="0EC79829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FE2" w:rsidRPr="001936B1" w14:paraId="5BCB9D88" w14:textId="77777777" w:rsidTr="00AE52DD">
        <w:trPr>
          <w:cantSplit/>
        </w:trPr>
        <w:tc>
          <w:tcPr>
            <w:tcW w:w="4230" w:type="dxa"/>
            <w:vAlign w:val="bottom"/>
          </w:tcPr>
          <w:p w14:paraId="4107630D" w14:textId="5650378E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36FC270" w14:textId="68A8BD58" w:rsidR="00421FE2" w:rsidRPr="001936B1" w:rsidRDefault="00633B7D" w:rsidP="00421FE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80" w:type="dxa"/>
          </w:tcPr>
          <w:p w14:paraId="01831EEE" w14:textId="77777777" w:rsidR="00421FE2" w:rsidRPr="001936B1" w:rsidRDefault="00421FE2" w:rsidP="00421FE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E463494" w14:textId="4D84946B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178" w:type="dxa"/>
          </w:tcPr>
          <w:p w14:paraId="065BDA60" w14:textId="77777777" w:rsidR="00421FE2" w:rsidRPr="001936B1" w:rsidRDefault="00421FE2" w:rsidP="00421FE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CD5543B" w14:textId="3753A53E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0D11DE" w14:textId="77777777" w:rsidR="00421FE2" w:rsidRPr="001936B1" w:rsidRDefault="00421FE2" w:rsidP="00421FE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3735D35" w14:textId="180B2E75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FE2" w:rsidRPr="001936B1" w14:paraId="6517E57A" w14:textId="77777777" w:rsidTr="00AE52DD">
        <w:trPr>
          <w:cantSplit/>
        </w:trPr>
        <w:tc>
          <w:tcPr>
            <w:tcW w:w="4230" w:type="dxa"/>
            <w:vAlign w:val="bottom"/>
            <w:hideMark/>
          </w:tcPr>
          <w:p w14:paraId="2D675E19" w14:textId="0F528403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191A9F0" w14:textId="199F7FF4" w:rsidR="00421FE2" w:rsidRPr="001936B1" w:rsidRDefault="00633B7D" w:rsidP="00421FE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0" w:type="dxa"/>
          </w:tcPr>
          <w:p w14:paraId="7C31599D" w14:textId="77777777" w:rsidR="00421FE2" w:rsidRPr="001936B1" w:rsidRDefault="00421FE2" w:rsidP="00421FE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C47DEF0" w14:textId="6C0C5D91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78" w:type="dxa"/>
          </w:tcPr>
          <w:p w14:paraId="3C405D40" w14:textId="77777777" w:rsidR="00421FE2" w:rsidRPr="001936B1" w:rsidRDefault="00421FE2" w:rsidP="00421FE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C4645B5" w14:textId="1EF7003C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EECE1FA" w14:textId="77777777" w:rsidR="00421FE2" w:rsidRPr="001936B1" w:rsidRDefault="00421FE2" w:rsidP="00421FE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60A640FC" w14:textId="67DAA2C4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FE2" w:rsidRPr="001936B1" w14:paraId="761450BA" w14:textId="77777777" w:rsidTr="00AE52DD">
        <w:trPr>
          <w:cantSplit/>
        </w:trPr>
        <w:tc>
          <w:tcPr>
            <w:tcW w:w="4230" w:type="dxa"/>
            <w:vAlign w:val="bottom"/>
          </w:tcPr>
          <w:p w14:paraId="60CB62AB" w14:textId="5396E9A8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759522CB" w14:textId="2CF84A62" w:rsidR="00421FE2" w:rsidRPr="001936B1" w:rsidRDefault="00CD7D13" w:rsidP="00421FE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564BC6E" w14:textId="77777777" w:rsidR="00421FE2" w:rsidRPr="001936B1" w:rsidRDefault="00421FE2" w:rsidP="00421FE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49DBD60" w14:textId="755EFC28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14:paraId="2276D7A1" w14:textId="77777777" w:rsidR="00421FE2" w:rsidRPr="001936B1" w:rsidRDefault="00421FE2" w:rsidP="00421FE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43B0777" w14:textId="04D0C6EE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9A411D" w14:textId="77777777" w:rsidR="00421FE2" w:rsidRPr="001936B1" w:rsidRDefault="00421FE2" w:rsidP="00421FE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3C0CA0D" w14:textId="10F8E2B4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FE2" w:rsidRPr="001936B1" w14:paraId="543EA96F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0469E104" w14:textId="77777777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CEA0A3A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97409D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96B674" w14:textId="77777777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2E25DCD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1355D43" w14:textId="77777777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479A5F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0FA0FD8" w14:textId="77777777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FE2" w:rsidRPr="001936B1" w14:paraId="4744E662" w14:textId="77777777" w:rsidTr="004D4326">
        <w:trPr>
          <w:cantSplit/>
          <w:trHeight w:val="272"/>
        </w:trPr>
        <w:tc>
          <w:tcPr>
            <w:tcW w:w="4230" w:type="dxa"/>
            <w:vAlign w:val="bottom"/>
            <w:hideMark/>
          </w:tcPr>
          <w:p w14:paraId="02F6EA9C" w14:textId="77777777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559309A2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E57715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1601F8" w14:textId="77777777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15680C7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E972B87" w14:textId="77777777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86DE710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B45FE97" w14:textId="77777777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FE2" w:rsidRPr="001936B1" w14:paraId="30DFC498" w14:textId="77777777" w:rsidTr="00AE52DD">
        <w:trPr>
          <w:cantSplit/>
          <w:trHeight w:val="272"/>
        </w:trPr>
        <w:tc>
          <w:tcPr>
            <w:tcW w:w="4230" w:type="dxa"/>
          </w:tcPr>
          <w:p w14:paraId="39471D70" w14:textId="0625212B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78411160" w14:textId="660D59C6" w:rsidR="00421FE2" w:rsidRPr="001936B1" w:rsidRDefault="00EE08BF" w:rsidP="00421FE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80" w:type="dxa"/>
          </w:tcPr>
          <w:p w14:paraId="734478D9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DD091B" w14:textId="399251A1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178" w:type="dxa"/>
          </w:tcPr>
          <w:p w14:paraId="4EB3166B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76FD6E5" w14:textId="4D111EE3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893E8BC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4D542A18" w14:textId="7F9418AD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FE2" w:rsidRPr="001936B1" w14:paraId="4AF6BE21" w14:textId="77777777" w:rsidTr="00AE52DD">
        <w:trPr>
          <w:cantSplit/>
          <w:trHeight w:val="272"/>
        </w:trPr>
        <w:tc>
          <w:tcPr>
            <w:tcW w:w="4230" w:type="dxa"/>
            <w:vAlign w:val="bottom"/>
          </w:tcPr>
          <w:p w14:paraId="1385C7F3" w14:textId="26401126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0E5468C2" w14:textId="2DEECDB1" w:rsidR="00421FE2" w:rsidRPr="001936B1" w:rsidRDefault="00EE08BF" w:rsidP="00421FE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0" w:type="dxa"/>
          </w:tcPr>
          <w:p w14:paraId="574385C9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704968" w14:textId="1E86655A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78" w:type="dxa"/>
          </w:tcPr>
          <w:p w14:paraId="72BD0F5E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A037B43" w14:textId="24DAC6A1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9CABC1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5F75F2F6" w14:textId="293FEB62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FE2" w:rsidRPr="001936B1" w14:paraId="3001E7C9" w14:textId="77777777" w:rsidTr="00AE52DD">
        <w:trPr>
          <w:cantSplit/>
          <w:trHeight w:val="272"/>
        </w:trPr>
        <w:tc>
          <w:tcPr>
            <w:tcW w:w="4230" w:type="dxa"/>
            <w:vAlign w:val="bottom"/>
          </w:tcPr>
          <w:p w14:paraId="58E924AC" w14:textId="75D9B8A0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1080" w:type="dxa"/>
          </w:tcPr>
          <w:p w14:paraId="0330C69C" w14:textId="46885E20" w:rsidR="00421FE2" w:rsidRPr="001936B1" w:rsidRDefault="00EE08BF" w:rsidP="00421FE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80" w:type="dxa"/>
          </w:tcPr>
          <w:p w14:paraId="01400646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3D565F" w14:textId="785D44C2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78" w:type="dxa"/>
          </w:tcPr>
          <w:p w14:paraId="1C2721B2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444704E" w14:textId="1F3F16BB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9526B1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24FA43A5" w14:textId="5C5CD863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FE2" w:rsidRPr="001936B1" w14:paraId="5CB4C550" w14:textId="77777777" w:rsidTr="00AE52DD">
        <w:trPr>
          <w:cantSplit/>
          <w:trHeight w:val="272"/>
        </w:trPr>
        <w:tc>
          <w:tcPr>
            <w:tcW w:w="4230" w:type="dxa"/>
            <w:vAlign w:val="bottom"/>
          </w:tcPr>
          <w:p w14:paraId="5425D180" w14:textId="7F3A4B9B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49E30047" w14:textId="40D65662" w:rsidR="00421FE2" w:rsidRPr="001936B1" w:rsidRDefault="00EE08BF" w:rsidP="00421FE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80" w:type="dxa"/>
          </w:tcPr>
          <w:p w14:paraId="248E8966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39CD39" w14:textId="4D22DA11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78" w:type="dxa"/>
          </w:tcPr>
          <w:p w14:paraId="4382BBE7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96F6F9A" w14:textId="5257B769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1922E4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465C444B" w14:textId="4BB6B74C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FE2" w:rsidRPr="001936B1" w14:paraId="2D8E76EC" w14:textId="77777777" w:rsidTr="00AE52DD">
        <w:trPr>
          <w:cantSplit/>
          <w:trHeight w:val="272"/>
        </w:trPr>
        <w:tc>
          <w:tcPr>
            <w:tcW w:w="4230" w:type="dxa"/>
            <w:vAlign w:val="bottom"/>
          </w:tcPr>
          <w:p w14:paraId="042EB364" w14:textId="3C53F98A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0EA4BA1B" w14:textId="5AD184FF" w:rsidR="00421FE2" w:rsidRPr="001936B1" w:rsidRDefault="00EE08BF" w:rsidP="00421FE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180" w:type="dxa"/>
          </w:tcPr>
          <w:p w14:paraId="608448D1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EA5DCE" w14:textId="2D2F1F90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78" w:type="dxa"/>
          </w:tcPr>
          <w:p w14:paraId="331D868C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EBF731E" w14:textId="0A2408D2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AFF999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37074929" w14:textId="6C0C6B23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FE2" w:rsidRPr="001936B1" w14:paraId="55647A7A" w14:textId="77777777" w:rsidTr="00AE52DD">
        <w:trPr>
          <w:cantSplit/>
          <w:trHeight w:val="272"/>
        </w:trPr>
        <w:tc>
          <w:tcPr>
            <w:tcW w:w="4230" w:type="dxa"/>
            <w:vAlign w:val="bottom"/>
          </w:tcPr>
          <w:p w14:paraId="2DBCBCCA" w14:textId="780D7434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CA35079" w14:textId="735FD0D0" w:rsidR="00421FE2" w:rsidRPr="001936B1" w:rsidRDefault="00EE08BF" w:rsidP="00421FE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54052" w:rsidRPr="001936B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6053098C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A226A9" w14:textId="7E169211" w:rsidR="00421FE2" w:rsidRPr="001936B1" w:rsidRDefault="00851776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78" w:type="dxa"/>
          </w:tcPr>
          <w:p w14:paraId="23B20354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F367093" w14:textId="7B1CF243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</w:t>
            </w:r>
          </w:p>
        </w:tc>
        <w:tc>
          <w:tcPr>
            <w:tcW w:w="180" w:type="dxa"/>
          </w:tcPr>
          <w:p w14:paraId="6689A70B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49DA43B6" w14:textId="2052157B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</w:t>
            </w:r>
          </w:p>
        </w:tc>
      </w:tr>
      <w:tr w:rsidR="00421FE2" w:rsidRPr="001936B1" w14:paraId="7D6F6CA5" w14:textId="77777777" w:rsidTr="00AE52DD">
        <w:trPr>
          <w:cantSplit/>
          <w:trHeight w:val="272"/>
        </w:trPr>
        <w:tc>
          <w:tcPr>
            <w:tcW w:w="4230" w:type="dxa"/>
            <w:vAlign w:val="bottom"/>
          </w:tcPr>
          <w:p w14:paraId="0ABB809A" w14:textId="419BA401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56414519" w14:textId="2EC3CC29" w:rsidR="00421FE2" w:rsidRPr="001936B1" w:rsidRDefault="00EE08BF" w:rsidP="00421FE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2104AFEB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DD8A0F" w14:textId="2BED7785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78" w:type="dxa"/>
          </w:tcPr>
          <w:p w14:paraId="0D064A6D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561FD6E" w14:textId="1E5C4A6C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5B4449E3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65D37D01" w14:textId="39A3EA98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21FE2" w:rsidRPr="001936B1" w14:paraId="05B65104" w14:textId="77777777" w:rsidTr="00AE52DD">
        <w:trPr>
          <w:cantSplit/>
          <w:trHeight w:val="272"/>
        </w:trPr>
        <w:tc>
          <w:tcPr>
            <w:tcW w:w="4230" w:type="dxa"/>
            <w:vAlign w:val="bottom"/>
          </w:tcPr>
          <w:p w14:paraId="36A7FB9D" w14:textId="2520B48A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656C91AC" w14:textId="345CB84A" w:rsidR="00421FE2" w:rsidRPr="001936B1" w:rsidRDefault="00EE08BF" w:rsidP="00421FE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180" w:type="dxa"/>
          </w:tcPr>
          <w:p w14:paraId="111D52F2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03D120" w14:textId="698617E2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</w:p>
        </w:tc>
        <w:tc>
          <w:tcPr>
            <w:tcW w:w="178" w:type="dxa"/>
          </w:tcPr>
          <w:p w14:paraId="067A8FD8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6ED156E" w14:textId="6447DCD1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705BED22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11A518D5" w14:textId="19954811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21FE2" w:rsidRPr="001936B1" w14:paraId="08CE9EC0" w14:textId="77777777" w:rsidTr="00AE52DD">
        <w:trPr>
          <w:cantSplit/>
          <w:trHeight w:val="272"/>
        </w:trPr>
        <w:tc>
          <w:tcPr>
            <w:tcW w:w="4230" w:type="dxa"/>
            <w:vAlign w:val="bottom"/>
          </w:tcPr>
          <w:p w14:paraId="3E4EAB51" w14:textId="0238E37A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080" w:type="dxa"/>
          </w:tcPr>
          <w:p w14:paraId="6B0F2A59" w14:textId="3FEAF8FA" w:rsidR="00421FE2" w:rsidRPr="001936B1" w:rsidRDefault="001555A0" w:rsidP="00421FE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180" w:type="dxa"/>
          </w:tcPr>
          <w:p w14:paraId="3FD89610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01B5DB" w14:textId="71732139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178" w:type="dxa"/>
          </w:tcPr>
          <w:p w14:paraId="23AA8ECB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134BB84" w14:textId="7AD9390C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80" w:type="dxa"/>
          </w:tcPr>
          <w:p w14:paraId="3F0A9284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13A3AA72" w14:textId="3A66C0CF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</w:tr>
      <w:tr w:rsidR="00421FE2" w:rsidRPr="001936B1" w14:paraId="6B3F1AD9" w14:textId="77777777" w:rsidTr="00AE52DD">
        <w:trPr>
          <w:cantSplit/>
          <w:trHeight w:val="272"/>
        </w:trPr>
        <w:tc>
          <w:tcPr>
            <w:tcW w:w="4230" w:type="dxa"/>
            <w:vAlign w:val="bottom"/>
          </w:tcPr>
          <w:p w14:paraId="79ACDC3A" w14:textId="2A7F8752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080" w:type="dxa"/>
          </w:tcPr>
          <w:p w14:paraId="77898AEA" w14:textId="230A8247" w:rsidR="00421FE2" w:rsidRPr="001936B1" w:rsidRDefault="001555A0" w:rsidP="00421FE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80" w:type="dxa"/>
          </w:tcPr>
          <w:p w14:paraId="72A317EF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DA1F70" w14:textId="533B8A41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78" w:type="dxa"/>
          </w:tcPr>
          <w:p w14:paraId="4BF4F004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EA8ABB0" w14:textId="323BA005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77CF376E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638E7583" w14:textId="75485FFF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21FE2" w:rsidRPr="001936B1" w14:paraId="74A5EFB4" w14:textId="77777777" w:rsidTr="00AE52DD">
        <w:trPr>
          <w:cantSplit/>
          <w:trHeight w:val="272"/>
        </w:trPr>
        <w:tc>
          <w:tcPr>
            <w:tcW w:w="4230" w:type="dxa"/>
            <w:vAlign w:val="bottom"/>
          </w:tcPr>
          <w:p w14:paraId="6EF5E520" w14:textId="67C3FC05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1080" w:type="dxa"/>
          </w:tcPr>
          <w:p w14:paraId="6A63E4D9" w14:textId="6019C727" w:rsidR="00421FE2" w:rsidRPr="001936B1" w:rsidRDefault="001555A0" w:rsidP="00421FE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  <w:tc>
          <w:tcPr>
            <w:tcW w:w="180" w:type="dxa"/>
          </w:tcPr>
          <w:p w14:paraId="154F4C26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291630" w14:textId="12CB7864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78" w:type="dxa"/>
          </w:tcPr>
          <w:p w14:paraId="2944F4BF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56E1DE6" w14:textId="3476B576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7C7DEA93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059D0A6F" w14:textId="7C7656C7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421FE2" w:rsidRPr="001936B1" w14:paraId="234125A0" w14:textId="77777777" w:rsidTr="00AE52DD">
        <w:trPr>
          <w:cantSplit/>
          <w:trHeight w:val="272"/>
        </w:trPr>
        <w:tc>
          <w:tcPr>
            <w:tcW w:w="4230" w:type="dxa"/>
            <w:vAlign w:val="bottom"/>
          </w:tcPr>
          <w:p w14:paraId="2304280C" w14:textId="0A06A148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080" w:type="dxa"/>
          </w:tcPr>
          <w:p w14:paraId="71810968" w14:textId="177022E2" w:rsidR="00421FE2" w:rsidRPr="001936B1" w:rsidRDefault="001555A0" w:rsidP="00421FE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80" w:type="dxa"/>
          </w:tcPr>
          <w:p w14:paraId="7E52CBB2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5D61AD" w14:textId="0B3B77C1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78" w:type="dxa"/>
          </w:tcPr>
          <w:p w14:paraId="1E7906FC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40DC2EC" w14:textId="491C3AF2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3EFB9540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549996F5" w14:textId="62EC009C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21FE2" w:rsidRPr="001936B1" w14:paraId="2D284242" w14:textId="77777777" w:rsidTr="00AE52DD">
        <w:trPr>
          <w:cantSplit/>
          <w:trHeight w:val="272"/>
        </w:trPr>
        <w:tc>
          <w:tcPr>
            <w:tcW w:w="4230" w:type="dxa"/>
            <w:vAlign w:val="bottom"/>
          </w:tcPr>
          <w:p w14:paraId="643C9F31" w14:textId="3B66008D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04B4146A" w14:textId="4B279E25" w:rsidR="00421FE2" w:rsidRPr="001936B1" w:rsidRDefault="001555A0" w:rsidP="00421FE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180" w:type="dxa"/>
          </w:tcPr>
          <w:p w14:paraId="0B7FD26B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B81748" w14:textId="036DEEAC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178" w:type="dxa"/>
          </w:tcPr>
          <w:p w14:paraId="4E61F8C7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F91B90B" w14:textId="73ED4F6A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180" w:type="dxa"/>
          </w:tcPr>
          <w:p w14:paraId="3474B12A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7BBD6DBF" w14:textId="12E0454E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</w:tr>
      <w:tr w:rsidR="00421FE2" w:rsidRPr="001936B1" w14:paraId="483E2246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1CE9D31D" w14:textId="77777777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154C9CA" w14:textId="77777777" w:rsidR="00421FE2" w:rsidRPr="001936B1" w:rsidRDefault="00421FE2" w:rsidP="00421FE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CE2472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590FFE" w14:textId="77777777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2C7504D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3606953" w14:textId="77777777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4B55657" w14:textId="77777777" w:rsidR="00421FE2" w:rsidRPr="001936B1" w:rsidRDefault="00421FE2" w:rsidP="00421FE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BBE227D" w14:textId="77777777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FE2" w:rsidRPr="001936B1" w14:paraId="15DD16AF" w14:textId="77777777" w:rsidTr="004D4326">
        <w:trPr>
          <w:cantSplit/>
          <w:trHeight w:val="272"/>
        </w:trPr>
        <w:tc>
          <w:tcPr>
            <w:tcW w:w="4230" w:type="dxa"/>
          </w:tcPr>
          <w:p w14:paraId="12B5C3DB" w14:textId="77777777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622755AA" w14:textId="77777777" w:rsidR="00421FE2" w:rsidRPr="001936B1" w:rsidRDefault="00421FE2" w:rsidP="00421FE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0E41F0" w14:textId="77777777" w:rsidR="00421FE2" w:rsidRPr="001936B1" w:rsidRDefault="00421FE2" w:rsidP="00421FE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044C3C" w14:textId="77777777" w:rsidR="00421FE2" w:rsidRPr="001936B1" w:rsidRDefault="00421FE2" w:rsidP="00421FE2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FED6E8B" w14:textId="77777777" w:rsidR="00421FE2" w:rsidRPr="001936B1" w:rsidRDefault="00421FE2" w:rsidP="00421FE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2B68EAE" w14:textId="77777777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8C8E49" w14:textId="77777777" w:rsidR="00421FE2" w:rsidRPr="001936B1" w:rsidRDefault="00421FE2" w:rsidP="00421FE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B3B87FF" w14:textId="77777777" w:rsidR="00421FE2" w:rsidRPr="001936B1" w:rsidRDefault="00421FE2" w:rsidP="00421FE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FE2" w:rsidRPr="001936B1" w14:paraId="203010D2" w14:textId="77777777" w:rsidTr="00AE52DD">
        <w:trPr>
          <w:cantSplit/>
          <w:trHeight w:val="272"/>
        </w:trPr>
        <w:tc>
          <w:tcPr>
            <w:tcW w:w="4230" w:type="dxa"/>
          </w:tcPr>
          <w:p w14:paraId="5DBBF144" w14:textId="77777777" w:rsidR="00421FE2" w:rsidRPr="001936B1" w:rsidRDefault="00421FE2" w:rsidP="00421FE2">
            <w:pPr>
              <w:spacing w:line="240" w:lineRule="auto"/>
              <w:ind w:left="117" w:hanging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0E23B8AA" w14:textId="6E397EE1" w:rsidR="00421FE2" w:rsidRPr="001936B1" w:rsidRDefault="005E029D" w:rsidP="00421FE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2,165</w:t>
            </w:r>
          </w:p>
        </w:tc>
        <w:tc>
          <w:tcPr>
            <w:tcW w:w="180" w:type="dxa"/>
            <w:vAlign w:val="bottom"/>
          </w:tcPr>
          <w:p w14:paraId="0B700802" w14:textId="77777777" w:rsidR="00421FE2" w:rsidRPr="001936B1" w:rsidRDefault="00421FE2" w:rsidP="00421FE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EFFBAF" w14:textId="3DFE7F73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1,853</w:t>
            </w:r>
          </w:p>
        </w:tc>
        <w:tc>
          <w:tcPr>
            <w:tcW w:w="178" w:type="dxa"/>
            <w:vAlign w:val="bottom"/>
          </w:tcPr>
          <w:p w14:paraId="089742F1" w14:textId="77777777" w:rsidR="00421FE2" w:rsidRPr="001936B1" w:rsidRDefault="00421FE2" w:rsidP="00421FE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DEFCD47" w14:textId="53F64A70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374</w:t>
            </w:r>
          </w:p>
        </w:tc>
        <w:tc>
          <w:tcPr>
            <w:tcW w:w="180" w:type="dxa"/>
            <w:vAlign w:val="bottom"/>
          </w:tcPr>
          <w:p w14:paraId="63A2D955" w14:textId="77777777" w:rsidR="00421FE2" w:rsidRPr="001936B1" w:rsidRDefault="00421FE2" w:rsidP="00421FE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79788916" w14:textId="07DAEA59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348</w:t>
            </w:r>
          </w:p>
        </w:tc>
      </w:tr>
      <w:tr w:rsidR="00421FE2" w:rsidRPr="001936B1" w14:paraId="280AB7C5" w14:textId="77777777" w:rsidTr="00AE52DD">
        <w:trPr>
          <w:cantSplit/>
          <w:trHeight w:val="272"/>
        </w:trPr>
        <w:tc>
          <w:tcPr>
            <w:tcW w:w="4230" w:type="dxa"/>
          </w:tcPr>
          <w:p w14:paraId="6F021DA1" w14:textId="77777777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3F37A56C" w14:textId="2FCEFA11" w:rsidR="00421FE2" w:rsidRPr="001936B1" w:rsidRDefault="001555A0" w:rsidP="00421FE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80" w:type="dxa"/>
          </w:tcPr>
          <w:p w14:paraId="54D1E47E" w14:textId="77777777" w:rsidR="00421FE2" w:rsidRPr="001936B1" w:rsidRDefault="00421FE2" w:rsidP="00421FE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37A1D3" w14:textId="3BF60BE4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78" w:type="dxa"/>
          </w:tcPr>
          <w:p w14:paraId="5847CC48" w14:textId="77777777" w:rsidR="00421FE2" w:rsidRPr="001936B1" w:rsidRDefault="00421FE2" w:rsidP="00421FE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574BB93" w14:textId="51F020D8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</w:p>
        </w:tc>
        <w:tc>
          <w:tcPr>
            <w:tcW w:w="180" w:type="dxa"/>
          </w:tcPr>
          <w:p w14:paraId="7A4CD2F0" w14:textId="77777777" w:rsidR="00421FE2" w:rsidRPr="001936B1" w:rsidRDefault="00421FE2" w:rsidP="00421FE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70452789" w14:textId="32FF1A53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</w:tr>
      <w:tr w:rsidR="00421FE2" w:rsidRPr="001936B1" w14:paraId="04AAE4B0" w14:textId="77777777" w:rsidTr="00AE52DD">
        <w:trPr>
          <w:cantSplit/>
          <w:trHeight w:val="272"/>
        </w:trPr>
        <w:tc>
          <w:tcPr>
            <w:tcW w:w="4230" w:type="dxa"/>
          </w:tcPr>
          <w:p w14:paraId="3E38C3ED" w14:textId="77777777" w:rsidR="00421FE2" w:rsidRPr="001936B1" w:rsidRDefault="00421FE2" w:rsidP="00421F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ผลประโยชน์เมื่อเลิกจ้าง</w:t>
            </w:r>
          </w:p>
        </w:tc>
        <w:tc>
          <w:tcPr>
            <w:tcW w:w="1080" w:type="dxa"/>
          </w:tcPr>
          <w:p w14:paraId="22C14041" w14:textId="12239993" w:rsidR="00421FE2" w:rsidRPr="001936B1" w:rsidRDefault="001555A0" w:rsidP="00421FE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0" w:type="dxa"/>
          </w:tcPr>
          <w:p w14:paraId="6ACAB954" w14:textId="77777777" w:rsidR="00421FE2" w:rsidRPr="001936B1" w:rsidRDefault="00421FE2" w:rsidP="00421FE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34C2CC" w14:textId="66C1560A" w:rsidR="00421FE2" w:rsidRPr="001936B1" w:rsidRDefault="00421FE2" w:rsidP="00421F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78" w:type="dxa"/>
          </w:tcPr>
          <w:p w14:paraId="492212E8" w14:textId="77777777" w:rsidR="00421FE2" w:rsidRPr="001936B1" w:rsidRDefault="00421FE2" w:rsidP="00421FE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B3C1F6E" w14:textId="0428DBFC" w:rsidR="00421FE2" w:rsidRPr="001936B1" w:rsidRDefault="00421FE2" w:rsidP="00421FE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C8E8DF0" w14:textId="77777777" w:rsidR="00421FE2" w:rsidRPr="001936B1" w:rsidRDefault="00421FE2" w:rsidP="00421FE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53E7F4E5" w14:textId="7B56C9B3" w:rsidR="00421FE2" w:rsidRPr="001936B1" w:rsidRDefault="00421FE2" w:rsidP="00421F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</w:tbl>
    <w:p w14:paraId="5CF9DD76" w14:textId="5461C8F3" w:rsidR="00516F50" w:rsidRPr="001936B1" w:rsidRDefault="0051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241"/>
        <w:gridCol w:w="1081"/>
        <w:gridCol w:w="180"/>
        <w:gridCol w:w="1081"/>
        <w:gridCol w:w="180"/>
        <w:gridCol w:w="1079"/>
        <w:gridCol w:w="178"/>
        <w:gridCol w:w="1171"/>
      </w:tblGrid>
      <w:tr w:rsidR="00BC0E08" w:rsidRPr="001936B1" w14:paraId="66EC68AA" w14:textId="77777777" w:rsidTr="00A9223C">
        <w:trPr>
          <w:tblHeader/>
        </w:trPr>
        <w:tc>
          <w:tcPr>
            <w:tcW w:w="2307" w:type="pct"/>
          </w:tcPr>
          <w:p w14:paraId="06549C77" w14:textId="465C3A45" w:rsidR="00BC0E08" w:rsidRPr="001936B1" w:rsidRDefault="00BC0E08" w:rsidP="00A12C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274" w:type="pct"/>
            <w:gridSpan w:val="3"/>
          </w:tcPr>
          <w:p w14:paraId="770327F7" w14:textId="77777777" w:rsidR="00BC0E08" w:rsidRPr="001936B1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8" w:type="pct"/>
          </w:tcPr>
          <w:p w14:paraId="4F212B69" w14:textId="77777777" w:rsidR="00BC0E08" w:rsidRPr="001936B1" w:rsidRDefault="00BC0E08" w:rsidP="00A12C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pct"/>
            <w:gridSpan w:val="3"/>
          </w:tcPr>
          <w:p w14:paraId="468B3E93" w14:textId="77777777" w:rsidR="00BC0E08" w:rsidRPr="001936B1" w:rsidRDefault="00BC0E08" w:rsidP="00A12C5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12643" w:rsidRPr="001936B1" w14:paraId="22569ADB" w14:textId="77777777" w:rsidTr="00A9223C">
        <w:trPr>
          <w:tblHeader/>
        </w:trPr>
        <w:tc>
          <w:tcPr>
            <w:tcW w:w="2307" w:type="pct"/>
          </w:tcPr>
          <w:p w14:paraId="167824BE" w14:textId="5B343F3C" w:rsidR="00C12643" w:rsidRPr="001936B1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8" w:type="pct"/>
            <w:vAlign w:val="center"/>
          </w:tcPr>
          <w:p w14:paraId="1A263E7B" w14:textId="5070AD36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B232C3"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98" w:type="pct"/>
            <w:vAlign w:val="center"/>
          </w:tcPr>
          <w:p w14:paraId="4837A3AA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vAlign w:val="center"/>
          </w:tcPr>
          <w:p w14:paraId="198E8654" w14:textId="6A78942E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8" w:type="pct"/>
          </w:tcPr>
          <w:p w14:paraId="0BC408A1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center"/>
          </w:tcPr>
          <w:p w14:paraId="7A8BC03B" w14:textId="79E4044D" w:rsidR="00C12643" w:rsidRPr="001936B1" w:rsidRDefault="00B232C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97" w:type="pct"/>
            <w:vAlign w:val="center"/>
          </w:tcPr>
          <w:p w14:paraId="5E5A9D07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554710A6" w14:textId="23D6AABA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</w:tr>
      <w:tr w:rsidR="00C12643" w:rsidRPr="001936B1" w14:paraId="5C4C3C5F" w14:textId="77777777" w:rsidTr="00A9223C">
        <w:trPr>
          <w:tblHeader/>
        </w:trPr>
        <w:tc>
          <w:tcPr>
            <w:tcW w:w="2307" w:type="pct"/>
          </w:tcPr>
          <w:p w14:paraId="323EE82A" w14:textId="21B8B749" w:rsidR="00C12643" w:rsidRPr="001936B1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ยอดคงเหลือกับบุคคลหรือกิจการที่เกี่ยวข้องกัน ณ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วันที่</w:t>
            </w:r>
          </w:p>
        </w:tc>
        <w:tc>
          <w:tcPr>
            <w:tcW w:w="588" w:type="pct"/>
            <w:vAlign w:val="center"/>
          </w:tcPr>
          <w:p w14:paraId="325D5C9D" w14:textId="66351469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8" w:type="pct"/>
            <w:vAlign w:val="center"/>
          </w:tcPr>
          <w:p w14:paraId="42B6C635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vAlign w:val="center"/>
          </w:tcPr>
          <w:p w14:paraId="78DEAA8E" w14:textId="1DC87B1B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8" w:type="pct"/>
          </w:tcPr>
          <w:p w14:paraId="1141F87C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center"/>
          </w:tcPr>
          <w:p w14:paraId="2AE659EE" w14:textId="51B0AA81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7" w:type="pct"/>
            <w:vAlign w:val="center"/>
          </w:tcPr>
          <w:p w14:paraId="6214D1BB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53BEDDB5" w14:textId="749A144B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12643" w:rsidRPr="001936B1" w14:paraId="15C3B38B" w14:textId="77777777" w:rsidTr="00A9223C">
        <w:trPr>
          <w:tblHeader/>
        </w:trPr>
        <w:tc>
          <w:tcPr>
            <w:tcW w:w="2307" w:type="pct"/>
            <w:vAlign w:val="bottom"/>
          </w:tcPr>
          <w:p w14:paraId="6F7F8245" w14:textId="77777777" w:rsidR="00C12643" w:rsidRPr="001936B1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3" w:type="pct"/>
            <w:gridSpan w:val="7"/>
            <w:vAlign w:val="bottom"/>
          </w:tcPr>
          <w:p w14:paraId="09B5928C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12643" w:rsidRPr="001936B1" w14:paraId="4ED0F84D" w14:textId="77777777" w:rsidTr="00A9223C">
        <w:tc>
          <w:tcPr>
            <w:tcW w:w="2307" w:type="pct"/>
            <w:vAlign w:val="bottom"/>
          </w:tcPr>
          <w:p w14:paraId="0FCB9532" w14:textId="77777777" w:rsidR="00C12643" w:rsidRPr="001936B1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2693" w:type="pct"/>
            <w:gridSpan w:val="7"/>
            <w:vAlign w:val="bottom"/>
          </w:tcPr>
          <w:p w14:paraId="10274D66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00AC2" w:rsidRPr="001936B1" w14:paraId="658B85AC" w14:textId="77777777" w:rsidTr="00A9223C">
        <w:tc>
          <w:tcPr>
            <w:tcW w:w="2307" w:type="pct"/>
            <w:vAlign w:val="bottom"/>
          </w:tcPr>
          <w:p w14:paraId="41D28F4B" w14:textId="77777777" w:rsidR="00C00AC2" w:rsidRPr="001936B1" w:rsidRDefault="00C00AC2" w:rsidP="00C00AC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บริษัทใหญ่</w:t>
            </w:r>
          </w:p>
        </w:tc>
        <w:tc>
          <w:tcPr>
            <w:tcW w:w="588" w:type="pct"/>
          </w:tcPr>
          <w:p w14:paraId="45D00A9C" w14:textId="46FAE367" w:rsidR="00C00AC2" w:rsidRPr="001936B1" w:rsidRDefault="005663A7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8" w:type="pct"/>
            <w:vAlign w:val="bottom"/>
          </w:tcPr>
          <w:p w14:paraId="5933DEC2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35F59B62" w14:textId="14782012" w:rsidR="00C00AC2" w:rsidRPr="001936B1" w:rsidRDefault="00C00AC2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8" w:type="pct"/>
            <w:vAlign w:val="bottom"/>
          </w:tcPr>
          <w:p w14:paraId="2A56CF73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F61483D" w14:textId="264B088F" w:rsidR="00C00AC2" w:rsidRPr="001936B1" w:rsidRDefault="00AE52DD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321D47B8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2855257A" w14:textId="3C9A9CA1" w:rsidR="00C00AC2" w:rsidRPr="001936B1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0AC2" w:rsidRPr="001936B1" w14:paraId="3E9CC21F" w14:textId="77777777" w:rsidTr="00A9223C">
        <w:tc>
          <w:tcPr>
            <w:tcW w:w="2307" w:type="pct"/>
            <w:vAlign w:val="bottom"/>
          </w:tcPr>
          <w:p w14:paraId="3493F4D9" w14:textId="77777777" w:rsidR="00C00AC2" w:rsidRPr="001936B1" w:rsidRDefault="00C00AC2" w:rsidP="00C00AC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588" w:type="pct"/>
          </w:tcPr>
          <w:p w14:paraId="2B24E8BF" w14:textId="740CAB80" w:rsidR="00C00AC2" w:rsidRPr="001936B1" w:rsidRDefault="005663A7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4201BEE7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580583C0" w14:textId="4F2DC364" w:rsidR="00C00AC2" w:rsidRPr="001936B1" w:rsidRDefault="00C00AC2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669C42CD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3BB9B73" w14:textId="707C7233" w:rsidR="00C00AC2" w:rsidRPr="001936B1" w:rsidRDefault="00AE52DD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97" w:type="pct"/>
            <w:vAlign w:val="bottom"/>
          </w:tcPr>
          <w:p w14:paraId="1F47509D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0DEC559B" w14:textId="10381897" w:rsidR="00C00AC2" w:rsidRPr="001936B1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</w:tr>
      <w:tr w:rsidR="00C00AC2" w:rsidRPr="001936B1" w14:paraId="69BFA879" w14:textId="77777777" w:rsidTr="00A9223C">
        <w:tc>
          <w:tcPr>
            <w:tcW w:w="2307" w:type="pct"/>
            <w:vAlign w:val="bottom"/>
          </w:tcPr>
          <w:p w14:paraId="1ECFFC8D" w14:textId="77777777" w:rsidR="00C00AC2" w:rsidRPr="001936B1" w:rsidRDefault="00C00AC2" w:rsidP="00C00AC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588" w:type="pct"/>
          </w:tcPr>
          <w:p w14:paraId="2C18662B" w14:textId="7FF241D1" w:rsidR="00C00AC2" w:rsidRPr="001936B1" w:rsidRDefault="005663A7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98" w:type="pct"/>
            <w:vAlign w:val="bottom"/>
          </w:tcPr>
          <w:p w14:paraId="3F145B42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0AFDD270" w14:textId="3C54F71E" w:rsidR="00C00AC2" w:rsidRPr="001936B1" w:rsidRDefault="00C00AC2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8" w:type="pct"/>
            <w:vAlign w:val="bottom"/>
          </w:tcPr>
          <w:p w14:paraId="467ED5E6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AE0AFC6" w14:textId="7135FE8B" w:rsidR="00C00AC2" w:rsidRPr="001936B1" w:rsidRDefault="00AE52DD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68C402E3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2AFB500" w14:textId="4665C54E" w:rsidR="00C00AC2" w:rsidRPr="001936B1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0AC2" w:rsidRPr="001936B1" w14:paraId="7DD7F93D" w14:textId="77777777" w:rsidTr="00A9223C">
        <w:tc>
          <w:tcPr>
            <w:tcW w:w="2307" w:type="pct"/>
            <w:vAlign w:val="bottom"/>
          </w:tcPr>
          <w:p w14:paraId="78AF243D" w14:textId="77777777" w:rsidR="00C00AC2" w:rsidRPr="001936B1" w:rsidRDefault="00C00AC2" w:rsidP="00C00AC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588" w:type="pct"/>
          </w:tcPr>
          <w:p w14:paraId="720E22C8" w14:textId="5E63F866" w:rsidR="00C00AC2" w:rsidRPr="001936B1" w:rsidRDefault="005663A7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98" w:type="pct"/>
            <w:vAlign w:val="bottom"/>
          </w:tcPr>
          <w:p w14:paraId="23593EC8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31CA3654" w14:textId="2C202518" w:rsidR="00C00AC2" w:rsidRPr="001936B1" w:rsidRDefault="00C00AC2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8" w:type="pct"/>
            <w:vAlign w:val="bottom"/>
          </w:tcPr>
          <w:p w14:paraId="35930CC8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655E2D72" w14:textId="3F73099D" w:rsidR="00C00AC2" w:rsidRPr="001936B1" w:rsidRDefault="00AE52DD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902519E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902071F" w14:textId="7B1D1BA7" w:rsidR="00C00AC2" w:rsidRPr="001936B1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0AC2" w:rsidRPr="001936B1" w14:paraId="7A19A953" w14:textId="77777777" w:rsidTr="00A9223C">
        <w:tc>
          <w:tcPr>
            <w:tcW w:w="2307" w:type="pct"/>
            <w:vAlign w:val="bottom"/>
          </w:tcPr>
          <w:p w14:paraId="61819637" w14:textId="77777777" w:rsidR="00C00AC2" w:rsidRPr="001936B1" w:rsidRDefault="00C00AC2" w:rsidP="00C00AC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36C9BF7" w14:textId="57AC1DF9" w:rsidR="00C00AC2" w:rsidRPr="001936B1" w:rsidRDefault="005663A7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98" w:type="pct"/>
            <w:vAlign w:val="bottom"/>
          </w:tcPr>
          <w:p w14:paraId="38A8205B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24EE23CB" w14:textId="788E6E4B" w:rsidR="00C00AC2" w:rsidRPr="001936B1" w:rsidRDefault="00C00AC2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98" w:type="pct"/>
            <w:vAlign w:val="bottom"/>
          </w:tcPr>
          <w:p w14:paraId="5EDFE954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F071966" w14:textId="3B44B443" w:rsidR="00C00AC2" w:rsidRPr="001936B1" w:rsidRDefault="00AE52DD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7" w:type="pct"/>
            <w:vAlign w:val="bottom"/>
          </w:tcPr>
          <w:p w14:paraId="5E664EBF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5E7D66C" w14:textId="69CB10D3" w:rsidR="00C00AC2" w:rsidRPr="001936B1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00AC2" w:rsidRPr="001936B1" w14:paraId="612C6523" w14:textId="77777777" w:rsidTr="0079406E">
        <w:tc>
          <w:tcPr>
            <w:tcW w:w="2307" w:type="pct"/>
            <w:vAlign w:val="bottom"/>
          </w:tcPr>
          <w:p w14:paraId="4581C8EB" w14:textId="77777777" w:rsidR="00C00AC2" w:rsidRPr="001936B1" w:rsidRDefault="00C00AC2" w:rsidP="00C00AC2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F05AB47" w14:textId="08AF9E01" w:rsidR="00C00AC2" w:rsidRPr="001936B1" w:rsidRDefault="005663A7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98" w:type="pct"/>
            <w:vAlign w:val="bottom"/>
          </w:tcPr>
          <w:p w14:paraId="37887658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930E69D" w14:textId="4D6E54FA" w:rsidR="00C00AC2" w:rsidRPr="001936B1" w:rsidRDefault="00C00AC2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98" w:type="pct"/>
            <w:vAlign w:val="bottom"/>
          </w:tcPr>
          <w:p w14:paraId="340BC3F1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4268C327" w14:textId="50F79FE8" w:rsidR="00C00AC2" w:rsidRPr="001936B1" w:rsidRDefault="00AE52DD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97" w:type="pct"/>
            <w:vAlign w:val="bottom"/>
          </w:tcPr>
          <w:p w14:paraId="48137766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2DD861CB" w14:textId="01CC5F21" w:rsidR="00C00AC2" w:rsidRPr="001936B1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</w:tr>
      <w:tr w:rsidR="00C00AC2" w:rsidRPr="001936B1" w14:paraId="74E84114" w14:textId="77777777" w:rsidTr="00A9223C">
        <w:tc>
          <w:tcPr>
            <w:tcW w:w="2307" w:type="pct"/>
            <w:vAlign w:val="bottom"/>
          </w:tcPr>
          <w:p w14:paraId="7F30D8FC" w14:textId="77777777" w:rsidR="00C00AC2" w:rsidRPr="001936B1" w:rsidRDefault="00C00AC2" w:rsidP="00C00AC2">
            <w:pPr>
              <w:tabs>
                <w:tab w:val="left" w:pos="183"/>
              </w:tabs>
              <w:ind w:left="183" w:right="18" w:hanging="183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001439F" w14:textId="22512FDE" w:rsidR="00C00AC2" w:rsidRPr="001936B1" w:rsidRDefault="005663A7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8" w:type="pct"/>
            <w:vAlign w:val="bottom"/>
          </w:tcPr>
          <w:p w14:paraId="1B8BD8D8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5F0AA524" w14:textId="523234A7" w:rsidR="00C00AC2" w:rsidRPr="001936B1" w:rsidRDefault="00C00AC2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8" w:type="pct"/>
            <w:vAlign w:val="bottom"/>
          </w:tcPr>
          <w:p w14:paraId="366E4BA4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4058AC31" w14:textId="393D58C7" w:rsidR="00C00AC2" w:rsidRPr="001936B1" w:rsidRDefault="00AE52DD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7" w:type="pct"/>
            <w:vAlign w:val="bottom"/>
          </w:tcPr>
          <w:p w14:paraId="24D2B6EF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2C0AE37" w14:textId="3888B278" w:rsidR="00C00AC2" w:rsidRPr="001936B1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C00AC2" w:rsidRPr="001936B1" w14:paraId="59513B65" w14:textId="77777777" w:rsidTr="00A9223C">
        <w:tc>
          <w:tcPr>
            <w:tcW w:w="2307" w:type="pct"/>
            <w:vAlign w:val="bottom"/>
          </w:tcPr>
          <w:p w14:paraId="0D1598F3" w14:textId="77777777" w:rsidR="00C00AC2" w:rsidRPr="001936B1" w:rsidRDefault="00C00AC2" w:rsidP="00C00A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0995F59" w14:textId="43C544E5" w:rsidR="00C00AC2" w:rsidRPr="001936B1" w:rsidRDefault="005663A7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98" w:type="pct"/>
            <w:vAlign w:val="bottom"/>
          </w:tcPr>
          <w:p w14:paraId="66EB8E3B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5BC5069" w14:textId="3ED09F86" w:rsidR="00C00AC2" w:rsidRPr="001936B1" w:rsidRDefault="00C00AC2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</w:t>
            </w:r>
          </w:p>
        </w:tc>
        <w:tc>
          <w:tcPr>
            <w:tcW w:w="98" w:type="pct"/>
            <w:vAlign w:val="bottom"/>
          </w:tcPr>
          <w:p w14:paraId="5465CA53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600FA77E" w14:textId="2E99AE55" w:rsidR="00C00AC2" w:rsidRPr="001936B1" w:rsidRDefault="00AE52DD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409</w:t>
            </w:r>
          </w:p>
        </w:tc>
        <w:tc>
          <w:tcPr>
            <w:tcW w:w="97" w:type="pct"/>
            <w:vAlign w:val="bottom"/>
          </w:tcPr>
          <w:p w14:paraId="539988B4" w14:textId="77777777" w:rsidR="00C00AC2" w:rsidRPr="001936B1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41E4BDD" w14:textId="266A4E76" w:rsidR="00C00AC2" w:rsidRPr="001936B1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517</w:t>
            </w:r>
          </w:p>
        </w:tc>
      </w:tr>
      <w:tr w:rsidR="00C12643" w:rsidRPr="001936B1" w14:paraId="55D4A645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1C6070EE" w14:textId="77777777" w:rsidR="00C12643" w:rsidRPr="001936B1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AD908C4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33322AC9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26A023DC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688C634B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6CCA332C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41A13A6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17709A1A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12643" w:rsidRPr="001936B1" w14:paraId="7B788715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59FB8233" w14:textId="77777777" w:rsidR="00C12643" w:rsidRPr="001936B1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ลูกหนี้หมุนเวียนอื่น</w:t>
            </w:r>
          </w:p>
        </w:tc>
        <w:tc>
          <w:tcPr>
            <w:tcW w:w="588" w:type="pct"/>
          </w:tcPr>
          <w:p w14:paraId="20BED644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542EAC38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1D91BF0E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7B5B4656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7A651AB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4297F3D9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A72A6DE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47216" w:rsidRPr="001936B1" w14:paraId="4797294C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59E33B2C" w14:textId="77777777" w:rsidR="00147216" w:rsidRPr="001936B1" w:rsidRDefault="00147216" w:rsidP="0014721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บริษัทใหญ่</w:t>
            </w:r>
          </w:p>
        </w:tc>
        <w:tc>
          <w:tcPr>
            <w:tcW w:w="588" w:type="pct"/>
          </w:tcPr>
          <w:p w14:paraId="7D61DB46" w14:textId="1069CA6D" w:rsidR="00147216" w:rsidRPr="001936B1" w:rsidRDefault="005663A7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98" w:type="pct"/>
            <w:vAlign w:val="bottom"/>
          </w:tcPr>
          <w:p w14:paraId="2E2619E5" w14:textId="77777777" w:rsidR="00147216" w:rsidRPr="001936B1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6BC3DA3" w14:textId="35C6EB31" w:rsidR="00147216" w:rsidRPr="001936B1" w:rsidRDefault="00147216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8" w:type="pct"/>
            <w:vAlign w:val="bottom"/>
          </w:tcPr>
          <w:p w14:paraId="7E9548B7" w14:textId="77777777" w:rsidR="00147216" w:rsidRPr="001936B1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0137EA7" w14:textId="58C1C064" w:rsidR="00147216" w:rsidRPr="001936B1" w:rsidRDefault="00AE52DD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7" w:type="pct"/>
            <w:vAlign w:val="bottom"/>
          </w:tcPr>
          <w:p w14:paraId="46EEB558" w14:textId="77777777" w:rsidR="00147216" w:rsidRPr="001936B1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EAFC14B" w14:textId="53E71E26" w:rsidR="00147216" w:rsidRPr="001936B1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47216" w:rsidRPr="001936B1" w14:paraId="54DC7A1C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0D18144A" w14:textId="77777777" w:rsidR="00147216" w:rsidRPr="001936B1" w:rsidRDefault="00147216" w:rsidP="0014721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588" w:type="pct"/>
          </w:tcPr>
          <w:p w14:paraId="6FCF1FE4" w14:textId="45877890" w:rsidR="00147216" w:rsidRPr="001936B1" w:rsidRDefault="005663A7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780752D4" w14:textId="77777777" w:rsidR="00147216" w:rsidRPr="001936B1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4C018986" w14:textId="09776F8B" w:rsidR="00147216" w:rsidRPr="001936B1" w:rsidRDefault="00147216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7205B2EB" w14:textId="77777777" w:rsidR="00147216" w:rsidRPr="001936B1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FADC805" w14:textId="70D17549" w:rsidR="00147216" w:rsidRPr="001936B1" w:rsidRDefault="00AE52DD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268</w:t>
            </w:r>
          </w:p>
        </w:tc>
        <w:tc>
          <w:tcPr>
            <w:tcW w:w="97" w:type="pct"/>
            <w:vAlign w:val="bottom"/>
          </w:tcPr>
          <w:p w14:paraId="28DF6253" w14:textId="77777777" w:rsidR="00147216" w:rsidRPr="001936B1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CCBE352" w14:textId="186DB298" w:rsidR="00147216" w:rsidRPr="001936B1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1,755</w:t>
            </w:r>
          </w:p>
        </w:tc>
      </w:tr>
      <w:tr w:rsidR="00147216" w:rsidRPr="001936B1" w14:paraId="45AFC6F6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29455C4A" w14:textId="77777777" w:rsidR="00147216" w:rsidRPr="001936B1" w:rsidRDefault="00147216" w:rsidP="0014721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588" w:type="pct"/>
          </w:tcPr>
          <w:p w14:paraId="64F24DBC" w14:textId="7929094C" w:rsidR="00147216" w:rsidRPr="001936B1" w:rsidRDefault="005663A7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8" w:type="pct"/>
            <w:vAlign w:val="bottom"/>
          </w:tcPr>
          <w:p w14:paraId="3E9D10BF" w14:textId="77777777" w:rsidR="00147216" w:rsidRPr="001936B1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2A9834FF" w14:textId="4430E6DA" w:rsidR="00147216" w:rsidRPr="001936B1" w:rsidRDefault="00147216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98" w:type="pct"/>
            <w:vAlign w:val="bottom"/>
          </w:tcPr>
          <w:p w14:paraId="2C35EAA9" w14:textId="77777777" w:rsidR="00147216" w:rsidRPr="001936B1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B782EEF" w14:textId="2E8D60DD" w:rsidR="00147216" w:rsidRPr="001936B1" w:rsidRDefault="00AE52DD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3CAD62FD" w14:textId="77777777" w:rsidR="00147216" w:rsidRPr="001936B1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2BB476B" w14:textId="36077770" w:rsidR="00147216" w:rsidRPr="001936B1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47216" w:rsidRPr="001936B1" w14:paraId="5A413689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0370A536" w14:textId="77777777" w:rsidR="00147216" w:rsidRPr="001936B1" w:rsidRDefault="00147216" w:rsidP="00147216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588" w:type="pct"/>
          </w:tcPr>
          <w:p w14:paraId="137EB3EE" w14:textId="36569269" w:rsidR="00147216" w:rsidRPr="001936B1" w:rsidRDefault="005663A7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8" w:type="pct"/>
            <w:vAlign w:val="bottom"/>
          </w:tcPr>
          <w:p w14:paraId="7EC9647C" w14:textId="77777777" w:rsidR="00147216" w:rsidRPr="001936B1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F20DDA3" w14:textId="277D8C25" w:rsidR="00147216" w:rsidRPr="001936B1" w:rsidRDefault="00147216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8" w:type="pct"/>
            <w:vAlign w:val="bottom"/>
          </w:tcPr>
          <w:p w14:paraId="7AE381F7" w14:textId="77777777" w:rsidR="00147216" w:rsidRPr="001936B1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4FDD313" w14:textId="00C9D522" w:rsidR="00147216" w:rsidRPr="001936B1" w:rsidRDefault="00AE52DD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18973A93" w14:textId="77777777" w:rsidR="00147216" w:rsidRPr="001936B1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CAED57E" w14:textId="109D2D41" w:rsidR="00147216" w:rsidRPr="001936B1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47216" w:rsidRPr="001936B1" w14:paraId="1DD7A780" w14:textId="77777777" w:rsidTr="006015EA">
        <w:tblPrEx>
          <w:tblLook w:val="0000" w:firstRow="0" w:lastRow="0" w:firstColumn="0" w:lastColumn="0" w:noHBand="0" w:noVBand="0"/>
        </w:tblPrEx>
        <w:trPr>
          <w:cantSplit/>
          <w:trHeight w:val="279"/>
        </w:trPr>
        <w:tc>
          <w:tcPr>
            <w:tcW w:w="2307" w:type="pct"/>
            <w:vAlign w:val="bottom"/>
          </w:tcPr>
          <w:p w14:paraId="12D6180A" w14:textId="77777777" w:rsidR="00147216" w:rsidRPr="001936B1" w:rsidRDefault="00147216" w:rsidP="00147216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A64EB2F" w14:textId="230F5B0A" w:rsidR="00147216" w:rsidRPr="001936B1" w:rsidRDefault="005663A7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98" w:type="pct"/>
            <w:vAlign w:val="bottom"/>
          </w:tcPr>
          <w:p w14:paraId="4C9F42B7" w14:textId="77777777" w:rsidR="00147216" w:rsidRPr="001936B1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4CF3BC0" w14:textId="60CFB420" w:rsidR="00147216" w:rsidRPr="001936B1" w:rsidRDefault="00147216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98" w:type="pct"/>
            <w:vAlign w:val="bottom"/>
          </w:tcPr>
          <w:p w14:paraId="6D340359" w14:textId="77777777" w:rsidR="00147216" w:rsidRPr="001936B1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F715BEC" w14:textId="5A021A78" w:rsidR="00147216" w:rsidRPr="001936B1" w:rsidRDefault="00AE52DD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7" w:type="pct"/>
            <w:vAlign w:val="bottom"/>
          </w:tcPr>
          <w:p w14:paraId="3AE070D5" w14:textId="77777777" w:rsidR="00147216" w:rsidRPr="001936B1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F557E35" w14:textId="72B80255" w:rsidR="00147216" w:rsidRPr="001936B1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147216" w:rsidRPr="001936B1" w14:paraId="4EAC8273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754190B8" w14:textId="77777777" w:rsidR="00147216" w:rsidRPr="001936B1" w:rsidRDefault="00147216" w:rsidP="00147216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F59DE06" w14:textId="16461661" w:rsidR="00147216" w:rsidRPr="001936B1" w:rsidRDefault="005663A7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98" w:type="pct"/>
            <w:vAlign w:val="bottom"/>
          </w:tcPr>
          <w:p w14:paraId="65A77DB2" w14:textId="77777777" w:rsidR="00147216" w:rsidRPr="001936B1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58DF6B2" w14:textId="1DBB511F" w:rsidR="00147216" w:rsidRPr="001936B1" w:rsidRDefault="00147216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98" w:type="pct"/>
            <w:vAlign w:val="bottom"/>
          </w:tcPr>
          <w:p w14:paraId="123DED1F" w14:textId="77777777" w:rsidR="00147216" w:rsidRPr="001936B1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6CBE8BA9" w14:textId="07A8C648" w:rsidR="00147216" w:rsidRPr="001936B1" w:rsidRDefault="00AE52DD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274</w:t>
            </w:r>
          </w:p>
        </w:tc>
        <w:tc>
          <w:tcPr>
            <w:tcW w:w="97" w:type="pct"/>
            <w:vAlign w:val="bottom"/>
          </w:tcPr>
          <w:p w14:paraId="6500C495" w14:textId="77777777" w:rsidR="00147216" w:rsidRPr="001936B1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9828170" w14:textId="2BA55DD5" w:rsidR="00147216" w:rsidRPr="001936B1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1,756</w:t>
            </w:r>
          </w:p>
        </w:tc>
      </w:tr>
      <w:tr w:rsidR="00147216" w:rsidRPr="001936B1" w14:paraId="2999E823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4B154AAC" w14:textId="77777777" w:rsidR="00147216" w:rsidRPr="001936B1" w:rsidRDefault="00147216" w:rsidP="00147216">
            <w:pPr>
              <w:tabs>
                <w:tab w:val="left" w:pos="384"/>
              </w:tabs>
              <w:ind w:left="201" w:right="86" w:hanging="201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ADE7A9C" w14:textId="19D53E77" w:rsidR="00147216" w:rsidRPr="001936B1" w:rsidDel="006E1E49" w:rsidRDefault="005663A7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14126926" w14:textId="77777777" w:rsidR="00147216" w:rsidRPr="001936B1" w:rsidDel="006E1E49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1588C4E" w14:textId="0BBBF5CA" w:rsidR="00147216" w:rsidRPr="001936B1" w:rsidRDefault="00147216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5D0B5A56" w14:textId="77777777" w:rsidR="00147216" w:rsidRPr="001936B1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17957275" w14:textId="35168510" w:rsidR="00147216" w:rsidRPr="001936B1" w:rsidDel="006E1E49" w:rsidRDefault="00AE52DD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(12)</w:t>
            </w:r>
          </w:p>
        </w:tc>
        <w:tc>
          <w:tcPr>
            <w:tcW w:w="97" w:type="pct"/>
            <w:vAlign w:val="bottom"/>
          </w:tcPr>
          <w:p w14:paraId="5B54A47B" w14:textId="77777777" w:rsidR="00147216" w:rsidRPr="001936B1" w:rsidDel="006E1E49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5936E271" w14:textId="58DA1CC5" w:rsidR="00147216" w:rsidRPr="001936B1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(9)</w:t>
            </w:r>
          </w:p>
        </w:tc>
      </w:tr>
      <w:tr w:rsidR="00147216" w:rsidRPr="001936B1" w14:paraId="749914AA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106B4D73" w14:textId="77777777" w:rsidR="00147216" w:rsidRPr="001936B1" w:rsidRDefault="00147216" w:rsidP="0014721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F86FA3B" w14:textId="0AF30351" w:rsidR="00147216" w:rsidRPr="001936B1" w:rsidRDefault="005663A7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</w:t>
            </w:r>
          </w:p>
        </w:tc>
        <w:tc>
          <w:tcPr>
            <w:tcW w:w="98" w:type="pct"/>
            <w:tcBorders>
              <w:left w:val="nil"/>
            </w:tcBorders>
            <w:vAlign w:val="bottom"/>
          </w:tcPr>
          <w:p w14:paraId="783AB83E" w14:textId="77777777" w:rsidR="00147216" w:rsidRPr="001936B1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FBB2AD0" w14:textId="0CE252C3" w:rsidR="00147216" w:rsidRPr="001936B1" w:rsidRDefault="00147216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336</w:t>
            </w:r>
          </w:p>
        </w:tc>
        <w:tc>
          <w:tcPr>
            <w:tcW w:w="98" w:type="pct"/>
            <w:vAlign w:val="bottom"/>
          </w:tcPr>
          <w:p w14:paraId="4A667D59" w14:textId="77777777" w:rsidR="00147216" w:rsidRPr="001936B1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8E3AF0D" w14:textId="1A97C118" w:rsidR="00147216" w:rsidRPr="001936B1" w:rsidRDefault="00AE52DD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262</w:t>
            </w:r>
          </w:p>
        </w:tc>
        <w:tc>
          <w:tcPr>
            <w:tcW w:w="97" w:type="pct"/>
          </w:tcPr>
          <w:p w14:paraId="31BF58E5" w14:textId="77777777" w:rsidR="00147216" w:rsidRPr="001936B1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4C2147F" w14:textId="7452BD40" w:rsidR="00147216" w:rsidRPr="001936B1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1,747</w:t>
            </w:r>
          </w:p>
        </w:tc>
      </w:tr>
      <w:tr w:rsidR="00C12643" w:rsidRPr="001936B1" w14:paraId="426A7AD9" w14:textId="77777777" w:rsidTr="00A9223C">
        <w:trPr>
          <w:trHeight w:val="305"/>
        </w:trPr>
        <w:tc>
          <w:tcPr>
            <w:tcW w:w="2307" w:type="pct"/>
            <w:vAlign w:val="bottom"/>
          </w:tcPr>
          <w:p w14:paraId="79FAC300" w14:textId="77777777" w:rsidR="00C12643" w:rsidRPr="001936B1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6"/>
                <w:szCs w:val="26"/>
                <w:lang w:eastAsia="ja-JP"/>
              </w:rPr>
            </w:pPr>
          </w:p>
          <w:p w14:paraId="2FBAB75E" w14:textId="074194EB" w:rsidR="00F0410F" w:rsidRPr="001936B1" w:rsidRDefault="00F0410F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88" w:type="pct"/>
          </w:tcPr>
          <w:p w14:paraId="2919637F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4E0ACA84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F07F975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3FF9A644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76C5159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179AA95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391FB81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1936B1" w14:paraId="188B61F6" w14:textId="77777777" w:rsidTr="00A9223C">
        <w:tc>
          <w:tcPr>
            <w:tcW w:w="2307" w:type="pct"/>
            <w:vAlign w:val="bottom"/>
          </w:tcPr>
          <w:p w14:paraId="09F7C1C2" w14:textId="77777777" w:rsidR="00C12643" w:rsidRPr="001936B1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588" w:type="pct"/>
          </w:tcPr>
          <w:p w14:paraId="00D0EAAD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69C78EFD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27C57D31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5E609AB7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B1C371F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47B7588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F58B101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C84" w:rsidRPr="001936B1" w14:paraId="377B2331" w14:textId="77777777" w:rsidTr="00A9223C">
        <w:tc>
          <w:tcPr>
            <w:tcW w:w="2307" w:type="pct"/>
            <w:vAlign w:val="bottom"/>
          </w:tcPr>
          <w:p w14:paraId="3639D1BD" w14:textId="77777777" w:rsidR="00965C84" w:rsidRPr="001936B1" w:rsidRDefault="00965C84" w:rsidP="00965C8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588" w:type="pct"/>
          </w:tcPr>
          <w:p w14:paraId="6330226A" w14:textId="3A9AD0FF" w:rsidR="00965C84" w:rsidRPr="001936B1" w:rsidRDefault="00965C84" w:rsidP="00965C8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48A525C8" w14:textId="77777777" w:rsidR="00965C84" w:rsidRPr="001936B1" w:rsidRDefault="00965C84" w:rsidP="00965C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2A74B5E" w14:textId="6F92973D" w:rsidR="00965C84" w:rsidRPr="001936B1" w:rsidRDefault="00965C84" w:rsidP="00965C8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6703033A" w14:textId="77777777" w:rsidR="00965C84" w:rsidRPr="001936B1" w:rsidRDefault="00965C84" w:rsidP="00965C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99FBD1C" w14:textId="0A429DEA" w:rsidR="00965C84" w:rsidRPr="001936B1" w:rsidRDefault="00965C84" w:rsidP="00965C8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35,74</w:t>
            </w:r>
            <w:r w:rsidR="00D71A2F" w:rsidRPr="001936B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7" w:type="pct"/>
            <w:vAlign w:val="bottom"/>
          </w:tcPr>
          <w:p w14:paraId="0026C161" w14:textId="77777777" w:rsidR="00965C84" w:rsidRPr="001936B1" w:rsidRDefault="00965C84" w:rsidP="00965C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9D5506C" w14:textId="3A4233A1" w:rsidR="00965C84" w:rsidRPr="001936B1" w:rsidRDefault="00965C84" w:rsidP="00965C8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29,384</w:t>
            </w:r>
          </w:p>
        </w:tc>
      </w:tr>
      <w:tr w:rsidR="00965C84" w:rsidRPr="001936B1" w14:paraId="27C5E830" w14:textId="77777777" w:rsidTr="00A9223C">
        <w:tc>
          <w:tcPr>
            <w:tcW w:w="2307" w:type="pct"/>
            <w:vAlign w:val="bottom"/>
          </w:tcPr>
          <w:p w14:paraId="0A01DC81" w14:textId="77777777" w:rsidR="00965C84" w:rsidRPr="001936B1" w:rsidRDefault="00965C84" w:rsidP="00965C8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4750234" w14:textId="6050A904" w:rsidR="00965C84" w:rsidRPr="001936B1" w:rsidRDefault="00965C84" w:rsidP="00965C8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17E2475B" w14:textId="77777777" w:rsidR="00965C84" w:rsidRPr="001936B1" w:rsidRDefault="00965C84" w:rsidP="00965C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5ED825F4" w14:textId="40114093" w:rsidR="00965C84" w:rsidRPr="001936B1" w:rsidRDefault="00965C84" w:rsidP="00965C8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2534EED0" w14:textId="77777777" w:rsidR="00965C84" w:rsidRPr="001936B1" w:rsidRDefault="00965C84" w:rsidP="00965C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ABA6DFC" w14:textId="5263579E" w:rsidR="00965C84" w:rsidRPr="001936B1" w:rsidRDefault="00965C84" w:rsidP="00965C8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5D1A673D" w14:textId="77777777" w:rsidR="00965C84" w:rsidRPr="001936B1" w:rsidRDefault="00965C84" w:rsidP="00965C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8F77164" w14:textId="1F03282A" w:rsidR="00965C84" w:rsidRPr="001936B1" w:rsidRDefault="00965C84" w:rsidP="00965C8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65C84" w:rsidRPr="001936B1" w14:paraId="348B9CBA" w14:textId="77777777" w:rsidTr="00A9223C">
        <w:tc>
          <w:tcPr>
            <w:tcW w:w="2307" w:type="pct"/>
            <w:vAlign w:val="bottom"/>
          </w:tcPr>
          <w:p w14:paraId="6E6951A0" w14:textId="77777777" w:rsidR="00965C84" w:rsidRPr="001936B1" w:rsidRDefault="00965C84" w:rsidP="00965C84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96D5F4F" w14:textId="1170EB41" w:rsidR="00965C84" w:rsidRPr="001936B1" w:rsidRDefault="00965C84" w:rsidP="00965C8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53EE4106" w14:textId="77777777" w:rsidR="00965C84" w:rsidRPr="001936B1" w:rsidRDefault="00965C84" w:rsidP="00965C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6416F86" w14:textId="3D3A06D4" w:rsidR="00965C84" w:rsidRPr="001936B1" w:rsidRDefault="00965C84" w:rsidP="00965C8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47605A8B" w14:textId="77777777" w:rsidR="00965C84" w:rsidRPr="001936B1" w:rsidRDefault="00965C84" w:rsidP="00965C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567E71DE" w14:textId="70A58CC7" w:rsidR="00965C84" w:rsidRPr="001936B1" w:rsidRDefault="00965C84" w:rsidP="00965C8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35,74</w:t>
            </w:r>
            <w:r w:rsidR="00D71A2F" w:rsidRPr="001936B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7" w:type="pct"/>
            <w:vAlign w:val="bottom"/>
          </w:tcPr>
          <w:p w14:paraId="4BE336A7" w14:textId="77777777" w:rsidR="00965C84" w:rsidRPr="001936B1" w:rsidRDefault="00965C84" w:rsidP="00965C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6B478CF" w14:textId="4B692D94" w:rsidR="00965C84" w:rsidRPr="001936B1" w:rsidRDefault="00965C84" w:rsidP="00965C8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29,384</w:t>
            </w:r>
          </w:p>
        </w:tc>
      </w:tr>
      <w:tr w:rsidR="00965C84" w:rsidRPr="001936B1" w14:paraId="3BFE77E5" w14:textId="77777777" w:rsidTr="00A9223C">
        <w:tc>
          <w:tcPr>
            <w:tcW w:w="2307" w:type="pct"/>
            <w:vAlign w:val="bottom"/>
          </w:tcPr>
          <w:p w14:paraId="6B086B40" w14:textId="77777777" w:rsidR="00965C84" w:rsidRPr="001936B1" w:rsidRDefault="00965C84" w:rsidP="00965C84">
            <w:pPr>
              <w:tabs>
                <w:tab w:val="left" w:pos="183"/>
              </w:tabs>
              <w:ind w:left="183" w:right="18" w:hanging="183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3D0774BB" w14:textId="03D71B5A" w:rsidR="00965C84" w:rsidRPr="001936B1" w:rsidRDefault="00965C84" w:rsidP="00965C8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6215F4C9" w14:textId="77777777" w:rsidR="00965C84" w:rsidRPr="001936B1" w:rsidRDefault="00965C84" w:rsidP="00965C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7F5CAE77" w14:textId="20B9E6CB" w:rsidR="00965C84" w:rsidRPr="001936B1" w:rsidRDefault="00965C84" w:rsidP="00965C8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219DF734" w14:textId="77777777" w:rsidR="00965C84" w:rsidRPr="001936B1" w:rsidRDefault="00965C84" w:rsidP="00965C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442155FD" w14:textId="72427A8A" w:rsidR="00965C84" w:rsidRPr="001936B1" w:rsidRDefault="00965C84" w:rsidP="00965C8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D71A2F" w:rsidRPr="001936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936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pct"/>
            <w:vAlign w:val="bottom"/>
          </w:tcPr>
          <w:p w14:paraId="4DECAB6B" w14:textId="77777777" w:rsidR="00965C84" w:rsidRPr="001936B1" w:rsidRDefault="00965C84" w:rsidP="00965C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B78FFEA" w14:textId="173C5CED" w:rsidR="00965C84" w:rsidRPr="001936B1" w:rsidRDefault="00965C84" w:rsidP="00965C8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</w:tr>
      <w:tr w:rsidR="00965C84" w:rsidRPr="001936B1" w14:paraId="50B7226E" w14:textId="77777777" w:rsidTr="00A9223C">
        <w:tc>
          <w:tcPr>
            <w:tcW w:w="2307" w:type="pct"/>
            <w:vAlign w:val="bottom"/>
          </w:tcPr>
          <w:p w14:paraId="2C4A5566" w14:textId="77777777" w:rsidR="00965C84" w:rsidRPr="001936B1" w:rsidRDefault="00965C84" w:rsidP="00965C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ABAEF4A" w14:textId="6E40EF95" w:rsidR="00965C84" w:rsidRPr="001936B1" w:rsidRDefault="00965C84" w:rsidP="00965C8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307ABD6E" w14:textId="77777777" w:rsidR="00965C84" w:rsidRPr="001936B1" w:rsidRDefault="00965C84" w:rsidP="00965C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FC1ECBD" w14:textId="744558F0" w:rsidR="00965C84" w:rsidRPr="001936B1" w:rsidRDefault="00965C84" w:rsidP="00965C8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7DA40F4F" w14:textId="77777777" w:rsidR="00965C84" w:rsidRPr="001936B1" w:rsidRDefault="00965C84" w:rsidP="00965C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9EC4542" w14:textId="0BF164BF" w:rsidR="00965C84" w:rsidRPr="001936B1" w:rsidRDefault="00965C84" w:rsidP="00965C8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35,691</w:t>
            </w:r>
          </w:p>
        </w:tc>
        <w:tc>
          <w:tcPr>
            <w:tcW w:w="97" w:type="pct"/>
            <w:vAlign w:val="bottom"/>
          </w:tcPr>
          <w:p w14:paraId="1829BCB0" w14:textId="77777777" w:rsidR="00965C84" w:rsidRPr="001936B1" w:rsidRDefault="00965C84" w:rsidP="00965C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43858E6" w14:textId="167A2C11" w:rsidR="00965C84" w:rsidRPr="001936B1" w:rsidRDefault="00965C84" w:rsidP="00965C8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29,336</w:t>
            </w:r>
          </w:p>
        </w:tc>
      </w:tr>
    </w:tbl>
    <w:p w14:paraId="1B23CE53" w14:textId="4AF7AB89" w:rsidR="00B92AB3" w:rsidRPr="001936B1" w:rsidRDefault="00B92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A7C8781" w14:textId="77777777" w:rsidR="00B92AB3" w:rsidRPr="001936B1" w:rsidRDefault="00B92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92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2"/>
        <w:gridCol w:w="1083"/>
        <w:gridCol w:w="178"/>
        <w:gridCol w:w="1083"/>
        <w:gridCol w:w="180"/>
        <w:gridCol w:w="1079"/>
        <w:gridCol w:w="180"/>
        <w:gridCol w:w="1167"/>
      </w:tblGrid>
      <w:tr w:rsidR="00BC0E08" w:rsidRPr="001936B1" w14:paraId="70481DAD" w14:textId="77777777" w:rsidTr="005E4F8A">
        <w:trPr>
          <w:cantSplit/>
        </w:trPr>
        <w:tc>
          <w:tcPr>
            <w:tcW w:w="2307" w:type="pct"/>
          </w:tcPr>
          <w:p w14:paraId="2254A923" w14:textId="77777777" w:rsidR="00BC0E08" w:rsidRPr="001936B1" w:rsidRDefault="00BC0E08" w:rsidP="00A12C5A">
            <w:pPr>
              <w:ind w:left="20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1275" w:type="pct"/>
            <w:gridSpan w:val="3"/>
          </w:tcPr>
          <w:p w14:paraId="24E96547" w14:textId="77777777" w:rsidR="00BC0E08" w:rsidRPr="001936B1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8" w:type="pct"/>
          </w:tcPr>
          <w:p w14:paraId="28DF2C29" w14:textId="77777777" w:rsidR="00BC0E08" w:rsidRPr="001936B1" w:rsidRDefault="00BC0E08" w:rsidP="00A12C5A">
            <w:pPr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0" w:type="pct"/>
            <w:gridSpan w:val="3"/>
          </w:tcPr>
          <w:p w14:paraId="14ADF2CB" w14:textId="77777777" w:rsidR="00BC0E08" w:rsidRPr="001936B1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D5CB4" w:rsidRPr="001936B1" w14:paraId="4BCA1F0C" w14:textId="77777777" w:rsidTr="005E4F8A">
        <w:trPr>
          <w:cantSplit/>
        </w:trPr>
        <w:tc>
          <w:tcPr>
            <w:tcW w:w="2307" w:type="pct"/>
          </w:tcPr>
          <w:p w14:paraId="475A223E" w14:textId="5781C90B" w:rsidR="00BC0E08" w:rsidRPr="001936B1" w:rsidRDefault="000E6467" w:rsidP="00BC0E08">
            <w:pPr>
              <w:ind w:left="2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 w:rsidR="00626352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ดเก้า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C12643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626352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9" w:type="pct"/>
            <w:vAlign w:val="center"/>
          </w:tcPr>
          <w:p w14:paraId="67E0827B" w14:textId="7C18333F" w:rsidR="00BC0E08" w:rsidRPr="001936B1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7" w:type="pct"/>
            <w:vAlign w:val="center"/>
          </w:tcPr>
          <w:p w14:paraId="2AFAA058" w14:textId="77777777" w:rsidR="00BC0E08" w:rsidRPr="001936B1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BE62CE1" w14:textId="4772F0AC" w:rsidR="00BC0E08" w:rsidRPr="001936B1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8" w:type="pct"/>
          </w:tcPr>
          <w:p w14:paraId="78549691" w14:textId="77777777" w:rsidR="00BC0E08" w:rsidRPr="001936B1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center"/>
          </w:tcPr>
          <w:p w14:paraId="602128FE" w14:textId="6C889665" w:rsidR="00BC0E08" w:rsidRPr="001936B1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8" w:type="pct"/>
            <w:vAlign w:val="center"/>
          </w:tcPr>
          <w:p w14:paraId="732E7CE6" w14:textId="77777777" w:rsidR="00BC0E08" w:rsidRPr="001936B1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center"/>
          </w:tcPr>
          <w:p w14:paraId="597A8195" w14:textId="4EFE8D1D" w:rsidR="00BC0E08" w:rsidRPr="001936B1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BC0E08" w:rsidRPr="001936B1" w14:paraId="0058BDB7" w14:textId="77777777" w:rsidTr="009D5CB4">
        <w:trPr>
          <w:cantSplit/>
        </w:trPr>
        <w:tc>
          <w:tcPr>
            <w:tcW w:w="2307" w:type="pct"/>
          </w:tcPr>
          <w:p w14:paraId="69E6FEB0" w14:textId="77777777" w:rsidR="00BC0E08" w:rsidRPr="001936B1" w:rsidRDefault="00BC0E08" w:rsidP="00BC0E08">
            <w:pPr>
              <w:ind w:left="2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3" w:type="pct"/>
            <w:gridSpan w:val="7"/>
            <w:vAlign w:val="center"/>
          </w:tcPr>
          <w:p w14:paraId="5DC597AD" w14:textId="77777777" w:rsidR="00BC0E08" w:rsidRPr="001936B1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80FD2" w:rsidRPr="001936B1" w14:paraId="19437672" w14:textId="77777777" w:rsidTr="005E4F8A">
        <w:trPr>
          <w:cantSplit/>
        </w:trPr>
        <w:tc>
          <w:tcPr>
            <w:tcW w:w="2307" w:type="pct"/>
          </w:tcPr>
          <w:p w14:paraId="6772BE3D" w14:textId="77777777" w:rsidR="00D80FD2" w:rsidRPr="001936B1" w:rsidRDefault="00D80FD2" w:rsidP="00D80FD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ลูกหนี้หมุนเวียนอื่น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37F9232C" w14:textId="12372B1C" w:rsidR="00D80FD2" w:rsidRPr="001936B1" w:rsidRDefault="00603CB8" w:rsidP="00D80F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BC71E42" w14:textId="77777777" w:rsidR="00D80FD2" w:rsidRPr="001936B1" w:rsidRDefault="00D80FD2" w:rsidP="00D8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0E0AA8F" w14:textId="75799B9E" w:rsidR="00D80FD2" w:rsidRPr="001936B1" w:rsidRDefault="00D80FD2" w:rsidP="00D80FD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55FC0F08" w14:textId="77777777" w:rsidR="00D80FD2" w:rsidRPr="001936B1" w:rsidRDefault="00D80FD2" w:rsidP="00D8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1D99301" w14:textId="59F274B9" w:rsidR="00D80FD2" w:rsidRPr="001936B1" w:rsidRDefault="00AE52DD" w:rsidP="00D80F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8" w:type="pct"/>
          </w:tcPr>
          <w:p w14:paraId="52E952D2" w14:textId="77777777" w:rsidR="00D80FD2" w:rsidRPr="001936B1" w:rsidRDefault="00D80FD2" w:rsidP="00D80FD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5C1B2ABD" w14:textId="53A00177" w:rsidR="00D80FD2" w:rsidRPr="001936B1" w:rsidRDefault="00D80FD2" w:rsidP="00D80F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0FD2" w:rsidRPr="001936B1" w14:paraId="0CCACB17" w14:textId="77777777" w:rsidTr="005E4F8A">
        <w:trPr>
          <w:cantSplit/>
        </w:trPr>
        <w:tc>
          <w:tcPr>
            <w:tcW w:w="2307" w:type="pct"/>
          </w:tcPr>
          <w:p w14:paraId="4C23A876" w14:textId="77777777" w:rsidR="00D80FD2" w:rsidRPr="001936B1" w:rsidRDefault="00D80FD2" w:rsidP="00D80FD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0F02A7CA" w14:textId="33FDC633" w:rsidR="00D80FD2" w:rsidRPr="001936B1" w:rsidRDefault="00965C84" w:rsidP="00D80F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73EB9997" w14:textId="77777777" w:rsidR="00D80FD2" w:rsidRPr="001936B1" w:rsidRDefault="00D80FD2" w:rsidP="00D8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0703250" w14:textId="3176AD9D" w:rsidR="00D80FD2" w:rsidRPr="001936B1" w:rsidRDefault="00D80FD2" w:rsidP="00D80FD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5B46F5A9" w14:textId="77777777" w:rsidR="00D80FD2" w:rsidRPr="001936B1" w:rsidRDefault="00D80FD2" w:rsidP="00D8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C4B42FD" w14:textId="2AB64115" w:rsidR="00D80FD2" w:rsidRPr="001936B1" w:rsidRDefault="00094869" w:rsidP="00D80F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8" w:type="pct"/>
          </w:tcPr>
          <w:p w14:paraId="7E55C1A4" w14:textId="77777777" w:rsidR="00D80FD2" w:rsidRPr="001936B1" w:rsidRDefault="00D80FD2" w:rsidP="00D80FD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3AF2B9B3" w14:textId="3C6506C0" w:rsidR="00D80FD2" w:rsidRPr="001936B1" w:rsidRDefault="00D80FD2" w:rsidP="00D80F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ADDFAA2" w14:textId="77777777" w:rsidR="00BC0E08" w:rsidRPr="001936B1" w:rsidRDefault="00BC0E08" w:rsidP="00BC0E0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081"/>
        <w:gridCol w:w="178"/>
        <w:gridCol w:w="1083"/>
        <w:gridCol w:w="178"/>
        <w:gridCol w:w="1081"/>
        <w:gridCol w:w="178"/>
        <w:gridCol w:w="1171"/>
      </w:tblGrid>
      <w:tr w:rsidR="00BC0E08" w:rsidRPr="001936B1" w14:paraId="5AD947F8" w14:textId="77777777" w:rsidTr="009D5CB4">
        <w:trPr>
          <w:cantSplit/>
          <w:tblHeader/>
        </w:trPr>
        <w:tc>
          <w:tcPr>
            <w:tcW w:w="2307" w:type="pct"/>
          </w:tcPr>
          <w:p w14:paraId="10E50B6C" w14:textId="0E6901BE" w:rsidR="00BC0E08" w:rsidRPr="001936B1" w:rsidRDefault="00BC0E08" w:rsidP="00A12C5A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74" w:type="pct"/>
            <w:gridSpan w:val="3"/>
          </w:tcPr>
          <w:p w14:paraId="3DF3D74C" w14:textId="77777777" w:rsidR="00BC0E08" w:rsidRPr="001936B1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pct"/>
          </w:tcPr>
          <w:p w14:paraId="4E9746C4" w14:textId="77777777" w:rsidR="00BC0E08" w:rsidRPr="001936B1" w:rsidRDefault="00BC0E08" w:rsidP="00A12C5A">
            <w:pPr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2" w:type="pct"/>
            <w:gridSpan w:val="3"/>
          </w:tcPr>
          <w:p w14:paraId="1C82A3F9" w14:textId="77777777" w:rsidR="00BC0E08" w:rsidRPr="001936B1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12643" w:rsidRPr="001936B1" w14:paraId="455E67FD" w14:textId="77777777" w:rsidTr="001A0A21">
        <w:trPr>
          <w:cantSplit/>
          <w:tblHeader/>
        </w:trPr>
        <w:tc>
          <w:tcPr>
            <w:tcW w:w="2307" w:type="pct"/>
          </w:tcPr>
          <w:p w14:paraId="5CAADDFE" w14:textId="6D748D51" w:rsidR="00C12643" w:rsidRPr="001936B1" w:rsidRDefault="00C12643" w:rsidP="00C12643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88" w:type="pct"/>
            <w:vAlign w:val="center"/>
          </w:tcPr>
          <w:p w14:paraId="22133E81" w14:textId="0D4D84DF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626352"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97" w:type="pct"/>
            <w:vAlign w:val="center"/>
          </w:tcPr>
          <w:p w14:paraId="57519D8C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115F706" w14:textId="75C58D6E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7" w:type="pct"/>
          </w:tcPr>
          <w:p w14:paraId="72B281FC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45319476" w14:textId="1B9FDB1B" w:rsidR="00C12643" w:rsidRPr="001936B1" w:rsidRDefault="00626352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97" w:type="pct"/>
            <w:vAlign w:val="center"/>
          </w:tcPr>
          <w:p w14:paraId="1A194CB5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57A08D6D" w14:textId="0AB77765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</w:tr>
      <w:tr w:rsidR="00C12643" w:rsidRPr="001936B1" w14:paraId="52814287" w14:textId="77777777" w:rsidTr="001A0A21">
        <w:trPr>
          <w:cantSplit/>
          <w:tblHeader/>
        </w:trPr>
        <w:tc>
          <w:tcPr>
            <w:tcW w:w="2307" w:type="pct"/>
          </w:tcPr>
          <w:p w14:paraId="5DD0E884" w14:textId="3749409B" w:rsidR="00C12643" w:rsidRPr="001936B1" w:rsidRDefault="00C12643" w:rsidP="00C1264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588" w:type="pct"/>
            <w:vAlign w:val="center"/>
          </w:tcPr>
          <w:p w14:paraId="327502AB" w14:textId="3B6C234D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7" w:type="pct"/>
            <w:vAlign w:val="center"/>
          </w:tcPr>
          <w:p w14:paraId="4DF4377B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2D014FF6" w14:textId="3E9310FF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7" w:type="pct"/>
          </w:tcPr>
          <w:p w14:paraId="266567E3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1B4F28F0" w14:textId="11088951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7" w:type="pct"/>
            <w:vAlign w:val="center"/>
          </w:tcPr>
          <w:p w14:paraId="46E23EE0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70930059" w14:textId="3547FA83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12643" w:rsidRPr="001936B1" w14:paraId="3322E492" w14:textId="77777777" w:rsidTr="009D5CB4">
        <w:trPr>
          <w:cantSplit/>
          <w:tblHeader/>
        </w:trPr>
        <w:tc>
          <w:tcPr>
            <w:tcW w:w="2307" w:type="pct"/>
          </w:tcPr>
          <w:p w14:paraId="51C82322" w14:textId="77777777" w:rsidR="00C12643" w:rsidRPr="001936B1" w:rsidRDefault="00C12643" w:rsidP="00C12643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693" w:type="pct"/>
            <w:gridSpan w:val="7"/>
            <w:vAlign w:val="bottom"/>
          </w:tcPr>
          <w:p w14:paraId="05F8C179" w14:textId="77777777" w:rsidR="00C12643" w:rsidRPr="001936B1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12643" w:rsidRPr="001936B1" w14:paraId="74C0F53E" w14:textId="77777777" w:rsidTr="001A0A21">
        <w:trPr>
          <w:cantSplit/>
        </w:trPr>
        <w:tc>
          <w:tcPr>
            <w:tcW w:w="2307" w:type="pct"/>
          </w:tcPr>
          <w:p w14:paraId="5CA795EB" w14:textId="77777777" w:rsidR="00C12643" w:rsidRPr="001936B1" w:rsidRDefault="00C12643" w:rsidP="00C1264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588" w:type="pct"/>
            <w:vAlign w:val="bottom"/>
          </w:tcPr>
          <w:p w14:paraId="242F5341" w14:textId="77777777" w:rsidR="00C12643" w:rsidRPr="001936B1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699BA42" w14:textId="77777777" w:rsidR="00C12643" w:rsidRPr="001936B1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28B410F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034B9014" w14:textId="77777777" w:rsidR="00C12643" w:rsidRPr="001936B1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4E30884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4CA5ABE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207EAA1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C0E07" w:rsidRPr="001936B1" w14:paraId="79B204F7" w14:textId="77777777" w:rsidTr="001A0A21">
        <w:trPr>
          <w:cantSplit/>
        </w:trPr>
        <w:tc>
          <w:tcPr>
            <w:tcW w:w="2307" w:type="pct"/>
          </w:tcPr>
          <w:p w14:paraId="298D5069" w14:textId="77777777" w:rsidR="00BC0E07" w:rsidRPr="001936B1" w:rsidRDefault="00BC0E07" w:rsidP="00BC0E0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2D529833" w14:textId="2FA5710C" w:rsidR="00BC0E07" w:rsidRPr="001936B1" w:rsidRDefault="00243C6D" w:rsidP="00BC0E0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2,218</w:t>
            </w:r>
          </w:p>
        </w:tc>
        <w:tc>
          <w:tcPr>
            <w:tcW w:w="97" w:type="pct"/>
            <w:vAlign w:val="bottom"/>
          </w:tcPr>
          <w:p w14:paraId="54A59E04" w14:textId="77777777" w:rsidR="00BC0E07" w:rsidRPr="001936B1" w:rsidRDefault="00BC0E07" w:rsidP="00BC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ABCFD9" w14:textId="5A3CBE24" w:rsidR="00BC0E07" w:rsidRPr="001936B1" w:rsidRDefault="00BC0E07" w:rsidP="00BC0E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2,171</w:t>
            </w:r>
          </w:p>
        </w:tc>
        <w:tc>
          <w:tcPr>
            <w:tcW w:w="97" w:type="pct"/>
            <w:vAlign w:val="bottom"/>
          </w:tcPr>
          <w:p w14:paraId="0A51B437" w14:textId="77777777" w:rsidR="00BC0E07" w:rsidRPr="001936B1" w:rsidRDefault="00BC0E07" w:rsidP="00BC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7B7B6989" w14:textId="2CA7361D" w:rsidR="00BC0E07" w:rsidRPr="001936B1" w:rsidRDefault="00AE52DD" w:rsidP="00BC0E0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</w:tcPr>
          <w:p w14:paraId="488C9884" w14:textId="77777777" w:rsidR="00BC0E07" w:rsidRPr="001936B1" w:rsidRDefault="00BC0E07" w:rsidP="00BC0E0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54C3E195" w14:textId="7EF295CB" w:rsidR="00BC0E07" w:rsidRPr="001936B1" w:rsidRDefault="00BC0E07" w:rsidP="00BC0E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12643" w:rsidRPr="001936B1" w14:paraId="383A7554" w14:textId="77777777" w:rsidTr="001A0A21">
        <w:trPr>
          <w:cantSplit/>
        </w:trPr>
        <w:tc>
          <w:tcPr>
            <w:tcW w:w="2307" w:type="pct"/>
          </w:tcPr>
          <w:p w14:paraId="3D7570E4" w14:textId="77777777" w:rsidR="00C12643" w:rsidRPr="001936B1" w:rsidRDefault="00C12643" w:rsidP="00C1264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5D78A9BA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791428AC" w14:textId="77777777" w:rsidR="00C12643" w:rsidRPr="001936B1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69421A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02199D6A" w14:textId="77777777" w:rsidR="00C12643" w:rsidRPr="001936B1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2BB8A74D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65F70CDD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51B56D99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1936B1" w14:paraId="620F620C" w14:textId="77777777" w:rsidTr="001A0A21">
        <w:trPr>
          <w:cantSplit/>
        </w:trPr>
        <w:tc>
          <w:tcPr>
            <w:tcW w:w="2307" w:type="pct"/>
          </w:tcPr>
          <w:p w14:paraId="35B3DCD3" w14:textId="77777777" w:rsidR="00C12643" w:rsidRPr="001936B1" w:rsidRDefault="00C12643" w:rsidP="00C1264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88" w:type="pct"/>
            <w:vAlign w:val="bottom"/>
          </w:tcPr>
          <w:p w14:paraId="502B652A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BD4E648" w14:textId="77777777" w:rsidR="00C12643" w:rsidRPr="001936B1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19332D2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271173E3" w14:textId="77777777" w:rsidR="00C12643" w:rsidRPr="001936B1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3979DE2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4A90DFD0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2E6F9F1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1936B1" w14:paraId="70BFF460" w14:textId="77777777" w:rsidTr="001A0A21">
        <w:trPr>
          <w:cantSplit/>
        </w:trPr>
        <w:tc>
          <w:tcPr>
            <w:tcW w:w="2307" w:type="pct"/>
          </w:tcPr>
          <w:p w14:paraId="03315BDA" w14:textId="77777777" w:rsidR="00C12643" w:rsidRPr="001936B1" w:rsidRDefault="00C12643" w:rsidP="00C1264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79D667B" w14:textId="64B113D2" w:rsidR="00C12643" w:rsidRPr="001936B1" w:rsidRDefault="00603CB8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97" w:type="pct"/>
            <w:vAlign w:val="bottom"/>
          </w:tcPr>
          <w:p w14:paraId="0C713D94" w14:textId="77777777" w:rsidR="00C12643" w:rsidRPr="001936B1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4066B" w14:textId="5AC4CBA0" w:rsidR="00C12643" w:rsidRPr="001936B1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</w:t>
            </w:r>
          </w:p>
        </w:tc>
        <w:tc>
          <w:tcPr>
            <w:tcW w:w="97" w:type="pct"/>
            <w:vAlign w:val="bottom"/>
          </w:tcPr>
          <w:p w14:paraId="058724CB" w14:textId="77777777" w:rsidR="00C12643" w:rsidRPr="001936B1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C9B4535" w14:textId="25D3CFC7" w:rsidR="00C12643" w:rsidRPr="001936B1" w:rsidRDefault="00AE52DD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5BBAC457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270B1F64" w14:textId="5CAA0881" w:rsidR="00C12643" w:rsidRPr="001936B1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12643" w:rsidRPr="001936B1" w14:paraId="45BA100F" w14:textId="77777777" w:rsidTr="001A0A21">
        <w:trPr>
          <w:cantSplit/>
        </w:trPr>
        <w:tc>
          <w:tcPr>
            <w:tcW w:w="2307" w:type="pct"/>
          </w:tcPr>
          <w:p w14:paraId="0F0EF7CC" w14:textId="77777777" w:rsidR="00C12643" w:rsidRPr="001936B1" w:rsidRDefault="00C12643" w:rsidP="00C1264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4C44F665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0CAD5DC1" w14:textId="77777777" w:rsidR="00C12643" w:rsidRPr="001936B1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F27F84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7F12D2F3" w14:textId="77777777" w:rsidR="00C12643" w:rsidRPr="001936B1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1033B8FB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2B4C1CAC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21F4C1C3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1936B1" w14:paraId="36FDDC04" w14:textId="77777777" w:rsidTr="001A0A21">
        <w:trPr>
          <w:cantSplit/>
        </w:trPr>
        <w:tc>
          <w:tcPr>
            <w:tcW w:w="2307" w:type="pct"/>
          </w:tcPr>
          <w:p w14:paraId="0E06EE76" w14:textId="77777777" w:rsidR="00C12643" w:rsidRPr="001936B1" w:rsidRDefault="00C12643" w:rsidP="00C1264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88" w:type="pct"/>
            <w:vAlign w:val="bottom"/>
          </w:tcPr>
          <w:p w14:paraId="3AF6E4A2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CADE46F" w14:textId="77777777" w:rsidR="00C12643" w:rsidRPr="001936B1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621380A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636F9692" w14:textId="77777777" w:rsidR="00C12643" w:rsidRPr="001936B1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AF04F0E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015BB22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CB8C22B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1CBD" w:rsidRPr="001936B1" w14:paraId="0B52999A" w14:textId="77777777" w:rsidTr="001A0A21">
        <w:trPr>
          <w:cantSplit/>
        </w:trPr>
        <w:tc>
          <w:tcPr>
            <w:tcW w:w="2307" w:type="pct"/>
          </w:tcPr>
          <w:p w14:paraId="43EE5840" w14:textId="77777777" w:rsidR="00231CBD" w:rsidRPr="001936B1" w:rsidRDefault="00231CBD" w:rsidP="00231CB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88" w:type="pct"/>
            <w:vAlign w:val="bottom"/>
          </w:tcPr>
          <w:p w14:paraId="29BC5E14" w14:textId="0EA2E0FD" w:rsidR="00231CBD" w:rsidRPr="001936B1" w:rsidRDefault="00603CB8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</w:t>
            </w:r>
          </w:p>
        </w:tc>
        <w:tc>
          <w:tcPr>
            <w:tcW w:w="97" w:type="pct"/>
            <w:vAlign w:val="bottom"/>
          </w:tcPr>
          <w:p w14:paraId="3A71DC0A" w14:textId="77777777" w:rsidR="00231CBD" w:rsidRPr="001936B1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D133D01" w14:textId="7C9488DE" w:rsidR="00231CBD" w:rsidRPr="001936B1" w:rsidRDefault="00231CBD" w:rsidP="0023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</w:p>
        </w:tc>
        <w:tc>
          <w:tcPr>
            <w:tcW w:w="97" w:type="pct"/>
            <w:vAlign w:val="bottom"/>
          </w:tcPr>
          <w:p w14:paraId="2618333F" w14:textId="77777777" w:rsidR="00231CBD" w:rsidRPr="001936B1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972B03D" w14:textId="56BE7B5F" w:rsidR="00231CBD" w:rsidRPr="001936B1" w:rsidRDefault="00AE52DD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0FDFB80E" w14:textId="77777777" w:rsidR="00231CBD" w:rsidRPr="001936B1" w:rsidRDefault="00231CBD" w:rsidP="00231CB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4A4A4CA" w14:textId="7FAFD691" w:rsidR="00231CBD" w:rsidRPr="001936B1" w:rsidRDefault="00231CBD" w:rsidP="00231C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31CBD" w:rsidRPr="001936B1" w14:paraId="328E4513" w14:textId="77777777" w:rsidTr="001A0A21">
        <w:trPr>
          <w:cantSplit/>
        </w:trPr>
        <w:tc>
          <w:tcPr>
            <w:tcW w:w="2307" w:type="pct"/>
          </w:tcPr>
          <w:p w14:paraId="7ADB4F9B" w14:textId="77777777" w:rsidR="00231CBD" w:rsidRPr="001936B1" w:rsidRDefault="00231CBD" w:rsidP="00231CB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vAlign w:val="bottom"/>
          </w:tcPr>
          <w:p w14:paraId="4A89E305" w14:textId="199E0D6C" w:rsidR="00231CBD" w:rsidRPr="001936B1" w:rsidRDefault="00603CB8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26D71E72" w14:textId="77777777" w:rsidR="00231CBD" w:rsidRPr="001936B1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5B7B6E9" w14:textId="328CBBC2" w:rsidR="00231CBD" w:rsidRPr="001936B1" w:rsidRDefault="00231CBD" w:rsidP="0023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13F0C4AA" w14:textId="77777777" w:rsidR="00231CBD" w:rsidRPr="001936B1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16B57431" w14:textId="32D8CBDB" w:rsidR="00231CBD" w:rsidRPr="001936B1" w:rsidRDefault="00AE52DD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7" w:type="pct"/>
            <w:vAlign w:val="bottom"/>
          </w:tcPr>
          <w:p w14:paraId="4A374BC0" w14:textId="77777777" w:rsidR="00231CBD" w:rsidRPr="001936B1" w:rsidRDefault="00231CBD" w:rsidP="00231CB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661D752" w14:textId="58503130" w:rsidR="00231CBD" w:rsidRPr="001936B1" w:rsidRDefault="00231CBD" w:rsidP="00231C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231CBD" w:rsidRPr="001936B1" w14:paraId="7210B7FC" w14:textId="77777777" w:rsidTr="005E2040">
        <w:trPr>
          <w:cantSplit/>
        </w:trPr>
        <w:tc>
          <w:tcPr>
            <w:tcW w:w="2307" w:type="pct"/>
          </w:tcPr>
          <w:p w14:paraId="16FCAD0A" w14:textId="77777777" w:rsidR="00231CBD" w:rsidRPr="001936B1" w:rsidRDefault="00231CBD" w:rsidP="00231CBD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68728E1" w14:textId="5F75B4F6" w:rsidR="00231CBD" w:rsidRPr="001936B1" w:rsidRDefault="00603CB8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7" w:type="pct"/>
            <w:vAlign w:val="bottom"/>
          </w:tcPr>
          <w:p w14:paraId="3A382E2F" w14:textId="77777777" w:rsidR="00231CBD" w:rsidRPr="001936B1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8509107" w14:textId="46B6316F" w:rsidR="00231CBD" w:rsidRPr="001936B1" w:rsidRDefault="00231CBD" w:rsidP="0023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97" w:type="pct"/>
            <w:vAlign w:val="bottom"/>
          </w:tcPr>
          <w:p w14:paraId="65D865C0" w14:textId="77777777" w:rsidR="00231CBD" w:rsidRPr="001936B1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39C45709" w14:textId="4211521F" w:rsidR="00231CBD" w:rsidRPr="001936B1" w:rsidRDefault="00AE52DD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3C4BB768" w14:textId="77777777" w:rsidR="00231CBD" w:rsidRPr="001936B1" w:rsidRDefault="00231CBD" w:rsidP="00231CB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FC7E108" w14:textId="07BCEF98" w:rsidR="00231CBD" w:rsidRPr="001936B1" w:rsidRDefault="00231CBD" w:rsidP="00231C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1CBD" w:rsidRPr="001936B1" w14:paraId="72229F30" w14:textId="77777777" w:rsidTr="001A0A21">
        <w:trPr>
          <w:cantSplit/>
        </w:trPr>
        <w:tc>
          <w:tcPr>
            <w:tcW w:w="2307" w:type="pct"/>
          </w:tcPr>
          <w:p w14:paraId="066F34B6" w14:textId="77777777" w:rsidR="00231CBD" w:rsidRPr="001936B1" w:rsidRDefault="00231CBD" w:rsidP="00231CBD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7345EED3" w14:textId="4B970A7D" w:rsidR="00231CBD" w:rsidRPr="001936B1" w:rsidRDefault="00603CB8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989</w:t>
            </w:r>
          </w:p>
        </w:tc>
        <w:tc>
          <w:tcPr>
            <w:tcW w:w="97" w:type="pct"/>
            <w:vAlign w:val="bottom"/>
          </w:tcPr>
          <w:p w14:paraId="5CE80425" w14:textId="77777777" w:rsidR="00231CBD" w:rsidRPr="001936B1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3E412" w14:textId="26D85D21" w:rsidR="00231CBD" w:rsidRPr="001936B1" w:rsidRDefault="00231CBD" w:rsidP="0023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1,272</w:t>
            </w:r>
          </w:p>
        </w:tc>
        <w:tc>
          <w:tcPr>
            <w:tcW w:w="97" w:type="pct"/>
            <w:vAlign w:val="bottom"/>
          </w:tcPr>
          <w:p w14:paraId="66815E34" w14:textId="77777777" w:rsidR="00231CBD" w:rsidRPr="001936B1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C07DEAA" w14:textId="2D8846A1" w:rsidR="00231CBD" w:rsidRPr="001936B1" w:rsidRDefault="00AE52DD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" w:type="pct"/>
            <w:vAlign w:val="bottom"/>
          </w:tcPr>
          <w:p w14:paraId="24F5D735" w14:textId="77777777" w:rsidR="00231CBD" w:rsidRPr="001936B1" w:rsidRDefault="00231CBD" w:rsidP="00231CB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64DCF9E" w14:textId="1CF14BD4" w:rsidR="00231CBD" w:rsidRPr="001936B1" w:rsidRDefault="00231CBD" w:rsidP="00231C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231CBD" w:rsidRPr="001936B1" w14:paraId="0BBB722C" w14:textId="77777777" w:rsidTr="001A0A21">
        <w:trPr>
          <w:cantSplit/>
        </w:trPr>
        <w:tc>
          <w:tcPr>
            <w:tcW w:w="2307" w:type="pct"/>
          </w:tcPr>
          <w:p w14:paraId="3541D685" w14:textId="77777777" w:rsidR="00231CBD" w:rsidRPr="001936B1" w:rsidRDefault="00231CBD" w:rsidP="00231CB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F7D51" w14:textId="4207A5A8" w:rsidR="00231CBD" w:rsidRPr="001936B1" w:rsidRDefault="00603CB8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1,093</w:t>
            </w:r>
          </w:p>
        </w:tc>
        <w:tc>
          <w:tcPr>
            <w:tcW w:w="97" w:type="pct"/>
            <w:vAlign w:val="bottom"/>
          </w:tcPr>
          <w:p w14:paraId="68074D76" w14:textId="77777777" w:rsidR="00231CBD" w:rsidRPr="001936B1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39B2E" w14:textId="7B36633D" w:rsidR="00231CBD" w:rsidRPr="001936B1" w:rsidRDefault="00231CBD" w:rsidP="0023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1,328</w:t>
            </w:r>
          </w:p>
        </w:tc>
        <w:tc>
          <w:tcPr>
            <w:tcW w:w="97" w:type="pct"/>
            <w:vAlign w:val="bottom"/>
          </w:tcPr>
          <w:p w14:paraId="05D52275" w14:textId="77777777" w:rsidR="00231CBD" w:rsidRPr="001936B1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7A7F6" w14:textId="6785AFBF" w:rsidR="00231CBD" w:rsidRPr="001936B1" w:rsidRDefault="00AE52DD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97" w:type="pct"/>
            <w:vAlign w:val="bottom"/>
          </w:tcPr>
          <w:p w14:paraId="411370D1" w14:textId="77777777" w:rsidR="00231CBD" w:rsidRPr="001936B1" w:rsidRDefault="00231CBD" w:rsidP="00231CB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BE3B6" w14:textId="696291FE" w:rsidR="00231CBD" w:rsidRPr="001936B1" w:rsidRDefault="00231CBD" w:rsidP="00231C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</w:tr>
      <w:tr w:rsidR="00C12643" w:rsidRPr="001936B1" w14:paraId="7BBB01D2" w14:textId="77777777" w:rsidTr="001A0A21">
        <w:trPr>
          <w:cantSplit/>
        </w:trPr>
        <w:tc>
          <w:tcPr>
            <w:tcW w:w="2307" w:type="pct"/>
          </w:tcPr>
          <w:p w14:paraId="3117A62D" w14:textId="77777777" w:rsidR="00C12643" w:rsidRPr="001936B1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8" w:type="pct"/>
          </w:tcPr>
          <w:p w14:paraId="734EDBEB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3357C2D4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8DA0D9D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70492EA0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28EB439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77A4D189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9076504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1936B1" w14:paraId="5E515BD2" w14:textId="77777777" w:rsidTr="001A0A21">
        <w:trPr>
          <w:cantSplit/>
        </w:trPr>
        <w:tc>
          <w:tcPr>
            <w:tcW w:w="2307" w:type="pct"/>
          </w:tcPr>
          <w:p w14:paraId="5041DE68" w14:textId="77777777" w:rsidR="00C12643" w:rsidRPr="001936B1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588" w:type="pct"/>
          </w:tcPr>
          <w:p w14:paraId="09FE2535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75E62B88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A20F2F9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7D1609F4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5188CB21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7E583A3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AF7C51B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4458" w:rsidRPr="001936B1" w14:paraId="7BAEA1AF" w14:textId="77777777" w:rsidTr="001A0A21">
        <w:trPr>
          <w:cantSplit/>
        </w:trPr>
        <w:tc>
          <w:tcPr>
            <w:tcW w:w="2307" w:type="pct"/>
          </w:tcPr>
          <w:p w14:paraId="723C7E46" w14:textId="77777777" w:rsidR="00984458" w:rsidRPr="001936B1" w:rsidRDefault="00984458" w:rsidP="0098445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15C52E5B" w14:textId="29A9651A" w:rsidR="00984458" w:rsidRPr="001936B1" w:rsidRDefault="00965C84" w:rsidP="00805BD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7" w:type="pct"/>
          </w:tcPr>
          <w:p w14:paraId="48901454" w14:textId="77777777" w:rsidR="00984458" w:rsidRPr="001936B1" w:rsidRDefault="00984458" w:rsidP="0098445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5A68A7FD" w14:textId="30910BB4" w:rsidR="00984458" w:rsidRPr="001936B1" w:rsidRDefault="00984458" w:rsidP="00327F1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7" w:type="pct"/>
          </w:tcPr>
          <w:p w14:paraId="7C018E11" w14:textId="77777777" w:rsidR="00984458" w:rsidRPr="001936B1" w:rsidRDefault="00984458" w:rsidP="0098445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2B4175D" w14:textId="4EE001EA" w:rsidR="00984458" w:rsidRPr="001936B1" w:rsidRDefault="00AE52DD" w:rsidP="0098445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3,354</w:t>
            </w:r>
          </w:p>
        </w:tc>
        <w:tc>
          <w:tcPr>
            <w:tcW w:w="97" w:type="pct"/>
          </w:tcPr>
          <w:p w14:paraId="31F127EC" w14:textId="77777777" w:rsidR="00984458" w:rsidRPr="001936B1" w:rsidRDefault="00984458" w:rsidP="0098445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0B955A1C" w14:textId="3FCDED69" w:rsidR="00984458" w:rsidRPr="001936B1" w:rsidRDefault="00984458" w:rsidP="0098445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7,166</w:t>
            </w:r>
          </w:p>
        </w:tc>
      </w:tr>
      <w:tr w:rsidR="00C12643" w:rsidRPr="001936B1" w14:paraId="7B92FB7E" w14:textId="77777777" w:rsidTr="001A0A21">
        <w:trPr>
          <w:cantSplit/>
        </w:trPr>
        <w:tc>
          <w:tcPr>
            <w:tcW w:w="2307" w:type="pct"/>
          </w:tcPr>
          <w:p w14:paraId="757DBBA5" w14:textId="77777777" w:rsidR="00C12643" w:rsidRPr="001936B1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8" w:type="pct"/>
          </w:tcPr>
          <w:p w14:paraId="7394998E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26D3DD17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28D5829D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220090E9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0AC40640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D30834B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69299701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1936B1" w14:paraId="3FF4B1BD" w14:textId="77777777" w:rsidTr="001A0A21">
        <w:trPr>
          <w:cantSplit/>
        </w:trPr>
        <w:tc>
          <w:tcPr>
            <w:tcW w:w="2307" w:type="pct"/>
          </w:tcPr>
          <w:p w14:paraId="50C713D3" w14:textId="77777777" w:rsidR="00C12643" w:rsidRPr="001936B1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88" w:type="pct"/>
          </w:tcPr>
          <w:p w14:paraId="005053A8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24A60AE1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0FC3215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361A1769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2200F16F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93B0472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8264A15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50A6" w:rsidRPr="001936B1" w14:paraId="77F4919A" w14:textId="77777777" w:rsidTr="001A0A21">
        <w:trPr>
          <w:cantSplit/>
        </w:trPr>
        <w:tc>
          <w:tcPr>
            <w:tcW w:w="2307" w:type="pct"/>
          </w:tcPr>
          <w:p w14:paraId="29537CA6" w14:textId="77777777" w:rsidR="00FF50A6" w:rsidRPr="001936B1" w:rsidRDefault="00FF50A6" w:rsidP="00FF50A6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88" w:type="pct"/>
          </w:tcPr>
          <w:p w14:paraId="02E1AFBF" w14:textId="6E0BE02F" w:rsidR="00FF50A6" w:rsidRPr="001936B1" w:rsidRDefault="00243C6D" w:rsidP="00327F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2,460</w:t>
            </w:r>
          </w:p>
        </w:tc>
        <w:tc>
          <w:tcPr>
            <w:tcW w:w="97" w:type="pct"/>
          </w:tcPr>
          <w:p w14:paraId="271FD1C9" w14:textId="77777777" w:rsidR="00FF50A6" w:rsidRPr="001936B1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ABFC39F" w14:textId="63842BFD" w:rsidR="00FF50A6" w:rsidRPr="001936B1" w:rsidRDefault="00FF50A6" w:rsidP="00FF50A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2,885</w:t>
            </w:r>
          </w:p>
        </w:tc>
        <w:tc>
          <w:tcPr>
            <w:tcW w:w="97" w:type="pct"/>
          </w:tcPr>
          <w:p w14:paraId="79C06CB2" w14:textId="77777777" w:rsidR="00FF50A6" w:rsidRPr="001936B1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616E2DF" w14:textId="02B65EC7" w:rsidR="00FF50A6" w:rsidRPr="001936B1" w:rsidRDefault="00AE52DD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170A68BE" w14:textId="77777777" w:rsidR="00FF50A6" w:rsidRPr="001936B1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56111CD" w14:textId="27A27C7A" w:rsidR="00FF50A6" w:rsidRPr="001936B1" w:rsidRDefault="00FF50A6" w:rsidP="00FF50A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50A6" w:rsidRPr="001936B1" w14:paraId="2D4073A2" w14:textId="77777777" w:rsidTr="001A0A21">
        <w:trPr>
          <w:cantSplit/>
        </w:trPr>
        <w:tc>
          <w:tcPr>
            <w:tcW w:w="2307" w:type="pct"/>
          </w:tcPr>
          <w:p w14:paraId="7C82C09F" w14:textId="77777777" w:rsidR="00FF50A6" w:rsidRPr="001936B1" w:rsidRDefault="00FF50A6" w:rsidP="00FF50A6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3F248162" w14:textId="58A45A91" w:rsidR="00FF50A6" w:rsidRPr="001936B1" w:rsidRDefault="00243C6D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</w:tcPr>
          <w:p w14:paraId="76845C8C" w14:textId="77777777" w:rsidR="00FF50A6" w:rsidRPr="001936B1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EDF5FCB" w14:textId="5FF26480" w:rsidR="00FF50A6" w:rsidRPr="001936B1" w:rsidRDefault="00FF50A6" w:rsidP="00FF50A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</w:tcPr>
          <w:p w14:paraId="6A6ACF2D" w14:textId="77777777" w:rsidR="00FF50A6" w:rsidRPr="001936B1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1E9AE8C9" w14:textId="295EB9EF" w:rsidR="00FF50A6" w:rsidRPr="001936B1" w:rsidRDefault="00AE52DD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7" w:type="pct"/>
          </w:tcPr>
          <w:p w14:paraId="37E12F07" w14:textId="77777777" w:rsidR="00FF50A6" w:rsidRPr="001936B1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4D5E85F" w14:textId="2B123DA4" w:rsidR="00FF50A6" w:rsidRPr="001936B1" w:rsidRDefault="00FF50A6" w:rsidP="00FF50A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F50A6" w:rsidRPr="001936B1" w14:paraId="21C6ADA4" w14:textId="77777777" w:rsidTr="001A0A21">
        <w:trPr>
          <w:cantSplit/>
        </w:trPr>
        <w:tc>
          <w:tcPr>
            <w:tcW w:w="2307" w:type="pct"/>
          </w:tcPr>
          <w:p w14:paraId="1CA0CFA4" w14:textId="77777777" w:rsidR="00FF50A6" w:rsidRPr="001936B1" w:rsidRDefault="00FF50A6" w:rsidP="00FF50A6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04A8C7C" w14:textId="03DACFBD" w:rsidR="00FF50A6" w:rsidRPr="001936B1" w:rsidRDefault="00243C6D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11,234</w:t>
            </w:r>
          </w:p>
        </w:tc>
        <w:tc>
          <w:tcPr>
            <w:tcW w:w="97" w:type="pct"/>
          </w:tcPr>
          <w:p w14:paraId="26FC5CF2" w14:textId="77777777" w:rsidR="00FF50A6" w:rsidRPr="001936B1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A8678F8" w14:textId="0D4A8DCD" w:rsidR="00FF50A6" w:rsidRPr="001936B1" w:rsidRDefault="00FF50A6" w:rsidP="00FF50A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11,317</w:t>
            </w:r>
          </w:p>
        </w:tc>
        <w:tc>
          <w:tcPr>
            <w:tcW w:w="97" w:type="pct"/>
          </w:tcPr>
          <w:p w14:paraId="53DB9FC1" w14:textId="77777777" w:rsidR="00FF50A6" w:rsidRPr="001936B1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2B8C8AE7" w14:textId="20F11FE4" w:rsidR="00FF50A6" w:rsidRPr="001936B1" w:rsidRDefault="00AE52DD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97" w:type="pct"/>
          </w:tcPr>
          <w:p w14:paraId="49B986F3" w14:textId="77777777" w:rsidR="00FF50A6" w:rsidRPr="001936B1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6D7AF99B" w14:textId="4C75CFA3" w:rsidR="00FF50A6" w:rsidRPr="001936B1" w:rsidRDefault="00FF50A6" w:rsidP="00FF50A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FF50A6" w:rsidRPr="001936B1" w14:paraId="2FC7F38E" w14:textId="77777777" w:rsidTr="001A0A21">
        <w:trPr>
          <w:cantSplit/>
          <w:trHeight w:val="343"/>
        </w:trPr>
        <w:tc>
          <w:tcPr>
            <w:tcW w:w="2307" w:type="pct"/>
          </w:tcPr>
          <w:p w14:paraId="5E0029A5" w14:textId="77777777" w:rsidR="00FF50A6" w:rsidRPr="001936B1" w:rsidRDefault="00FF50A6" w:rsidP="00FF50A6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74A7A34" w14:textId="01214E1F" w:rsidR="00FF50A6" w:rsidRPr="001936B1" w:rsidRDefault="00243C6D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13,694</w:t>
            </w:r>
          </w:p>
        </w:tc>
        <w:tc>
          <w:tcPr>
            <w:tcW w:w="97" w:type="pct"/>
          </w:tcPr>
          <w:p w14:paraId="0F3EFFE0" w14:textId="77777777" w:rsidR="00FF50A6" w:rsidRPr="001936B1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EEAE5D3" w14:textId="2429E2D4" w:rsidR="00FF50A6" w:rsidRPr="001936B1" w:rsidRDefault="00FF50A6" w:rsidP="00FF50A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14,202</w:t>
            </w:r>
          </w:p>
        </w:tc>
        <w:tc>
          <w:tcPr>
            <w:tcW w:w="97" w:type="pct"/>
          </w:tcPr>
          <w:p w14:paraId="147FCB5D" w14:textId="77777777" w:rsidR="00FF50A6" w:rsidRPr="001936B1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95E12" w14:textId="740ACAB3" w:rsidR="00FF50A6" w:rsidRPr="001936B1" w:rsidRDefault="00AE52DD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97" w:type="pct"/>
          </w:tcPr>
          <w:p w14:paraId="4D8A7D41" w14:textId="77777777" w:rsidR="00FF50A6" w:rsidRPr="001936B1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4009A" w14:textId="72064D4F" w:rsidR="00FF50A6" w:rsidRPr="001936B1" w:rsidRDefault="00FF50A6" w:rsidP="00FF50A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</w:tr>
      <w:tr w:rsidR="00C12643" w:rsidRPr="001936B1" w14:paraId="18D84B14" w14:textId="77777777" w:rsidTr="001A0A21">
        <w:trPr>
          <w:cantSplit/>
        </w:trPr>
        <w:tc>
          <w:tcPr>
            <w:tcW w:w="2307" w:type="pct"/>
          </w:tcPr>
          <w:p w14:paraId="24D75FBC" w14:textId="77777777" w:rsidR="00C12643" w:rsidRPr="001936B1" w:rsidRDefault="00C12643" w:rsidP="00C12643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5807E45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5D790823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073A1649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5A75B3C1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07DC6A8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243B092E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7DBDDCA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1936B1" w14:paraId="75E775D8" w14:textId="77777777" w:rsidTr="001A0A21">
        <w:trPr>
          <w:cantSplit/>
        </w:trPr>
        <w:tc>
          <w:tcPr>
            <w:tcW w:w="2307" w:type="pct"/>
          </w:tcPr>
          <w:p w14:paraId="3CC4F6B0" w14:textId="77777777" w:rsidR="00C12643" w:rsidRPr="001936B1" w:rsidRDefault="00C12643" w:rsidP="00C12643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รายได้ค่าเช่ารอรับรู้</w:t>
            </w:r>
          </w:p>
        </w:tc>
        <w:tc>
          <w:tcPr>
            <w:tcW w:w="588" w:type="pct"/>
            <w:vAlign w:val="bottom"/>
          </w:tcPr>
          <w:p w14:paraId="6B388F28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73D8EDD6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642911C4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169B831E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701D37D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C1B4816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DA9607D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4C79" w:rsidRPr="001936B1" w14:paraId="2D4AD864" w14:textId="77777777" w:rsidTr="001A0A21">
        <w:trPr>
          <w:cantSplit/>
        </w:trPr>
        <w:tc>
          <w:tcPr>
            <w:tcW w:w="2307" w:type="pct"/>
          </w:tcPr>
          <w:p w14:paraId="4BA0E8E3" w14:textId="77777777" w:rsidR="00E94C79" w:rsidRPr="001936B1" w:rsidRDefault="00E94C79" w:rsidP="00E94C79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132B65" w14:textId="59B672EE" w:rsidR="00E94C79" w:rsidRPr="001936B1" w:rsidRDefault="00603CB8" w:rsidP="00E94C7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5,175</w:t>
            </w:r>
          </w:p>
        </w:tc>
        <w:tc>
          <w:tcPr>
            <w:tcW w:w="97" w:type="pct"/>
            <w:vAlign w:val="bottom"/>
          </w:tcPr>
          <w:p w14:paraId="3574C737" w14:textId="77777777" w:rsidR="00E94C79" w:rsidRPr="001936B1" w:rsidRDefault="00E94C79" w:rsidP="00E94C7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5C0B56D4" w14:textId="7E3C540A" w:rsidR="00E94C79" w:rsidRPr="001936B1" w:rsidRDefault="00E94C79" w:rsidP="00E94C7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5,296</w:t>
            </w:r>
          </w:p>
        </w:tc>
        <w:tc>
          <w:tcPr>
            <w:tcW w:w="97" w:type="pct"/>
            <w:vAlign w:val="bottom"/>
          </w:tcPr>
          <w:p w14:paraId="3A0EF8A7" w14:textId="77777777" w:rsidR="00E94C79" w:rsidRPr="001936B1" w:rsidRDefault="00E94C79" w:rsidP="00E94C7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6B65FF40" w14:textId="5D0F39F3" w:rsidR="00E94C79" w:rsidRPr="001936B1" w:rsidRDefault="00AE52DD" w:rsidP="00E94C7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42FE1942" w14:textId="77777777" w:rsidR="00E94C79" w:rsidRPr="001936B1" w:rsidRDefault="00E94C79" w:rsidP="00E94C7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291BDF1B" w14:textId="424373FF" w:rsidR="00E94C79" w:rsidRPr="001936B1" w:rsidRDefault="00E94C79" w:rsidP="00E94C7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12643" w:rsidRPr="001936B1" w14:paraId="389125F9" w14:textId="77777777" w:rsidTr="001A0A21">
        <w:trPr>
          <w:cantSplit/>
        </w:trPr>
        <w:tc>
          <w:tcPr>
            <w:tcW w:w="2307" w:type="pct"/>
            <w:shd w:val="clear" w:color="auto" w:fill="auto"/>
          </w:tcPr>
          <w:p w14:paraId="3E378E2F" w14:textId="04599227" w:rsidR="00C12643" w:rsidRPr="001936B1" w:rsidRDefault="00C12643" w:rsidP="00C12643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หนี้สินไม่หมุนเวียนอื่น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4568147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35AA89B0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A70F961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0B1BF348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A50B9FE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15FC1EE4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439CD99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01F9" w:rsidRPr="001936B1" w14:paraId="3A361653" w14:textId="77777777" w:rsidTr="001A0A21">
        <w:trPr>
          <w:cantSplit/>
        </w:trPr>
        <w:tc>
          <w:tcPr>
            <w:tcW w:w="2307" w:type="pct"/>
          </w:tcPr>
          <w:p w14:paraId="5E0DF82E" w14:textId="77777777" w:rsidR="005F01F9" w:rsidRPr="001936B1" w:rsidRDefault="005F01F9" w:rsidP="005F01F9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88" w:type="pct"/>
            <w:vAlign w:val="bottom"/>
          </w:tcPr>
          <w:p w14:paraId="58F6D427" w14:textId="350C8639" w:rsidR="005F01F9" w:rsidRPr="001936B1" w:rsidRDefault="00603CB8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1035B509" w14:textId="77777777" w:rsidR="005F01F9" w:rsidRPr="001936B1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76EDE14" w14:textId="4615DB9B" w:rsidR="005F01F9" w:rsidRPr="001936B1" w:rsidRDefault="005F01F9" w:rsidP="005F01F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734A8DDD" w14:textId="77777777" w:rsidR="005F01F9" w:rsidRPr="001936B1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E314702" w14:textId="2270B60E" w:rsidR="005F01F9" w:rsidRPr="001936B1" w:rsidRDefault="00AE52DD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97" w:type="pct"/>
            <w:vAlign w:val="bottom"/>
          </w:tcPr>
          <w:p w14:paraId="137DC49D" w14:textId="77777777" w:rsidR="005F01F9" w:rsidRPr="001936B1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AEC66F1" w14:textId="59C39BD6" w:rsidR="005F01F9" w:rsidRPr="001936B1" w:rsidRDefault="005F01F9" w:rsidP="005F01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5F01F9" w:rsidRPr="001936B1" w14:paraId="6008D9F2" w14:textId="77777777" w:rsidTr="001A0A21">
        <w:trPr>
          <w:cantSplit/>
        </w:trPr>
        <w:tc>
          <w:tcPr>
            <w:tcW w:w="2307" w:type="pct"/>
          </w:tcPr>
          <w:p w14:paraId="480341C6" w14:textId="77777777" w:rsidR="005F01F9" w:rsidRPr="001936B1" w:rsidRDefault="005F01F9" w:rsidP="005F01F9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vAlign w:val="bottom"/>
          </w:tcPr>
          <w:p w14:paraId="3FFF17AE" w14:textId="3C860C1A" w:rsidR="005F01F9" w:rsidRPr="001936B1" w:rsidRDefault="00603CB8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383C4461" w14:textId="77777777" w:rsidR="005F01F9" w:rsidRPr="001936B1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B1812BA" w14:textId="73A0CD8D" w:rsidR="005F01F9" w:rsidRPr="001936B1" w:rsidRDefault="005F01F9" w:rsidP="005F01F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5937370" w14:textId="77777777" w:rsidR="005F01F9" w:rsidRPr="001936B1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4C071EB" w14:textId="5904EE4F" w:rsidR="005F01F9" w:rsidRPr="001936B1" w:rsidRDefault="00AE52DD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7" w:type="pct"/>
            <w:vAlign w:val="bottom"/>
          </w:tcPr>
          <w:p w14:paraId="45DF233B" w14:textId="77777777" w:rsidR="005F01F9" w:rsidRPr="001936B1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C5766A0" w14:textId="2DDE9D5D" w:rsidR="005F01F9" w:rsidRPr="001936B1" w:rsidRDefault="005F01F9" w:rsidP="005F01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F01F9" w:rsidRPr="001936B1" w14:paraId="099DDB6A" w14:textId="77777777" w:rsidTr="001A0A21">
        <w:trPr>
          <w:cantSplit/>
        </w:trPr>
        <w:tc>
          <w:tcPr>
            <w:tcW w:w="2307" w:type="pct"/>
          </w:tcPr>
          <w:p w14:paraId="4E9E003D" w14:textId="77777777" w:rsidR="005F01F9" w:rsidRPr="001936B1" w:rsidRDefault="005F01F9" w:rsidP="005F01F9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8" w:type="pct"/>
            <w:vAlign w:val="bottom"/>
          </w:tcPr>
          <w:p w14:paraId="1E7C1082" w14:textId="5D96E632" w:rsidR="005F01F9" w:rsidRPr="001936B1" w:rsidRDefault="00603CB8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</w:t>
            </w:r>
          </w:p>
        </w:tc>
        <w:tc>
          <w:tcPr>
            <w:tcW w:w="97" w:type="pct"/>
            <w:vAlign w:val="bottom"/>
          </w:tcPr>
          <w:p w14:paraId="189217BB" w14:textId="77777777" w:rsidR="005F01F9" w:rsidRPr="001936B1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37A525DE" w14:textId="04C3A498" w:rsidR="005F01F9" w:rsidRPr="001936B1" w:rsidRDefault="005F01F9" w:rsidP="005F01F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</w:t>
            </w:r>
          </w:p>
        </w:tc>
        <w:tc>
          <w:tcPr>
            <w:tcW w:w="97" w:type="pct"/>
            <w:vAlign w:val="bottom"/>
          </w:tcPr>
          <w:p w14:paraId="55AA93AF" w14:textId="77777777" w:rsidR="005F01F9" w:rsidRPr="001936B1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BF078D8" w14:textId="2D372185" w:rsidR="005F01F9" w:rsidRPr="001936B1" w:rsidRDefault="00AE52DD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2358A8E6" w14:textId="77777777" w:rsidR="005F01F9" w:rsidRPr="001936B1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B543C66" w14:textId="6C264FCA" w:rsidR="005F01F9" w:rsidRPr="001936B1" w:rsidRDefault="005F01F9" w:rsidP="005F01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01F9" w:rsidRPr="001936B1" w14:paraId="276F46E3" w14:textId="77777777" w:rsidTr="001A0A21">
        <w:trPr>
          <w:cantSplit/>
        </w:trPr>
        <w:tc>
          <w:tcPr>
            <w:tcW w:w="2307" w:type="pct"/>
          </w:tcPr>
          <w:p w14:paraId="07F73A7E" w14:textId="77777777" w:rsidR="005F01F9" w:rsidRPr="001936B1" w:rsidRDefault="005F01F9" w:rsidP="005F01F9">
            <w:pPr>
              <w:ind w:left="185" w:hanging="152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328BA41A" w14:textId="78BA4D21" w:rsidR="005F01F9" w:rsidRPr="001936B1" w:rsidRDefault="00603CB8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</w:p>
        </w:tc>
        <w:tc>
          <w:tcPr>
            <w:tcW w:w="97" w:type="pct"/>
            <w:vAlign w:val="bottom"/>
          </w:tcPr>
          <w:p w14:paraId="3223595B" w14:textId="77777777" w:rsidR="005F01F9" w:rsidRPr="001936B1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1127BEB8" w14:textId="77D71AB2" w:rsidR="005F01F9" w:rsidRPr="001936B1" w:rsidRDefault="005F01F9" w:rsidP="005F01F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97" w:type="pct"/>
            <w:vAlign w:val="bottom"/>
          </w:tcPr>
          <w:p w14:paraId="3CCC5756" w14:textId="77777777" w:rsidR="005F01F9" w:rsidRPr="001936B1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63F4474" w14:textId="370DB678" w:rsidR="005F01F9" w:rsidRPr="001936B1" w:rsidRDefault="00AE52DD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4431D12F" w14:textId="77777777" w:rsidR="005F01F9" w:rsidRPr="001936B1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632D702" w14:textId="07165FF9" w:rsidR="005F01F9" w:rsidRPr="001936B1" w:rsidRDefault="005F01F9" w:rsidP="005F01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01F9" w:rsidRPr="001936B1" w14:paraId="3A9C766F" w14:textId="77777777" w:rsidTr="001A0A21">
        <w:trPr>
          <w:cantSplit/>
        </w:trPr>
        <w:tc>
          <w:tcPr>
            <w:tcW w:w="2307" w:type="pct"/>
          </w:tcPr>
          <w:p w14:paraId="72FF402A" w14:textId="77777777" w:rsidR="005F01F9" w:rsidRPr="001936B1" w:rsidRDefault="005F01F9" w:rsidP="005F01F9">
            <w:pPr>
              <w:ind w:left="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D72F5" w14:textId="610C6673" w:rsidR="005F01F9" w:rsidRPr="001936B1" w:rsidRDefault="00603CB8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73</w:t>
            </w:r>
          </w:p>
        </w:tc>
        <w:tc>
          <w:tcPr>
            <w:tcW w:w="97" w:type="pct"/>
            <w:vAlign w:val="bottom"/>
          </w:tcPr>
          <w:p w14:paraId="474009D4" w14:textId="77777777" w:rsidR="005F01F9" w:rsidRPr="001936B1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5E846" w14:textId="20E6DD2D" w:rsidR="005F01F9" w:rsidRPr="001936B1" w:rsidRDefault="005F01F9" w:rsidP="005F01F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154</w:t>
            </w:r>
          </w:p>
        </w:tc>
        <w:tc>
          <w:tcPr>
            <w:tcW w:w="97" w:type="pct"/>
            <w:vAlign w:val="bottom"/>
          </w:tcPr>
          <w:p w14:paraId="096CB29B" w14:textId="77777777" w:rsidR="005F01F9" w:rsidRPr="001936B1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C8A73" w14:textId="2D21CEB6" w:rsidR="005F01F9" w:rsidRPr="001936B1" w:rsidRDefault="00AE52DD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97" w:type="pct"/>
            <w:vAlign w:val="bottom"/>
          </w:tcPr>
          <w:p w14:paraId="3E2822B6" w14:textId="77777777" w:rsidR="005F01F9" w:rsidRPr="001936B1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87E27" w14:textId="5EFCEAEF" w:rsidR="005F01F9" w:rsidRPr="001936B1" w:rsidRDefault="005F01F9" w:rsidP="005F01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</w:tr>
      <w:tr w:rsidR="00C12643" w:rsidRPr="001936B1" w14:paraId="32BC5EA5" w14:textId="77777777" w:rsidTr="00805012">
        <w:trPr>
          <w:cantSplit/>
        </w:trPr>
        <w:tc>
          <w:tcPr>
            <w:tcW w:w="2307" w:type="pct"/>
          </w:tcPr>
          <w:p w14:paraId="2C1A48D2" w14:textId="77777777" w:rsidR="00C12643" w:rsidRPr="001936B1" w:rsidRDefault="00C12643" w:rsidP="00C12643">
            <w:pPr>
              <w:ind w:left="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0768690C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4B92B325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55EF7EB6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5FDCF803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B237A82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5B1FAAE3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68EBA240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2643" w:rsidRPr="001936B1" w14:paraId="7646948D" w14:textId="77777777" w:rsidTr="001A0A21">
        <w:trPr>
          <w:cantSplit/>
        </w:trPr>
        <w:tc>
          <w:tcPr>
            <w:tcW w:w="2307" w:type="pct"/>
          </w:tcPr>
          <w:p w14:paraId="7580A256" w14:textId="77777777" w:rsidR="00C12643" w:rsidRPr="001936B1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588" w:type="pct"/>
          </w:tcPr>
          <w:p w14:paraId="62E0C66F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642980A4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</w:tcPr>
          <w:p w14:paraId="2738F822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4F94010C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BF91B3F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E9743B0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C0C7DE5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1936B1" w14:paraId="4D7C4150" w14:textId="77777777" w:rsidTr="001A0A21">
        <w:trPr>
          <w:cantSplit/>
        </w:trPr>
        <w:tc>
          <w:tcPr>
            <w:tcW w:w="2307" w:type="pct"/>
          </w:tcPr>
          <w:p w14:paraId="0CBDE7AD" w14:textId="77777777" w:rsidR="00C12643" w:rsidRPr="001936B1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6C6D9476" w14:textId="42621EBF" w:rsidR="00C12643" w:rsidRPr="001936B1" w:rsidRDefault="001B6A5D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85</w:t>
            </w:r>
          </w:p>
        </w:tc>
        <w:tc>
          <w:tcPr>
            <w:tcW w:w="97" w:type="pct"/>
          </w:tcPr>
          <w:p w14:paraId="42E5710C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772EAEB3" w14:textId="08FC7D7C" w:rsidR="00C12643" w:rsidRPr="001936B1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341</w:t>
            </w:r>
          </w:p>
        </w:tc>
        <w:tc>
          <w:tcPr>
            <w:tcW w:w="97" w:type="pct"/>
          </w:tcPr>
          <w:p w14:paraId="54F104F5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D5815A1" w14:textId="02C07809" w:rsidR="00C12643" w:rsidRPr="001936B1" w:rsidRDefault="00AE52DD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97" w:type="pct"/>
          </w:tcPr>
          <w:p w14:paraId="7742872B" w14:textId="77777777" w:rsidR="00C12643" w:rsidRPr="001936B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4E4879FA" w14:textId="1A851A74" w:rsidR="00C12643" w:rsidRPr="001936B1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341</w:t>
            </w:r>
          </w:p>
        </w:tc>
      </w:tr>
    </w:tbl>
    <w:p w14:paraId="32E27D92" w14:textId="77777777" w:rsidR="00BC0E08" w:rsidRPr="001936B1" w:rsidRDefault="00BC0E08" w:rsidP="00BC0E08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1E35E8B" w14:textId="77777777" w:rsidR="009030AC" w:rsidRPr="001936B1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936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การค้ำประกันวงเงินสินเชื่อ</w:t>
      </w:r>
    </w:p>
    <w:p w14:paraId="2AAEC979" w14:textId="77777777" w:rsidR="009030AC" w:rsidRPr="001936B1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7A26E23" w14:textId="29326E5D" w:rsidR="007C326F" w:rsidRPr="001936B1" w:rsidRDefault="009030AC" w:rsidP="007C326F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12643" w:rsidRPr="001936B1">
        <w:rPr>
          <w:rFonts w:asciiTheme="majorBidi" w:hAnsiTheme="majorBidi" w:cstheme="majorBidi"/>
          <w:sz w:val="28"/>
          <w:szCs w:val="28"/>
        </w:rPr>
        <w:t xml:space="preserve">30 </w:t>
      </w:r>
      <w:r w:rsidR="00E03E2A" w:rsidRPr="001936B1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793289" w:rsidRPr="001936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</w:rPr>
        <w:t>256</w:t>
      </w:r>
      <w:r w:rsidR="00346BFB" w:rsidRPr="001936B1">
        <w:rPr>
          <w:rFonts w:asciiTheme="majorBidi" w:hAnsiTheme="majorBidi" w:cstheme="majorBidi"/>
          <w:sz w:val="28"/>
          <w:szCs w:val="28"/>
        </w:rPr>
        <w:t>6</w:t>
      </w:r>
      <w:r w:rsidRPr="001936B1">
        <w:rPr>
          <w:rFonts w:asciiTheme="majorBidi" w:hAnsiTheme="majorBidi" w:cstheme="majorBidi"/>
          <w:sz w:val="28"/>
          <w:szCs w:val="28"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  <w:cs/>
        </w:rPr>
        <w:t>บริษัทเป็นผู้ค้ำประกันวงเงินสินเชื่อจากสถาบันการเงินหลายแห่งให้แก่กิจการที่เกี่ยวข้องกัน</w:t>
      </w:r>
      <w:r w:rsidR="005A553C" w:rsidRPr="001936B1">
        <w:rPr>
          <w:rFonts w:asciiTheme="majorBidi" w:hAnsiTheme="majorBidi" w:cstheme="majorBidi"/>
          <w:sz w:val="28"/>
          <w:szCs w:val="28"/>
        </w:rPr>
        <w:br/>
      </w:r>
      <w:r w:rsidRPr="001936B1">
        <w:rPr>
          <w:rFonts w:asciiTheme="majorBidi" w:hAnsiTheme="majorBidi" w:cstheme="majorBidi"/>
          <w:sz w:val="28"/>
          <w:szCs w:val="28"/>
          <w:cs/>
        </w:rPr>
        <w:t>หลายแห่ง เป็นจำนวนเงิน</w:t>
      </w:r>
      <w:r w:rsidR="00AE52DD" w:rsidRPr="001936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E52DD" w:rsidRPr="001936B1">
        <w:rPr>
          <w:rFonts w:asciiTheme="majorBidi" w:hAnsiTheme="majorBidi" w:cstheme="majorBidi"/>
          <w:sz w:val="28"/>
          <w:szCs w:val="28"/>
        </w:rPr>
        <w:t>788</w:t>
      </w:r>
      <w:r w:rsidR="009E4BF5" w:rsidRPr="001936B1">
        <w:rPr>
          <w:rFonts w:asciiTheme="majorBidi" w:hAnsiTheme="majorBidi" w:cstheme="majorBidi"/>
          <w:sz w:val="28"/>
          <w:szCs w:val="28"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57EFCBF9" w14:textId="77777777" w:rsidR="00C340AA" w:rsidRPr="001936B1" w:rsidRDefault="00C340AA" w:rsidP="00A251F8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B1AB7AB" w14:textId="77777777" w:rsidR="00C34D5B" w:rsidRPr="001936B1" w:rsidRDefault="00C34D5B" w:rsidP="00C34D5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936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  <w:r w:rsidRPr="001936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7ACF3B16" w14:textId="77777777" w:rsidR="00C34D5B" w:rsidRPr="001936B1" w:rsidRDefault="00C34D5B" w:rsidP="00A251F8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C17E435" w14:textId="1333A06E" w:rsidR="00C34D5B" w:rsidRPr="001936B1" w:rsidRDefault="00BD3656" w:rsidP="00A251F8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1936B1">
        <w:rPr>
          <w:rFonts w:asciiTheme="majorBidi" w:hAnsiTheme="majorBidi" w:cstheme="majorBidi"/>
          <w:sz w:val="28"/>
          <w:szCs w:val="28"/>
        </w:rPr>
        <w:t xml:space="preserve">2566 </w:t>
      </w:r>
      <w:r w:rsidRPr="001936B1">
        <w:rPr>
          <w:rFonts w:asciiTheme="majorBidi" w:hAnsiTheme="majorBidi" w:cstheme="majorBidi"/>
          <w:sz w:val="28"/>
          <w:szCs w:val="28"/>
          <w:cs/>
        </w:rPr>
        <w:t>บริษัทได้ทำสัญญาเพื่อให้บริการการพัฒนาระบบงานด้านอีคอมเมิร์ซและออมนิชาแนลแก่กิจการที่เกี่ยวข้องกันหลายแห่ง</w:t>
      </w:r>
      <w:r w:rsidR="00272503" w:rsidRPr="001936B1">
        <w:rPr>
          <w:rFonts w:asciiTheme="majorBidi" w:hAnsiTheme="majorBidi" w:cstheme="majorBidi"/>
          <w:sz w:val="28"/>
          <w:szCs w:val="28"/>
          <w:cs/>
        </w:rPr>
        <w:t xml:space="preserve"> กิจการที่เกี่ยวข้องกัน</w:t>
      </w:r>
      <w:r w:rsidRPr="001936B1">
        <w:rPr>
          <w:rFonts w:asciiTheme="majorBidi" w:hAnsiTheme="majorBidi" w:cstheme="majorBidi"/>
          <w:sz w:val="28"/>
          <w:szCs w:val="28"/>
          <w:cs/>
        </w:rPr>
        <w:t>ตกลงชำระค่าบริการตามราคาทุนบวกกำไรส่วนเพิ่มตามที่ระบุในสัญญา</w:t>
      </w:r>
    </w:p>
    <w:p w14:paraId="1646485A" w14:textId="77777777" w:rsidR="00C34D5B" w:rsidRPr="001936B1" w:rsidRDefault="00C34D5B" w:rsidP="00A251F8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D295CA6" w14:textId="33EE4A8B" w:rsidR="007C326F" w:rsidRPr="001936B1" w:rsidRDefault="007C326F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</w:rPr>
        <w:t>เงินลงทุนใน</w:t>
      </w:r>
      <w:r w:rsidR="00D236FE" w:rsidRPr="001936B1">
        <w:rPr>
          <w:rFonts w:asciiTheme="majorBidi" w:hAnsiTheme="majorBidi" w:cstheme="majorBidi"/>
          <w:sz w:val="28"/>
          <w:szCs w:val="28"/>
          <w:u w:val="none"/>
          <w:cs/>
        </w:rPr>
        <w:t>การร่วมค้า</w:t>
      </w:r>
    </w:p>
    <w:p w14:paraId="3C3F65F4" w14:textId="77777777" w:rsidR="00D236FE" w:rsidRPr="001936B1" w:rsidRDefault="00D236FE" w:rsidP="007C326F">
      <w:pPr>
        <w:rPr>
          <w:rFonts w:asciiTheme="majorBidi" w:hAnsiTheme="majorBidi" w:cstheme="majorBidi"/>
        </w:rPr>
      </w:pPr>
      <w:r w:rsidRPr="001936B1">
        <w:rPr>
          <w:rFonts w:asciiTheme="majorBidi" w:hAnsiTheme="majorBidi" w:cstheme="majorBidi"/>
          <w:cs/>
        </w:rPr>
        <w:tab/>
      </w:r>
      <w:r w:rsidRPr="001936B1">
        <w:rPr>
          <w:rFonts w:asciiTheme="majorBidi" w:hAnsiTheme="majorBidi" w:cstheme="majorBidi"/>
          <w:cs/>
        </w:rPr>
        <w:tab/>
      </w: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05"/>
        <w:gridCol w:w="237"/>
        <w:gridCol w:w="1223"/>
        <w:gridCol w:w="236"/>
        <w:gridCol w:w="1227"/>
      </w:tblGrid>
      <w:tr w:rsidR="00D236FE" w:rsidRPr="001936B1" w14:paraId="37787225" w14:textId="77777777">
        <w:trPr>
          <w:tblHeader/>
        </w:trPr>
        <w:tc>
          <w:tcPr>
            <w:tcW w:w="5400" w:type="dxa"/>
            <w:vAlign w:val="bottom"/>
          </w:tcPr>
          <w:p w14:paraId="67371B07" w14:textId="77777777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4814D022" w14:textId="612B68E3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highlight w:val="cyan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A5A49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05" w:type="dxa"/>
            <w:vAlign w:val="bottom"/>
          </w:tcPr>
          <w:p w14:paraId="6181741A" w14:textId="77777777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3E4FFBC9" w14:textId="77777777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1D7B2EE7" w14:textId="77777777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1936B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19C32871" w14:textId="77777777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 w14:paraId="6EF32654" w14:textId="77777777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011255F6" w14:textId="77777777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  <w:r w:rsidRPr="001936B1">
              <w:rPr>
                <w:rFonts w:asciiTheme="majorBidi" w:hAnsiTheme="majorBidi" w:cstheme="majorBidi"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  <w:tr w:rsidR="00D236FE" w:rsidRPr="001936B1" w14:paraId="7E7CF49E" w14:textId="77777777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22BFBCA0" w14:textId="77777777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805" w:type="dxa"/>
          </w:tcPr>
          <w:p w14:paraId="30B41A7F" w14:textId="77777777" w:rsidR="00D236FE" w:rsidRPr="001936B1" w:rsidRDefault="00D236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86941D9" w14:textId="77777777" w:rsidR="00D236FE" w:rsidRPr="001936B1" w:rsidRDefault="00D236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6" w:type="dxa"/>
            <w:gridSpan w:val="3"/>
          </w:tcPr>
          <w:p w14:paraId="490FCECA" w14:textId="77777777" w:rsidR="00D236FE" w:rsidRPr="001936B1" w:rsidRDefault="00D236F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236FE" w:rsidRPr="001936B1" w14:paraId="33ECB010" w14:textId="77777777">
        <w:tc>
          <w:tcPr>
            <w:tcW w:w="5400" w:type="dxa"/>
            <w:vAlign w:val="bottom"/>
          </w:tcPr>
          <w:p w14:paraId="089AEEB1" w14:textId="77777777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05" w:type="dxa"/>
          </w:tcPr>
          <w:p w14:paraId="3AC3B8D8" w14:textId="77777777" w:rsidR="00D236FE" w:rsidRPr="001936B1" w:rsidRDefault="00D236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1970752" w14:textId="77777777" w:rsidR="00D236FE" w:rsidRPr="001936B1" w:rsidRDefault="00D236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1A0087E5" w14:textId="77777777" w:rsidR="00D236FE" w:rsidRPr="001936B1" w:rsidRDefault="00D236FE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16A0B06" w14:textId="77777777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227" w:type="dxa"/>
            <w:vAlign w:val="bottom"/>
          </w:tcPr>
          <w:p w14:paraId="7C35B84F" w14:textId="77777777" w:rsidR="00D236FE" w:rsidRPr="001936B1" w:rsidRDefault="00D236FE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236FE" w:rsidRPr="001936B1" w14:paraId="72DAF50C" w14:textId="77777777">
        <w:tc>
          <w:tcPr>
            <w:tcW w:w="5400" w:type="dxa"/>
            <w:shd w:val="clear" w:color="auto" w:fill="auto"/>
            <w:vAlign w:val="bottom"/>
          </w:tcPr>
          <w:p w14:paraId="3AFE18F4" w14:textId="77777777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เพิ่มทุนใน บริษัท มูจิ รีเทล (ประเทศไทย) จำกัด</w:t>
            </w:r>
          </w:p>
        </w:tc>
        <w:tc>
          <w:tcPr>
            <w:tcW w:w="805" w:type="dxa"/>
          </w:tcPr>
          <w:p w14:paraId="41101D89" w14:textId="77777777" w:rsidR="00D236FE" w:rsidRPr="001936B1" w:rsidRDefault="00D236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249E2E5" w14:textId="77777777" w:rsidR="00D236FE" w:rsidRPr="001936B1" w:rsidRDefault="00D236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079221AB" w14:textId="3917EE12" w:rsidR="00D236FE" w:rsidRPr="001936B1" w:rsidRDefault="00772124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</w:t>
            </w:r>
            <w:r w:rsidR="00D236FE" w:rsidRPr="001936B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0C2252A0" w14:textId="77777777" w:rsidR="00D236FE" w:rsidRPr="001936B1" w:rsidRDefault="00D2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227" w:type="dxa"/>
          </w:tcPr>
          <w:p w14:paraId="1BC86BC4" w14:textId="77777777" w:rsidR="00D236FE" w:rsidRPr="001936B1" w:rsidRDefault="00D236FE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67938C09" w14:textId="77881FF8" w:rsidR="007C326F" w:rsidRPr="001936B1" w:rsidRDefault="007C326F" w:rsidP="007C326F">
      <w:pPr>
        <w:rPr>
          <w:rFonts w:asciiTheme="majorBidi" w:hAnsiTheme="majorBidi" w:cstheme="majorBidi"/>
          <w:sz w:val="28"/>
          <w:szCs w:val="28"/>
        </w:rPr>
      </w:pPr>
    </w:p>
    <w:p w14:paraId="7501882D" w14:textId="3093E748" w:rsidR="001D05F0" w:rsidRPr="001936B1" w:rsidRDefault="001D05F0" w:rsidP="001D05F0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 xml:space="preserve">ในเดือนกันยายน </w:t>
      </w:r>
      <w:r w:rsidRPr="001936B1">
        <w:rPr>
          <w:rFonts w:asciiTheme="majorBidi" w:hAnsiTheme="majorBidi" w:cstheme="majorBidi"/>
          <w:sz w:val="28"/>
          <w:szCs w:val="28"/>
        </w:rPr>
        <w:t>256</w:t>
      </w:r>
      <w:r w:rsidR="004F2171" w:rsidRPr="001936B1">
        <w:rPr>
          <w:rFonts w:asciiTheme="majorBidi" w:hAnsiTheme="majorBidi" w:cstheme="majorBidi"/>
          <w:sz w:val="28"/>
          <w:szCs w:val="28"/>
        </w:rPr>
        <w:t>6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กลุ่มบริษัทได้ลงทุนเพิ่มใน บริษัท มูจิ รีเทล (ประเทศไทย) จำกัด จำนวน </w:t>
      </w:r>
      <w:r w:rsidR="004F2171" w:rsidRPr="001936B1">
        <w:rPr>
          <w:rFonts w:asciiTheme="majorBidi" w:hAnsiTheme="majorBidi" w:cstheme="majorBidi"/>
          <w:sz w:val="28"/>
          <w:szCs w:val="28"/>
        </w:rPr>
        <w:t>8</w:t>
      </w:r>
      <w:r w:rsidRPr="001936B1">
        <w:rPr>
          <w:rFonts w:asciiTheme="majorBidi" w:hAnsiTheme="majorBidi" w:cstheme="majorBidi"/>
          <w:sz w:val="28"/>
          <w:szCs w:val="28"/>
        </w:rPr>
        <w:t>00,000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หุ้น เป็นจำนวนเงิน </w:t>
      </w:r>
      <w:r w:rsidR="004F2171" w:rsidRPr="001936B1">
        <w:rPr>
          <w:rFonts w:asciiTheme="majorBidi" w:hAnsiTheme="majorBidi" w:cstheme="majorBidi"/>
          <w:sz w:val="28"/>
          <w:szCs w:val="28"/>
        </w:rPr>
        <w:t>8</w:t>
      </w:r>
      <w:r w:rsidRPr="001936B1">
        <w:rPr>
          <w:rFonts w:asciiTheme="majorBidi" w:hAnsiTheme="majorBidi" w:cstheme="majorBidi"/>
          <w:sz w:val="28"/>
          <w:szCs w:val="28"/>
        </w:rPr>
        <w:t>0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1B12EDE7" w14:textId="722AC08A" w:rsidR="009030AC" w:rsidRPr="001936B1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อสังหาริมทรัพย์เพื่อการลงทุน</w:t>
      </w:r>
    </w:p>
    <w:p w14:paraId="403D8A04" w14:textId="23C722FB" w:rsidR="009030AC" w:rsidRPr="001936B1" w:rsidRDefault="009030AC" w:rsidP="005A350E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080"/>
        <w:gridCol w:w="181"/>
        <w:gridCol w:w="1799"/>
      </w:tblGrid>
      <w:tr w:rsidR="00E85561" w:rsidRPr="001936B1" w14:paraId="4FEDB2AB" w14:textId="77777777" w:rsidTr="00E85561">
        <w:trPr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63BFCB4C" w14:textId="3CD4F6B8" w:rsidR="00E85561" w:rsidRPr="001936B1" w:rsidRDefault="002254C5" w:rsidP="00794D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03E2A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12643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E03E2A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กันยายน</w:t>
            </w:r>
            <w:r w:rsidR="00BC0E08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="00BC0E08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080" w:type="dxa"/>
          </w:tcPr>
          <w:p w14:paraId="4FE7115B" w14:textId="77777777" w:rsidR="00E85561" w:rsidRPr="001936B1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</w:tcPr>
          <w:p w14:paraId="6E91A300" w14:textId="77777777" w:rsidR="00E85561" w:rsidRPr="001936B1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799" w:type="dxa"/>
          </w:tcPr>
          <w:p w14:paraId="64273A1F" w14:textId="77777777" w:rsidR="00E85561" w:rsidRPr="001936B1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85561" w:rsidRPr="001936B1" w14:paraId="2DC1E20D" w14:textId="77777777" w:rsidTr="00E85561">
        <w:trPr>
          <w:trHeight w:val="20"/>
          <w:tblHeader/>
        </w:trPr>
        <w:tc>
          <w:tcPr>
            <w:tcW w:w="5940" w:type="dxa"/>
          </w:tcPr>
          <w:p w14:paraId="6CEC2A2D" w14:textId="77777777" w:rsidR="00E85561" w:rsidRPr="001936B1" w:rsidRDefault="00E85561" w:rsidP="00794D2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1AFB4E" w14:textId="77777777" w:rsidR="00E85561" w:rsidRPr="001936B1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1527BC06" w14:textId="77777777" w:rsidR="00E85561" w:rsidRPr="001936B1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99" w:type="dxa"/>
          </w:tcPr>
          <w:p w14:paraId="3065001B" w14:textId="77777777" w:rsidR="00E85561" w:rsidRPr="001936B1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D6CBE" w:rsidRPr="001936B1" w14:paraId="613F36EF" w14:textId="77777777" w:rsidTr="00E85561">
        <w:trPr>
          <w:trHeight w:val="20"/>
        </w:trPr>
        <w:tc>
          <w:tcPr>
            <w:tcW w:w="5940" w:type="dxa"/>
          </w:tcPr>
          <w:p w14:paraId="70244A79" w14:textId="2487F7EA" w:rsidR="005D6CBE" w:rsidRPr="001936B1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080" w:type="dxa"/>
          </w:tcPr>
          <w:p w14:paraId="3B49FFF7" w14:textId="77777777" w:rsidR="005D6CBE" w:rsidRPr="001936B1" w:rsidRDefault="005D6CBE" w:rsidP="005D6CB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20ED71E3" w14:textId="77777777" w:rsidR="005D6CBE" w:rsidRPr="001936B1" w:rsidRDefault="005D6CBE" w:rsidP="005D6CB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5036CC0F" w14:textId="710ECBC2" w:rsidR="005D6CBE" w:rsidRPr="001936B1" w:rsidRDefault="00F4004C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</w:p>
        </w:tc>
      </w:tr>
      <w:tr w:rsidR="005D6CBE" w:rsidRPr="001936B1" w14:paraId="0B186275" w14:textId="77777777" w:rsidTr="00E85561">
        <w:trPr>
          <w:trHeight w:val="20"/>
        </w:trPr>
        <w:tc>
          <w:tcPr>
            <w:tcW w:w="5940" w:type="dxa"/>
          </w:tcPr>
          <w:p w14:paraId="512B66B5" w14:textId="6F735E43" w:rsidR="005D6CBE" w:rsidRPr="001936B1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080" w:type="dxa"/>
          </w:tcPr>
          <w:p w14:paraId="09101F93" w14:textId="77777777" w:rsidR="005D6CBE" w:rsidRPr="001936B1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4A97FA82" w14:textId="77777777" w:rsidR="005D6CBE" w:rsidRPr="001936B1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4372183B" w14:textId="7548FC14" w:rsidR="005D6CBE" w:rsidRPr="001936B1" w:rsidRDefault="00F4004C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5D6CBE" w:rsidRPr="001936B1" w14:paraId="277F0A54" w14:textId="77777777" w:rsidTr="00E85561">
        <w:trPr>
          <w:trHeight w:val="20"/>
        </w:trPr>
        <w:tc>
          <w:tcPr>
            <w:tcW w:w="5940" w:type="dxa"/>
          </w:tcPr>
          <w:p w14:paraId="4185DFDF" w14:textId="2D5BDD3A" w:rsidR="005D6CBE" w:rsidRPr="001936B1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โอนจากที่ดิน อาคารและอุปกรณ์ - ราคาตามบัญชีสุทธิ</w:t>
            </w:r>
          </w:p>
        </w:tc>
        <w:tc>
          <w:tcPr>
            <w:tcW w:w="1080" w:type="dxa"/>
          </w:tcPr>
          <w:p w14:paraId="47EA3EC9" w14:textId="4DC96261" w:rsidR="005D6CBE" w:rsidRPr="001936B1" w:rsidRDefault="009147EB" w:rsidP="005D6CB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1" w:type="dxa"/>
          </w:tcPr>
          <w:p w14:paraId="00777785" w14:textId="77777777" w:rsidR="005D6CBE" w:rsidRPr="001936B1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0230DC46" w14:textId="37A90CB8" w:rsidR="005D6CBE" w:rsidRPr="001936B1" w:rsidRDefault="00F4004C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239C2" w:rsidRPr="001936B1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</w:tr>
      <w:tr w:rsidR="005D6CBE" w:rsidRPr="001936B1" w14:paraId="7FB2C6AC" w14:textId="77777777" w:rsidTr="00E85561">
        <w:trPr>
          <w:trHeight w:val="20"/>
        </w:trPr>
        <w:tc>
          <w:tcPr>
            <w:tcW w:w="5940" w:type="dxa"/>
          </w:tcPr>
          <w:p w14:paraId="4FBBED86" w14:textId="22F16593" w:rsidR="005D6CBE" w:rsidRPr="001936B1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จาก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 - ราคาตามบัญชีสุทธิ</w:t>
            </w:r>
          </w:p>
        </w:tc>
        <w:tc>
          <w:tcPr>
            <w:tcW w:w="1080" w:type="dxa"/>
          </w:tcPr>
          <w:p w14:paraId="7794174A" w14:textId="653222A8" w:rsidR="005D6CBE" w:rsidRPr="001936B1" w:rsidRDefault="009147EB" w:rsidP="005D6CBE">
            <w:pPr>
              <w:tabs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81" w:type="dxa"/>
          </w:tcPr>
          <w:p w14:paraId="074E5FBB" w14:textId="77777777" w:rsidR="005D6CBE" w:rsidRPr="001936B1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64BB477F" w14:textId="388F3936" w:rsidR="005D6CBE" w:rsidRPr="001936B1" w:rsidRDefault="00F4004C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3147B9" w:rsidRPr="001936B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D6CBE" w:rsidRPr="001936B1" w14:paraId="5D09A58F" w14:textId="77777777" w:rsidTr="006C37B7">
        <w:trPr>
          <w:trHeight w:val="20"/>
        </w:trPr>
        <w:tc>
          <w:tcPr>
            <w:tcW w:w="5940" w:type="dxa"/>
          </w:tcPr>
          <w:p w14:paraId="087CB823" w14:textId="089BB443" w:rsidR="005D6CBE" w:rsidRPr="001936B1" w:rsidRDefault="005D6CBE" w:rsidP="005D6CBE">
            <w:pPr>
              <w:pStyle w:val="acctfourfigures"/>
              <w:tabs>
                <w:tab w:val="clear" w:pos="765"/>
                <w:tab w:val="decimal" w:pos="103"/>
              </w:tabs>
              <w:spacing w:line="240" w:lineRule="atLeast"/>
              <w:ind w:left="193" w:hanging="1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80" w:type="dxa"/>
          </w:tcPr>
          <w:p w14:paraId="33B0CFBD" w14:textId="77777777" w:rsidR="005D6CBE" w:rsidRPr="001936B1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211E41E8" w14:textId="77777777" w:rsidR="005D6CBE" w:rsidRPr="001936B1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20D31642" w14:textId="0587C24B" w:rsidR="005D6CBE" w:rsidRPr="001936B1" w:rsidRDefault="00F4004C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</w:tr>
      <w:tr w:rsidR="005D6CBE" w:rsidRPr="001936B1" w14:paraId="5FB6B247" w14:textId="77777777" w:rsidTr="006C37B7">
        <w:trPr>
          <w:trHeight w:val="20"/>
        </w:trPr>
        <w:tc>
          <w:tcPr>
            <w:tcW w:w="5940" w:type="dxa"/>
          </w:tcPr>
          <w:p w14:paraId="56215902" w14:textId="56C627E5" w:rsidR="005D6CBE" w:rsidRPr="001936B1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58607772" w14:textId="77777777" w:rsidR="005D6CBE" w:rsidRPr="001936B1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07D32277" w14:textId="77777777" w:rsidR="005D6CBE" w:rsidRPr="001936B1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right w:val="nil"/>
            </w:tcBorders>
            <w:vAlign w:val="bottom"/>
          </w:tcPr>
          <w:p w14:paraId="49DDDEBC" w14:textId="5F641451" w:rsidR="005D6CBE" w:rsidRPr="001936B1" w:rsidRDefault="00F4004C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(969)</w:t>
            </w:r>
          </w:p>
        </w:tc>
      </w:tr>
    </w:tbl>
    <w:p w14:paraId="02837D7D" w14:textId="16E8A509" w:rsidR="00A251F8" w:rsidRPr="001936B1" w:rsidRDefault="00A95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0"/>
          <w:szCs w:val="20"/>
        </w:rPr>
        <w:tab/>
      </w:r>
    </w:p>
    <w:p w14:paraId="4E7026D1" w14:textId="274A30BF" w:rsidR="009030AC" w:rsidRPr="001936B1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ที่ดิน อาคารและอุปกรณ์ </w:t>
      </w:r>
    </w:p>
    <w:p w14:paraId="3F8E00E2" w14:textId="60500F23" w:rsidR="009030AC" w:rsidRPr="001936B1" w:rsidRDefault="009030AC" w:rsidP="005A35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rPr>
          <w:rFonts w:asciiTheme="majorBidi" w:hAnsiTheme="majorBidi" w:cstheme="majorBidi"/>
          <w:bCs/>
          <w:color w:val="0000FF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BC0E08" w:rsidRPr="001936B1" w14:paraId="468214FC" w14:textId="77777777" w:rsidTr="00882F21">
        <w:trPr>
          <w:cantSplit/>
          <w:tblHeader/>
        </w:trPr>
        <w:tc>
          <w:tcPr>
            <w:tcW w:w="5940" w:type="dxa"/>
            <w:vAlign w:val="bottom"/>
            <w:hideMark/>
          </w:tcPr>
          <w:p w14:paraId="33E6E411" w14:textId="0F6D059A" w:rsidR="00BC0E08" w:rsidRPr="001936B1" w:rsidRDefault="00BC0E08" w:rsidP="00E03E2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03E2A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12643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E03E2A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กันยายน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3BC83D76" w14:textId="77777777" w:rsidR="00BC0E08" w:rsidRPr="001936B1" w:rsidRDefault="00BC0E08" w:rsidP="00BC0E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0BEAB72E" w14:textId="77777777" w:rsidR="00BC0E08" w:rsidRPr="001936B1" w:rsidRDefault="00BC0E08" w:rsidP="00BC0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882F21" w:rsidRPr="001936B1" w14:paraId="235279BE" w14:textId="77777777" w:rsidTr="00882F21">
        <w:trPr>
          <w:cantSplit/>
        </w:trPr>
        <w:tc>
          <w:tcPr>
            <w:tcW w:w="5940" w:type="dxa"/>
          </w:tcPr>
          <w:p w14:paraId="076BE702" w14:textId="77777777" w:rsidR="00882F21" w:rsidRPr="001936B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5189FAF0" w14:textId="77777777" w:rsidR="00882F21" w:rsidRPr="001936B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  <w:hideMark/>
          </w:tcPr>
          <w:p w14:paraId="356CA068" w14:textId="77777777" w:rsidR="00882F21" w:rsidRPr="001936B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42C11" w:rsidRPr="001936B1" w14:paraId="0E5C9916" w14:textId="77777777" w:rsidTr="00882F21">
        <w:trPr>
          <w:cantSplit/>
        </w:trPr>
        <w:tc>
          <w:tcPr>
            <w:tcW w:w="5940" w:type="dxa"/>
          </w:tcPr>
          <w:p w14:paraId="72777C23" w14:textId="38348147" w:rsidR="00042C11" w:rsidRPr="001936B1" w:rsidRDefault="00042C11" w:rsidP="00042C1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6CE24E83" w14:textId="77777777" w:rsidR="00042C11" w:rsidRPr="001936B1" w:rsidRDefault="00042C11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0EAE4E9" w14:textId="10088FC9" w:rsidR="00042C11" w:rsidRPr="001936B1" w:rsidRDefault="00DB549F" w:rsidP="00042C11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10,1</w:t>
            </w:r>
            <w:r w:rsidR="00CE0B1F"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</w:p>
        </w:tc>
      </w:tr>
      <w:tr w:rsidR="00042C11" w:rsidRPr="001936B1" w14:paraId="2269935E" w14:textId="77777777" w:rsidTr="00882F21">
        <w:trPr>
          <w:cantSplit/>
        </w:trPr>
        <w:tc>
          <w:tcPr>
            <w:tcW w:w="5940" w:type="dxa"/>
            <w:hideMark/>
          </w:tcPr>
          <w:p w14:paraId="5614A27E" w14:textId="77777777" w:rsidR="00042C11" w:rsidRPr="001936B1" w:rsidRDefault="00042C11" w:rsidP="00042C1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70AA9A41" w14:textId="77777777" w:rsidR="00042C11" w:rsidRPr="001936B1" w:rsidRDefault="00042C11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5BECB1B0" w14:textId="4D38C8B4" w:rsidR="00042C11" w:rsidRPr="001936B1" w:rsidRDefault="00DB549F" w:rsidP="00042C11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</w:t>
            </w:r>
            <w:r w:rsidR="00CE0B1F"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42C11" w:rsidRPr="001936B1" w14:paraId="6BA2BE27" w14:textId="77777777" w:rsidTr="00882F21">
        <w:trPr>
          <w:cantSplit/>
        </w:trPr>
        <w:tc>
          <w:tcPr>
            <w:tcW w:w="5940" w:type="dxa"/>
            <w:hideMark/>
          </w:tcPr>
          <w:p w14:paraId="47473C3D" w14:textId="77777777" w:rsidR="00042C11" w:rsidRPr="001936B1" w:rsidRDefault="00042C11" w:rsidP="00042C1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โอนไปอสังหาริมทรัพย์เพื่อการลงทุน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  <w:hideMark/>
          </w:tcPr>
          <w:p w14:paraId="12DEC7C1" w14:textId="03AD9338" w:rsidR="00042C11" w:rsidRPr="001936B1" w:rsidRDefault="0088016D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80" w:type="dxa"/>
            <w:vAlign w:val="bottom"/>
          </w:tcPr>
          <w:p w14:paraId="07A1F78E" w14:textId="42B655EA" w:rsidR="00042C11" w:rsidRPr="001936B1" w:rsidRDefault="00DB549F" w:rsidP="00042C11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</w:t>
            </w:r>
            <w:r w:rsidR="00812847"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</w:t>
            </w: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42C11" w:rsidRPr="001936B1" w14:paraId="69D31164" w14:textId="77777777" w:rsidTr="00882F21">
        <w:trPr>
          <w:cantSplit/>
        </w:trPr>
        <w:tc>
          <w:tcPr>
            <w:tcW w:w="5940" w:type="dxa"/>
            <w:hideMark/>
          </w:tcPr>
          <w:p w14:paraId="5D65C784" w14:textId="6ADCD8D0" w:rsidR="00042C11" w:rsidRPr="001936B1" w:rsidRDefault="00042C11" w:rsidP="00042C1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การกลับรายการขาดทุนจากการด้อยค่า</w:t>
            </w:r>
          </w:p>
        </w:tc>
        <w:tc>
          <w:tcPr>
            <w:tcW w:w="1170" w:type="dxa"/>
          </w:tcPr>
          <w:p w14:paraId="24A3FBC8" w14:textId="77777777" w:rsidR="00042C11" w:rsidRPr="001936B1" w:rsidRDefault="00042C11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1FEDF8E" w14:textId="60BD60B2" w:rsidR="00042C11" w:rsidRPr="001936B1" w:rsidRDefault="00DB549F" w:rsidP="00042C11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</w:tr>
      <w:tr w:rsidR="00042C11" w:rsidRPr="001936B1" w14:paraId="61E736F6" w14:textId="77777777" w:rsidTr="00882F21">
        <w:trPr>
          <w:cantSplit/>
        </w:trPr>
        <w:tc>
          <w:tcPr>
            <w:tcW w:w="5940" w:type="dxa"/>
            <w:hideMark/>
          </w:tcPr>
          <w:p w14:paraId="614F1C1E" w14:textId="77777777" w:rsidR="00042C11" w:rsidRPr="001936B1" w:rsidRDefault="00042C11" w:rsidP="00042C11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32F68F3B" w14:textId="77777777" w:rsidR="00042C11" w:rsidRPr="001936B1" w:rsidRDefault="00042C11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7E1863A" w14:textId="288C478E" w:rsidR="00042C11" w:rsidRPr="001936B1" w:rsidRDefault="00DB549F" w:rsidP="00042C11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CE0B1F"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042C11" w:rsidRPr="001936B1" w14:paraId="534C8432" w14:textId="77777777" w:rsidTr="00882F21">
        <w:trPr>
          <w:cantSplit/>
        </w:trPr>
        <w:tc>
          <w:tcPr>
            <w:tcW w:w="5940" w:type="dxa"/>
            <w:hideMark/>
          </w:tcPr>
          <w:p w14:paraId="7E3457AD" w14:textId="77777777" w:rsidR="00042C11" w:rsidRPr="001936B1" w:rsidRDefault="00042C11" w:rsidP="00042C11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9147FA9" w14:textId="77777777" w:rsidR="00042C11" w:rsidRPr="001936B1" w:rsidRDefault="00042C11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2723AF4" w14:textId="574D05AA" w:rsidR="00042C11" w:rsidRPr="001936B1" w:rsidRDefault="00DB549F" w:rsidP="00042C11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(5,05</w:t>
            </w:r>
            <w:r w:rsidR="007D5837"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7A619AC3" w14:textId="3C318210" w:rsidR="004D4326" w:rsidRPr="001936B1" w:rsidRDefault="004D4326" w:rsidP="00AB12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40" w:lineRule="exact"/>
        <w:ind w:left="540" w:right="-45"/>
        <w:rPr>
          <w:rFonts w:asciiTheme="majorBidi" w:hAnsiTheme="majorBidi" w:cstheme="majorBidi"/>
          <w:bCs/>
          <w:color w:val="0000FF"/>
          <w:sz w:val="28"/>
          <w:szCs w:val="28"/>
        </w:rPr>
      </w:pPr>
    </w:p>
    <w:p w14:paraId="47328B79" w14:textId="68EAC516" w:rsidR="009030AC" w:rsidRPr="001936B1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สินทรัพย์สิทธิการใช้</w:t>
      </w:r>
    </w:p>
    <w:p w14:paraId="1197D734" w14:textId="77777777" w:rsidR="00882F21" w:rsidRPr="001936B1" w:rsidRDefault="00882F21" w:rsidP="00882F2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BC0E08" w:rsidRPr="001936B1" w14:paraId="00C773AE" w14:textId="77777777" w:rsidTr="00882F21">
        <w:trPr>
          <w:cantSplit/>
          <w:tblHeader/>
        </w:trPr>
        <w:tc>
          <w:tcPr>
            <w:tcW w:w="5940" w:type="dxa"/>
            <w:vAlign w:val="bottom"/>
            <w:hideMark/>
          </w:tcPr>
          <w:p w14:paraId="683FF93D" w14:textId="02E04ECF" w:rsidR="00BC0E08" w:rsidRPr="001936B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03E2A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12643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E03E2A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กันยายน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79499982" w14:textId="77777777" w:rsidR="00BC0E08" w:rsidRPr="001936B1" w:rsidRDefault="00BC0E08" w:rsidP="00BC0E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17931633" w14:textId="77777777" w:rsidR="00BC0E08" w:rsidRPr="001936B1" w:rsidRDefault="00BC0E08" w:rsidP="00BC0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BC0E08" w:rsidRPr="001936B1" w14:paraId="11D69E98" w14:textId="77777777" w:rsidTr="00882F21">
        <w:trPr>
          <w:cantSplit/>
        </w:trPr>
        <w:tc>
          <w:tcPr>
            <w:tcW w:w="5940" w:type="dxa"/>
          </w:tcPr>
          <w:p w14:paraId="7EAD82D2" w14:textId="77777777" w:rsidR="00BC0E08" w:rsidRPr="001936B1" w:rsidRDefault="00BC0E08" w:rsidP="00BC0E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1809D5C" w14:textId="77777777" w:rsidR="00BC0E08" w:rsidRPr="001936B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  <w:hideMark/>
          </w:tcPr>
          <w:p w14:paraId="1E21CD88" w14:textId="77777777" w:rsidR="00BC0E08" w:rsidRPr="001936B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82A34" w:rsidRPr="001936B1" w14:paraId="26EFAD7E" w14:textId="77777777" w:rsidTr="00882F21">
        <w:trPr>
          <w:cantSplit/>
        </w:trPr>
        <w:tc>
          <w:tcPr>
            <w:tcW w:w="5940" w:type="dxa"/>
            <w:hideMark/>
          </w:tcPr>
          <w:p w14:paraId="718EEBEE" w14:textId="77777777" w:rsidR="00A82A34" w:rsidRPr="001936B1" w:rsidRDefault="00A82A34" w:rsidP="00A82A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12FE0AF1" w14:textId="77777777" w:rsidR="00A82A34" w:rsidRPr="001936B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6F66E3B" w14:textId="55C4F5E2" w:rsidR="00A82A34" w:rsidRPr="001936B1" w:rsidRDefault="00F67E44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5,292</w:t>
            </w:r>
          </w:p>
        </w:tc>
      </w:tr>
      <w:tr w:rsidR="00A82A34" w:rsidRPr="001936B1" w14:paraId="182EDC7A" w14:textId="77777777" w:rsidTr="00882F21">
        <w:trPr>
          <w:cantSplit/>
        </w:trPr>
        <w:tc>
          <w:tcPr>
            <w:tcW w:w="5940" w:type="dxa"/>
            <w:hideMark/>
          </w:tcPr>
          <w:p w14:paraId="53DF8F5E" w14:textId="77777777" w:rsidR="00A82A34" w:rsidRPr="001936B1" w:rsidRDefault="00A82A34" w:rsidP="00A82A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การวัดมูลค่าใหม่ - ราคาตามบัญชีสุทธิ</w:t>
            </w:r>
          </w:p>
        </w:tc>
        <w:tc>
          <w:tcPr>
            <w:tcW w:w="1170" w:type="dxa"/>
          </w:tcPr>
          <w:p w14:paraId="428BE5C3" w14:textId="77777777" w:rsidR="00A82A34" w:rsidRPr="001936B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0BFA30CD" w14:textId="40B88467" w:rsidR="00A82A34" w:rsidRPr="001936B1" w:rsidRDefault="00787002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1,534</w:t>
            </w:r>
          </w:p>
        </w:tc>
      </w:tr>
      <w:tr w:rsidR="00A82A34" w:rsidRPr="001936B1" w14:paraId="3C1D68D5" w14:textId="77777777" w:rsidTr="00882F21">
        <w:trPr>
          <w:cantSplit/>
        </w:trPr>
        <w:tc>
          <w:tcPr>
            <w:tcW w:w="5940" w:type="dxa"/>
            <w:hideMark/>
          </w:tcPr>
          <w:p w14:paraId="5739DD50" w14:textId="77777777" w:rsidR="00A82A34" w:rsidRPr="001936B1" w:rsidRDefault="00A82A34" w:rsidP="00A82A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61EC340E" w14:textId="77777777" w:rsidR="00A82A34" w:rsidRPr="001936B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D95EFCD" w14:textId="656AECB4" w:rsidR="00A82A34" w:rsidRPr="001936B1" w:rsidRDefault="00787002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(361)</w:t>
            </w:r>
          </w:p>
        </w:tc>
      </w:tr>
      <w:tr w:rsidR="00A82A34" w:rsidRPr="001936B1" w14:paraId="119EBF5B" w14:textId="77777777" w:rsidTr="00882F21">
        <w:trPr>
          <w:cantSplit/>
        </w:trPr>
        <w:tc>
          <w:tcPr>
            <w:tcW w:w="5940" w:type="dxa"/>
            <w:hideMark/>
          </w:tcPr>
          <w:p w14:paraId="4F4B99A8" w14:textId="677E9597" w:rsidR="00A82A34" w:rsidRPr="001936B1" w:rsidRDefault="00A82A34" w:rsidP="00A82A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โอนไปอสังหาริมทรัพย์เพื่อการลงทุน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  <w:hideMark/>
          </w:tcPr>
          <w:p w14:paraId="2252998D" w14:textId="46714E18" w:rsidR="00A82A34" w:rsidRPr="001936B1" w:rsidRDefault="0088016D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80" w:type="dxa"/>
            <w:vAlign w:val="bottom"/>
          </w:tcPr>
          <w:p w14:paraId="55D96FB1" w14:textId="5D9403FB" w:rsidR="00A82A34" w:rsidRPr="001936B1" w:rsidRDefault="00243C6D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(72</w:t>
            </w:r>
            <w:r w:rsidR="00246379"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82A34" w:rsidRPr="001936B1" w14:paraId="6BE12C3B" w14:textId="77777777" w:rsidTr="00882F21">
        <w:trPr>
          <w:cantSplit/>
        </w:trPr>
        <w:tc>
          <w:tcPr>
            <w:tcW w:w="5940" w:type="dxa"/>
            <w:hideMark/>
          </w:tcPr>
          <w:p w14:paraId="121FC8AC" w14:textId="672389E1" w:rsidR="00A82A34" w:rsidRPr="001936B1" w:rsidRDefault="00A82A34" w:rsidP="00A82A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การกลับรายการขาดทุนจากการด้อยค่า</w:t>
            </w:r>
          </w:p>
        </w:tc>
        <w:tc>
          <w:tcPr>
            <w:tcW w:w="1170" w:type="dxa"/>
          </w:tcPr>
          <w:p w14:paraId="68623451" w14:textId="77777777" w:rsidR="00A82A34" w:rsidRPr="001936B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A7DEC5B" w14:textId="586846BE" w:rsidR="00A82A34" w:rsidRPr="001936B1" w:rsidRDefault="00243C6D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A82A34" w:rsidRPr="001936B1" w14:paraId="7EF08900" w14:textId="77777777" w:rsidTr="00882F21">
        <w:trPr>
          <w:cantSplit/>
        </w:trPr>
        <w:tc>
          <w:tcPr>
            <w:tcW w:w="5940" w:type="dxa"/>
            <w:hideMark/>
          </w:tcPr>
          <w:p w14:paraId="386AD715" w14:textId="77777777" w:rsidR="00A82A34" w:rsidRPr="001936B1" w:rsidRDefault="00A82A34" w:rsidP="00A82A34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75CA2002" w14:textId="77777777" w:rsidR="00A82A34" w:rsidRPr="001936B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63AF5B2" w14:textId="58708FF1" w:rsidR="00A82A34" w:rsidRPr="001936B1" w:rsidRDefault="00243C6D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1,093</w:t>
            </w:r>
          </w:p>
        </w:tc>
      </w:tr>
      <w:tr w:rsidR="00A82A34" w:rsidRPr="001936B1" w14:paraId="32F85D0C" w14:textId="77777777" w:rsidTr="00882F21">
        <w:trPr>
          <w:cantSplit/>
        </w:trPr>
        <w:tc>
          <w:tcPr>
            <w:tcW w:w="5940" w:type="dxa"/>
            <w:hideMark/>
          </w:tcPr>
          <w:p w14:paraId="6CC4AEF2" w14:textId="77777777" w:rsidR="00A82A34" w:rsidRPr="001936B1" w:rsidRDefault="00A82A34" w:rsidP="00A82A34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5078741F" w14:textId="77777777" w:rsidR="00A82A34" w:rsidRPr="001936B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80BACFE" w14:textId="72E40CF6" w:rsidR="00A82A34" w:rsidRPr="001936B1" w:rsidRDefault="00CE2E2D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43C6D"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6,556</w:t>
            </w: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4511FABA" w14:textId="77777777" w:rsidR="00882F21" w:rsidRPr="001936B1" w:rsidRDefault="00882F21" w:rsidP="009030AC">
      <w:pPr>
        <w:rPr>
          <w:rFonts w:asciiTheme="majorBidi" w:hAnsiTheme="majorBidi" w:cstheme="majorBidi"/>
          <w:sz w:val="28"/>
          <w:szCs w:val="28"/>
          <w:cs/>
        </w:rPr>
      </w:pPr>
    </w:p>
    <w:p w14:paraId="41D4D73C" w14:textId="77777777" w:rsidR="009030AC" w:rsidRPr="001936B1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หนี้สินที่มีภาระดอกเบี้ย</w:t>
      </w:r>
    </w:p>
    <w:p w14:paraId="1D51FD5A" w14:textId="77777777" w:rsidR="009030AC" w:rsidRPr="001936B1" w:rsidRDefault="009030AC" w:rsidP="009030AC">
      <w:pPr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0B8BBCF" w14:textId="0B05BE63" w:rsidR="006D6915" w:rsidRPr="001936B1" w:rsidRDefault="006D6915" w:rsidP="006D691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</w:pPr>
      <w:r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ในปี </w:t>
      </w:r>
      <w:r w:rsidRPr="001936B1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>6</w:t>
      </w:r>
      <w:r w:rsidRPr="001936B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กลุ่มบริษัทได้เข้าทำตั๋วสัญญาใช้เงิน</w:t>
      </w:r>
      <w:r w:rsidRPr="001936B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เงินเบิกเกินบัญชี</w:t>
      </w:r>
      <w:r w:rsidRPr="001936B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>สัญญาเงินกู้ยืมระยะสั้น</w:t>
      </w:r>
      <w:r w:rsidRPr="001936B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215A4E" w:rsidRPr="001936B1">
        <w:rPr>
          <w:rFonts w:asciiTheme="majorBidi" w:hAnsiTheme="majorBidi" w:cstheme="majorBidi"/>
          <w:sz w:val="28"/>
          <w:szCs w:val="28"/>
          <w:cs/>
          <w:lang w:val="en-US"/>
        </w:rPr>
        <w:t>เลตเตอร์ออฟเครดิต ทรัสต์รีซี</w:t>
      </w:r>
      <w:r w:rsidR="00215A4E"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ท </w:t>
      </w:r>
      <w:r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และวงเงินสินเชื่อ</w:t>
      </w:r>
      <w:r w:rsidR="008D467E"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>ระยะสั้น</w:t>
      </w:r>
      <w:r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>จากสถาบันการเงินหลายแห่ง</w:t>
      </w:r>
      <w:r w:rsidRPr="001936B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ซึ่งมีกำหนดชำระคืนเมื่อทวงถามและภายในเดือน </w:t>
      </w:r>
      <w:r w:rsidR="00965C84"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>กันยายน</w:t>
      </w:r>
      <w:r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1936B1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="00965C84" w:rsidRPr="001936B1">
        <w:rPr>
          <w:rFonts w:asciiTheme="majorBidi" w:hAnsiTheme="majorBidi" w:cstheme="majorBidi"/>
          <w:sz w:val="28"/>
          <w:szCs w:val="28"/>
          <w:lang w:val="en-US" w:bidi="th-TH"/>
        </w:rPr>
        <w:t>6</w:t>
      </w:r>
      <w:r w:rsidR="001478F6" w:rsidRPr="001936B1">
        <w:rPr>
          <w:rFonts w:asciiTheme="majorBidi" w:hAnsiTheme="majorBidi" w:cstheme="majorBidi"/>
          <w:sz w:val="28"/>
          <w:szCs w:val="28"/>
          <w:lang w:val="en-US" w:bidi="th-TH"/>
        </w:rPr>
        <w:t xml:space="preserve">7 </w:t>
      </w:r>
      <w:r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โดยมีอัตราดอ</w:t>
      </w: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กเบี้ย</w:t>
      </w:r>
      <w:r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>คงที่และผันแปร</w:t>
      </w:r>
    </w:p>
    <w:p w14:paraId="2A09D8FB" w14:textId="77777777" w:rsidR="006D6915" w:rsidRPr="001936B1" w:rsidRDefault="006D6915" w:rsidP="006D691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56D5D46C" w14:textId="1A011B53" w:rsidR="006D6915" w:rsidRPr="001936B1" w:rsidRDefault="006D6915" w:rsidP="006D691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ในปี </w:t>
      </w:r>
      <w:r w:rsidRPr="001936B1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>6</w:t>
      </w:r>
      <w:r w:rsidRPr="001936B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กลุ่มบริษัทได้เข้าทำสัญญาเงินกู้ยืมระยะยาว</w:t>
      </w:r>
      <w:r w:rsidR="000A6605"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และวงเงินสินเชื่อระยะยาว</w:t>
      </w:r>
      <w:r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>จากสถาบันการเงินหลายแห่ง</w:t>
      </w:r>
      <w:r w:rsidRPr="001936B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ซึ่งมีกำหนดชำระคืนภายในปี</w:t>
      </w:r>
      <w:r w:rsidR="00BA2D7B" w:rsidRPr="001936B1">
        <w:rPr>
          <w:rFonts w:asciiTheme="majorBidi" w:hAnsiTheme="majorBidi" w:cstheme="majorBidi"/>
          <w:sz w:val="28"/>
          <w:szCs w:val="28"/>
          <w:lang w:val="en-US" w:bidi="th-TH"/>
        </w:rPr>
        <w:t xml:space="preserve"> 25</w:t>
      </w:r>
      <w:r w:rsidR="00965C84" w:rsidRPr="001936B1">
        <w:rPr>
          <w:rFonts w:asciiTheme="majorBidi" w:hAnsiTheme="majorBidi" w:cstheme="majorBidi"/>
          <w:sz w:val="28"/>
          <w:szCs w:val="28"/>
          <w:lang w:val="en-US" w:bidi="th-TH"/>
        </w:rPr>
        <w:t>84</w:t>
      </w:r>
      <w:r w:rsidR="00BA2D7B" w:rsidRPr="001936B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โดยมีอัตราดอ</w:t>
      </w:r>
      <w:r w:rsidRPr="001936B1">
        <w:rPr>
          <w:rFonts w:asciiTheme="majorBidi" w:hAnsiTheme="majorBidi" w:cstheme="majorBidi"/>
          <w:sz w:val="28"/>
          <w:szCs w:val="28"/>
          <w:cs/>
          <w:lang w:bidi="th-TH"/>
        </w:rPr>
        <w:t>กเบี้ย</w:t>
      </w:r>
      <w:r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>คงที่และผันแปร</w:t>
      </w:r>
    </w:p>
    <w:p w14:paraId="644318C3" w14:textId="77777777" w:rsidR="006D6915" w:rsidRPr="001936B1" w:rsidRDefault="006D6915" w:rsidP="006D691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7E06356" w14:textId="35C73672" w:rsidR="00BC0E08" w:rsidRPr="001936B1" w:rsidRDefault="006D6915" w:rsidP="00123AF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กลุ่มบริษัทมีสินทรัพย์ที่ใช้เป็นหลักประกันหนี้สิน ณ วันที่ </w:t>
      </w:r>
      <w:r w:rsidRPr="001936B1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C12643" w:rsidRPr="001936B1">
        <w:rPr>
          <w:rFonts w:asciiTheme="majorBidi" w:hAnsiTheme="majorBidi" w:cstheme="majorBidi"/>
          <w:sz w:val="28"/>
          <w:szCs w:val="28"/>
          <w:lang w:val="en-US" w:bidi="th-TH"/>
        </w:rPr>
        <w:t>0</w:t>
      </w:r>
      <w:r w:rsidRPr="001936B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3A6AD8"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>กันยายน</w:t>
      </w:r>
      <w:r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  <w:lang w:val="en-US" w:bidi="th-TH"/>
        </w:rPr>
        <w:t xml:space="preserve">2566 </w:t>
      </w:r>
      <w:r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>จำนวน</w:t>
      </w:r>
      <w:r w:rsidR="00B47831" w:rsidRPr="001936B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C3139A" w:rsidRPr="001936B1">
        <w:rPr>
          <w:rFonts w:asciiTheme="majorBidi" w:hAnsiTheme="majorBidi" w:cstheme="majorBidi"/>
          <w:sz w:val="28"/>
          <w:szCs w:val="28"/>
          <w:lang w:val="en-US" w:bidi="th-TH"/>
        </w:rPr>
        <w:t>1,278</w:t>
      </w:r>
      <w:r w:rsidRPr="001936B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</w:t>
      </w:r>
    </w:p>
    <w:p w14:paraId="71A9EB81" w14:textId="77777777" w:rsidR="00BC0E08" w:rsidRPr="001936B1" w:rsidRDefault="00BC0E08" w:rsidP="009030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</w:pPr>
    </w:p>
    <w:p w14:paraId="513E8040" w14:textId="77777777" w:rsidR="009030AC" w:rsidRPr="001936B1" w:rsidRDefault="009030AC" w:rsidP="009030AC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26425C72" w14:textId="4445933A" w:rsidR="00AB12C6" w:rsidRPr="001936B1" w:rsidRDefault="00AB12C6" w:rsidP="0079143C">
      <w:pPr>
        <w:rPr>
          <w:rFonts w:asciiTheme="majorBidi" w:hAnsiTheme="majorBidi" w:cstheme="majorBidi"/>
          <w:sz w:val="28"/>
          <w:szCs w:val="28"/>
        </w:rPr>
        <w:sectPr w:rsidR="00AB12C6" w:rsidRPr="001936B1" w:rsidSect="0086154F">
          <w:headerReference w:type="default" r:id="rId11"/>
          <w:footerReference w:type="default" r:id="rId12"/>
          <w:pgSz w:w="11909" w:h="16834" w:code="9"/>
          <w:pgMar w:top="1152" w:right="1289" w:bottom="1152" w:left="1080" w:header="720" w:footer="720" w:gutter="0"/>
          <w:pgNumType w:start="16"/>
          <w:cols w:space="720"/>
          <w:docGrid w:linePitch="360"/>
        </w:sectPr>
      </w:pPr>
    </w:p>
    <w:p w14:paraId="7022BA4D" w14:textId="77777777" w:rsidR="00977E8F" w:rsidRPr="001936B1" w:rsidRDefault="00977E8F" w:rsidP="0056770E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4928"/>
          <w:tab w:val="clear" w:pos="5387"/>
          <w:tab w:val="clear" w:pos="5613"/>
          <w:tab w:val="clear" w:pos="6322"/>
          <w:tab w:val="clear" w:pos="6549"/>
        </w:tabs>
        <w:ind w:left="540" w:right="-45"/>
        <w:contextualSpacing w:val="0"/>
        <w:jc w:val="thaiDistribute"/>
        <w:outlineLvl w:val="0"/>
        <w:rPr>
          <w:rFonts w:asciiTheme="majorBidi" w:hAnsiTheme="majorBidi" w:cstheme="majorBidi"/>
          <w:b/>
          <w:bCs/>
          <w:vanish/>
          <w:sz w:val="28"/>
          <w:szCs w:val="28"/>
          <w:cs/>
          <w:lang w:val="th-TH"/>
        </w:rPr>
      </w:pPr>
    </w:p>
    <w:p w14:paraId="030A7645" w14:textId="77777777" w:rsidR="009328BB" w:rsidRPr="001936B1" w:rsidRDefault="009328BB" w:rsidP="0056770E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4928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ส่วนงานดำเนินงานและการจำแนกรายได้</w:t>
      </w:r>
    </w:p>
    <w:p w14:paraId="73D1008D" w14:textId="77777777" w:rsidR="008C7495" w:rsidRPr="001936B1" w:rsidRDefault="008C7495" w:rsidP="008C7495">
      <w:pPr>
        <w:rPr>
          <w:rFonts w:asciiTheme="majorBidi" w:hAnsiTheme="majorBidi" w:cstheme="majorBidi"/>
          <w:sz w:val="20"/>
          <w:szCs w:val="20"/>
          <w:lang w:val="th-TH"/>
        </w:rPr>
      </w:pPr>
    </w:p>
    <w:tbl>
      <w:tblPr>
        <w:tblW w:w="143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1"/>
        <w:gridCol w:w="981"/>
        <w:gridCol w:w="240"/>
        <w:gridCol w:w="1013"/>
        <w:gridCol w:w="236"/>
        <w:gridCol w:w="1042"/>
        <w:gridCol w:w="272"/>
        <w:gridCol w:w="1033"/>
        <w:gridCol w:w="270"/>
        <w:gridCol w:w="1008"/>
        <w:gridCol w:w="270"/>
        <w:gridCol w:w="1044"/>
        <w:gridCol w:w="323"/>
        <w:gridCol w:w="1047"/>
        <w:gridCol w:w="270"/>
        <w:gridCol w:w="1024"/>
      </w:tblGrid>
      <w:tr w:rsidR="0097214C" w:rsidRPr="001936B1" w14:paraId="23676E62" w14:textId="77777777" w:rsidTr="003F69D8">
        <w:trPr>
          <w:trHeight w:val="74"/>
          <w:tblHeader/>
        </w:trPr>
        <w:tc>
          <w:tcPr>
            <w:tcW w:w="4311" w:type="dxa"/>
            <w:vAlign w:val="bottom"/>
          </w:tcPr>
          <w:p w14:paraId="755AF8B0" w14:textId="77777777" w:rsidR="0097214C" w:rsidRPr="001936B1" w:rsidRDefault="0097214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073" w:type="dxa"/>
            <w:gridSpan w:val="15"/>
          </w:tcPr>
          <w:p w14:paraId="3E0365DC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97214C" w:rsidRPr="001936B1" w14:paraId="6F64B494" w14:textId="77777777" w:rsidTr="003F69D8">
        <w:trPr>
          <w:trHeight w:val="74"/>
          <w:tblHeader/>
        </w:trPr>
        <w:tc>
          <w:tcPr>
            <w:tcW w:w="4311" w:type="dxa"/>
            <w:vAlign w:val="bottom"/>
          </w:tcPr>
          <w:p w14:paraId="520267B0" w14:textId="77777777" w:rsidR="0097214C" w:rsidRPr="001936B1" w:rsidRDefault="0097214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34" w:type="dxa"/>
            <w:gridSpan w:val="3"/>
          </w:tcPr>
          <w:p w14:paraId="4150ACB8" w14:textId="77777777" w:rsidR="0097214C" w:rsidRPr="001936B1" w:rsidRDefault="009721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36" w:type="dxa"/>
          </w:tcPr>
          <w:p w14:paraId="4EFEEA41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7" w:type="dxa"/>
            <w:gridSpan w:val="3"/>
          </w:tcPr>
          <w:p w14:paraId="246DB088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70" w:type="dxa"/>
          </w:tcPr>
          <w:p w14:paraId="1F1A20FC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22" w:type="dxa"/>
            <w:gridSpan w:val="3"/>
          </w:tcPr>
          <w:p w14:paraId="48701347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323" w:type="dxa"/>
          </w:tcPr>
          <w:p w14:paraId="0EA05952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1" w:type="dxa"/>
            <w:gridSpan w:val="3"/>
          </w:tcPr>
          <w:p w14:paraId="388F600D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97214C" w:rsidRPr="001936B1" w14:paraId="369EB435" w14:textId="77777777" w:rsidTr="003F69D8">
        <w:trPr>
          <w:trHeight w:val="74"/>
          <w:tblHeader/>
        </w:trPr>
        <w:tc>
          <w:tcPr>
            <w:tcW w:w="4311" w:type="dxa"/>
            <w:vAlign w:val="bottom"/>
          </w:tcPr>
          <w:p w14:paraId="05707426" w14:textId="11AF5C73" w:rsidR="0097214C" w:rsidRPr="001936B1" w:rsidRDefault="0097214C">
            <w:pPr>
              <w:tabs>
                <w:tab w:val="clear" w:pos="227"/>
              </w:tabs>
              <w:ind w:left="251" w:hanging="27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3A6AD8" w:rsidRPr="001936B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3</w:t>
            </w:r>
            <w:r w:rsidR="005B26E2" w:rsidRPr="001936B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0 </w:t>
            </w:r>
            <w:r w:rsidR="003A6AD8" w:rsidRPr="001936B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81" w:type="dxa"/>
          </w:tcPr>
          <w:p w14:paraId="46249C50" w14:textId="77777777" w:rsidR="0097214C" w:rsidRPr="001936B1" w:rsidRDefault="0097214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240" w:type="dxa"/>
          </w:tcPr>
          <w:p w14:paraId="058D7FFC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13" w:type="dxa"/>
          </w:tcPr>
          <w:p w14:paraId="20738EA3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236" w:type="dxa"/>
          </w:tcPr>
          <w:p w14:paraId="0C33BD83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2" w:type="dxa"/>
          </w:tcPr>
          <w:p w14:paraId="37FA0A34" w14:textId="77777777" w:rsidR="0097214C" w:rsidRPr="001936B1" w:rsidRDefault="0097214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272" w:type="dxa"/>
          </w:tcPr>
          <w:p w14:paraId="0E664EE6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33" w:type="dxa"/>
          </w:tcPr>
          <w:p w14:paraId="05ED9783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270" w:type="dxa"/>
          </w:tcPr>
          <w:p w14:paraId="06DA3AC9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08" w:type="dxa"/>
          </w:tcPr>
          <w:p w14:paraId="7D0DDB5A" w14:textId="77777777" w:rsidR="0097214C" w:rsidRPr="001936B1" w:rsidRDefault="0097214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270" w:type="dxa"/>
          </w:tcPr>
          <w:p w14:paraId="17A4FD97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4" w:type="dxa"/>
          </w:tcPr>
          <w:p w14:paraId="2FA140EE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323" w:type="dxa"/>
          </w:tcPr>
          <w:p w14:paraId="5844B158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7" w:type="dxa"/>
          </w:tcPr>
          <w:p w14:paraId="5E54505D" w14:textId="77777777" w:rsidR="0097214C" w:rsidRPr="001936B1" w:rsidRDefault="0097214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270" w:type="dxa"/>
          </w:tcPr>
          <w:p w14:paraId="639BDFFE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24" w:type="dxa"/>
          </w:tcPr>
          <w:p w14:paraId="6DECF5CD" w14:textId="77777777" w:rsidR="0097214C" w:rsidRPr="001936B1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</w:p>
        </w:tc>
      </w:tr>
      <w:tr w:rsidR="0097214C" w:rsidRPr="001936B1" w14:paraId="79B6F8F5" w14:textId="77777777" w:rsidTr="003F69D8">
        <w:trPr>
          <w:tblHeader/>
        </w:trPr>
        <w:tc>
          <w:tcPr>
            <w:tcW w:w="4311" w:type="dxa"/>
            <w:vAlign w:val="bottom"/>
          </w:tcPr>
          <w:p w14:paraId="01741D1D" w14:textId="77777777" w:rsidR="0097214C" w:rsidRPr="001936B1" w:rsidRDefault="0097214C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73" w:type="dxa"/>
            <w:gridSpan w:val="15"/>
            <w:vAlign w:val="bottom"/>
          </w:tcPr>
          <w:p w14:paraId="5E8D9C6D" w14:textId="77777777" w:rsidR="0097214C" w:rsidRPr="001936B1" w:rsidRDefault="0097214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7214C" w:rsidRPr="001936B1" w14:paraId="606BE493" w14:textId="77777777" w:rsidTr="003F69D8">
        <w:tc>
          <w:tcPr>
            <w:tcW w:w="4311" w:type="dxa"/>
            <w:vAlign w:val="bottom"/>
          </w:tcPr>
          <w:p w14:paraId="7B79C1DE" w14:textId="77777777" w:rsidR="0097214C" w:rsidRPr="001936B1" w:rsidRDefault="0097214C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81" w:type="dxa"/>
            <w:vAlign w:val="bottom"/>
          </w:tcPr>
          <w:p w14:paraId="090F4D06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B0A9DE5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158354E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01C661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1F24574C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5035D334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BF44E81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7471D2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3F5FA7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4565C2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F5D8005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310510AA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A5D2339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1D16E6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04638D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AD8" w:rsidRPr="001936B1" w14:paraId="4C319390" w14:textId="77777777" w:rsidTr="003F69D8">
        <w:tc>
          <w:tcPr>
            <w:tcW w:w="4311" w:type="dxa"/>
            <w:vAlign w:val="bottom"/>
            <w:hideMark/>
          </w:tcPr>
          <w:p w14:paraId="262CB8C4" w14:textId="77777777" w:rsidR="003A6AD8" w:rsidRPr="001936B1" w:rsidRDefault="003A6AD8" w:rsidP="003A6AD8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81" w:type="dxa"/>
            <w:vAlign w:val="bottom"/>
          </w:tcPr>
          <w:p w14:paraId="1CB8F71F" w14:textId="6C11B47D" w:rsidR="003A6AD8" w:rsidRPr="001936B1" w:rsidRDefault="0042172C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49,</w:t>
            </w:r>
            <w:r w:rsidR="009B7357" w:rsidRPr="001936B1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240" w:type="dxa"/>
          </w:tcPr>
          <w:p w14:paraId="7EED1169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  <w:hideMark/>
          </w:tcPr>
          <w:p w14:paraId="67C1EF57" w14:textId="1E049B3B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41,784</w:t>
            </w:r>
          </w:p>
        </w:tc>
        <w:tc>
          <w:tcPr>
            <w:tcW w:w="236" w:type="dxa"/>
          </w:tcPr>
          <w:p w14:paraId="1607C2BC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2C66FE0" w14:textId="467D620D" w:rsidR="003A6AD8" w:rsidRPr="001936B1" w:rsidRDefault="0042172C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65,551</w:t>
            </w:r>
          </w:p>
        </w:tc>
        <w:tc>
          <w:tcPr>
            <w:tcW w:w="272" w:type="dxa"/>
          </w:tcPr>
          <w:p w14:paraId="51BECC73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hideMark/>
          </w:tcPr>
          <w:p w14:paraId="1FB63D15" w14:textId="65388C24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63,262</w:t>
            </w:r>
          </w:p>
        </w:tc>
        <w:tc>
          <w:tcPr>
            <w:tcW w:w="270" w:type="dxa"/>
          </w:tcPr>
          <w:p w14:paraId="2D521849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17A7133" w14:textId="3F830E13" w:rsidR="003A6AD8" w:rsidRPr="001936B1" w:rsidRDefault="0042172C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55,930</w:t>
            </w:r>
          </w:p>
        </w:tc>
        <w:tc>
          <w:tcPr>
            <w:tcW w:w="270" w:type="dxa"/>
          </w:tcPr>
          <w:p w14:paraId="115592B6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1AEA1A26" w14:textId="623B59D1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54,926</w:t>
            </w:r>
          </w:p>
        </w:tc>
        <w:tc>
          <w:tcPr>
            <w:tcW w:w="323" w:type="dxa"/>
          </w:tcPr>
          <w:p w14:paraId="21F9E8F7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0B6B1850" w14:textId="4B462C08" w:rsidR="003A6AD8" w:rsidRPr="001936B1" w:rsidRDefault="008A6B44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170,543</w:t>
            </w:r>
          </w:p>
        </w:tc>
        <w:tc>
          <w:tcPr>
            <w:tcW w:w="270" w:type="dxa"/>
          </w:tcPr>
          <w:p w14:paraId="26905A9A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0AF09FDD" w14:textId="49CC3124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159,972</w:t>
            </w:r>
          </w:p>
        </w:tc>
      </w:tr>
      <w:tr w:rsidR="003A6AD8" w:rsidRPr="001936B1" w14:paraId="71266C25" w14:textId="77777777" w:rsidTr="003F69D8">
        <w:tc>
          <w:tcPr>
            <w:tcW w:w="4311" w:type="dxa"/>
            <w:vAlign w:val="bottom"/>
            <w:hideMark/>
          </w:tcPr>
          <w:p w14:paraId="24F6D095" w14:textId="77777777" w:rsidR="003A6AD8" w:rsidRPr="001936B1" w:rsidRDefault="003A6AD8" w:rsidP="003A6AD8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ar-SA"/>
              </w:rPr>
            </w:pP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CB2BB" w14:textId="6234E220" w:rsidR="003A6AD8" w:rsidRPr="001936B1" w:rsidRDefault="0042172C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6,65</w:t>
            </w:r>
            <w:r w:rsidR="0027444A" w:rsidRPr="001936B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0" w:type="dxa"/>
          </w:tcPr>
          <w:p w14:paraId="1B51782B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7BC0FF" w14:textId="45B321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8,346</w:t>
            </w:r>
          </w:p>
        </w:tc>
        <w:tc>
          <w:tcPr>
            <w:tcW w:w="236" w:type="dxa"/>
          </w:tcPr>
          <w:p w14:paraId="69A7B307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BFCD1" w14:textId="58AEC967" w:rsidR="003A6AD8" w:rsidRPr="001936B1" w:rsidRDefault="0042172C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7,424</w:t>
            </w:r>
          </w:p>
        </w:tc>
        <w:tc>
          <w:tcPr>
            <w:tcW w:w="272" w:type="dxa"/>
          </w:tcPr>
          <w:p w14:paraId="526EBFA2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BA7E4B" w14:textId="57894435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3,448</w:t>
            </w:r>
          </w:p>
        </w:tc>
        <w:tc>
          <w:tcPr>
            <w:tcW w:w="270" w:type="dxa"/>
          </w:tcPr>
          <w:p w14:paraId="768BF848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0D7DE" w14:textId="6310E7E0" w:rsidR="003A6AD8" w:rsidRPr="001936B1" w:rsidRDefault="0042172C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1,477</w:t>
            </w:r>
          </w:p>
        </w:tc>
        <w:tc>
          <w:tcPr>
            <w:tcW w:w="270" w:type="dxa"/>
          </w:tcPr>
          <w:p w14:paraId="6B264746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92A5D" w14:textId="65DF1795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  <w:tc>
          <w:tcPr>
            <w:tcW w:w="323" w:type="dxa"/>
          </w:tcPr>
          <w:p w14:paraId="472AF4D9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FF21C" w14:textId="00D26C10" w:rsidR="003A6AD8" w:rsidRPr="001936B1" w:rsidRDefault="0042172C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15,55</w:t>
            </w:r>
            <w:r w:rsidR="0027444A" w:rsidRPr="001936B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6F80EBC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5A3817" w14:textId="65AC71BE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12,731</w:t>
            </w:r>
          </w:p>
        </w:tc>
      </w:tr>
      <w:tr w:rsidR="003A6AD8" w:rsidRPr="001936B1" w14:paraId="400C5369" w14:textId="77777777" w:rsidTr="003F69D8">
        <w:trPr>
          <w:trHeight w:val="280"/>
        </w:trPr>
        <w:tc>
          <w:tcPr>
            <w:tcW w:w="4311" w:type="dxa"/>
            <w:vAlign w:val="bottom"/>
            <w:hideMark/>
          </w:tcPr>
          <w:p w14:paraId="6A0FC492" w14:textId="77777777" w:rsidR="003A6AD8" w:rsidRPr="001936B1" w:rsidRDefault="003A6AD8" w:rsidP="003A6AD8">
            <w:pPr>
              <w:ind w:right="-115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1936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F4FC10" w14:textId="5A6F7EF6" w:rsidR="003A6AD8" w:rsidRPr="001936B1" w:rsidRDefault="0042172C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55,7</w:t>
            </w:r>
            <w:r w:rsidR="009B7357"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0" w:type="dxa"/>
          </w:tcPr>
          <w:p w14:paraId="4676E8A6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C80570" w14:textId="1C95702D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50,130</w:t>
            </w:r>
          </w:p>
        </w:tc>
        <w:tc>
          <w:tcPr>
            <w:tcW w:w="236" w:type="dxa"/>
          </w:tcPr>
          <w:p w14:paraId="4685916C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8C01E" w14:textId="06D6B3C1" w:rsidR="003A6AD8" w:rsidRPr="001936B1" w:rsidRDefault="0042172C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72,975</w:t>
            </w:r>
          </w:p>
        </w:tc>
        <w:tc>
          <w:tcPr>
            <w:tcW w:w="272" w:type="dxa"/>
          </w:tcPr>
          <w:p w14:paraId="6F5EF73E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3FF624" w14:textId="58443029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66,710</w:t>
            </w:r>
          </w:p>
        </w:tc>
        <w:tc>
          <w:tcPr>
            <w:tcW w:w="270" w:type="dxa"/>
          </w:tcPr>
          <w:p w14:paraId="15D29D38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E63486" w14:textId="7282952B" w:rsidR="003A6AD8" w:rsidRPr="001936B1" w:rsidRDefault="0042172C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57,407</w:t>
            </w:r>
          </w:p>
        </w:tc>
        <w:tc>
          <w:tcPr>
            <w:tcW w:w="270" w:type="dxa"/>
          </w:tcPr>
          <w:p w14:paraId="5979E7F2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C42501" w14:textId="0B18A942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55,863</w:t>
            </w:r>
          </w:p>
        </w:tc>
        <w:tc>
          <w:tcPr>
            <w:tcW w:w="323" w:type="dxa"/>
          </w:tcPr>
          <w:p w14:paraId="63CC5507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E6DA31" w14:textId="02E12D06" w:rsidR="003A6AD8" w:rsidRPr="001936B1" w:rsidRDefault="008A6B44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186,099</w:t>
            </w:r>
          </w:p>
        </w:tc>
        <w:tc>
          <w:tcPr>
            <w:tcW w:w="270" w:type="dxa"/>
          </w:tcPr>
          <w:p w14:paraId="234D4BD1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7624560" w14:textId="0E708FFC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172,703</w:t>
            </w:r>
          </w:p>
        </w:tc>
      </w:tr>
      <w:tr w:rsidR="0097214C" w:rsidRPr="001936B1" w14:paraId="448F49EE" w14:textId="77777777" w:rsidTr="003F69D8">
        <w:trPr>
          <w:trHeight w:val="74"/>
        </w:trPr>
        <w:tc>
          <w:tcPr>
            <w:tcW w:w="4311" w:type="dxa"/>
            <w:vAlign w:val="bottom"/>
          </w:tcPr>
          <w:p w14:paraId="33E8AD53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81" w:type="dxa"/>
          </w:tcPr>
          <w:p w14:paraId="004E1C41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F9E8795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FC45226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9036B2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C8F4207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0EE4C7A9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9CC4BF3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8A93E7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858CAAD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642CCF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B17D27F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1BF32F0D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B60C230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069BAF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8F3FCC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214C" w:rsidRPr="001936B1" w14:paraId="1F6975A2" w14:textId="77777777" w:rsidTr="003F69D8">
        <w:tc>
          <w:tcPr>
            <w:tcW w:w="4311" w:type="dxa"/>
          </w:tcPr>
          <w:p w14:paraId="4813FA9D" w14:textId="77777777" w:rsidR="0097214C" w:rsidRPr="001936B1" w:rsidRDefault="0097214C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81" w:type="dxa"/>
          </w:tcPr>
          <w:p w14:paraId="418239FE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3BF7A0C3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</w:tcPr>
          <w:p w14:paraId="25DF2A5D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D68FD3C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FC7E3A1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27462A3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75F90E88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EAF7968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D16A50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E86FAD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38114047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08DBA403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6D2FADC0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299476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2B315A7F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97214C" w:rsidRPr="001936B1" w14:paraId="6BFD8B15" w14:textId="77777777" w:rsidTr="003F69D8">
        <w:tc>
          <w:tcPr>
            <w:tcW w:w="4311" w:type="dxa"/>
          </w:tcPr>
          <w:p w14:paraId="2BD283DF" w14:textId="77777777" w:rsidR="0097214C" w:rsidRPr="001936B1" w:rsidRDefault="0097214C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981" w:type="dxa"/>
          </w:tcPr>
          <w:p w14:paraId="4619C872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662B8D5C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</w:tcPr>
          <w:p w14:paraId="2FDAFB5C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EE9B257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666B9D1A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976E50E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713E3887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B0B8934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049B7AF8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C91EEF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4DB4A26C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25C7DCC8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7F6DAC6F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7D1EFA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341A3204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3A6AD8" w:rsidRPr="001936B1" w14:paraId="371501D6" w14:textId="77777777" w:rsidTr="003F69D8">
        <w:tc>
          <w:tcPr>
            <w:tcW w:w="4311" w:type="dxa"/>
          </w:tcPr>
          <w:p w14:paraId="78CD9757" w14:textId="77777777" w:rsidR="003A6AD8" w:rsidRPr="001936B1" w:rsidRDefault="003A6AD8" w:rsidP="003A6AD8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81" w:type="dxa"/>
          </w:tcPr>
          <w:p w14:paraId="0233E869" w14:textId="3C878CD1" w:rsidR="003A6AD8" w:rsidRPr="001936B1" w:rsidRDefault="009B7357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37,691</w:t>
            </w:r>
          </w:p>
        </w:tc>
        <w:tc>
          <w:tcPr>
            <w:tcW w:w="240" w:type="dxa"/>
          </w:tcPr>
          <w:p w14:paraId="1C67A4BE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F27C107" w14:textId="0DE897B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32,314</w:t>
            </w:r>
          </w:p>
        </w:tc>
        <w:tc>
          <w:tcPr>
            <w:tcW w:w="236" w:type="dxa"/>
          </w:tcPr>
          <w:p w14:paraId="4324F645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7C088EE7" w14:textId="1C72847F" w:rsidR="003A6AD8" w:rsidRPr="001936B1" w:rsidRDefault="0042172C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33,712</w:t>
            </w:r>
          </w:p>
        </w:tc>
        <w:tc>
          <w:tcPr>
            <w:tcW w:w="272" w:type="dxa"/>
          </w:tcPr>
          <w:p w14:paraId="6F5F2BF3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126092E" w14:textId="10AF3A56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31,391</w:t>
            </w:r>
          </w:p>
        </w:tc>
        <w:tc>
          <w:tcPr>
            <w:tcW w:w="270" w:type="dxa"/>
          </w:tcPr>
          <w:p w14:paraId="1B3B05F3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26005C2" w14:textId="7CEC2A05" w:rsidR="003A6AD8" w:rsidRPr="001936B1" w:rsidRDefault="0042172C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50,211</w:t>
            </w:r>
          </w:p>
        </w:tc>
        <w:tc>
          <w:tcPr>
            <w:tcW w:w="270" w:type="dxa"/>
          </w:tcPr>
          <w:p w14:paraId="78C9AC14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BDB7BD7" w14:textId="4B30BF34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46,667</w:t>
            </w:r>
          </w:p>
        </w:tc>
        <w:tc>
          <w:tcPr>
            <w:tcW w:w="323" w:type="dxa"/>
          </w:tcPr>
          <w:p w14:paraId="5E2ADB9E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D38279F" w14:textId="30F9095C" w:rsidR="003A6AD8" w:rsidRPr="001936B1" w:rsidRDefault="001E16A4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121,614</w:t>
            </w:r>
          </w:p>
        </w:tc>
        <w:tc>
          <w:tcPr>
            <w:tcW w:w="270" w:type="dxa"/>
          </w:tcPr>
          <w:p w14:paraId="5E54D5D4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79C0266" w14:textId="3EE73246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110,372</w:t>
            </w:r>
          </w:p>
        </w:tc>
      </w:tr>
      <w:tr w:rsidR="003A6AD8" w:rsidRPr="001936B1" w14:paraId="438701BF" w14:textId="77777777" w:rsidTr="003F69D8">
        <w:tc>
          <w:tcPr>
            <w:tcW w:w="4311" w:type="dxa"/>
          </w:tcPr>
          <w:p w14:paraId="3BF42F1B" w14:textId="77777777" w:rsidR="003A6AD8" w:rsidRPr="001936B1" w:rsidRDefault="003A6AD8" w:rsidP="003A6AD8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81" w:type="dxa"/>
          </w:tcPr>
          <w:p w14:paraId="21BFF9C6" w14:textId="60F0E28F" w:rsidR="003A6AD8" w:rsidRPr="001936B1" w:rsidRDefault="0042172C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11,274</w:t>
            </w:r>
          </w:p>
        </w:tc>
        <w:tc>
          <w:tcPr>
            <w:tcW w:w="240" w:type="dxa"/>
          </w:tcPr>
          <w:p w14:paraId="5CDDE809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81B8992" w14:textId="3CCB3465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9,343</w:t>
            </w:r>
          </w:p>
        </w:tc>
        <w:tc>
          <w:tcPr>
            <w:tcW w:w="236" w:type="dxa"/>
          </w:tcPr>
          <w:p w14:paraId="637979E2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645B6C2" w14:textId="7051BEDC" w:rsidR="003A6AD8" w:rsidRPr="001936B1" w:rsidRDefault="0042172C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7B80FA47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E0E72C7" w14:textId="7F4D835C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55EEDF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AB9ABCB" w14:textId="6450E28D" w:rsidR="003A6AD8" w:rsidRPr="001936B1" w:rsidRDefault="0042172C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0048DC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5F81005" w14:textId="094682BD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3" w:type="dxa"/>
          </w:tcPr>
          <w:p w14:paraId="188B391B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301A7782" w14:textId="129E12EF" w:rsidR="003A6AD8" w:rsidRPr="001936B1" w:rsidRDefault="0042172C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11,274</w:t>
            </w:r>
          </w:p>
        </w:tc>
        <w:tc>
          <w:tcPr>
            <w:tcW w:w="270" w:type="dxa"/>
          </w:tcPr>
          <w:p w14:paraId="026780A2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7BE887D" w14:textId="48AD1F9A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9,343</w:t>
            </w:r>
          </w:p>
        </w:tc>
      </w:tr>
      <w:tr w:rsidR="003A6AD8" w:rsidRPr="001936B1" w14:paraId="60C732F9" w14:textId="77777777" w:rsidTr="003F69D8">
        <w:tc>
          <w:tcPr>
            <w:tcW w:w="4311" w:type="dxa"/>
          </w:tcPr>
          <w:p w14:paraId="2D5AE12B" w14:textId="77777777" w:rsidR="003A6AD8" w:rsidRPr="001936B1" w:rsidRDefault="003A6AD8" w:rsidP="003A6AD8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81" w:type="dxa"/>
          </w:tcPr>
          <w:p w14:paraId="127CEDDD" w14:textId="29F1CB23" w:rsidR="003A6AD8" w:rsidRPr="001936B1" w:rsidRDefault="0042172C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82FD1" w:rsidRPr="001936B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0" w:type="dxa"/>
          </w:tcPr>
          <w:p w14:paraId="5DBDF673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BA47856" w14:textId="29BD4668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236" w:type="dxa"/>
          </w:tcPr>
          <w:p w14:paraId="4FA95DEC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F85090B" w14:textId="355CE9B2" w:rsidR="003A6AD8" w:rsidRPr="001936B1" w:rsidRDefault="0042172C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31,839</w:t>
            </w:r>
          </w:p>
        </w:tc>
        <w:tc>
          <w:tcPr>
            <w:tcW w:w="272" w:type="dxa"/>
          </w:tcPr>
          <w:p w14:paraId="1DB8AA76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07044F0" w14:textId="55F436AB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31,871</w:t>
            </w:r>
          </w:p>
        </w:tc>
        <w:tc>
          <w:tcPr>
            <w:tcW w:w="270" w:type="dxa"/>
          </w:tcPr>
          <w:p w14:paraId="7E117D61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003FC69" w14:textId="0A75D132" w:rsidR="003A6AD8" w:rsidRPr="001936B1" w:rsidRDefault="0042172C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5,719</w:t>
            </w:r>
          </w:p>
        </w:tc>
        <w:tc>
          <w:tcPr>
            <w:tcW w:w="270" w:type="dxa"/>
          </w:tcPr>
          <w:p w14:paraId="33F6F986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4CF580F" w14:textId="64C02A0C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8,259</w:t>
            </w:r>
          </w:p>
        </w:tc>
        <w:tc>
          <w:tcPr>
            <w:tcW w:w="323" w:type="dxa"/>
          </w:tcPr>
          <w:p w14:paraId="4171F899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C5AF02B" w14:textId="3A7628A3" w:rsidR="003A6AD8" w:rsidRPr="001936B1" w:rsidRDefault="0042172C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37,65</w:t>
            </w:r>
            <w:r w:rsidR="00E82FD1" w:rsidRPr="001936B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7BC770A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42F972B" w14:textId="4FEE0165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40,257</w:t>
            </w:r>
          </w:p>
        </w:tc>
      </w:tr>
      <w:tr w:rsidR="003A6AD8" w:rsidRPr="001936B1" w14:paraId="1C16274F" w14:textId="77777777" w:rsidTr="003F69D8">
        <w:trPr>
          <w:trHeight w:val="92"/>
        </w:trPr>
        <w:tc>
          <w:tcPr>
            <w:tcW w:w="4311" w:type="dxa"/>
          </w:tcPr>
          <w:p w14:paraId="54FB5917" w14:textId="77777777" w:rsidR="003A6AD8" w:rsidRPr="001936B1" w:rsidRDefault="003A6AD8" w:rsidP="003A6AD8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995B101" w14:textId="133A02D1" w:rsidR="003A6AD8" w:rsidRPr="001936B1" w:rsidRDefault="00D10AC6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49,062</w:t>
            </w:r>
          </w:p>
        </w:tc>
        <w:tc>
          <w:tcPr>
            <w:tcW w:w="240" w:type="dxa"/>
          </w:tcPr>
          <w:p w14:paraId="0EB4518D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6A94E10" w14:textId="66239220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41,784</w:t>
            </w:r>
          </w:p>
        </w:tc>
        <w:tc>
          <w:tcPr>
            <w:tcW w:w="236" w:type="dxa"/>
          </w:tcPr>
          <w:p w14:paraId="18248C5D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4D298960" w14:textId="067A275E" w:rsidR="003A6AD8" w:rsidRPr="001936B1" w:rsidRDefault="0042172C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65,551</w:t>
            </w:r>
          </w:p>
        </w:tc>
        <w:tc>
          <w:tcPr>
            <w:tcW w:w="272" w:type="dxa"/>
          </w:tcPr>
          <w:p w14:paraId="4D880D8D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777CC6B7" w14:textId="42DD5199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63,262</w:t>
            </w:r>
          </w:p>
        </w:tc>
        <w:tc>
          <w:tcPr>
            <w:tcW w:w="270" w:type="dxa"/>
          </w:tcPr>
          <w:p w14:paraId="08E05B49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21ABC4A" w14:textId="2464E53F" w:rsidR="003A6AD8" w:rsidRPr="001936B1" w:rsidRDefault="0042172C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55,930</w:t>
            </w:r>
          </w:p>
        </w:tc>
        <w:tc>
          <w:tcPr>
            <w:tcW w:w="270" w:type="dxa"/>
          </w:tcPr>
          <w:p w14:paraId="76B62245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44DA488" w14:textId="701B0E16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54,926</w:t>
            </w:r>
          </w:p>
        </w:tc>
        <w:tc>
          <w:tcPr>
            <w:tcW w:w="323" w:type="dxa"/>
          </w:tcPr>
          <w:p w14:paraId="71ADCBCC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33703B82" w14:textId="03B90E0F" w:rsidR="003A6AD8" w:rsidRPr="001936B1" w:rsidRDefault="00096FDB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170,543</w:t>
            </w:r>
          </w:p>
        </w:tc>
        <w:tc>
          <w:tcPr>
            <w:tcW w:w="270" w:type="dxa"/>
          </w:tcPr>
          <w:p w14:paraId="73A7C15E" w14:textId="77777777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5B21682" w14:textId="53440898" w:rsidR="003A6AD8" w:rsidRPr="001936B1" w:rsidRDefault="003A6AD8" w:rsidP="003A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159,972</w:t>
            </w:r>
          </w:p>
        </w:tc>
      </w:tr>
      <w:tr w:rsidR="0097214C" w:rsidRPr="001936B1" w14:paraId="699535BC" w14:textId="77777777" w:rsidTr="003F69D8">
        <w:trPr>
          <w:trHeight w:val="92"/>
        </w:trPr>
        <w:tc>
          <w:tcPr>
            <w:tcW w:w="4311" w:type="dxa"/>
          </w:tcPr>
          <w:p w14:paraId="18EED060" w14:textId="77777777" w:rsidR="0097214C" w:rsidRPr="001936B1" w:rsidRDefault="0097214C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CBCC214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106E2C85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DAEA715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4CB661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79FD9AD9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12A8174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26B4F41E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5E67D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67F6BF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1ACBF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7EFCC711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426DD368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0A541CEB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E61892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1497188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214C" w:rsidRPr="001936B1" w14:paraId="05A2AF78" w14:textId="77777777" w:rsidTr="003F69D8">
        <w:trPr>
          <w:trHeight w:val="92"/>
        </w:trPr>
        <w:tc>
          <w:tcPr>
            <w:tcW w:w="4311" w:type="dxa"/>
          </w:tcPr>
          <w:p w14:paraId="1C3B6A81" w14:textId="77777777" w:rsidR="0097214C" w:rsidRPr="001936B1" w:rsidRDefault="0097214C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2E719E59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57D47ABF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0D75D6FE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CC58D6F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41CFE03F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EDAB3B7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072D63BA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578DCA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00E77992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2F7AD4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7787F7F9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3640F269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74A06FCC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EDD427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3F0BD80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214C" w:rsidRPr="001936B1" w14:paraId="4CCEC82A" w14:textId="77777777" w:rsidTr="003F69D8">
        <w:trPr>
          <w:trHeight w:val="92"/>
        </w:trPr>
        <w:tc>
          <w:tcPr>
            <w:tcW w:w="4311" w:type="dxa"/>
          </w:tcPr>
          <w:p w14:paraId="4D324B83" w14:textId="77777777" w:rsidR="0097214C" w:rsidRPr="001936B1" w:rsidRDefault="0097214C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1D87ADEB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927D53A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082C0F81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5B7E0A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59FF059F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7878340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14C2E39A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A24B03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5424712E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16C94E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263575C7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6BF40EDC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0CEAF746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1CFAE4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D1DB16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773CF" w:rsidRPr="001936B1" w14:paraId="7C70966E" w14:textId="77777777" w:rsidTr="003F69D8">
        <w:trPr>
          <w:trHeight w:val="92"/>
        </w:trPr>
        <w:tc>
          <w:tcPr>
            <w:tcW w:w="4311" w:type="dxa"/>
          </w:tcPr>
          <w:p w14:paraId="4CE9D570" w14:textId="77777777" w:rsidR="00C773CF" w:rsidRPr="001936B1" w:rsidRDefault="00C773CF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41AE0DDE" w14:textId="77777777" w:rsidR="00C773CF" w:rsidRPr="001936B1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4D56D1DE" w14:textId="77777777" w:rsidR="00C773CF" w:rsidRPr="001936B1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16BE11C9" w14:textId="77777777" w:rsidR="00C773CF" w:rsidRPr="001936B1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4BD0139" w14:textId="77777777" w:rsidR="00C773CF" w:rsidRPr="001936B1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31E499D6" w14:textId="77777777" w:rsidR="00C773CF" w:rsidRPr="001936B1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9EE6E13" w14:textId="77777777" w:rsidR="00C773CF" w:rsidRPr="001936B1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3B01A5BF" w14:textId="77777777" w:rsidR="00C773CF" w:rsidRPr="001936B1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4057DE" w14:textId="77777777" w:rsidR="00C773CF" w:rsidRPr="001936B1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4477C46D" w14:textId="77777777" w:rsidR="00C773CF" w:rsidRPr="001936B1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B76F33" w14:textId="77777777" w:rsidR="00C773CF" w:rsidRPr="001936B1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3531DD0E" w14:textId="77777777" w:rsidR="00C773CF" w:rsidRPr="001936B1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54FA40A5" w14:textId="77777777" w:rsidR="00C773CF" w:rsidRPr="001936B1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1F8EDCA0" w14:textId="77777777" w:rsidR="00C773CF" w:rsidRPr="001936B1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B2A211" w14:textId="77777777" w:rsidR="00C773CF" w:rsidRPr="001936B1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E004C01" w14:textId="77777777" w:rsidR="00C773CF" w:rsidRPr="001936B1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214C" w:rsidRPr="001936B1" w14:paraId="3E6EA947" w14:textId="77777777" w:rsidTr="003F69D8">
        <w:trPr>
          <w:trHeight w:val="92"/>
        </w:trPr>
        <w:tc>
          <w:tcPr>
            <w:tcW w:w="4311" w:type="dxa"/>
          </w:tcPr>
          <w:p w14:paraId="794B2345" w14:textId="77777777" w:rsidR="0097214C" w:rsidRPr="001936B1" w:rsidRDefault="0097214C">
            <w:pPr>
              <w:ind w:left="208" w:right="-115" w:hanging="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981" w:type="dxa"/>
          </w:tcPr>
          <w:p w14:paraId="529508E0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A824820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315C9CB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EB463D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0DF275AB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2998DCFE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6862B4C4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BDC1C2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3BF014C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A1A7F0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1B4682C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210D2C7D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11707C59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5F1A01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27570A2" w14:textId="77777777" w:rsidR="0097214C" w:rsidRPr="001936B1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4508" w:rsidRPr="001936B1" w14:paraId="7A60C279" w14:textId="77777777" w:rsidTr="003F69D8">
        <w:tc>
          <w:tcPr>
            <w:tcW w:w="4311" w:type="dxa"/>
          </w:tcPr>
          <w:p w14:paraId="3660EC00" w14:textId="77777777" w:rsidR="007F4508" w:rsidRPr="001936B1" w:rsidRDefault="007F4508" w:rsidP="007F4508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981" w:type="dxa"/>
          </w:tcPr>
          <w:p w14:paraId="3F4A825C" w14:textId="42441628" w:rsidR="007F4508" w:rsidRPr="001936B1" w:rsidRDefault="00096FDB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44,319</w:t>
            </w:r>
          </w:p>
        </w:tc>
        <w:tc>
          <w:tcPr>
            <w:tcW w:w="240" w:type="dxa"/>
          </w:tcPr>
          <w:p w14:paraId="2877CC67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6E9621D" w14:textId="2A374AC3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37,896</w:t>
            </w:r>
          </w:p>
        </w:tc>
        <w:tc>
          <w:tcPr>
            <w:tcW w:w="236" w:type="dxa"/>
          </w:tcPr>
          <w:p w14:paraId="1265AC15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61876849" w14:textId="401F6086" w:rsidR="007F4508" w:rsidRPr="001936B1" w:rsidRDefault="0042172C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63,571</w:t>
            </w:r>
          </w:p>
        </w:tc>
        <w:tc>
          <w:tcPr>
            <w:tcW w:w="272" w:type="dxa"/>
          </w:tcPr>
          <w:p w14:paraId="22B89D60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F7A3216" w14:textId="493D5546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61,589</w:t>
            </w:r>
          </w:p>
        </w:tc>
        <w:tc>
          <w:tcPr>
            <w:tcW w:w="270" w:type="dxa"/>
          </w:tcPr>
          <w:p w14:paraId="2DE0310A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CC60535" w14:textId="4A14ADA8" w:rsidR="007F4508" w:rsidRPr="001936B1" w:rsidRDefault="0042172C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55,506</w:t>
            </w:r>
          </w:p>
        </w:tc>
        <w:tc>
          <w:tcPr>
            <w:tcW w:w="270" w:type="dxa"/>
          </w:tcPr>
          <w:p w14:paraId="23C27B0D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6F76F6C" w14:textId="5BACD5E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54,533</w:t>
            </w:r>
          </w:p>
        </w:tc>
        <w:tc>
          <w:tcPr>
            <w:tcW w:w="323" w:type="dxa"/>
          </w:tcPr>
          <w:p w14:paraId="0D7A69F0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C3EDEA7" w14:textId="13007395" w:rsidR="007F4508" w:rsidRPr="001936B1" w:rsidRDefault="00951681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163,396</w:t>
            </w:r>
          </w:p>
        </w:tc>
        <w:tc>
          <w:tcPr>
            <w:tcW w:w="270" w:type="dxa"/>
          </w:tcPr>
          <w:p w14:paraId="02F06492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4ED57B" w14:textId="61003EBA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154,018</w:t>
            </w:r>
          </w:p>
        </w:tc>
      </w:tr>
      <w:tr w:rsidR="007F4508" w:rsidRPr="001936B1" w14:paraId="228C0C05" w14:textId="77777777" w:rsidTr="003F69D8">
        <w:tc>
          <w:tcPr>
            <w:tcW w:w="4311" w:type="dxa"/>
          </w:tcPr>
          <w:p w14:paraId="6D119749" w14:textId="77777777" w:rsidR="007F4508" w:rsidRPr="001936B1" w:rsidRDefault="007F4508" w:rsidP="007F4508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การให้บริการเช่า</w:t>
            </w:r>
          </w:p>
        </w:tc>
        <w:tc>
          <w:tcPr>
            <w:tcW w:w="981" w:type="dxa"/>
            <w:shd w:val="clear" w:color="auto" w:fill="auto"/>
          </w:tcPr>
          <w:p w14:paraId="56E5CB1F" w14:textId="5431DD81" w:rsidR="007F4508" w:rsidRPr="001936B1" w:rsidRDefault="0053642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3,999</w:t>
            </w:r>
          </w:p>
        </w:tc>
        <w:tc>
          <w:tcPr>
            <w:tcW w:w="240" w:type="dxa"/>
            <w:shd w:val="clear" w:color="auto" w:fill="auto"/>
          </w:tcPr>
          <w:p w14:paraId="48AE4AFD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617FA6DF" w14:textId="6038A1A8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3,298</w:t>
            </w:r>
          </w:p>
        </w:tc>
        <w:tc>
          <w:tcPr>
            <w:tcW w:w="236" w:type="dxa"/>
            <w:shd w:val="clear" w:color="auto" w:fill="auto"/>
          </w:tcPr>
          <w:p w14:paraId="7931A67B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00CCA4FD" w14:textId="611323D7" w:rsidR="007F4508" w:rsidRPr="001936B1" w:rsidRDefault="0042172C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1,340</w:t>
            </w:r>
          </w:p>
        </w:tc>
        <w:tc>
          <w:tcPr>
            <w:tcW w:w="272" w:type="dxa"/>
            <w:shd w:val="clear" w:color="auto" w:fill="auto"/>
          </w:tcPr>
          <w:p w14:paraId="45E22B64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</w:tcPr>
          <w:p w14:paraId="10A77EFD" w14:textId="1F4A4AE2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1,153</w:t>
            </w:r>
          </w:p>
        </w:tc>
        <w:tc>
          <w:tcPr>
            <w:tcW w:w="270" w:type="dxa"/>
            <w:shd w:val="clear" w:color="auto" w:fill="auto"/>
          </w:tcPr>
          <w:p w14:paraId="04BF5ED2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3CA54687" w14:textId="2C994E67" w:rsidR="007F4508" w:rsidRPr="001936B1" w:rsidRDefault="0042172C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270" w:type="dxa"/>
          </w:tcPr>
          <w:p w14:paraId="2B8F7147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8F9682A" w14:textId="06F4F16B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323" w:type="dxa"/>
          </w:tcPr>
          <w:p w14:paraId="531DF603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3F73BA5D" w14:textId="74E9A302" w:rsidR="007F4508" w:rsidRPr="001936B1" w:rsidRDefault="0042172C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5,69</w:t>
            </w:r>
            <w:r w:rsidR="00E729D8" w:rsidRPr="001936B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5C1637E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712AD37" w14:textId="227BD575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4,800</w:t>
            </w:r>
          </w:p>
        </w:tc>
      </w:tr>
      <w:tr w:rsidR="007F4508" w:rsidRPr="001936B1" w14:paraId="4E561B0A" w14:textId="77777777" w:rsidTr="003F69D8">
        <w:trPr>
          <w:trHeight w:val="119"/>
        </w:trPr>
        <w:tc>
          <w:tcPr>
            <w:tcW w:w="4311" w:type="dxa"/>
          </w:tcPr>
          <w:p w14:paraId="71B5EB2A" w14:textId="77777777" w:rsidR="007F4508" w:rsidRPr="001936B1" w:rsidRDefault="007F4508" w:rsidP="007F4508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81" w:type="dxa"/>
            <w:shd w:val="clear" w:color="auto" w:fill="auto"/>
          </w:tcPr>
          <w:p w14:paraId="6B0B91CE" w14:textId="29AB4E54" w:rsidR="007F4508" w:rsidRPr="001936B1" w:rsidRDefault="0042172C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240" w:type="dxa"/>
            <w:shd w:val="clear" w:color="auto" w:fill="auto"/>
          </w:tcPr>
          <w:p w14:paraId="35E58D3D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42682B4F" w14:textId="180D69FD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236" w:type="dxa"/>
            <w:shd w:val="clear" w:color="auto" w:fill="auto"/>
          </w:tcPr>
          <w:p w14:paraId="315260D9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405A34EE" w14:textId="47528BF7" w:rsidR="007F4508" w:rsidRPr="001936B1" w:rsidRDefault="0042172C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272" w:type="dxa"/>
            <w:shd w:val="clear" w:color="auto" w:fill="auto"/>
          </w:tcPr>
          <w:p w14:paraId="5FAD6EF8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</w:tcPr>
          <w:p w14:paraId="1B86F823" w14:textId="09552F38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270" w:type="dxa"/>
            <w:shd w:val="clear" w:color="auto" w:fill="auto"/>
          </w:tcPr>
          <w:p w14:paraId="23EA1A9A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670B4F26" w14:textId="0A306F49" w:rsidR="007F4508" w:rsidRPr="001936B1" w:rsidRDefault="0042172C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70" w:type="dxa"/>
          </w:tcPr>
          <w:p w14:paraId="37E85067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66152F6" w14:textId="541B0838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323" w:type="dxa"/>
          </w:tcPr>
          <w:p w14:paraId="3EB89583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4A4C9CE1" w14:textId="710071E1" w:rsidR="007F4508" w:rsidRPr="001936B1" w:rsidRDefault="0042172C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1,243</w:t>
            </w:r>
          </w:p>
        </w:tc>
        <w:tc>
          <w:tcPr>
            <w:tcW w:w="270" w:type="dxa"/>
          </w:tcPr>
          <w:p w14:paraId="782B38DB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311096" w14:textId="60564DB8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</w:tr>
      <w:tr w:rsidR="007F4508" w:rsidRPr="001936B1" w14:paraId="67B5F7D9" w14:textId="77777777" w:rsidTr="003F69D8">
        <w:tc>
          <w:tcPr>
            <w:tcW w:w="4311" w:type="dxa"/>
          </w:tcPr>
          <w:p w14:paraId="58583296" w14:textId="77777777" w:rsidR="007F4508" w:rsidRPr="001936B1" w:rsidRDefault="007F4508" w:rsidP="007F4508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81" w:type="dxa"/>
          </w:tcPr>
          <w:p w14:paraId="4A998A2B" w14:textId="19A73E69" w:rsidR="007F4508" w:rsidRPr="001936B1" w:rsidRDefault="0042172C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40" w:type="dxa"/>
          </w:tcPr>
          <w:p w14:paraId="7F56801D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47DD957" w14:textId="1F776609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36" w:type="dxa"/>
          </w:tcPr>
          <w:p w14:paraId="5B079B5F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DE07144" w14:textId="0AB5451C" w:rsidR="007F4508" w:rsidRPr="001936B1" w:rsidRDefault="0042172C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272" w:type="dxa"/>
          </w:tcPr>
          <w:p w14:paraId="36660ACE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3B95728" w14:textId="5C83F273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70" w:type="dxa"/>
          </w:tcPr>
          <w:p w14:paraId="78515698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37406D8" w14:textId="06BC1469" w:rsidR="007F4508" w:rsidRPr="001936B1" w:rsidRDefault="0042172C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</w:tcPr>
          <w:p w14:paraId="75376F99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AC12655" w14:textId="0F37A9B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323" w:type="dxa"/>
          </w:tcPr>
          <w:p w14:paraId="0EE87E7F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08498C08" w14:textId="6BA6EF6B" w:rsidR="007F4508" w:rsidRPr="001936B1" w:rsidRDefault="0042172C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270" w:type="dxa"/>
          </w:tcPr>
          <w:p w14:paraId="088DC3BC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9AB8F2" w14:textId="4956BB45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  <w:tr w:rsidR="007F4508" w:rsidRPr="001936B1" w14:paraId="77142153" w14:textId="77777777" w:rsidTr="003F69D8">
        <w:tc>
          <w:tcPr>
            <w:tcW w:w="4311" w:type="dxa"/>
          </w:tcPr>
          <w:p w14:paraId="4AF23B2A" w14:textId="77777777" w:rsidR="007F4508" w:rsidRPr="001936B1" w:rsidRDefault="007F4508" w:rsidP="007F4508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9D49359" w14:textId="1EF57DD7" w:rsidR="007F4508" w:rsidRPr="001936B1" w:rsidRDefault="005C4631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49,062</w:t>
            </w:r>
          </w:p>
        </w:tc>
        <w:tc>
          <w:tcPr>
            <w:tcW w:w="240" w:type="dxa"/>
          </w:tcPr>
          <w:p w14:paraId="7B25960B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6BFA2698" w14:textId="7DC7B8A3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41,784</w:t>
            </w:r>
          </w:p>
        </w:tc>
        <w:tc>
          <w:tcPr>
            <w:tcW w:w="236" w:type="dxa"/>
          </w:tcPr>
          <w:p w14:paraId="76A78622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13D1BC5E" w14:textId="04B89229" w:rsidR="007F4508" w:rsidRPr="001936B1" w:rsidRDefault="0042172C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65,551</w:t>
            </w:r>
          </w:p>
        </w:tc>
        <w:tc>
          <w:tcPr>
            <w:tcW w:w="272" w:type="dxa"/>
          </w:tcPr>
          <w:p w14:paraId="703418EB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19ACE71C" w14:textId="06F337DE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63,262</w:t>
            </w:r>
          </w:p>
        </w:tc>
        <w:tc>
          <w:tcPr>
            <w:tcW w:w="270" w:type="dxa"/>
          </w:tcPr>
          <w:p w14:paraId="192ADAD7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C1A3064" w14:textId="64D3C39C" w:rsidR="007F4508" w:rsidRPr="001936B1" w:rsidRDefault="0042172C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55,930</w:t>
            </w:r>
          </w:p>
        </w:tc>
        <w:tc>
          <w:tcPr>
            <w:tcW w:w="270" w:type="dxa"/>
          </w:tcPr>
          <w:p w14:paraId="33BF2E57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8619A6B" w14:textId="0F953425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54,926</w:t>
            </w:r>
          </w:p>
        </w:tc>
        <w:tc>
          <w:tcPr>
            <w:tcW w:w="323" w:type="dxa"/>
          </w:tcPr>
          <w:p w14:paraId="636DDA67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86091F7" w14:textId="787AB23C" w:rsidR="007F4508" w:rsidRPr="001936B1" w:rsidRDefault="00816CEC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170,543</w:t>
            </w:r>
          </w:p>
        </w:tc>
        <w:tc>
          <w:tcPr>
            <w:tcW w:w="270" w:type="dxa"/>
          </w:tcPr>
          <w:p w14:paraId="7BCC5D76" w14:textId="77777777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A2A6290" w14:textId="0390D3BA" w:rsidR="007F4508" w:rsidRPr="001936B1" w:rsidRDefault="007F4508" w:rsidP="007F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159,972</w:t>
            </w:r>
          </w:p>
        </w:tc>
      </w:tr>
      <w:tr w:rsidR="00A70D5D" w:rsidRPr="001936B1" w14:paraId="78D86631" w14:textId="77777777" w:rsidTr="003F69D8">
        <w:tc>
          <w:tcPr>
            <w:tcW w:w="4311" w:type="dxa"/>
          </w:tcPr>
          <w:p w14:paraId="5A4F6663" w14:textId="77777777" w:rsidR="00A70D5D" w:rsidRPr="001936B1" w:rsidRDefault="00A70D5D" w:rsidP="00A70D5D">
            <w:pPr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317B9E9" w14:textId="77777777" w:rsidR="00A70D5D" w:rsidRPr="001936B1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3043E03C" w14:textId="77777777" w:rsidR="00A70D5D" w:rsidRPr="001936B1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6FE274D" w14:textId="77777777" w:rsidR="00A70D5D" w:rsidRPr="001936B1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F369614" w14:textId="77777777" w:rsidR="00A70D5D" w:rsidRPr="001936B1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7C2866B0" w14:textId="77777777" w:rsidR="00A70D5D" w:rsidRPr="001936B1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2" w:type="dxa"/>
          </w:tcPr>
          <w:p w14:paraId="34F85D95" w14:textId="77777777" w:rsidR="00A70D5D" w:rsidRPr="001936B1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372AE97B" w14:textId="77777777" w:rsidR="00A70D5D" w:rsidRPr="001936B1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44BF10C" w14:textId="77777777" w:rsidR="00A70D5D" w:rsidRPr="001936B1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06B1945" w14:textId="77777777" w:rsidR="00A70D5D" w:rsidRPr="001936B1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7B569F2" w14:textId="77777777" w:rsidR="00A70D5D" w:rsidRPr="001936B1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5AE48BF" w14:textId="77777777" w:rsidR="00A70D5D" w:rsidRPr="001936B1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3" w:type="dxa"/>
          </w:tcPr>
          <w:p w14:paraId="6A29AD70" w14:textId="77777777" w:rsidR="00A70D5D" w:rsidRPr="001936B1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5BEF8AA9" w14:textId="77777777" w:rsidR="00A70D5D" w:rsidRPr="001936B1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FA76198" w14:textId="77777777" w:rsidR="00A70D5D" w:rsidRPr="001936B1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357C2C9" w14:textId="77777777" w:rsidR="00A70D5D" w:rsidRPr="001936B1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A7281" w:rsidRPr="001936B1" w14:paraId="772C5D9C" w14:textId="77777777" w:rsidTr="003F69D8">
        <w:tc>
          <w:tcPr>
            <w:tcW w:w="4311" w:type="dxa"/>
          </w:tcPr>
          <w:p w14:paraId="20D56974" w14:textId="0CB42229" w:rsidR="00BA7281" w:rsidRPr="001936B1" w:rsidRDefault="00BA7281" w:rsidP="00BA7281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กำไรตามส่วนงาน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81" w:type="dxa"/>
          </w:tcPr>
          <w:p w14:paraId="363B4029" w14:textId="0653E6D7" w:rsidR="00BA7281" w:rsidRPr="001936B1" w:rsidRDefault="005C463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2,082</w:t>
            </w:r>
          </w:p>
        </w:tc>
        <w:tc>
          <w:tcPr>
            <w:tcW w:w="240" w:type="dxa"/>
          </w:tcPr>
          <w:p w14:paraId="1A194781" w14:textId="77777777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56D8D4D6" w14:textId="4BD362E5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236" w:type="dxa"/>
          </w:tcPr>
          <w:p w14:paraId="5769FFB1" w14:textId="77777777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1882FD00" w14:textId="4711861C" w:rsidR="00BA7281" w:rsidRPr="001936B1" w:rsidRDefault="0042172C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1,171</w:t>
            </w:r>
          </w:p>
        </w:tc>
        <w:tc>
          <w:tcPr>
            <w:tcW w:w="272" w:type="dxa"/>
          </w:tcPr>
          <w:p w14:paraId="7430985A" w14:textId="77777777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751AD1C" w14:textId="51141448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1,360</w:t>
            </w:r>
          </w:p>
        </w:tc>
        <w:tc>
          <w:tcPr>
            <w:tcW w:w="270" w:type="dxa"/>
          </w:tcPr>
          <w:p w14:paraId="636ABAC0" w14:textId="77777777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08B3EB4" w14:textId="4F28D57D" w:rsidR="00BA7281" w:rsidRPr="001936B1" w:rsidRDefault="0027444A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3,397</w:t>
            </w:r>
          </w:p>
        </w:tc>
        <w:tc>
          <w:tcPr>
            <w:tcW w:w="270" w:type="dxa"/>
          </w:tcPr>
          <w:p w14:paraId="48F148E5" w14:textId="77777777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B865A4C" w14:textId="71EEAE32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3,701</w:t>
            </w:r>
          </w:p>
        </w:tc>
        <w:tc>
          <w:tcPr>
            <w:tcW w:w="323" w:type="dxa"/>
          </w:tcPr>
          <w:p w14:paraId="1C42FF09" w14:textId="77777777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13EC5A0" w14:textId="1E46E52A" w:rsidR="00BA7281" w:rsidRPr="001936B1" w:rsidRDefault="00816CEC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6,650</w:t>
            </w:r>
          </w:p>
        </w:tc>
        <w:tc>
          <w:tcPr>
            <w:tcW w:w="270" w:type="dxa"/>
          </w:tcPr>
          <w:p w14:paraId="70305E4B" w14:textId="77777777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9E54EA" w14:textId="3CE500FF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5,301</w:t>
            </w:r>
          </w:p>
        </w:tc>
      </w:tr>
      <w:tr w:rsidR="00BA7281" w:rsidRPr="001936B1" w14:paraId="21FEEF6F" w14:textId="77777777" w:rsidTr="00AE52DD">
        <w:tc>
          <w:tcPr>
            <w:tcW w:w="4311" w:type="dxa"/>
          </w:tcPr>
          <w:p w14:paraId="7C102A3F" w14:textId="77777777" w:rsidR="00BA7281" w:rsidRPr="001936B1" w:rsidRDefault="00BA7281" w:rsidP="00BA7281">
            <w:pPr>
              <w:shd w:val="clear" w:color="auto" w:fill="FFFFFF"/>
              <w:tabs>
                <w:tab w:val="clear" w:pos="227"/>
                <w:tab w:val="clear" w:pos="454"/>
                <w:tab w:val="left" w:pos="-10"/>
              </w:tabs>
              <w:ind w:right="-79" w:hanging="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กำไรตามส่วนงาน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ก่อนดอกเบี้ย ภาษีเงินได้</w:t>
            </w:r>
          </w:p>
          <w:p w14:paraId="1331A767" w14:textId="77777777" w:rsidR="00BA7281" w:rsidRPr="001936B1" w:rsidRDefault="00BA7281" w:rsidP="00BA7281">
            <w:pPr>
              <w:tabs>
                <w:tab w:val="clear" w:pos="227"/>
                <w:tab w:val="left" w:pos="157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81" w:type="dxa"/>
            <w:vAlign w:val="bottom"/>
          </w:tcPr>
          <w:p w14:paraId="77557DDB" w14:textId="0C7045D9" w:rsidR="00BA7281" w:rsidRPr="001936B1" w:rsidRDefault="004936E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10,941</w:t>
            </w:r>
          </w:p>
        </w:tc>
        <w:tc>
          <w:tcPr>
            <w:tcW w:w="240" w:type="dxa"/>
            <w:vAlign w:val="bottom"/>
          </w:tcPr>
          <w:p w14:paraId="25CA3D76" w14:textId="77777777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32CBFB22" w14:textId="77777777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656AE9" w14:textId="566E046B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8,328</w:t>
            </w:r>
          </w:p>
        </w:tc>
        <w:tc>
          <w:tcPr>
            <w:tcW w:w="236" w:type="dxa"/>
            <w:vAlign w:val="bottom"/>
          </w:tcPr>
          <w:p w14:paraId="08C36A9A" w14:textId="77777777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2" w:type="dxa"/>
            <w:vAlign w:val="bottom"/>
          </w:tcPr>
          <w:p w14:paraId="054AAF68" w14:textId="344B17DA" w:rsidR="00BA7281" w:rsidRPr="001936B1" w:rsidRDefault="0042172C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5,635</w:t>
            </w:r>
          </w:p>
        </w:tc>
        <w:tc>
          <w:tcPr>
            <w:tcW w:w="272" w:type="dxa"/>
            <w:vAlign w:val="bottom"/>
          </w:tcPr>
          <w:p w14:paraId="1D37E7A6" w14:textId="77777777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FFB2B58" w14:textId="77777777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5A1614" w14:textId="41BAC74E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5,687</w:t>
            </w:r>
          </w:p>
        </w:tc>
        <w:tc>
          <w:tcPr>
            <w:tcW w:w="270" w:type="dxa"/>
            <w:vAlign w:val="bottom"/>
          </w:tcPr>
          <w:p w14:paraId="240DB7B6" w14:textId="77777777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3670FE2" w14:textId="135ABF38" w:rsidR="00BA7281" w:rsidRPr="001936B1" w:rsidRDefault="0027444A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6,563</w:t>
            </w:r>
          </w:p>
        </w:tc>
        <w:tc>
          <w:tcPr>
            <w:tcW w:w="270" w:type="dxa"/>
            <w:vAlign w:val="bottom"/>
          </w:tcPr>
          <w:p w14:paraId="03D9422C" w14:textId="77777777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7C73B35" w14:textId="77777777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1E6B33" w14:textId="313757C4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6,536</w:t>
            </w:r>
          </w:p>
        </w:tc>
        <w:tc>
          <w:tcPr>
            <w:tcW w:w="323" w:type="dxa"/>
            <w:vAlign w:val="bottom"/>
          </w:tcPr>
          <w:p w14:paraId="4203792A" w14:textId="77777777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759A76DA" w14:textId="0D87A599" w:rsidR="00BA7281" w:rsidRPr="001936B1" w:rsidRDefault="006350DE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23,139</w:t>
            </w:r>
          </w:p>
        </w:tc>
        <w:tc>
          <w:tcPr>
            <w:tcW w:w="270" w:type="dxa"/>
            <w:vAlign w:val="bottom"/>
          </w:tcPr>
          <w:p w14:paraId="41CE8D72" w14:textId="77777777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094189A" w14:textId="77777777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65F1ED" w14:textId="7C80D104" w:rsidR="00BA7281" w:rsidRPr="001936B1" w:rsidRDefault="00BA7281" w:rsidP="00B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20,551</w:t>
            </w:r>
          </w:p>
        </w:tc>
      </w:tr>
      <w:tr w:rsidR="00207826" w:rsidRPr="001936B1" w14:paraId="1A166774" w14:textId="77777777" w:rsidTr="003F69D8">
        <w:trPr>
          <w:trHeight w:val="70"/>
        </w:trPr>
        <w:tc>
          <w:tcPr>
            <w:tcW w:w="4311" w:type="dxa"/>
          </w:tcPr>
          <w:p w14:paraId="4C344319" w14:textId="53B28211" w:rsidR="00207826" w:rsidRPr="001936B1" w:rsidRDefault="00207826" w:rsidP="00207826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กันยายน/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81" w:type="dxa"/>
          </w:tcPr>
          <w:p w14:paraId="0BFF04C1" w14:textId="3A01050B" w:rsidR="00207826" w:rsidRPr="001936B1" w:rsidRDefault="0042172C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110,638</w:t>
            </w:r>
          </w:p>
        </w:tc>
        <w:tc>
          <w:tcPr>
            <w:tcW w:w="240" w:type="dxa"/>
          </w:tcPr>
          <w:p w14:paraId="51661E74" w14:textId="77777777" w:rsidR="00207826" w:rsidRPr="001936B1" w:rsidRDefault="00207826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55AB26C6" w14:textId="2549BDAD" w:rsidR="00207826" w:rsidRPr="001936B1" w:rsidRDefault="00207826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110,395</w:t>
            </w:r>
          </w:p>
        </w:tc>
        <w:tc>
          <w:tcPr>
            <w:tcW w:w="236" w:type="dxa"/>
          </w:tcPr>
          <w:p w14:paraId="21FB6395" w14:textId="77777777" w:rsidR="00207826" w:rsidRPr="001936B1" w:rsidRDefault="00207826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442802F3" w14:textId="253D8865" w:rsidR="00207826" w:rsidRPr="001936B1" w:rsidRDefault="0042172C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88,254</w:t>
            </w:r>
          </w:p>
        </w:tc>
        <w:tc>
          <w:tcPr>
            <w:tcW w:w="272" w:type="dxa"/>
          </w:tcPr>
          <w:p w14:paraId="4E060A7B" w14:textId="77777777" w:rsidR="00207826" w:rsidRPr="001936B1" w:rsidRDefault="00207826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8CCE13B" w14:textId="214BB9B8" w:rsidR="00207826" w:rsidRPr="001936B1" w:rsidRDefault="00207826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89,028</w:t>
            </w:r>
          </w:p>
        </w:tc>
        <w:tc>
          <w:tcPr>
            <w:tcW w:w="270" w:type="dxa"/>
          </w:tcPr>
          <w:p w14:paraId="46E97863" w14:textId="77777777" w:rsidR="00207826" w:rsidRPr="001936B1" w:rsidRDefault="00207826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5BC53A5" w14:textId="020B77D8" w:rsidR="00207826" w:rsidRPr="001936B1" w:rsidRDefault="0027444A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82,339</w:t>
            </w:r>
          </w:p>
        </w:tc>
        <w:tc>
          <w:tcPr>
            <w:tcW w:w="270" w:type="dxa"/>
            <w:shd w:val="clear" w:color="auto" w:fill="auto"/>
          </w:tcPr>
          <w:p w14:paraId="24E1A714" w14:textId="77777777" w:rsidR="00207826" w:rsidRPr="001936B1" w:rsidRDefault="00207826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7FD35E56" w14:textId="371DB76A" w:rsidR="00207826" w:rsidRPr="001936B1" w:rsidRDefault="00207826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76,561</w:t>
            </w:r>
          </w:p>
        </w:tc>
        <w:tc>
          <w:tcPr>
            <w:tcW w:w="323" w:type="dxa"/>
            <w:shd w:val="clear" w:color="auto" w:fill="auto"/>
          </w:tcPr>
          <w:p w14:paraId="6AD712A9" w14:textId="77777777" w:rsidR="00207826" w:rsidRPr="001936B1" w:rsidRDefault="00207826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57F3BC54" w14:textId="3E0AE27E" w:rsidR="00207826" w:rsidRPr="001936B1" w:rsidRDefault="0027444A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281,231</w:t>
            </w:r>
          </w:p>
        </w:tc>
        <w:tc>
          <w:tcPr>
            <w:tcW w:w="270" w:type="dxa"/>
          </w:tcPr>
          <w:p w14:paraId="3C8CC1C0" w14:textId="77777777" w:rsidR="00207826" w:rsidRPr="001936B1" w:rsidRDefault="00207826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EF1B76A" w14:textId="04A94725" w:rsidR="00207826" w:rsidRPr="001936B1" w:rsidRDefault="00207826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275,984</w:t>
            </w:r>
          </w:p>
        </w:tc>
      </w:tr>
      <w:tr w:rsidR="00207826" w:rsidRPr="001936B1" w14:paraId="37953AF7" w14:textId="77777777" w:rsidTr="003F69D8">
        <w:tc>
          <w:tcPr>
            <w:tcW w:w="4311" w:type="dxa"/>
          </w:tcPr>
          <w:p w14:paraId="688B900D" w14:textId="4E62D8C1" w:rsidR="00207826" w:rsidRPr="001936B1" w:rsidRDefault="00207826" w:rsidP="00207826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หนี้สินส่วนงาน 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กันยายน/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</w:t>
            </w:r>
            <w:r w:rsidRPr="001936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81" w:type="dxa"/>
          </w:tcPr>
          <w:p w14:paraId="4D22246E" w14:textId="7B45211E" w:rsidR="00207826" w:rsidRPr="001936B1" w:rsidRDefault="00C47169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150,231</w:t>
            </w:r>
          </w:p>
        </w:tc>
        <w:tc>
          <w:tcPr>
            <w:tcW w:w="240" w:type="dxa"/>
          </w:tcPr>
          <w:p w14:paraId="31DC6468" w14:textId="77777777" w:rsidR="00207826" w:rsidRPr="001936B1" w:rsidRDefault="00207826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6F04B874" w14:textId="70CDEA1C" w:rsidR="00207826" w:rsidRPr="001936B1" w:rsidRDefault="00207826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145,001</w:t>
            </w:r>
          </w:p>
        </w:tc>
        <w:tc>
          <w:tcPr>
            <w:tcW w:w="236" w:type="dxa"/>
          </w:tcPr>
          <w:p w14:paraId="23252FB5" w14:textId="77777777" w:rsidR="00207826" w:rsidRPr="001936B1" w:rsidRDefault="00207826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64A3E614" w14:textId="3088C16C" w:rsidR="00207826" w:rsidRPr="001936B1" w:rsidRDefault="0042172C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29,828</w:t>
            </w:r>
          </w:p>
        </w:tc>
        <w:tc>
          <w:tcPr>
            <w:tcW w:w="272" w:type="dxa"/>
          </w:tcPr>
          <w:p w14:paraId="7EBE775C" w14:textId="77777777" w:rsidR="00207826" w:rsidRPr="001936B1" w:rsidRDefault="00207826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BF60C6A" w14:textId="072D5EB2" w:rsidR="00207826" w:rsidRPr="001936B1" w:rsidRDefault="00207826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33,608</w:t>
            </w:r>
          </w:p>
        </w:tc>
        <w:tc>
          <w:tcPr>
            <w:tcW w:w="270" w:type="dxa"/>
          </w:tcPr>
          <w:p w14:paraId="5947326C" w14:textId="77777777" w:rsidR="00207826" w:rsidRPr="001936B1" w:rsidRDefault="00207826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1B663313" w14:textId="47255B21" w:rsidR="00207826" w:rsidRPr="001936B1" w:rsidRDefault="0027444A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30,286</w:t>
            </w:r>
          </w:p>
        </w:tc>
        <w:tc>
          <w:tcPr>
            <w:tcW w:w="270" w:type="dxa"/>
            <w:shd w:val="clear" w:color="auto" w:fill="auto"/>
          </w:tcPr>
          <w:p w14:paraId="3AC23193" w14:textId="77777777" w:rsidR="00207826" w:rsidRPr="001936B1" w:rsidRDefault="00207826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46F4ADCB" w14:textId="77EDA27C" w:rsidR="00207826" w:rsidRPr="001936B1" w:rsidRDefault="00207826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32,490</w:t>
            </w:r>
          </w:p>
        </w:tc>
        <w:tc>
          <w:tcPr>
            <w:tcW w:w="323" w:type="dxa"/>
            <w:shd w:val="clear" w:color="auto" w:fill="auto"/>
          </w:tcPr>
          <w:p w14:paraId="33BC12F9" w14:textId="77777777" w:rsidR="00207826" w:rsidRPr="001936B1" w:rsidRDefault="00207826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5130A635" w14:textId="6F5BCB05" w:rsidR="00207826" w:rsidRPr="001936B1" w:rsidRDefault="00801E8D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210,345</w:t>
            </w:r>
          </w:p>
        </w:tc>
        <w:tc>
          <w:tcPr>
            <w:tcW w:w="270" w:type="dxa"/>
          </w:tcPr>
          <w:p w14:paraId="52653198" w14:textId="77777777" w:rsidR="00207826" w:rsidRPr="001936B1" w:rsidRDefault="00207826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F2C751B" w14:textId="42BF9DE1" w:rsidR="00207826" w:rsidRPr="001936B1" w:rsidRDefault="00207826" w:rsidP="0020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211,099</w:t>
            </w:r>
          </w:p>
        </w:tc>
      </w:tr>
    </w:tbl>
    <w:p w14:paraId="6840FEC3" w14:textId="77777777" w:rsidR="00457668" w:rsidRPr="001936B1" w:rsidRDefault="00457668" w:rsidP="00457668">
      <w:pPr>
        <w:rPr>
          <w:rFonts w:asciiTheme="majorBidi" w:hAnsiTheme="majorBidi" w:cstheme="majorBidi"/>
          <w:lang w:val="th-TH"/>
        </w:rPr>
      </w:pPr>
    </w:p>
    <w:p w14:paraId="7818ADE6" w14:textId="77777777" w:rsidR="00C12643" w:rsidRPr="001936B1" w:rsidRDefault="00C12643" w:rsidP="00C12643">
      <w:pPr>
        <w:pStyle w:val="ListParagraph"/>
        <w:ind w:left="4928"/>
        <w:rPr>
          <w:rFonts w:asciiTheme="majorBidi" w:hAnsiTheme="majorBidi" w:cstheme="majorBidi"/>
          <w:sz w:val="20"/>
          <w:szCs w:val="20"/>
          <w:lang w:val="th-TH"/>
        </w:rPr>
      </w:pPr>
    </w:p>
    <w:p w14:paraId="58AB6F1D" w14:textId="77777777" w:rsidR="009D6F01" w:rsidRPr="001936B1" w:rsidRDefault="009D6F01" w:rsidP="009D6F01">
      <w:pPr>
        <w:rPr>
          <w:rFonts w:asciiTheme="majorBidi" w:hAnsiTheme="majorBidi" w:cstheme="majorBidi"/>
        </w:rPr>
      </w:pPr>
    </w:p>
    <w:p w14:paraId="7E818379" w14:textId="77777777" w:rsidR="009D6F01" w:rsidRPr="001936B1" w:rsidRDefault="009D6F01" w:rsidP="009D6F01">
      <w:pPr>
        <w:rPr>
          <w:rFonts w:asciiTheme="majorBidi" w:hAnsiTheme="majorBidi" w:cstheme="majorBidi"/>
        </w:rPr>
      </w:pPr>
    </w:p>
    <w:p w14:paraId="4461D9CB" w14:textId="77777777" w:rsidR="009D6F01" w:rsidRPr="001936B1" w:rsidRDefault="009D6F01" w:rsidP="009D6F01">
      <w:pPr>
        <w:rPr>
          <w:rFonts w:asciiTheme="majorBidi" w:hAnsiTheme="majorBidi" w:cstheme="majorBidi"/>
        </w:rPr>
      </w:pPr>
    </w:p>
    <w:p w14:paraId="0C71D2C5" w14:textId="77777777" w:rsidR="009D6F01" w:rsidRPr="001936B1" w:rsidRDefault="009D6F01" w:rsidP="009D6F01">
      <w:pPr>
        <w:rPr>
          <w:rFonts w:asciiTheme="majorBidi" w:hAnsiTheme="majorBidi" w:cstheme="majorBidi"/>
        </w:rPr>
        <w:sectPr w:rsidR="009D6F01" w:rsidRPr="001936B1" w:rsidSect="009030AC">
          <w:headerReference w:type="default" r:id="rId13"/>
          <w:footerReference w:type="default" r:id="rId14"/>
          <w:pgSz w:w="16834" w:h="11909" w:orient="landscape" w:code="9"/>
          <w:pgMar w:top="1080" w:right="1264" w:bottom="1152" w:left="1080" w:header="720" w:footer="720" w:gutter="0"/>
          <w:cols w:space="720"/>
          <w:docGrid w:linePitch="360"/>
        </w:sectPr>
      </w:pPr>
    </w:p>
    <w:p w14:paraId="58856EED" w14:textId="77777777" w:rsidR="008F5898" w:rsidRPr="001936B1" w:rsidRDefault="008F5898" w:rsidP="00443EA7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4928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เงินปันผล</w:t>
      </w:r>
    </w:p>
    <w:p w14:paraId="11FD5D75" w14:textId="77777777" w:rsidR="008F5898" w:rsidRPr="001936B1" w:rsidRDefault="008F5898" w:rsidP="008F58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530"/>
        <w:gridCol w:w="1566"/>
        <w:gridCol w:w="1066"/>
        <w:gridCol w:w="231"/>
        <w:gridCol w:w="1152"/>
      </w:tblGrid>
      <w:tr w:rsidR="008F5898" w:rsidRPr="001936B1" w14:paraId="3F4858BF" w14:textId="77777777">
        <w:trPr>
          <w:tblHeader/>
        </w:trPr>
        <w:tc>
          <w:tcPr>
            <w:tcW w:w="3420" w:type="dxa"/>
            <w:vAlign w:val="bottom"/>
          </w:tcPr>
          <w:p w14:paraId="3FF71670" w14:textId="77777777" w:rsidR="008F5898" w:rsidRPr="001936B1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0524A4BA" w14:textId="77777777" w:rsidR="008F5898" w:rsidRPr="001936B1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  <w:hideMark/>
          </w:tcPr>
          <w:p w14:paraId="69D02578" w14:textId="77777777" w:rsidR="008F5898" w:rsidRPr="001936B1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713A6BBF" w14:textId="77777777" w:rsidR="008F5898" w:rsidRPr="001936B1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69446197" w14:textId="77777777" w:rsidR="008F5898" w:rsidRPr="001936B1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7F60CA93" w14:textId="77777777" w:rsidR="008F5898" w:rsidRPr="001936B1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8F5898" w:rsidRPr="001936B1" w14:paraId="015A30BC" w14:textId="77777777">
        <w:trPr>
          <w:tblHeader/>
        </w:trPr>
        <w:tc>
          <w:tcPr>
            <w:tcW w:w="3420" w:type="dxa"/>
          </w:tcPr>
          <w:p w14:paraId="55816E3A" w14:textId="77777777" w:rsidR="008F5898" w:rsidRPr="001936B1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6E94EA" w14:textId="77777777" w:rsidR="008F5898" w:rsidRPr="001936B1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6" w:type="dxa"/>
          </w:tcPr>
          <w:p w14:paraId="6A53B9C9" w14:textId="77777777" w:rsidR="008F5898" w:rsidRPr="001936B1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6" w:type="dxa"/>
            <w:hideMark/>
          </w:tcPr>
          <w:p w14:paraId="290B39A0" w14:textId="77777777" w:rsidR="008F5898" w:rsidRPr="001936B1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2EAE6E4A" w14:textId="77777777" w:rsidR="008F5898" w:rsidRPr="001936B1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74C9EB70" w14:textId="77777777" w:rsidR="008F5898" w:rsidRPr="001936B1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F5898" w:rsidRPr="001936B1" w14:paraId="37CA1C4A" w14:textId="77777777">
        <w:tc>
          <w:tcPr>
            <w:tcW w:w="3420" w:type="dxa"/>
            <w:hideMark/>
          </w:tcPr>
          <w:p w14:paraId="7C0C5850" w14:textId="77777777" w:rsidR="008F5898" w:rsidRPr="001936B1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00A4E1DD" w14:textId="77777777" w:rsidR="008F5898" w:rsidRPr="001936B1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50799069" w14:textId="77777777" w:rsidR="008F5898" w:rsidRPr="001936B1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62A5DDAA" w14:textId="77777777" w:rsidR="008F5898" w:rsidRPr="001936B1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1035C00B" w14:textId="77777777" w:rsidR="008F5898" w:rsidRPr="001936B1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9150E14" w14:textId="77777777" w:rsidR="008F5898" w:rsidRPr="001936B1" w:rsidRDefault="008F5898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5F4" w:rsidRPr="001936B1" w14:paraId="62DFF08F" w14:textId="77777777">
        <w:tc>
          <w:tcPr>
            <w:tcW w:w="3420" w:type="dxa"/>
            <w:hideMark/>
          </w:tcPr>
          <w:p w14:paraId="5FAC02A5" w14:textId="77777777" w:rsidR="005D25F4" w:rsidRPr="001936B1" w:rsidRDefault="005D25F4" w:rsidP="005D25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1936B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  <w:hideMark/>
          </w:tcPr>
          <w:p w14:paraId="64EE63E2" w14:textId="09A34A78" w:rsidR="005D25F4" w:rsidRPr="001936B1" w:rsidRDefault="005D25F4" w:rsidP="005D25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1936B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C068D" w:rsidRPr="001936B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66" w:type="dxa"/>
            <w:hideMark/>
          </w:tcPr>
          <w:p w14:paraId="287ABD2E" w14:textId="289EB1E4" w:rsidR="005D25F4" w:rsidRPr="001936B1" w:rsidRDefault="00222C47" w:rsidP="005D25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1936B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66" w:type="dxa"/>
          </w:tcPr>
          <w:p w14:paraId="07B84CA8" w14:textId="45A950F1" w:rsidR="005D25F4" w:rsidRPr="001936B1" w:rsidRDefault="00EE1D2A" w:rsidP="005D25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0.48</w:t>
            </w:r>
          </w:p>
        </w:tc>
        <w:tc>
          <w:tcPr>
            <w:tcW w:w="231" w:type="dxa"/>
          </w:tcPr>
          <w:p w14:paraId="44616C53" w14:textId="77777777" w:rsidR="005D25F4" w:rsidRPr="001936B1" w:rsidRDefault="005D25F4" w:rsidP="005D25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88574D5" w14:textId="6102F7E5" w:rsidR="005D25F4" w:rsidRPr="001936B1" w:rsidRDefault="00CC06F6" w:rsidP="005D25F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2,895</w:t>
            </w:r>
          </w:p>
        </w:tc>
      </w:tr>
      <w:tr w:rsidR="007B39F3" w:rsidRPr="001936B1" w14:paraId="73A75A7C" w14:textId="77777777">
        <w:tc>
          <w:tcPr>
            <w:tcW w:w="3420" w:type="dxa"/>
          </w:tcPr>
          <w:p w14:paraId="39ABA8D5" w14:textId="77777777" w:rsidR="007B39F3" w:rsidRPr="001936B1" w:rsidRDefault="007B39F3" w:rsidP="007B39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978BB9D" w14:textId="77777777" w:rsidR="007B39F3" w:rsidRPr="001936B1" w:rsidRDefault="007B39F3" w:rsidP="007B39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77C22D67" w14:textId="77777777" w:rsidR="007B39F3" w:rsidRPr="001936B1" w:rsidRDefault="007B39F3" w:rsidP="007B39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6F54D189" w14:textId="77777777" w:rsidR="007B39F3" w:rsidRPr="001936B1" w:rsidRDefault="007B39F3" w:rsidP="007B39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23F75E32" w14:textId="77777777" w:rsidR="007B39F3" w:rsidRPr="001936B1" w:rsidRDefault="007B39F3" w:rsidP="007B39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3E56D84" w14:textId="77777777" w:rsidR="007B39F3" w:rsidRPr="001936B1" w:rsidRDefault="007B39F3" w:rsidP="007B39F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39F3" w:rsidRPr="001936B1" w14:paraId="303D59AE" w14:textId="77777777">
        <w:tc>
          <w:tcPr>
            <w:tcW w:w="3420" w:type="dxa"/>
          </w:tcPr>
          <w:p w14:paraId="764738B6" w14:textId="77777777" w:rsidR="007B39F3" w:rsidRPr="001936B1" w:rsidRDefault="007B39F3" w:rsidP="007B39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25578D17" w14:textId="77777777" w:rsidR="007B39F3" w:rsidRPr="001936B1" w:rsidRDefault="007B39F3" w:rsidP="007B39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2ACC5F48" w14:textId="77777777" w:rsidR="007B39F3" w:rsidRPr="001936B1" w:rsidRDefault="007B39F3" w:rsidP="007B39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D702245" w14:textId="77777777" w:rsidR="007B39F3" w:rsidRPr="001936B1" w:rsidRDefault="007B39F3" w:rsidP="007B39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51DFBE75" w14:textId="77777777" w:rsidR="007B39F3" w:rsidRPr="001936B1" w:rsidRDefault="007B39F3" w:rsidP="007B39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F9A5F0E" w14:textId="77777777" w:rsidR="007B39F3" w:rsidRPr="001936B1" w:rsidRDefault="007B39F3" w:rsidP="007B39F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39F3" w:rsidRPr="001936B1" w14:paraId="27C954D7" w14:textId="77777777">
        <w:tc>
          <w:tcPr>
            <w:tcW w:w="3420" w:type="dxa"/>
          </w:tcPr>
          <w:p w14:paraId="3CA62787" w14:textId="75503966" w:rsidR="007B39F3" w:rsidRPr="001936B1" w:rsidRDefault="007B39F3" w:rsidP="007B39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1936B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4D472C2D" w14:textId="2EE904A4" w:rsidR="007B39F3" w:rsidRPr="001936B1" w:rsidRDefault="007B39F3" w:rsidP="007B39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1936B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66" w:type="dxa"/>
          </w:tcPr>
          <w:p w14:paraId="3E7694C9" w14:textId="1980D1F5" w:rsidR="007B39F3" w:rsidRPr="001936B1" w:rsidRDefault="007B39F3" w:rsidP="007B39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1936B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66" w:type="dxa"/>
          </w:tcPr>
          <w:p w14:paraId="6636C613" w14:textId="0B930080" w:rsidR="007B39F3" w:rsidRPr="001936B1" w:rsidRDefault="007B39F3" w:rsidP="007B39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0.30</w:t>
            </w:r>
          </w:p>
        </w:tc>
        <w:tc>
          <w:tcPr>
            <w:tcW w:w="231" w:type="dxa"/>
          </w:tcPr>
          <w:p w14:paraId="5E59A5AF" w14:textId="77777777" w:rsidR="007B39F3" w:rsidRPr="001936B1" w:rsidRDefault="007B39F3" w:rsidP="007B39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152" w:type="dxa"/>
          </w:tcPr>
          <w:p w14:paraId="30362229" w14:textId="2A648747" w:rsidR="007B39F3" w:rsidRPr="001936B1" w:rsidRDefault="007B39F3" w:rsidP="007B39F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1,809</w:t>
            </w:r>
          </w:p>
        </w:tc>
      </w:tr>
    </w:tbl>
    <w:p w14:paraId="3C0FE41E" w14:textId="05AF928E" w:rsidR="009D6F01" w:rsidRPr="001936B1" w:rsidRDefault="009D6F01" w:rsidP="009D6F01">
      <w:pPr>
        <w:rPr>
          <w:rFonts w:asciiTheme="majorBidi" w:hAnsiTheme="majorBidi" w:cstheme="majorBidi"/>
        </w:rPr>
        <w:sectPr w:rsidR="009D6F01" w:rsidRPr="001936B1" w:rsidSect="009D6F01">
          <w:pgSz w:w="11909" w:h="16834" w:code="9"/>
          <w:pgMar w:top="1264" w:right="1152" w:bottom="1080" w:left="1080" w:header="720" w:footer="720" w:gutter="0"/>
          <w:cols w:space="720"/>
          <w:docGrid w:linePitch="408"/>
        </w:sectPr>
      </w:pPr>
    </w:p>
    <w:p w14:paraId="48141CCA" w14:textId="77777777" w:rsidR="00977E8F" w:rsidRPr="001936B1" w:rsidRDefault="00977E8F" w:rsidP="00E03027">
      <w:pPr>
        <w:pStyle w:val="ListParagraph"/>
        <w:keepNext/>
        <w:keepLines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4928"/>
          <w:tab w:val="clear" w:pos="5387"/>
          <w:tab w:val="clear" w:pos="5613"/>
          <w:tab w:val="clear" w:pos="6322"/>
          <w:tab w:val="clear" w:pos="6549"/>
        </w:tabs>
        <w:ind w:left="540" w:right="-45"/>
        <w:contextualSpacing w:val="0"/>
        <w:jc w:val="thaiDistribute"/>
        <w:outlineLvl w:val="0"/>
        <w:rPr>
          <w:rFonts w:asciiTheme="majorBidi" w:hAnsiTheme="majorBidi" w:cstheme="majorBidi"/>
          <w:b/>
          <w:bCs/>
          <w:vanish/>
          <w:sz w:val="28"/>
          <w:szCs w:val="28"/>
          <w:cs/>
          <w:lang w:val="th-TH"/>
        </w:rPr>
      </w:pPr>
    </w:p>
    <w:p w14:paraId="152B57BB" w14:textId="77777777" w:rsidR="0070469D" w:rsidRPr="001936B1" w:rsidRDefault="0070469D" w:rsidP="00E03027">
      <w:pPr>
        <w:pStyle w:val="Heading1"/>
        <w:keepLines/>
        <w:numPr>
          <w:ilvl w:val="0"/>
          <w:numId w:val="7"/>
        </w:numPr>
        <w:shd w:val="clear" w:color="auto" w:fill="auto"/>
        <w:tabs>
          <w:tab w:val="clear" w:pos="4928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3AD1554F" w14:textId="77777777" w:rsidR="0070469D" w:rsidRPr="001936B1" w:rsidRDefault="0070469D" w:rsidP="000E708C">
      <w:pPr>
        <w:spacing w:line="376" w:lineRule="exact"/>
        <w:rPr>
          <w:rFonts w:asciiTheme="majorBidi" w:hAnsiTheme="majorBidi" w:cstheme="majorBidi"/>
          <w:sz w:val="20"/>
          <w:szCs w:val="20"/>
        </w:rPr>
      </w:pPr>
    </w:p>
    <w:p w14:paraId="0BC29045" w14:textId="77777777" w:rsidR="0070469D" w:rsidRPr="001936B1" w:rsidRDefault="0070469D" w:rsidP="000E708C">
      <w:pPr>
        <w:spacing w:line="376" w:lineRule="exact"/>
        <w:ind w:firstLine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936B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42254F01" w14:textId="77777777" w:rsidR="0070469D" w:rsidRPr="001936B1" w:rsidRDefault="0070469D" w:rsidP="000E708C">
      <w:pPr>
        <w:spacing w:line="376" w:lineRule="exact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C54AC16" w14:textId="77777777" w:rsidR="0070469D" w:rsidRPr="001936B1" w:rsidRDefault="0070469D" w:rsidP="000E708C">
      <w:pPr>
        <w:spacing w:line="376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45FCE7A3" w14:textId="422E3C45" w:rsidR="0070469D" w:rsidRPr="001936B1" w:rsidRDefault="0070469D" w:rsidP="000E708C">
      <w:pPr>
        <w:spacing w:line="376" w:lineRule="exact"/>
        <w:rPr>
          <w:rFonts w:asciiTheme="majorBidi" w:hAnsiTheme="majorBidi" w:cstheme="majorBidi"/>
          <w:sz w:val="20"/>
          <w:szCs w:val="20"/>
        </w:rPr>
      </w:pPr>
    </w:p>
    <w:tbl>
      <w:tblPr>
        <w:tblW w:w="14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64"/>
        <w:gridCol w:w="270"/>
        <w:gridCol w:w="1170"/>
        <w:gridCol w:w="270"/>
        <w:gridCol w:w="1620"/>
        <w:gridCol w:w="270"/>
        <w:gridCol w:w="1620"/>
        <w:gridCol w:w="244"/>
        <w:gridCol w:w="836"/>
        <w:gridCol w:w="236"/>
        <w:gridCol w:w="900"/>
        <w:gridCol w:w="236"/>
        <w:gridCol w:w="900"/>
        <w:gridCol w:w="236"/>
        <w:gridCol w:w="900"/>
        <w:gridCol w:w="236"/>
        <w:gridCol w:w="826"/>
        <w:gridCol w:w="14"/>
      </w:tblGrid>
      <w:tr w:rsidR="009030AC" w:rsidRPr="001936B1" w14:paraId="41D6F358" w14:textId="77777777" w:rsidTr="0093169A">
        <w:trPr>
          <w:gridAfter w:val="1"/>
          <w:wAfter w:w="14" w:type="dxa"/>
          <w:trHeight w:val="261"/>
          <w:tblHeader/>
        </w:trPr>
        <w:tc>
          <w:tcPr>
            <w:tcW w:w="3364" w:type="dxa"/>
            <w:shd w:val="clear" w:color="auto" w:fill="auto"/>
            <w:vAlign w:val="bottom"/>
          </w:tcPr>
          <w:p w14:paraId="1727A452" w14:textId="246B5DDF" w:rsidR="009030AC" w:rsidRPr="001936B1" w:rsidRDefault="009030AC" w:rsidP="000E708C">
            <w:pPr>
              <w:spacing w:line="376" w:lineRule="exact"/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D78FD7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00" w:type="dxa"/>
            <w:gridSpan w:val="15"/>
            <w:vAlign w:val="bottom"/>
          </w:tcPr>
          <w:p w14:paraId="76B611D4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030AC" w:rsidRPr="001936B1" w14:paraId="71990223" w14:textId="77777777" w:rsidTr="0093169A">
        <w:trPr>
          <w:trHeight w:val="261"/>
          <w:tblHeader/>
        </w:trPr>
        <w:tc>
          <w:tcPr>
            <w:tcW w:w="3364" w:type="dxa"/>
            <w:shd w:val="clear" w:color="auto" w:fill="auto"/>
            <w:vAlign w:val="bottom"/>
          </w:tcPr>
          <w:p w14:paraId="6E423E39" w14:textId="77777777" w:rsidR="009030AC" w:rsidRPr="001936B1" w:rsidRDefault="009030AC" w:rsidP="000E708C">
            <w:pPr>
              <w:spacing w:line="376" w:lineRule="exact"/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5A06F1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30" w:type="dxa"/>
            <w:gridSpan w:val="7"/>
            <w:vAlign w:val="bottom"/>
          </w:tcPr>
          <w:p w14:paraId="5EC93DAA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94F952C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248" w:type="dxa"/>
            <w:gridSpan w:val="8"/>
            <w:vAlign w:val="bottom"/>
          </w:tcPr>
          <w:p w14:paraId="2D1AA0D6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030AC" w:rsidRPr="001936B1" w14:paraId="2898782B" w14:textId="77777777" w:rsidTr="0093169A">
        <w:trPr>
          <w:trHeight w:val="261"/>
          <w:tblHeader/>
        </w:trPr>
        <w:tc>
          <w:tcPr>
            <w:tcW w:w="3364" w:type="dxa"/>
            <w:shd w:val="clear" w:color="auto" w:fill="auto"/>
            <w:vAlign w:val="bottom"/>
          </w:tcPr>
          <w:p w14:paraId="15F3F519" w14:textId="77777777" w:rsidR="009030AC" w:rsidRPr="001936B1" w:rsidRDefault="009030AC" w:rsidP="000E708C">
            <w:pPr>
              <w:spacing w:line="376" w:lineRule="exact"/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0E87A3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77663F7" w14:textId="6A3CA564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</w:t>
            </w:r>
          </w:p>
          <w:p w14:paraId="63E5B5D9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</w:tcPr>
          <w:p w14:paraId="7E7E2BBB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4960A656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BD9FF65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278A7B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8F83A6C" w14:textId="77777777" w:rsidR="009030AC" w:rsidRPr="001936B1" w:rsidRDefault="009030AC" w:rsidP="000E708C">
            <w:pPr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55E5FB61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2E99047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550DE0C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1936B1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0A63155B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636F0DE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1936B1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54C33FF3" w14:textId="77777777" w:rsidR="009030AC" w:rsidRPr="001936B1" w:rsidRDefault="009030AC" w:rsidP="000E708C">
            <w:pPr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1793C2B" w14:textId="77777777" w:rsidR="009030AC" w:rsidRPr="001936B1" w:rsidRDefault="009030AC" w:rsidP="000E708C">
            <w:pPr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1936B1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306373C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0" w:type="dxa"/>
            <w:gridSpan w:val="2"/>
            <w:shd w:val="clear" w:color="auto" w:fill="auto"/>
            <w:vAlign w:val="bottom"/>
          </w:tcPr>
          <w:p w14:paraId="2081A4B5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030AC" w:rsidRPr="001936B1" w14:paraId="71B1623F" w14:textId="77777777" w:rsidTr="0093169A">
        <w:trPr>
          <w:trHeight w:val="261"/>
          <w:tblHeader/>
        </w:trPr>
        <w:tc>
          <w:tcPr>
            <w:tcW w:w="3364" w:type="dxa"/>
            <w:shd w:val="clear" w:color="auto" w:fill="auto"/>
          </w:tcPr>
          <w:p w14:paraId="7C46CDE1" w14:textId="77777777" w:rsidR="009030AC" w:rsidRPr="001936B1" w:rsidRDefault="009030AC" w:rsidP="000E708C">
            <w:pPr>
              <w:spacing w:line="376" w:lineRule="exact"/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551CC9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514" w:type="dxa"/>
            <w:gridSpan w:val="16"/>
          </w:tcPr>
          <w:p w14:paraId="333E222A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030AC" w:rsidRPr="001936B1" w14:paraId="2F2A9879" w14:textId="77777777" w:rsidTr="0093169A">
        <w:trPr>
          <w:trHeight w:val="261"/>
        </w:trPr>
        <w:tc>
          <w:tcPr>
            <w:tcW w:w="3364" w:type="dxa"/>
            <w:shd w:val="clear" w:color="auto" w:fill="auto"/>
          </w:tcPr>
          <w:p w14:paraId="3D13058B" w14:textId="6DEFA11D" w:rsidR="009030AC" w:rsidRPr="001936B1" w:rsidRDefault="009030AC" w:rsidP="000E708C">
            <w:pPr>
              <w:spacing w:line="376" w:lineRule="exact"/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E708C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C12643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="000E708C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82E86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0E708C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E708C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DC88CAD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1C980E5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99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62A5F0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84AC5F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D59D97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70B84F7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3FF8F323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4C9465C6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13185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A5BE4A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820A34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CE4742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9064B4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7409EE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DE6AC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18772DF4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0AC" w:rsidRPr="001936B1" w14:paraId="17B45A28" w14:textId="77777777" w:rsidTr="0093169A">
        <w:trPr>
          <w:trHeight w:val="261"/>
        </w:trPr>
        <w:tc>
          <w:tcPr>
            <w:tcW w:w="3364" w:type="dxa"/>
            <w:shd w:val="clear" w:color="auto" w:fill="auto"/>
          </w:tcPr>
          <w:p w14:paraId="10282197" w14:textId="77777777" w:rsidR="009030AC" w:rsidRPr="001936B1" w:rsidRDefault="009030AC" w:rsidP="000E708C">
            <w:pPr>
              <w:spacing w:line="376" w:lineRule="exact"/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E9D6A34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800509E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99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217D77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2D6FD52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10A60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4B8120B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7498EB90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2991DCAA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CB2838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D2CA9B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B3631F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EE4252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734E7B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96B273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48E9F4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3143F901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3729" w:rsidRPr="001936B1" w14:paraId="51E10C17" w14:textId="77777777" w:rsidTr="004B4111">
        <w:trPr>
          <w:trHeight w:val="281"/>
        </w:trPr>
        <w:tc>
          <w:tcPr>
            <w:tcW w:w="3364" w:type="dxa"/>
            <w:shd w:val="clear" w:color="auto" w:fill="auto"/>
          </w:tcPr>
          <w:p w14:paraId="7CF36C3F" w14:textId="2E85011E" w:rsidR="009C3729" w:rsidRPr="001936B1" w:rsidRDefault="009C3729" w:rsidP="009C3729">
            <w:pPr>
              <w:spacing w:line="376" w:lineRule="exact"/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218CA42D" w14:textId="77777777" w:rsidR="009C3729" w:rsidRPr="001936B1" w:rsidRDefault="009C3729" w:rsidP="009C3729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B830C6B" w14:textId="1A7DB73B" w:rsidR="009C3729" w:rsidRPr="001936B1" w:rsidRDefault="009C3729" w:rsidP="009C3729">
            <w:pPr>
              <w:pStyle w:val="acctfourfigures"/>
              <w:tabs>
                <w:tab w:val="clear" w:pos="765"/>
                <w:tab w:val="decimal" w:pos="850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8035F1" w14:textId="20219E16" w:rsidR="009C3729" w:rsidRPr="001936B1" w:rsidRDefault="009C3729" w:rsidP="009C3729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AA24CEC" w14:textId="03677800" w:rsidR="009C3729" w:rsidRPr="001936B1" w:rsidRDefault="009C3729" w:rsidP="009C3729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5F6DC290" w14:textId="77777777" w:rsidR="009C3729" w:rsidRPr="001936B1" w:rsidRDefault="009C3729" w:rsidP="009C3729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0CDFD6F" w14:textId="49CA5344" w:rsidR="009C3729" w:rsidRPr="001936B1" w:rsidRDefault="009C3729" w:rsidP="009C3729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9804D1C" w14:textId="534588CE" w:rsidR="009C3729" w:rsidRPr="001936B1" w:rsidRDefault="009C3729" w:rsidP="009C3729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6" w:type="dxa"/>
            <w:shd w:val="clear" w:color="auto" w:fill="auto"/>
          </w:tcPr>
          <w:p w14:paraId="5A1B1771" w14:textId="6AEC646D" w:rsidR="009C3729" w:rsidRPr="001936B1" w:rsidRDefault="009C3729" w:rsidP="009C3729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5C5F35F2" w14:textId="77777777" w:rsidR="009C3729" w:rsidRPr="001936B1" w:rsidRDefault="009C3729" w:rsidP="009C3729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BA57455" w14:textId="19B6F7D4" w:rsidR="009C3729" w:rsidRPr="001936B1" w:rsidRDefault="009C3729" w:rsidP="009C3729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6CBE8B" w14:textId="77777777" w:rsidR="009C3729" w:rsidRPr="001936B1" w:rsidRDefault="009C3729" w:rsidP="009C3729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7D68FEB" w14:textId="1B4E2E19" w:rsidR="009C3729" w:rsidRPr="001936B1" w:rsidRDefault="009C3729" w:rsidP="009C3729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5C17C4" w14:textId="77777777" w:rsidR="009C3729" w:rsidRPr="001936B1" w:rsidRDefault="009C3729" w:rsidP="009C3729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1089B89" w14:textId="6458D539" w:rsidR="009C3729" w:rsidRPr="001936B1" w:rsidRDefault="009C3729" w:rsidP="009C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3243AEBD" w14:textId="77777777" w:rsidR="009C3729" w:rsidRPr="001936B1" w:rsidRDefault="009C3729" w:rsidP="009C3729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69934593" w14:textId="68F5FB12" w:rsidR="009C3729" w:rsidRPr="001936B1" w:rsidRDefault="009C3729" w:rsidP="009C3729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736D27" w:rsidRPr="001936B1" w14:paraId="5CFA0AC2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4199B994" w14:textId="7B323F82" w:rsidR="00736D27" w:rsidRPr="001936B1" w:rsidRDefault="00736D27" w:rsidP="00736D27">
            <w:pPr>
              <w:spacing w:line="376" w:lineRule="exact"/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17139D5" w14:textId="77777777" w:rsidR="00736D27" w:rsidRPr="001936B1" w:rsidRDefault="00736D27" w:rsidP="00736D27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FC47CC4" w14:textId="52F25B60" w:rsidR="00736D27" w:rsidRPr="001936B1" w:rsidRDefault="009C3729" w:rsidP="00736D27">
            <w:pPr>
              <w:pStyle w:val="acctfourfigures"/>
              <w:tabs>
                <w:tab w:val="clear" w:pos="765"/>
                <w:tab w:val="decimal" w:pos="850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F3439F" w14:textId="77777777" w:rsidR="00736D27" w:rsidRPr="001936B1" w:rsidRDefault="00736D27" w:rsidP="00736D27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275EB20" w14:textId="36A84665" w:rsidR="00736D27" w:rsidRPr="001936B1" w:rsidRDefault="009C3729" w:rsidP="00736D27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CA0597" w14:textId="77777777" w:rsidR="00736D27" w:rsidRPr="001936B1" w:rsidRDefault="00736D27" w:rsidP="00736D27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14538F7" w14:textId="7642C2B4" w:rsidR="00736D27" w:rsidRPr="001936B1" w:rsidRDefault="009C3729" w:rsidP="00736D27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2,058</w:t>
            </w:r>
          </w:p>
        </w:tc>
        <w:tc>
          <w:tcPr>
            <w:tcW w:w="244" w:type="dxa"/>
            <w:shd w:val="clear" w:color="auto" w:fill="auto"/>
          </w:tcPr>
          <w:p w14:paraId="47A71DAB" w14:textId="77777777" w:rsidR="00736D27" w:rsidRPr="001936B1" w:rsidRDefault="00736D27" w:rsidP="00736D27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6" w:type="dxa"/>
            <w:shd w:val="clear" w:color="auto" w:fill="auto"/>
          </w:tcPr>
          <w:p w14:paraId="7129FCF7" w14:textId="48072E31" w:rsidR="00736D27" w:rsidRPr="001936B1" w:rsidRDefault="009C3729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2,058</w:t>
            </w:r>
          </w:p>
        </w:tc>
        <w:tc>
          <w:tcPr>
            <w:tcW w:w="236" w:type="dxa"/>
            <w:shd w:val="clear" w:color="auto" w:fill="auto"/>
          </w:tcPr>
          <w:p w14:paraId="72DA7362" w14:textId="77777777" w:rsidR="00736D27" w:rsidRPr="001936B1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18966EB" w14:textId="70A16655" w:rsidR="00736D27" w:rsidRPr="001936B1" w:rsidRDefault="009C3729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3E2A00" w14:textId="77777777" w:rsidR="00736D27" w:rsidRPr="001936B1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EDE19AB" w14:textId="7ADFBC51" w:rsidR="00736D27" w:rsidRPr="001936B1" w:rsidRDefault="009C3729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8B7C87" w14:textId="77777777" w:rsidR="00736D27" w:rsidRPr="001936B1" w:rsidRDefault="00736D27" w:rsidP="00736D27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73524DB" w14:textId="5683E730" w:rsidR="00736D27" w:rsidRPr="001936B1" w:rsidRDefault="009C3729" w:rsidP="0073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2,058</w:t>
            </w:r>
          </w:p>
        </w:tc>
        <w:tc>
          <w:tcPr>
            <w:tcW w:w="236" w:type="dxa"/>
            <w:shd w:val="clear" w:color="auto" w:fill="auto"/>
          </w:tcPr>
          <w:p w14:paraId="1CD3A8EC" w14:textId="77777777" w:rsidR="00736D27" w:rsidRPr="001936B1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7F042485" w14:textId="1C1B0097" w:rsidR="00736D27" w:rsidRPr="001936B1" w:rsidRDefault="009C3729" w:rsidP="00736D27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2,058</w:t>
            </w:r>
          </w:p>
        </w:tc>
      </w:tr>
      <w:tr w:rsidR="00736D27" w:rsidRPr="001936B1" w14:paraId="1507410B" w14:textId="77777777">
        <w:trPr>
          <w:trHeight w:val="261"/>
        </w:trPr>
        <w:tc>
          <w:tcPr>
            <w:tcW w:w="3364" w:type="dxa"/>
            <w:shd w:val="clear" w:color="auto" w:fill="auto"/>
          </w:tcPr>
          <w:p w14:paraId="3B0E7262" w14:textId="74331213" w:rsidR="00736D27" w:rsidRPr="001936B1" w:rsidRDefault="00736D27" w:rsidP="00736D27">
            <w:pPr>
              <w:spacing w:line="376" w:lineRule="exact"/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446F8C3" w14:textId="77777777" w:rsidR="00736D27" w:rsidRPr="001936B1" w:rsidRDefault="00736D27" w:rsidP="00736D27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1C21E8B" w14:textId="245F86DA" w:rsidR="00736D27" w:rsidRPr="001936B1" w:rsidRDefault="00180EEE" w:rsidP="00736D27">
            <w:pPr>
              <w:pStyle w:val="acctfourfigures"/>
              <w:tabs>
                <w:tab w:val="clear" w:pos="765"/>
                <w:tab w:val="decimal" w:pos="850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2F1A7BD6" w14:textId="77777777" w:rsidR="00736D27" w:rsidRPr="001936B1" w:rsidRDefault="00736D27" w:rsidP="00736D27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60D8335" w14:textId="460715E4" w:rsidR="00736D27" w:rsidRPr="001936B1" w:rsidRDefault="00AE52DD" w:rsidP="00736D27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D1F2D" w:rsidRPr="001936B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F6F4026" w14:textId="77777777" w:rsidR="00736D27" w:rsidRPr="001936B1" w:rsidRDefault="00736D27" w:rsidP="00736D27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9FCDEFA" w14:textId="05679DBA" w:rsidR="00736D27" w:rsidRPr="001936B1" w:rsidRDefault="00AE52DD" w:rsidP="00736D27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502E953" w14:textId="77777777" w:rsidR="00736D27" w:rsidRPr="001936B1" w:rsidRDefault="00736D27" w:rsidP="00736D27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2BBDDA17" w14:textId="59B4E255" w:rsidR="00736D27" w:rsidRPr="001936B1" w:rsidRDefault="00180EEE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FD1F2D"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2D645C07" w14:textId="77777777" w:rsidR="00736D27" w:rsidRPr="001936B1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E2B50CE" w14:textId="6AABE52F" w:rsidR="00736D27" w:rsidRPr="001936B1" w:rsidRDefault="00AE52DD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C7EDFD" w14:textId="77777777" w:rsidR="00736D27" w:rsidRPr="001936B1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701E631" w14:textId="57BCB2D5" w:rsidR="00736D27" w:rsidRPr="001936B1" w:rsidRDefault="00180EEE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D1F2D" w:rsidRPr="001936B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5EE8B320" w14:textId="77777777" w:rsidR="00736D27" w:rsidRPr="001936B1" w:rsidRDefault="00736D27" w:rsidP="00736D27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02CBDDA" w14:textId="47417FFB" w:rsidR="00736D27" w:rsidRPr="001936B1" w:rsidRDefault="00AE52DD" w:rsidP="0073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7C04E5" w14:textId="77777777" w:rsidR="00736D27" w:rsidRPr="001936B1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03D4C7F2" w14:textId="238F81D5" w:rsidR="00736D27" w:rsidRPr="001936B1" w:rsidRDefault="00180EEE" w:rsidP="00736D27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D1F2D" w:rsidRPr="001936B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AE52DD" w:rsidRPr="001936B1" w14:paraId="35E3FE04" w14:textId="77777777">
        <w:trPr>
          <w:trHeight w:val="261"/>
        </w:trPr>
        <w:tc>
          <w:tcPr>
            <w:tcW w:w="3364" w:type="dxa"/>
            <w:shd w:val="clear" w:color="auto" w:fill="auto"/>
          </w:tcPr>
          <w:p w14:paraId="763DAE68" w14:textId="77777777" w:rsidR="00AE52DD" w:rsidRPr="001936B1" w:rsidRDefault="00AE52DD" w:rsidP="00736D27">
            <w:pPr>
              <w:spacing w:line="376" w:lineRule="exact"/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58B68E" w14:textId="77777777" w:rsidR="00AE52DD" w:rsidRPr="001936B1" w:rsidRDefault="00AE52DD" w:rsidP="00736D27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1603947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850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8254E0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9FEE76B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00F01A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607F595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4A650A54" w14:textId="77777777" w:rsidR="00AE52DD" w:rsidRPr="001936B1" w:rsidRDefault="00AE52DD" w:rsidP="00736D27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214A1102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7B410F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07BB34A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9A0BBB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4C0C35A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1312F0" w14:textId="77777777" w:rsidR="00AE52DD" w:rsidRPr="001936B1" w:rsidRDefault="00AE52DD" w:rsidP="00736D27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0CA405B" w14:textId="77777777" w:rsidR="00AE52DD" w:rsidRPr="001936B1" w:rsidRDefault="00AE52DD" w:rsidP="0073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139B41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0D37EF4C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2DD" w:rsidRPr="001936B1" w14:paraId="7D6D98F9" w14:textId="77777777">
        <w:trPr>
          <w:trHeight w:val="261"/>
        </w:trPr>
        <w:tc>
          <w:tcPr>
            <w:tcW w:w="3364" w:type="dxa"/>
            <w:shd w:val="clear" w:color="auto" w:fill="auto"/>
          </w:tcPr>
          <w:p w14:paraId="127108BE" w14:textId="77777777" w:rsidR="00AE52DD" w:rsidRPr="001936B1" w:rsidRDefault="00AE52DD" w:rsidP="00736D27">
            <w:pPr>
              <w:spacing w:line="376" w:lineRule="exact"/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6919BF" w14:textId="77777777" w:rsidR="00AE52DD" w:rsidRPr="001936B1" w:rsidRDefault="00AE52DD" w:rsidP="00736D27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C0D7B1E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850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3919B9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59C905F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5B4EE7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3EEA4DA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7536E3C2" w14:textId="77777777" w:rsidR="00AE52DD" w:rsidRPr="001936B1" w:rsidRDefault="00AE52DD" w:rsidP="00736D27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55CC92E2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42BDE1E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1F4DB99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9946FC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845198C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DF1EE32" w14:textId="77777777" w:rsidR="00AE52DD" w:rsidRPr="001936B1" w:rsidRDefault="00AE52DD" w:rsidP="00736D27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54BC1F0" w14:textId="77777777" w:rsidR="00AE52DD" w:rsidRPr="001936B1" w:rsidRDefault="00AE52DD" w:rsidP="0073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65C02DB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22E67044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2DD" w:rsidRPr="001936B1" w14:paraId="474BB172" w14:textId="77777777">
        <w:trPr>
          <w:trHeight w:val="261"/>
        </w:trPr>
        <w:tc>
          <w:tcPr>
            <w:tcW w:w="3364" w:type="dxa"/>
            <w:shd w:val="clear" w:color="auto" w:fill="auto"/>
          </w:tcPr>
          <w:p w14:paraId="1C56D682" w14:textId="77777777" w:rsidR="00AE52DD" w:rsidRPr="001936B1" w:rsidRDefault="00AE52DD" w:rsidP="00736D27">
            <w:pPr>
              <w:spacing w:line="376" w:lineRule="exact"/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A6FECB4" w14:textId="77777777" w:rsidR="00AE52DD" w:rsidRPr="001936B1" w:rsidRDefault="00AE52DD" w:rsidP="00736D27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2D88710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850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C24A35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3A57B1E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70F9A7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F2647A6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4A9765D3" w14:textId="77777777" w:rsidR="00AE52DD" w:rsidRPr="001936B1" w:rsidRDefault="00AE52DD" w:rsidP="00736D27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2D2A242C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4BA81A1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20BC891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1A3CAA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E96255D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124584C" w14:textId="77777777" w:rsidR="00AE52DD" w:rsidRPr="001936B1" w:rsidRDefault="00AE52DD" w:rsidP="00736D27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A5C2A96" w14:textId="77777777" w:rsidR="00AE52DD" w:rsidRPr="001936B1" w:rsidRDefault="00AE52DD" w:rsidP="0073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CDA8134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559B7105" w14:textId="77777777" w:rsidR="00AE52DD" w:rsidRPr="001936B1" w:rsidRDefault="00AE52DD" w:rsidP="00736D27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0AC" w:rsidRPr="001936B1" w14:paraId="3AFFE1BA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0EABF742" w14:textId="77777777" w:rsidR="009030AC" w:rsidRPr="001936B1" w:rsidRDefault="009030AC" w:rsidP="000E708C">
            <w:pPr>
              <w:spacing w:line="376" w:lineRule="exact"/>
              <w:ind w:left="168" w:right="-90" w:hanging="16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270" w:type="dxa"/>
          </w:tcPr>
          <w:p w14:paraId="7639505A" w14:textId="77777777" w:rsidR="009030AC" w:rsidRPr="001936B1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CC8170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99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8E592A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6FF71ED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C290DA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33BC980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27ADDFDC" w14:textId="77777777" w:rsidR="009030AC" w:rsidRPr="001936B1" w:rsidRDefault="009030AC" w:rsidP="000E708C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5471C2C8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B4A448E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B34C384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3D872E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D77BC96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8AAE44" w14:textId="77777777" w:rsidR="009030AC" w:rsidRPr="001936B1" w:rsidRDefault="009030AC" w:rsidP="000E708C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44C567F" w14:textId="77777777" w:rsidR="009030AC" w:rsidRPr="001936B1" w:rsidRDefault="009030AC" w:rsidP="000E7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F9F2047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56A60AF9" w14:textId="77777777" w:rsidR="009030AC" w:rsidRPr="001936B1" w:rsidRDefault="009030AC" w:rsidP="000E708C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0EEE" w:rsidRPr="001936B1" w14:paraId="1939FC94" w14:textId="77777777" w:rsidTr="00B9173E">
        <w:trPr>
          <w:trHeight w:val="261"/>
        </w:trPr>
        <w:tc>
          <w:tcPr>
            <w:tcW w:w="3364" w:type="dxa"/>
            <w:shd w:val="clear" w:color="auto" w:fill="auto"/>
          </w:tcPr>
          <w:p w14:paraId="126B7C10" w14:textId="52FF209F" w:rsidR="00180EEE" w:rsidRPr="001936B1" w:rsidRDefault="00180EEE" w:rsidP="00B9173E">
            <w:pPr>
              <w:spacing w:line="376" w:lineRule="exact"/>
              <w:ind w:left="168" w:right="-90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270" w:type="dxa"/>
          </w:tcPr>
          <w:p w14:paraId="40833014" w14:textId="77777777" w:rsidR="00180EEE" w:rsidRPr="001936B1" w:rsidRDefault="00180EEE" w:rsidP="00B9173E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3D846F0" w14:textId="77777777" w:rsidR="00180EEE" w:rsidRPr="001936B1" w:rsidRDefault="00180EEE" w:rsidP="00B9173E">
            <w:pPr>
              <w:pStyle w:val="acctfourfigures"/>
              <w:tabs>
                <w:tab w:val="clear" w:pos="765"/>
                <w:tab w:val="decimal" w:pos="850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26063C" w14:textId="77777777" w:rsidR="00180EEE" w:rsidRPr="001936B1" w:rsidRDefault="00180EEE" w:rsidP="00B9173E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CC9E33F" w14:textId="4FFD88A2" w:rsidR="00180EEE" w:rsidRPr="001936B1" w:rsidRDefault="00180EEE" w:rsidP="00B9173E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81FAB40" w14:textId="77777777" w:rsidR="00180EEE" w:rsidRPr="001936B1" w:rsidRDefault="00180EEE" w:rsidP="00B9173E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1F9750A" w14:textId="77777777" w:rsidR="00180EEE" w:rsidRPr="001936B1" w:rsidRDefault="00180EEE" w:rsidP="00B9173E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A0BE2B7" w14:textId="77777777" w:rsidR="00180EEE" w:rsidRPr="001936B1" w:rsidRDefault="00180EEE" w:rsidP="00B9173E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55055767" w14:textId="6C495213" w:rsidR="00180EEE" w:rsidRPr="001936B1" w:rsidRDefault="00180EEE" w:rsidP="00B9173E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8F6EADA" w14:textId="77777777" w:rsidR="00180EEE" w:rsidRPr="001936B1" w:rsidRDefault="00180EEE" w:rsidP="00B9173E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39C7E45" w14:textId="77777777" w:rsidR="00180EEE" w:rsidRPr="001936B1" w:rsidRDefault="00180EEE" w:rsidP="00B9173E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A4E512" w14:textId="77777777" w:rsidR="00180EEE" w:rsidRPr="001936B1" w:rsidRDefault="00180EEE" w:rsidP="00B9173E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1F4D2BD" w14:textId="1F4C52BF" w:rsidR="00180EEE" w:rsidRPr="001936B1" w:rsidRDefault="00180EEE" w:rsidP="00B9173E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8453F0E" w14:textId="77777777" w:rsidR="00180EEE" w:rsidRPr="001936B1" w:rsidRDefault="00180EEE" w:rsidP="00B9173E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390BDE1" w14:textId="77777777" w:rsidR="00180EEE" w:rsidRPr="001936B1" w:rsidRDefault="00180EEE" w:rsidP="00B9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D11749" w14:textId="77777777" w:rsidR="00180EEE" w:rsidRPr="001936B1" w:rsidRDefault="00180EEE" w:rsidP="00B9173E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0A772E5B" w14:textId="38A74FDC" w:rsidR="00180EEE" w:rsidRPr="001936B1" w:rsidRDefault="00180EEE" w:rsidP="00B9173E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E52DD" w:rsidRPr="001936B1" w14:paraId="1EE1F6DF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60A24C51" w14:textId="6F9EB865" w:rsidR="00AE52DD" w:rsidRPr="001936B1" w:rsidRDefault="00AE52DD" w:rsidP="00AE52DD">
            <w:pPr>
              <w:spacing w:line="376" w:lineRule="exact"/>
              <w:ind w:left="168" w:right="-90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4D56B01E" w14:textId="77777777" w:rsidR="00AE52DD" w:rsidRPr="001936B1" w:rsidRDefault="00AE52DD" w:rsidP="00AE52DD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1AF4FEF" w14:textId="3714E504" w:rsidR="00AE52DD" w:rsidRPr="001936B1" w:rsidRDefault="00AE52DD" w:rsidP="00B9173E">
            <w:pPr>
              <w:pStyle w:val="acctfourfigures"/>
              <w:tabs>
                <w:tab w:val="clear" w:pos="765"/>
                <w:tab w:val="decimal" w:pos="850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9A3FEC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192E7C5" w14:textId="66782BA3" w:rsidR="00AE52DD" w:rsidRPr="001936B1" w:rsidRDefault="00AE52DD" w:rsidP="00AE52DD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BD262C2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1237F6C" w14:textId="7415B378" w:rsidR="00AE52DD" w:rsidRPr="001936B1" w:rsidRDefault="00AE52DD" w:rsidP="00AE52DD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9DC2F00" w14:textId="77777777" w:rsidR="00AE52DD" w:rsidRPr="001936B1" w:rsidRDefault="00AE52DD" w:rsidP="00AE52DD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5F03C187" w14:textId="2B2EEF0C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2E245087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23227E1" w14:textId="445DEF30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30BE9A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E0CE7F1" w14:textId="4295693D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02B0C20" w14:textId="77777777" w:rsidR="00AE52DD" w:rsidRPr="001936B1" w:rsidRDefault="00AE52DD" w:rsidP="00AE52DD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E7CFFF8" w14:textId="40B6F82D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74867D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5D58487E" w14:textId="78F326BE" w:rsidR="00AE52DD" w:rsidRPr="001936B1" w:rsidRDefault="00AE52DD" w:rsidP="00AE52DD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E52DD" w:rsidRPr="001936B1" w14:paraId="00F8D07C" w14:textId="77777777">
        <w:trPr>
          <w:trHeight w:val="261"/>
        </w:trPr>
        <w:tc>
          <w:tcPr>
            <w:tcW w:w="3364" w:type="dxa"/>
            <w:shd w:val="clear" w:color="auto" w:fill="auto"/>
          </w:tcPr>
          <w:p w14:paraId="51CC4CAE" w14:textId="6C713E23" w:rsidR="00AE52DD" w:rsidRPr="001936B1" w:rsidRDefault="00AE52DD" w:rsidP="00AE52DD">
            <w:pPr>
              <w:spacing w:line="376" w:lineRule="exact"/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25A68AA0" w14:textId="77777777" w:rsidR="00AE52DD" w:rsidRPr="001936B1" w:rsidRDefault="00AE52DD" w:rsidP="00AE52DD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452B667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850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20E6AF" w14:textId="242C94BE" w:rsidR="00AE52DD" w:rsidRPr="001936B1" w:rsidRDefault="00AE52DD" w:rsidP="00AE52DD">
            <w:pPr>
              <w:pStyle w:val="acctfourfigures"/>
              <w:tabs>
                <w:tab w:val="clear" w:pos="765"/>
                <w:tab w:val="decimal" w:pos="850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3E70C8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2262D11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79A51E" w14:textId="51B4081A" w:rsidR="00AE52DD" w:rsidRPr="001936B1" w:rsidRDefault="00AE52DD" w:rsidP="00AE52DD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49C02386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3B299BC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1FAB49" w14:textId="25C0AACD" w:rsidR="00AE52DD" w:rsidRPr="001936B1" w:rsidRDefault="00AE52DD" w:rsidP="00AE52DD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8FB0708" w14:textId="77777777" w:rsidR="00AE52DD" w:rsidRPr="001936B1" w:rsidRDefault="00AE52DD" w:rsidP="00AE52DD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25A5FDAC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1498CF5" w14:textId="10041D9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36" w:type="dxa"/>
            <w:shd w:val="clear" w:color="auto" w:fill="auto"/>
          </w:tcPr>
          <w:p w14:paraId="4DB15EAE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4755E46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8A2496" w14:textId="55AE934C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AA4D22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2AC54C6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E5DE57F" w14:textId="2B52FDB8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36" w:type="dxa"/>
            <w:shd w:val="clear" w:color="auto" w:fill="auto"/>
          </w:tcPr>
          <w:p w14:paraId="533A124D" w14:textId="77777777" w:rsidR="00AE52DD" w:rsidRPr="001936B1" w:rsidRDefault="00AE52DD" w:rsidP="00AE52DD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2B9444E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DCF3A7" w14:textId="187E169E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7C4C26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183347F1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8218A9" w14:textId="113DF60B" w:rsidR="00AE52DD" w:rsidRPr="001936B1" w:rsidRDefault="00AE52DD" w:rsidP="00AE52DD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4A311E" w:rsidRPr="001936B1" w14:paraId="756EA15D" w14:textId="77777777">
        <w:trPr>
          <w:trHeight w:val="261"/>
        </w:trPr>
        <w:tc>
          <w:tcPr>
            <w:tcW w:w="3364" w:type="dxa"/>
            <w:shd w:val="clear" w:color="auto" w:fill="auto"/>
          </w:tcPr>
          <w:p w14:paraId="274378D4" w14:textId="77777777" w:rsidR="004A311E" w:rsidRPr="001936B1" w:rsidRDefault="004A311E" w:rsidP="00F8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27F2206" w14:textId="77777777" w:rsidR="004A311E" w:rsidRPr="001936B1" w:rsidRDefault="004A311E" w:rsidP="00F8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4249252F" w14:textId="77777777" w:rsidR="004A311E" w:rsidRPr="001936B1" w:rsidRDefault="004A311E" w:rsidP="00F8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B245039" w14:textId="77777777" w:rsidR="004A311E" w:rsidRPr="001936B1" w:rsidRDefault="004A311E" w:rsidP="00F8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14:paraId="0B264D83" w14:textId="77777777" w:rsidR="004A311E" w:rsidRPr="001936B1" w:rsidRDefault="004A311E" w:rsidP="00F8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77853E9" w14:textId="77777777" w:rsidR="004A311E" w:rsidRPr="001936B1" w:rsidRDefault="004A311E" w:rsidP="00F8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14:paraId="3E37E9C3" w14:textId="77777777" w:rsidR="004A311E" w:rsidRPr="001936B1" w:rsidRDefault="004A311E" w:rsidP="00F8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4" w:type="dxa"/>
            <w:shd w:val="clear" w:color="auto" w:fill="auto"/>
          </w:tcPr>
          <w:p w14:paraId="020FA8B3" w14:textId="77777777" w:rsidR="004A311E" w:rsidRPr="001936B1" w:rsidRDefault="004A311E" w:rsidP="00F8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6" w:type="dxa"/>
            <w:shd w:val="clear" w:color="auto" w:fill="auto"/>
          </w:tcPr>
          <w:p w14:paraId="2DC779C0" w14:textId="77777777" w:rsidR="004A311E" w:rsidRPr="001936B1" w:rsidRDefault="004A311E" w:rsidP="00F8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896805C" w14:textId="77777777" w:rsidR="004A311E" w:rsidRPr="001936B1" w:rsidRDefault="004A311E" w:rsidP="00F8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0C73073" w14:textId="77777777" w:rsidR="004A311E" w:rsidRPr="001936B1" w:rsidRDefault="004A311E" w:rsidP="00F8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49A7C41" w14:textId="77777777" w:rsidR="004A311E" w:rsidRPr="001936B1" w:rsidRDefault="004A311E" w:rsidP="00F8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059D803D" w14:textId="77777777" w:rsidR="004A311E" w:rsidRPr="001936B1" w:rsidRDefault="004A311E" w:rsidP="00F8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64D6799" w14:textId="77777777" w:rsidR="004A311E" w:rsidRPr="001936B1" w:rsidRDefault="004A311E" w:rsidP="00F8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28C1E57" w14:textId="77777777" w:rsidR="004A311E" w:rsidRPr="001936B1" w:rsidRDefault="004A311E" w:rsidP="00F8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474CD91" w14:textId="77777777" w:rsidR="004A311E" w:rsidRPr="001936B1" w:rsidRDefault="004A311E" w:rsidP="00F8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7FFF04F8" w14:textId="77777777" w:rsidR="004A311E" w:rsidRPr="001936B1" w:rsidRDefault="004A311E" w:rsidP="00F8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E52DD" w:rsidRPr="001936B1" w14:paraId="61E7F417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0A83FB07" w14:textId="7CC27175" w:rsidR="00AE52DD" w:rsidRPr="001936B1" w:rsidRDefault="00AE52DD" w:rsidP="00AE52DD">
            <w:pPr>
              <w:ind w:left="227" w:right="-90" w:hanging="22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441E090" w14:textId="77777777" w:rsidR="00AE52DD" w:rsidRPr="001936B1" w:rsidRDefault="00AE52DD" w:rsidP="00AE52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E509D72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B513E7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EC95791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31168F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F3B77B0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076B9201" w14:textId="77777777" w:rsidR="00AE52DD" w:rsidRPr="001936B1" w:rsidRDefault="00AE52DD" w:rsidP="00AE52D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44CCD587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128797C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8C92A92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72D013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7A52E3F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EC1810" w14:textId="77777777" w:rsidR="00AE52DD" w:rsidRPr="001936B1" w:rsidRDefault="00AE52DD" w:rsidP="00AE52D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A6418FE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D1FB9CA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55275B57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2DD" w:rsidRPr="001936B1" w14:paraId="56A0E1B9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535C1418" w14:textId="6CBA6485" w:rsidR="00AE52DD" w:rsidRPr="001936B1" w:rsidRDefault="00AE52DD" w:rsidP="00AE52DD">
            <w:pPr>
              <w:ind w:left="168" w:right="-90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E7BD056" w14:textId="77777777" w:rsidR="00AE52DD" w:rsidRPr="001936B1" w:rsidRDefault="00AE52DD" w:rsidP="00AE52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F43122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0DC08A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FA04A25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494961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D90E335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4A694158" w14:textId="77777777" w:rsidR="00AE52DD" w:rsidRPr="001936B1" w:rsidRDefault="00AE52DD" w:rsidP="00AE52D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42FCA5AF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16D06CF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EAB240A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9282C1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DAEE7FA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A062EB2" w14:textId="77777777" w:rsidR="00AE52DD" w:rsidRPr="001936B1" w:rsidRDefault="00AE52DD" w:rsidP="00AE52D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A3A4A70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9469A8F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74A41AB1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2DD" w:rsidRPr="001936B1" w14:paraId="2A645128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450F7B83" w14:textId="658A4585" w:rsidR="00AE52DD" w:rsidRPr="001936B1" w:rsidRDefault="00AE52DD" w:rsidP="00AE52DD">
            <w:pPr>
              <w:ind w:left="168" w:right="-90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7E02366A" w14:textId="77777777" w:rsidR="00AE52DD" w:rsidRPr="001936B1" w:rsidRDefault="00AE52DD" w:rsidP="00AE52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5EE7AF1" w14:textId="0499DEEE" w:rsidR="00AE52DD" w:rsidRPr="001936B1" w:rsidRDefault="00AE52DD" w:rsidP="00AE52D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EF41E6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DBFDFEF" w14:textId="1E09FB3F" w:rsidR="00AE52DD" w:rsidRPr="001936B1" w:rsidRDefault="00AE52DD" w:rsidP="00AE52DD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34FEA353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7CC7647" w14:textId="7FF86EDC" w:rsidR="00AE52DD" w:rsidRPr="001936B1" w:rsidRDefault="00AE52DD" w:rsidP="00AE52DD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9E25470" w14:textId="77777777" w:rsidR="00AE52DD" w:rsidRPr="001936B1" w:rsidRDefault="00AE52DD" w:rsidP="00AE52D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2ACE33F1" w14:textId="78C1D8FE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43AB6391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117824D" w14:textId="3FAE77D8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EE8889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2F8AAF6" w14:textId="23385EC8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C38C3C" w14:textId="77777777" w:rsidR="00AE52DD" w:rsidRPr="001936B1" w:rsidRDefault="00AE52DD" w:rsidP="00AE52D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0E7D715" w14:textId="4498D2CE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5932E8B7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11169524" w14:textId="35DC12DC" w:rsidR="00AE52DD" w:rsidRPr="001936B1" w:rsidRDefault="00AE52DD" w:rsidP="00AE52DD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AE52DD" w:rsidRPr="001936B1" w14:paraId="10D820A7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693B949B" w14:textId="4E695114" w:rsidR="00AE52DD" w:rsidRPr="001936B1" w:rsidRDefault="00AE52DD" w:rsidP="00AE52DD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DC10089" w14:textId="77777777" w:rsidR="00AE52DD" w:rsidRPr="001936B1" w:rsidRDefault="00AE52DD" w:rsidP="00AE52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03E55C5" w14:textId="39583EC3" w:rsidR="00AE52DD" w:rsidRPr="001936B1" w:rsidRDefault="00AE52DD" w:rsidP="00AE52D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6D43C7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4CE01A2" w14:textId="096C9828" w:rsidR="00AE52DD" w:rsidRPr="001936B1" w:rsidRDefault="00AE52DD" w:rsidP="00AE52DD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21839D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6C2D6C1" w14:textId="2615FDCA" w:rsidR="00AE52DD" w:rsidRPr="001936B1" w:rsidRDefault="00AE52DD" w:rsidP="00AE52DD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936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1936B1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44" w:type="dxa"/>
            <w:shd w:val="clear" w:color="auto" w:fill="auto"/>
          </w:tcPr>
          <w:p w14:paraId="0BB59736" w14:textId="77777777" w:rsidR="00AE52DD" w:rsidRPr="001936B1" w:rsidRDefault="00AE52DD" w:rsidP="00AE52D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5076B813" w14:textId="34B5FE42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1,944</w:t>
            </w:r>
          </w:p>
        </w:tc>
        <w:tc>
          <w:tcPr>
            <w:tcW w:w="236" w:type="dxa"/>
            <w:shd w:val="clear" w:color="auto" w:fill="auto"/>
          </w:tcPr>
          <w:p w14:paraId="75809959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187F37A" w14:textId="44E7F594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946ACF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3D258B8" w14:textId="11C5132C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A27CA9" w14:textId="77777777" w:rsidR="00AE52DD" w:rsidRPr="001936B1" w:rsidRDefault="00AE52DD" w:rsidP="00AE52D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F9535DD" w14:textId="507D41BF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1,944</w:t>
            </w:r>
          </w:p>
        </w:tc>
        <w:tc>
          <w:tcPr>
            <w:tcW w:w="236" w:type="dxa"/>
            <w:shd w:val="clear" w:color="auto" w:fill="auto"/>
          </w:tcPr>
          <w:p w14:paraId="5A402A49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6AA32BE7" w14:textId="70501027" w:rsidR="00AE52DD" w:rsidRPr="001936B1" w:rsidRDefault="00AE52DD" w:rsidP="00AE52DD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1,944</w:t>
            </w:r>
          </w:p>
        </w:tc>
      </w:tr>
      <w:tr w:rsidR="00AE52DD" w:rsidRPr="001936B1" w14:paraId="239DC99F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50E6D662" w14:textId="774C9FF1" w:rsidR="00AE52DD" w:rsidRPr="001936B1" w:rsidRDefault="00AE52DD" w:rsidP="00AE52DD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42BB5C45" w14:textId="77777777" w:rsidR="00AE52DD" w:rsidRPr="001936B1" w:rsidRDefault="00AE52DD" w:rsidP="00AE52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8CFA7C6" w14:textId="51A0CFD2" w:rsidR="00AE52DD" w:rsidRPr="001936B1" w:rsidRDefault="00AE52DD" w:rsidP="00AE52D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41640F33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6A8012D" w14:textId="21517B17" w:rsidR="00AE52DD" w:rsidRPr="001936B1" w:rsidRDefault="00AE52DD" w:rsidP="00AE52DD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6641F988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C0EBC9D" w14:textId="4DEBE5FD" w:rsidR="00AE52DD" w:rsidRPr="001936B1" w:rsidRDefault="00AE52DD" w:rsidP="00AE52DD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C667D39" w14:textId="77777777" w:rsidR="00AE52DD" w:rsidRPr="001936B1" w:rsidRDefault="00AE52DD" w:rsidP="00AE52D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72DEB14C" w14:textId="6DE3036F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14:paraId="64449649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6465B17" w14:textId="3907A213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2162C3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FD6B1C6" w14:textId="74E18A5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14:paraId="7A6ED816" w14:textId="77777777" w:rsidR="00AE52DD" w:rsidRPr="001936B1" w:rsidRDefault="00AE52DD" w:rsidP="00AE52D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964B80F" w14:textId="0B852AD6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F5D8DC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2D8D5FB7" w14:textId="0EC917B5" w:rsidR="00AE52DD" w:rsidRPr="001936B1" w:rsidRDefault="00AE52DD" w:rsidP="00AE52DD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AE52DD" w:rsidRPr="001936B1" w14:paraId="05A76C7D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02F9B9A7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  <w:p w14:paraId="21DAC747" w14:textId="4153DEA9" w:rsidR="00AE52DD" w:rsidRPr="001936B1" w:rsidRDefault="00AE52DD" w:rsidP="00AE52DD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และอัตราดอกเบี้ย</w:t>
            </w:r>
          </w:p>
        </w:tc>
        <w:tc>
          <w:tcPr>
            <w:tcW w:w="270" w:type="dxa"/>
          </w:tcPr>
          <w:p w14:paraId="611BBF1D" w14:textId="77777777" w:rsidR="00AE52DD" w:rsidRPr="001936B1" w:rsidRDefault="00AE52DD" w:rsidP="00AE52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91CC91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7FB0F4" w14:textId="7961B8FB" w:rsidR="00AE52DD" w:rsidRPr="001936B1" w:rsidRDefault="00AE52DD" w:rsidP="00AE52D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B425F5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5025B03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20ED04" w14:textId="366A563C" w:rsidR="00AE52DD" w:rsidRPr="001936B1" w:rsidRDefault="00AE52DD" w:rsidP="00AE52DD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61317C8E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87B14F7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844614" w14:textId="14E0010E" w:rsidR="00AE52DD" w:rsidRPr="001936B1" w:rsidRDefault="00AE52DD" w:rsidP="00AE52DD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78135B8" w14:textId="77777777" w:rsidR="00AE52DD" w:rsidRPr="001936B1" w:rsidRDefault="00AE52DD" w:rsidP="00AE52D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709527D6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F6C67B" w14:textId="25262DF6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30295971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4BDFB87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590816" w14:textId="4767369F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980B23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DA73DAA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EFFAB5" w14:textId="73F57CAB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3B71C60D" w14:textId="77777777" w:rsidR="00AE52DD" w:rsidRPr="001936B1" w:rsidRDefault="00AE52DD" w:rsidP="00AE52D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BBCAB20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C7A177" w14:textId="7FFDBFF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8A0350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44BA62A9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ADC690" w14:textId="3D67D805" w:rsidR="00AE52DD" w:rsidRPr="001936B1" w:rsidRDefault="00AE52DD" w:rsidP="00AE52DD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AE52DD" w:rsidRPr="001936B1" w14:paraId="4BAABB25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253C27F2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FD52AB6" w14:textId="77777777" w:rsidR="00AE52DD" w:rsidRPr="001936B1" w:rsidRDefault="00AE52DD" w:rsidP="00AE52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D439A4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BB44B42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14:paraId="1EB7CE10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C69004D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14:paraId="333D3E33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4" w:type="dxa"/>
            <w:shd w:val="clear" w:color="auto" w:fill="auto"/>
          </w:tcPr>
          <w:p w14:paraId="4F87F528" w14:textId="77777777" w:rsidR="00AE52DD" w:rsidRPr="001936B1" w:rsidRDefault="00AE52DD" w:rsidP="00AE52D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6" w:type="dxa"/>
            <w:shd w:val="clear" w:color="auto" w:fill="auto"/>
          </w:tcPr>
          <w:p w14:paraId="2DD4D613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92568DF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0B352847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156E989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E49FA05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7097613" w14:textId="77777777" w:rsidR="00AE52DD" w:rsidRPr="001936B1" w:rsidRDefault="00AE52DD" w:rsidP="00AE52D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1036BBB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B489A95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3B5F2211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825C8" w:rsidRPr="001936B1" w14:paraId="4791DF28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5CCDDFCA" w14:textId="77777777" w:rsidR="00F825C8" w:rsidRPr="001936B1" w:rsidRDefault="00F825C8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10F2A03" w14:textId="77777777" w:rsidR="00F825C8" w:rsidRPr="001936B1" w:rsidRDefault="00F825C8" w:rsidP="00AE52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DCBA8EE" w14:textId="77777777" w:rsidR="00F825C8" w:rsidRPr="001936B1" w:rsidRDefault="00F825C8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91C8542" w14:textId="77777777" w:rsidR="00F825C8" w:rsidRPr="001936B1" w:rsidRDefault="00F825C8" w:rsidP="00AE52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14:paraId="463103CD" w14:textId="77777777" w:rsidR="00F825C8" w:rsidRPr="001936B1" w:rsidRDefault="00F825C8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16BAC9B" w14:textId="77777777" w:rsidR="00F825C8" w:rsidRPr="001936B1" w:rsidRDefault="00F825C8" w:rsidP="00AE52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14:paraId="7AC9AE0A" w14:textId="77777777" w:rsidR="00F825C8" w:rsidRPr="001936B1" w:rsidRDefault="00F825C8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4" w:type="dxa"/>
            <w:shd w:val="clear" w:color="auto" w:fill="auto"/>
          </w:tcPr>
          <w:p w14:paraId="2626BFE1" w14:textId="77777777" w:rsidR="00F825C8" w:rsidRPr="001936B1" w:rsidRDefault="00F825C8" w:rsidP="00AE52D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6" w:type="dxa"/>
            <w:shd w:val="clear" w:color="auto" w:fill="auto"/>
          </w:tcPr>
          <w:p w14:paraId="379BD329" w14:textId="77777777" w:rsidR="00F825C8" w:rsidRPr="001936B1" w:rsidRDefault="00F825C8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0009D1D" w14:textId="77777777" w:rsidR="00F825C8" w:rsidRPr="001936B1" w:rsidRDefault="00F825C8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2985DD7" w14:textId="77777777" w:rsidR="00F825C8" w:rsidRPr="001936B1" w:rsidRDefault="00F825C8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A54E823" w14:textId="77777777" w:rsidR="00F825C8" w:rsidRPr="001936B1" w:rsidRDefault="00F825C8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65A30D2" w14:textId="77777777" w:rsidR="00F825C8" w:rsidRPr="001936B1" w:rsidRDefault="00F825C8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D0FEBA3" w14:textId="77777777" w:rsidR="00F825C8" w:rsidRPr="001936B1" w:rsidRDefault="00F825C8" w:rsidP="00AE52D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6CFB616" w14:textId="77777777" w:rsidR="00F825C8" w:rsidRPr="001936B1" w:rsidRDefault="00F825C8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9895D28" w14:textId="77777777" w:rsidR="00F825C8" w:rsidRPr="001936B1" w:rsidRDefault="00F825C8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35C7A857" w14:textId="77777777" w:rsidR="00F825C8" w:rsidRPr="001936B1" w:rsidRDefault="00F825C8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825C8" w:rsidRPr="001936B1" w14:paraId="3D5D8B2D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581DF714" w14:textId="77777777" w:rsidR="00F825C8" w:rsidRPr="001936B1" w:rsidRDefault="00F825C8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09CA86A" w14:textId="77777777" w:rsidR="00F825C8" w:rsidRPr="001936B1" w:rsidRDefault="00F825C8" w:rsidP="00AE52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4F59E6E" w14:textId="77777777" w:rsidR="00F825C8" w:rsidRPr="001936B1" w:rsidRDefault="00F825C8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DCBDD71" w14:textId="77777777" w:rsidR="00F825C8" w:rsidRPr="001936B1" w:rsidRDefault="00F825C8" w:rsidP="00AE52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14:paraId="50FB1F14" w14:textId="77777777" w:rsidR="00F825C8" w:rsidRPr="001936B1" w:rsidRDefault="00F825C8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CE412BD" w14:textId="77777777" w:rsidR="00F825C8" w:rsidRPr="001936B1" w:rsidRDefault="00F825C8" w:rsidP="00AE52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14:paraId="64AFB9A5" w14:textId="77777777" w:rsidR="00F825C8" w:rsidRPr="001936B1" w:rsidRDefault="00F825C8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4" w:type="dxa"/>
            <w:shd w:val="clear" w:color="auto" w:fill="auto"/>
          </w:tcPr>
          <w:p w14:paraId="4471D8BD" w14:textId="77777777" w:rsidR="00F825C8" w:rsidRPr="001936B1" w:rsidRDefault="00F825C8" w:rsidP="00AE52D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6" w:type="dxa"/>
            <w:shd w:val="clear" w:color="auto" w:fill="auto"/>
          </w:tcPr>
          <w:p w14:paraId="5E94B6C8" w14:textId="77777777" w:rsidR="00F825C8" w:rsidRPr="001936B1" w:rsidRDefault="00F825C8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A34F49F" w14:textId="77777777" w:rsidR="00F825C8" w:rsidRPr="001936B1" w:rsidRDefault="00F825C8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C9922B2" w14:textId="77777777" w:rsidR="00F825C8" w:rsidRPr="001936B1" w:rsidRDefault="00F825C8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9D4E394" w14:textId="77777777" w:rsidR="00F825C8" w:rsidRPr="001936B1" w:rsidRDefault="00F825C8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72B613C" w14:textId="77777777" w:rsidR="00F825C8" w:rsidRPr="001936B1" w:rsidRDefault="00F825C8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63E04AD" w14:textId="77777777" w:rsidR="00F825C8" w:rsidRPr="001936B1" w:rsidRDefault="00F825C8" w:rsidP="00AE52D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4463E6E" w14:textId="77777777" w:rsidR="00F825C8" w:rsidRPr="001936B1" w:rsidRDefault="00F825C8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5D5FD25" w14:textId="77777777" w:rsidR="00F825C8" w:rsidRPr="001936B1" w:rsidRDefault="00F825C8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3D5D3F98" w14:textId="77777777" w:rsidR="00F825C8" w:rsidRPr="001936B1" w:rsidRDefault="00F825C8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E52DD" w:rsidRPr="001936B1" w14:paraId="6C7B417E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6859DBA6" w14:textId="4F8C7F80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270" w:type="dxa"/>
          </w:tcPr>
          <w:p w14:paraId="5A4C4CE4" w14:textId="77777777" w:rsidR="00AE52DD" w:rsidRPr="001936B1" w:rsidRDefault="00AE52DD" w:rsidP="00AE52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C2EAA09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3DE1A0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205A679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D02048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473706E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4BACF29E" w14:textId="77777777" w:rsidR="00AE52DD" w:rsidRPr="001936B1" w:rsidRDefault="00AE52DD" w:rsidP="00AE52D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44E47C40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7F8FD3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4BD4CB3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342799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4DFF7BE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3001B9" w14:textId="77777777" w:rsidR="00AE52DD" w:rsidRPr="001936B1" w:rsidRDefault="00AE52DD" w:rsidP="00AE52D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FBEFDE9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1F961A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3FCE6812" w14:textId="77777777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2DD" w:rsidRPr="001936B1" w14:paraId="092C2ACC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1D215162" w14:textId="7E727BD1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270" w:type="dxa"/>
          </w:tcPr>
          <w:p w14:paraId="223BEEE0" w14:textId="77777777" w:rsidR="00AE52DD" w:rsidRPr="001936B1" w:rsidRDefault="00AE52DD" w:rsidP="00AE52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47CBC8" w14:textId="09050B79" w:rsidR="00AE52DD" w:rsidRPr="001936B1" w:rsidRDefault="00AE52DD" w:rsidP="00AE52D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61B1A5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7E8AF53" w14:textId="2195CEE4" w:rsidR="00AE52DD" w:rsidRPr="001936B1" w:rsidRDefault="00AE52DD" w:rsidP="00AE52DD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AFFAF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94FB238" w14:textId="0B2EC192" w:rsidR="00AE52DD" w:rsidRPr="001936B1" w:rsidRDefault="00AE52DD" w:rsidP="00AE52DD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174D96C" w14:textId="77777777" w:rsidR="00AE52DD" w:rsidRPr="001936B1" w:rsidRDefault="00AE52DD" w:rsidP="00AE52D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3AC5DE39" w14:textId="1BC4AF1F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B1051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DDC492" w14:textId="637EEAC3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CB0A61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59F019" w14:textId="17012504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5CC625" w14:textId="77777777" w:rsidR="00AE52DD" w:rsidRPr="001936B1" w:rsidRDefault="00AE52DD" w:rsidP="00AE52D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2A7C32" w14:textId="21F5CCB1" w:rsidR="00AE52DD" w:rsidRPr="001936B1" w:rsidRDefault="00AE52DD" w:rsidP="00AE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EB3C37" w14:textId="77777777" w:rsidR="00AE52DD" w:rsidRPr="001936B1" w:rsidRDefault="00AE52DD" w:rsidP="00AE52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  <w:vAlign w:val="bottom"/>
          </w:tcPr>
          <w:p w14:paraId="1771F0B6" w14:textId="6DBA6BA7" w:rsidR="00AE52DD" w:rsidRPr="001936B1" w:rsidRDefault="00AE52DD" w:rsidP="00AE52DD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</w:tbl>
    <w:p w14:paraId="5FB4D3EC" w14:textId="77777777" w:rsidR="000E708C" w:rsidRPr="001936B1" w:rsidRDefault="000E708C">
      <w:pPr>
        <w:rPr>
          <w:rFonts w:asciiTheme="majorBidi" w:hAnsiTheme="majorBidi" w:cstheme="majorBidi"/>
          <w:sz w:val="4"/>
          <w:szCs w:val="4"/>
        </w:rPr>
      </w:pP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70"/>
        <w:gridCol w:w="1620"/>
        <w:gridCol w:w="270"/>
        <w:gridCol w:w="162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87767B" w:rsidRPr="001936B1" w14:paraId="69634161" w14:textId="77777777" w:rsidTr="009D1668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6B5A5CED" w14:textId="4119A3F3" w:rsidR="0087767B" w:rsidRPr="001936B1" w:rsidRDefault="0087767B" w:rsidP="00DD1CA1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ABE06B" w14:textId="77777777" w:rsidR="0087767B" w:rsidRPr="001936B1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50CD2723" w14:textId="691D98E5" w:rsidR="0087767B" w:rsidRPr="001936B1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7767B" w:rsidRPr="001936B1" w14:paraId="6CD43CA2" w14:textId="77777777" w:rsidTr="009D1668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1FD01403" w14:textId="77777777" w:rsidR="0087767B" w:rsidRPr="001936B1" w:rsidRDefault="0087767B" w:rsidP="00DD1CA1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9C6E8A" w14:textId="77777777" w:rsidR="0087767B" w:rsidRPr="001936B1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6849677E" w14:textId="77777777" w:rsidR="0087767B" w:rsidRPr="001936B1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31431ED" w14:textId="77777777" w:rsidR="0087767B" w:rsidRPr="001936B1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18CC332E" w14:textId="77777777" w:rsidR="0087767B" w:rsidRPr="001936B1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31358" w:rsidRPr="001936B1" w14:paraId="6234AFB9" w14:textId="77777777" w:rsidTr="009D1668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2526F349" w14:textId="77777777" w:rsidR="00DD0FD1" w:rsidRPr="001936B1" w:rsidRDefault="00DD0FD1" w:rsidP="00DD1CA1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5008AA" w14:textId="77777777" w:rsidR="00DD0FD1" w:rsidRPr="001936B1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34CE802" w14:textId="5749EE75" w:rsidR="00DD0FD1" w:rsidRPr="001936B1" w:rsidRDefault="00DD0FD1" w:rsidP="00DD1CA1">
            <w:pPr>
              <w:pStyle w:val="acctfourfigures"/>
              <w:tabs>
                <w:tab w:val="clear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86D461C" w14:textId="77777777" w:rsidR="00DD0FD1" w:rsidRPr="001936B1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327482F" w14:textId="1CD5F5F8" w:rsidR="00DD0FD1" w:rsidRPr="001936B1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936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90CC3" w14:textId="77777777" w:rsidR="00DD0FD1" w:rsidRPr="001936B1" w:rsidRDefault="00DD0FD1" w:rsidP="00DD1CA1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3B7EEF" w14:textId="77777777" w:rsidR="00DD0FD1" w:rsidRPr="001936B1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0819ED2" w14:textId="77777777" w:rsidR="00DD0FD1" w:rsidRPr="001936B1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7B6ABD7" w14:textId="77777777" w:rsidR="00DD0FD1" w:rsidRPr="001936B1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1936B1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45EB30DF" w14:textId="77777777" w:rsidR="00DD0FD1" w:rsidRPr="001936B1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ABEA5B7" w14:textId="77777777" w:rsidR="00DD0FD1" w:rsidRPr="001936B1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1936B1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2EE83AFE" w14:textId="77777777" w:rsidR="00DD0FD1" w:rsidRPr="001936B1" w:rsidRDefault="00DD0FD1" w:rsidP="00DD1CA1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E2BF020" w14:textId="77777777" w:rsidR="00DD0FD1" w:rsidRPr="001936B1" w:rsidRDefault="00DD0FD1" w:rsidP="00DD1CA1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1936B1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16A7CAE7" w14:textId="77777777" w:rsidR="00DD0FD1" w:rsidRPr="001936B1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1FBA23" w14:textId="77777777" w:rsidR="00DD0FD1" w:rsidRPr="001936B1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31358" w:rsidRPr="001936B1" w14:paraId="30FC8855" w14:textId="77777777" w:rsidTr="009D1668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3164C5DC" w14:textId="77777777" w:rsidR="00A31358" w:rsidRPr="001936B1" w:rsidRDefault="00A31358" w:rsidP="00DD1CA1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07696F" w14:textId="77777777" w:rsidR="00A31358" w:rsidRPr="001936B1" w:rsidRDefault="00A31358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02EBF401" w14:textId="711306F8" w:rsidR="00A31358" w:rsidRPr="001936B1" w:rsidRDefault="00A31358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31358" w:rsidRPr="001936B1" w14:paraId="5BB72B01" w14:textId="77777777" w:rsidTr="009D1668">
        <w:trPr>
          <w:trHeight w:val="261"/>
        </w:trPr>
        <w:tc>
          <w:tcPr>
            <w:tcW w:w="3060" w:type="dxa"/>
            <w:shd w:val="clear" w:color="auto" w:fill="auto"/>
          </w:tcPr>
          <w:p w14:paraId="59374FDC" w14:textId="2E663A36" w:rsidR="00DD0FD1" w:rsidRPr="001936B1" w:rsidRDefault="00DD0FD1" w:rsidP="00DD1CA1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12643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D96331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36548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9FF7E18" w14:textId="77777777" w:rsidR="00DD0FD1" w:rsidRPr="001936B1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0314495E" w14:textId="77777777" w:rsidR="00DD0FD1" w:rsidRPr="001936B1" w:rsidRDefault="00DD0FD1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4F470F" w14:textId="77777777" w:rsidR="00DD0FD1" w:rsidRPr="001936B1" w:rsidRDefault="00DD0FD1" w:rsidP="00DD1CA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865CEDC" w14:textId="77777777" w:rsidR="00DD0FD1" w:rsidRPr="001936B1" w:rsidRDefault="00DD0FD1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BDB88C" w14:textId="77777777" w:rsidR="00DD0FD1" w:rsidRPr="001936B1" w:rsidRDefault="00DD0FD1" w:rsidP="00DD1C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5D988A" w14:textId="77777777" w:rsidR="00DD0FD1" w:rsidRPr="001936B1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B1E37E" w14:textId="77777777" w:rsidR="00DD0FD1" w:rsidRPr="001936B1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7107E7" w14:textId="77777777" w:rsidR="00DD0FD1" w:rsidRPr="001936B1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490C6C" w14:textId="77777777" w:rsidR="00DD0FD1" w:rsidRPr="001936B1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6E6D77" w14:textId="77777777" w:rsidR="00DD0FD1" w:rsidRPr="001936B1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6A4D16" w14:textId="77777777" w:rsidR="00DD0FD1" w:rsidRPr="001936B1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1C438D" w14:textId="77777777" w:rsidR="00DD0FD1" w:rsidRPr="001936B1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5823C1" w14:textId="77777777" w:rsidR="00DD0FD1" w:rsidRPr="001936B1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609168" w14:textId="77777777" w:rsidR="00DD0FD1" w:rsidRPr="001936B1" w:rsidRDefault="00DD0FD1" w:rsidP="00DD1CA1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1358" w:rsidRPr="001936B1" w14:paraId="2E45F435" w14:textId="77777777" w:rsidTr="009D1668">
        <w:trPr>
          <w:trHeight w:val="261"/>
        </w:trPr>
        <w:tc>
          <w:tcPr>
            <w:tcW w:w="3060" w:type="dxa"/>
            <w:shd w:val="clear" w:color="auto" w:fill="auto"/>
          </w:tcPr>
          <w:p w14:paraId="1CF9B89B" w14:textId="62B39810" w:rsidR="00DD0FD1" w:rsidRPr="001936B1" w:rsidRDefault="00DD0FD1" w:rsidP="0087767B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32BD3B9" w14:textId="77777777" w:rsidR="00DD0FD1" w:rsidRPr="001936B1" w:rsidRDefault="00DD0FD1" w:rsidP="0087767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EAA663D" w14:textId="77777777" w:rsidR="00DD0FD1" w:rsidRPr="001936B1" w:rsidRDefault="00DD0FD1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A212194" w14:textId="77777777" w:rsidR="00DD0FD1" w:rsidRPr="001936B1" w:rsidRDefault="00DD0FD1" w:rsidP="008776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412086C" w14:textId="77777777" w:rsidR="00DD0FD1" w:rsidRPr="001936B1" w:rsidRDefault="00DD0FD1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DA1962" w14:textId="77777777" w:rsidR="00DD0FD1" w:rsidRPr="001936B1" w:rsidRDefault="00DD0FD1" w:rsidP="0087767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0CB213" w14:textId="77777777" w:rsidR="00DD0FD1" w:rsidRPr="001936B1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1844EA" w14:textId="77777777" w:rsidR="00DD0FD1" w:rsidRPr="001936B1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189FD2" w14:textId="77777777" w:rsidR="00DD0FD1" w:rsidRPr="001936B1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B81AD2" w14:textId="77777777" w:rsidR="00DD0FD1" w:rsidRPr="001936B1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E9DAD5" w14:textId="77777777" w:rsidR="00DD0FD1" w:rsidRPr="001936B1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7CF079" w14:textId="77777777" w:rsidR="00DD0FD1" w:rsidRPr="001936B1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223CA8" w14:textId="77777777" w:rsidR="00DD0FD1" w:rsidRPr="001936B1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7DC5AF" w14:textId="77777777" w:rsidR="00DD0FD1" w:rsidRPr="001936B1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159D72" w14:textId="77777777" w:rsidR="00DD0FD1" w:rsidRPr="001936B1" w:rsidRDefault="00DD0FD1" w:rsidP="0087767B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40C4" w:rsidRPr="001936B1" w14:paraId="28167E3A" w14:textId="77777777">
        <w:trPr>
          <w:trHeight w:val="261"/>
        </w:trPr>
        <w:tc>
          <w:tcPr>
            <w:tcW w:w="3060" w:type="dxa"/>
            <w:shd w:val="clear" w:color="auto" w:fill="auto"/>
          </w:tcPr>
          <w:p w14:paraId="1C45DBE6" w14:textId="169D1037" w:rsidR="00DD40C4" w:rsidRPr="001936B1" w:rsidRDefault="00DD40C4" w:rsidP="00DD40C4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3F11D1EF" w14:textId="77777777" w:rsidR="00DD40C4" w:rsidRPr="001936B1" w:rsidRDefault="00DD40C4" w:rsidP="00DD40C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B8C0E71" w14:textId="742435FE" w:rsidR="00DD40C4" w:rsidRPr="001936B1" w:rsidRDefault="00180EEE" w:rsidP="00DD40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12C5F1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6406D90" w14:textId="07D4047C" w:rsidR="00DD40C4" w:rsidRPr="001936B1" w:rsidRDefault="00180EEE" w:rsidP="00DD40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20B8244D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556288" w14:textId="42B8D0EE" w:rsidR="00DD40C4" w:rsidRPr="001936B1" w:rsidRDefault="00180EEE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B1DCF7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76B63C" w14:textId="47340CF5" w:rsidR="00DD40C4" w:rsidRPr="001936B1" w:rsidRDefault="00180EEE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A1914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E0E2B8" w14:textId="32E1EC52" w:rsidR="00DD40C4" w:rsidRPr="001936B1" w:rsidRDefault="00180EEE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666724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8F8FB1" w14:textId="7E4E153B" w:rsidR="00DD40C4" w:rsidRPr="001936B1" w:rsidRDefault="00180EEE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2885B50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23AFA7" w14:textId="29ABAF89" w:rsidR="00DD40C4" w:rsidRPr="001936B1" w:rsidRDefault="00180EEE" w:rsidP="00DD40C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DD40C4" w:rsidRPr="001936B1" w14:paraId="680708DB" w14:textId="77777777">
        <w:trPr>
          <w:trHeight w:val="261"/>
        </w:trPr>
        <w:tc>
          <w:tcPr>
            <w:tcW w:w="3060" w:type="dxa"/>
            <w:shd w:val="clear" w:color="auto" w:fill="auto"/>
          </w:tcPr>
          <w:p w14:paraId="2474C36D" w14:textId="4E910576" w:rsidR="00DD40C4" w:rsidRPr="001936B1" w:rsidRDefault="00DD40C4" w:rsidP="00DD40C4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2E79EBC3" w14:textId="77777777" w:rsidR="00DD40C4" w:rsidRPr="001936B1" w:rsidRDefault="00DD40C4" w:rsidP="00DD40C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6567667" w14:textId="6D09231F" w:rsidR="00DD40C4" w:rsidRPr="001936B1" w:rsidRDefault="00180EEE" w:rsidP="00DD40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0E0909BD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BC7539B" w14:textId="1295537A" w:rsidR="00DD40C4" w:rsidRPr="001936B1" w:rsidRDefault="00180EEE" w:rsidP="00DD40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DF20C5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F92000" w14:textId="51283E4C" w:rsidR="00DD40C4" w:rsidRPr="001936B1" w:rsidRDefault="00180EEE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D7259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288BB6" w14:textId="0FEAD37C" w:rsidR="00DD40C4" w:rsidRPr="001936B1" w:rsidRDefault="00180EEE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84949D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464087" w14:textId="681D6DC4" w:rsidR="00DD40C4" w:rsidRPr="001936B1" w:rsidRDefault="00180EEE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262754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BF8268" w14:textId="4C08F03D" w:rsidR="00DD40C4" w:rsidRPr="001936B1" w:rsidRDefault="00180EEE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FA8ECB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44F8BB" w14:textId="7E1D4061" w:rsidR="00DD40C4" w:rsidRPr="001936B1" w:rsidRDefault="00180EEE" w:rsidP="00DD40C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DD40C4" w:rsidRPr="001936B1" w14:paraId="5BEA02AC" w14:textId="77777777" w:rsidTr="004B4111">
        <w:trPr>
          <w:trHeight w:val="261"/>
        </w:trPr>
        <w:tc>
          <w:tcPr>
            <w:tcW w:w="3060" w:type="dxa"/>
            <w:shd w:val="clear" w:color="auto" w:fill="auto"/>
          </w:tcPr>
          <w:p w14:paraId="4E32C55C" w14:textId="2283DC95" w:rsidR="00DD40C4" w:rsidRPr="001936B1" w:rsidRDefault="00DD40C4" w:rsidP="00DD40C4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CA4B6B" w14:textId="77777777" w:rsidR="00DD40C4" w:rsidRPr="001936B1" w:rsidRDefault="00DD40C4" w:rsidP="00DD40C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47BBF80D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27DCB3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14A6790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73E36A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E84D20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E38284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12DD24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BA8A17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50704B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F0C237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579112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653841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2BF1DA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40C4" w:rsidRPr="001936B1" w14:paraId="76A35F74" w14:textId="77777777" w:rsidTr="004B4111">
        <w:trPr>
          <w:trHeight w:val="261"/>
        </w:trPr>
        <w:tc>
          <w:tcPr>
            <w:tcW w:w="3060" w:type="dxa"/>
            <w:shd w:val="clear" w:color="auto" w:fill="auto"/>
          </w:tcPr>
          <w:p w14:paraId="3D9B6EE3" w14:textId="43F78F28" w:rsidR="00DD40C4" w:rsidRPr="001936B1" w:rsidRDefault="00DD40C4" w:rsidP="00DD40C4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270" w:type="dxa"/>
          </w:tcPr>
          <w:p w14:paraId="0EF9C971" w14:textId="77777777" w:rsidR="00DD40C4" w:rsidRPr="001936B1" w:rsidRDefault="00DD40C4" w:rsidP="00DD40C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1FB1B8C3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09D9F9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4FBE3BA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5C07E0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A6F170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892DE0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B1E28F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4D6F46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B2BCC7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00EAF2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4218C8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BDACCF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9B80A6" w14:textId="77777777" w:rsidR="00DD40C4" w:rsidRPr="001936B1" w:rsidRDefault="00DD40C4" w:rsidP="00DD40C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0EEE" w:rsidRPr="001936B1" w14:paraId="4A7A5B6A" w14:textId="77777777" w:rsidTr="00B9173E">
        <w:trPr>
          <w:trHeight w:val="261"/>
        </w:trPr>
        <w:tc>
          <w:tcPr>
            <w:tcW w:w="3060" w:type="dxa"/>
            <w:shd w:val="clear" w:color="auto" w:fill="auto"/>
          </w:tcPr>
          <w:p w14:paraId="129F5EA5" w14:textId="77777777" w:rsidR="00180EEE" w:rsidRPr="001936B1" w:rsidRDefault="00180EEE" w:rsidP="00180EEE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06FE8D6D" w14:textId="77777777" w:rsidR="00180EEE" w:rsidRPr="001936B1" w:rsidRDefault="00180EEE" w:rsidP="00180EE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E844BE3" w14:textId="15A1A5F9" w:rsidR="00180EEE" w:rsidRPr="001936B1" w:rsidRDefault="00180EEE" w:rsidP="00180EE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46033A1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9A9A48B" w14:textId="0DDF1F3D" w:rsidR="00180EEE" w:rsidRPr="001936B1" w:rsidRDefault="00180EEE" w:rsidP="00180EE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1A4867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588470" w14:textId="7568FC0C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DDA18B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8B17DA" w14:textId="6D0E2809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1EF58B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BE85D4" w14:textId="579A5A36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20CF8F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C79979" w14:textId="77B004A3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578435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77C981" w14:textId="57839B3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80EEE" w:rsidRPr="001936B1" w14:paraId="69B5D94A" w14:textId="77777777">
        <w:trPr>
          <w:trHeight w:val="261"/>
        </w:trPr>
        <w:tc>
          <w:tcPr>
            <w:tcW w:w="3060" w:type="dxa"/>
            <w:shd w:val="clear" w:color="auto" w:fill="auto"/>
          </w:tcPr>
          <w:p w14:paraId="253CD686" w14:textId="1A23C856" w:rsidR="00180EEE" w:rsidRPr="001936B1" w:rsidRDefault="00180EEE" w:rsidP="00180EEE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270" w:type="dxa"/>
          </w:tcPr>
          <w:p w14:paraId="29FE888E" w14:textId="77777777" w:rsidR="00180EEE" w:rsidRPr="001936B1" w:rsidRDefault="00180EEE" w:rsidP="00180EE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4C97A11" w14:textId="58E7CE3A" w:rsidR="00180EEE" w:rsidRPr="001936B1" w:rsidRDefault="00180EEE" w:rsidP="00180EE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605CA6C8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D7720DE" w14:textId="3BCEFC0B" w:rsidR="00180EEE" w:rsidRPr="001936B1" w:rsidRDefault="00180EEE" w:rsidP="00180EE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34D92A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7BE50C" w14:textId="74A7CDE2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0EA719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2D243A" w14:textId="5C430BCC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D39D1D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FE64A1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3F256C" w14:textId="5197297F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8B6970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58D948" w14:textId="12B265E6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949910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0CD704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C0E8F6" w14:textId="16E6C4C4" w:rsidR="00180EEE" w:rsidRPr="001936B1" w:rsidRDefault="00180EEE" w:rsidP="00180EE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180EEE" w:rsidRPr="001936B1" w14:paraId="51A902AD" w14:textId="77777777" w:rsidTr="009D1668">
        <w:trPr>
          <w:trHeight w:val="261"/>
        </w:trPr>
        <w:tc>
          <w:tcPr>
            <w:tcW w:w="3060" w:type="dxa"/>
            <w:shd w:val="clear" w:color="auto" w:fill="auto"/>
          </w:tcPr>
          <w:p w14:paraId="3BA52A6C" w14:textId="26889674" w:rsidR="00180EEE" w:rsidRPr="001936B1" w:rsidRDefault="00180EEE" w:rsidP="00180EEE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A5942D5" w14:textId="77777777" w:rsidR="00180EEE" w:rsidRPr="001936B1" w:rsidRDefault="00180EEE" w:rsidP="00180EE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D65B7CC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4905D2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67114AA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32B39F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21A9E4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7F3C1C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31E56D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3B5C9D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5CE0F4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2EDC77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CC8352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D69C34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3378AC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0EEE" w:rsidRPr="001936B1" w14:paraId="56B0C5A5" w14:textId="77777777" w:rsidTr="00A12C5A">
        <w:trPr>
          <w:trHeight w:val="261"/>
        </w:trPr>
        <w:tc>
          <w:tcPr>
            <w:tcW w:w="3060" w:type="dxa"/>
            <w:shd w:val="clear" w:color="auto" w:fill="auto"/>
          </w:tcPr>
          <w:p w14:paraId="691F4BCD" w14:textId="0892BF34" w:rsidR="00180EEE" w:rsidRPr="001936B1" w:rsidRDefault="00180EEE" w:rsidP="00180EEE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0ABF340" w14:textId="77777777" w:rsidR="00180EEE" w:rsidRPr="001936B1" w:rsidRDefault="00180EEE" w:rsidP="00180EE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0F9FE127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8D553C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00B9DE3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B4E50F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C430E4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945666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C34A0B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FC4A4F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BB8906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47A3B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51F51D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351E8B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E19F7F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0EEE" w:rsidRPr="001936B1" w14:paraId="05A32F3F" w14:textId="77777777" w:rsidTr="00A12C5A">
        <w:trPr>
          <w:trHeight w:val="261"/>
        </w:trPr>
        <w:tc>
          <w:tcPr>
            <w:tcW w:w="3060" w:type="dxa"/>
            <w:shd w:val="clear" w:color="auto" w:fill="auto"/>
          </w:tcPr>
          <w:p w14:paraId="66D4144F" w14:textId="605834F7" w:rsidR="00180EEE" w:rsidRPr="001936B1" w:rsidRDefault="00180EEE" w:rsidP="00180EEE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11C1B93" w14:textId="77777777" w:rsidR="00180EEE" w:rsidRPr="001936B1" w:rsidRDefault="00180EEE" w:rsidP="00180EE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E5AC06D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4F056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ED4EBCF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67327F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092B39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BF18F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FF0292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126C2F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CD3C69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93735E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BDB44A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A5E3C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BE1E74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0EEE" w:rsidRPr="001936B1" w14:paraId="54F81EAB" w14:textId="77777777" w:rsidTr="004B4111">
        <w:trPr>
          <w:trHeight w:val="261"/>
        </w:trPr>
        <w:tc>
          <w:tcPr>
            <w:tcW w:w="3060" w:type="dxa"/>
            <w:shd w:val="clear" w:color="auto" w:fill="auto"/>
          </w:tcPr>
          <w:p w14:paraId="5B9F6DC0" w14:textId="4DBD6C2C" w:rsidR="00180EEE" w:rsidRPr="001936B1" w:rsidRDefault="00180EEE" w:rsidP="00180EEE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E4240C2" w14:textId="77777777" w:rsidR="00180EEE" w:rsidRPr="001936B1" w:rsidRDefault="00180EEE" w:rsidP="00180EE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EBB1C6F" w14:textId="76EBBCF5" w:rsidR="00180EEE" w:rsidRPr="001936B1" w:rsidRDefault="00180EEE" w:rsidP="00180EE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3E8C85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9A174A6" w14:textId="4CBCEF33" w:rsidR="00180EEE" w:rsidRPr="001936B1" w:rsidRDefault="00180EEE" w:rsidP="00180EE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204F632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65B999" w14:textId="07315C76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8E0FD5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020B69" w14:textId="0BB4C1AF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7C9B5B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60B9B1" w14:textId="30770D7F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087A7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20EF07" w14:textId="624DA072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97EC5D2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77E0CF" w14:textId="5711110D" w:rsidR="00180EEE" w:rsidRPr="001936B1" w:rsidRDefault="00180EEE" w:rsidP="00180EE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180EEE" w:rsidRPr="001936B1" w14:paraId="71B62E92" w14:textId="77777777" w:rsidTr="004B4111">
        <w:trPr>
          <w:trHeight w:val="261"/>
        </w:trPr>
        <w:tc>
          <w:tcPr>
            <w:tcW w:w="3060" w:type="dxa"/>
            <w:shd w:val="clear" w:color="auto" w:fill="auto"/>
          </w:tcPr>
          <w:p w14:paraId="361348E2" w14:textId="75259690" w:rsidR="00180EEE" w:rsidRPr="001936B1" w:rsidRDefault="00180EEE" w:rsidP="00180EEE">
            <w:pPr>
              <w:ind w:right="-90"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1CDFE809" w14:textId="77777777" w:rsidR="00180EEE" w:rsidRPr="001936B1" w:rsidRDefault="00180EEE" w:rsidP="00180EE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4D56441" w14:textId="3E0E1882" w:rsidR="00180EEE" w:rsidRPr="001936B1" w:rsidRDefault="00180EEE" w:rsidP="00180EE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1973FA4A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55B936" w14:textId="3DCF195B" w:rsidR="00180EEE" w:rsidRPr="001936B1" w:rsidRDefault="00180EEE" w:rsidP="00180EE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AEF54E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057D03" w14:textId="4D0C81A3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9C777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85DEF3" w14:textId="73D6324A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C6C507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817297" w14:textId="7B54262F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15C48E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2229D2" w14:textId="6649C91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AB1F0A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D28146" w14:textId="37B4667A" w:rsidR="00180EEE" w:rsidRPr="001936B1" w:rsidRDefault="00180EEE" w:rsidP="00180EE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180EEE" w:rsidRPr="001936B1" w14:paraId="4085C4B9" w14:textId="77777777" w:rsidTr="004B4111">
        <w:trPr>
          <w:trHeight w:val="261"/>
        </w:trPr>
        <w:tc>
          <w:tcPr>
            <w:tcW w:w="3060" w:type="dxa"/>
            <w:shd w:val="clear" w:color="auto" w:fill="auto"/>
          </w:tcPr>
          <w:p w14:paraId="66D8BE21" w14:textId="77777777" w:rsidR="00180EEE" w:rsidRPr="001936B1" w:rsidRDefault="00180EEE" w:rsidP="00180EEE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สัญญาแลกเปลี่ยนเงินตราต่างประเทศ </w:t>
            </w:r>
          </w:p>
          <w:p w14:paraId="6EE0DCDA" w14:textId="2402D86C" w:rsidR="00180EEE" w:rsidRPr="001936B1" w:rsidRDefault="00180EEE" w:rsidP="00180EEE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และอัตราดอกเบี้ย</w:t>
            </w:r>
          </w:p>
        </w:tc>
        <w:tc>
          <w:tcPr>
            <w:tcW w:w="270" w:type="dxa"/>
          </w:tcPr>
          <w:p w14:paraId="438583C4" w14:textId="77777777" w:rsidR="00180EEE" w:rsidRPr="001936B1" w:rsidRDefault="00180EEE" w:rsidP="00180EE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1CD7AF" w14:textId="1C35784F" w:rsidR="00180EEE" w:rsidRPr="001936B1" w:rsidRDefault="00180EEE" w:rsidP="00180EE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118B3A7B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54F355C" w14:textId="4A5536B4" w:rsidR="00180EEE" w:rsidRPr="001936B1" w:rsidRDefault="00180EEE" w:rsidP="00180EE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BED87F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846451" w14:textId="42208696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094BA6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A7D913" w14:textId="74D7F13F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F8976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4EE60A" w14:textId="77777777" w:rsidR="00180EEE" w:rsidRPr="001936B1" w:rsidRDefault="00180EEE" w:rsidP="0018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218972B9" w14:textId="3CDBD3B1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2EA9D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EF66D8" w14:textId="585500C5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495632" w14:textId="77777777" w:rsidR="00180EEE" w:rsidRPr="001936B1" w:rsidRDefault="00180EEE" w:rsidP="00180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0B6CBE" w14:textId="77777777" w:rsidR="00180EEE" w:rsidRPr="001936B1" w:rsidRDefault="00180EEE" w:rsidP="0018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167C7AF5" w14:textId="6157936E" w:rsidR="00180EEE" w:rsidRPr="001936B1" w:rsidRDefault="00180EEE" w:rsidP="00180EE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</w:tbl>
    <w:p w14:paraId="40C28DD9" w14:textId="77777777" w:rsidR="0087767B" w:rsidRPr="001936B1" w:rsidRDefault="0087767B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134B614F" w14:textId="77777777" w:rsidR="00213657" w:rsidRPr="001936B1" w:rsidRDefault="00213657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43F53321" w14:textId="77777777" w:rsidR="00213657" w:rsidRPr="001936B1" w:rsidRDefault="00213657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08257DD6" w14:textId="4DE0CBBF" w:rsidR="00213657" w:rsidRPr="001936B1" w:rsidRDefault="00213657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  <w:sectPr w:rsidR="00213657" w:rsidRPr="001936B1" w:rsidSect="009030AC">
          <w:pgSz w:w="16834" w:h="11909" w:orient="landscape" w:code="9"/>
          <w:pgMar w:top="1080" w:right="1264" w:bottom="1152" w:left="1080" w:header="720" w:footer="720" w:gutter="0"/>
          <w:cols w:space="720"/>
          <w:docGrid w:linePitch="360"/>
        </w:sectPr>
      </w:pPr>
    </w:p>
    <w:p w14:paraId="1B817936" w14:textId="62A0E81F" w:rsidR="00C12643" w:rsidRPr="001936B1" w:rsidRDefault="00E9616A" w:rsidP="00D57751">
      <w:pPr>
        <w:tabs>
          <w:tab w:val="clear" w:pos="227"/>
          <w:tab w:val="left" w:pos="190"/>
        </w:tabs>
        <w:spacing w:line="240" w:lineRule="auto"/>
        <w:ind w:left="567"/>
        <w:rPr>
          <w:rFonts w:asciiTheme="majorBidi" w:hAnsiTheme="majorBidi" w:cstheme="majorBidi"/>
          <w:i/>
          <w:iCs/>
          <w:sz w:val="28"/>
          <w:szCs w:val="28"/>
        </w:rPr>
      </w:pPr>
      <w:r w:rsidRPr="001936B1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สัญญาแลกเปลี่ยน</w:t>
      </w:r>
      <w:r w:rsidR="00F33485" w:rsidRPr="001936B1">
        <w:rPr>
          <w:rFonts w:asciiTheme="majorBidi" w:hAnsiTheme="majorBidi" w:cstheme="majorBidi"/>
          <w:i/>
          <w:iCs/>
          <w:sz w:val="28"/>
          <w:szCs w:val="28"/>
          <w:cs/>
        </w:rPr>
        <w:t>เงินตราต่างประเทศและ</w:t>
      </w:r>
      <w:r w:rsidRPr="001936B1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</w:t>
      </w:r>
    </w:p>
    <w:p w14:paraId="4FB341DB" w14:textId="77777777" w:rsidR="00D9301C" w:rsidRPr="001936B1" w:rsidRDefault="00D9301C" w:rsidP="00D57751">
      <w:pPr>
        <w:tabs>
          <w:tab w:val="clear" w:pos="227"/>
          <w:tab w:val="left" w:pos="190"/>
        </w:tabs>
        <w:spacing w:line="240" w:lineRule="auto"/>
        <w:ind w:left="567"/>
        <w:rPr>
          <w:rFonts w:asciiTheme="majorBidi" w:hAnsiTheme="majorBidi" w:cstheme="majorBidi"/>
          <w:i/>
          <w:iCs/>
          <w:sz w:val="28"/>
          <w:szCs w:val="28"/>
        </w:rPr>
      </w:pPr>
    </w:p>
    <w:p w14:paraId="566D92E5" w14:textId="0300BB97" w:rsidR="00631955" w:rsidRPr="001936B1" w:rsidRDefault="00631955" w:rsidP="00631955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1936B1">
        <w:rPr>
          <w:rFonts w:asciiTheme="majorBidi" w:hAnsiTheme="majorBidi" w:cstheme="majorBidi"/>
          <w:sz w:val="28"/>
          <w:szCs w:val="28"/>
        </w:rPr>
        <w:t>2566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</w:t>
      </w:r>
      <w:r w:rsidR="00707F83" w:rsidRPr="001936B1">
        <w:rPr>
          <w:rFonts w:asciiTheme="majorBidi" w:hAnsiTheme="majorBidi" w:cstheme="majorBidi"/>
          <w:sz w:val="28"/>
          <w:szCs w:val="28"/>
          <w:cs/>
        </w:rPr>
        <w:t>ำ</w:t>
      </w:r>
      <w:r w:rsidRPr="001936B1">
        <w:rPr>
          <w:rFonts w:asciiTheme="majorBidi" w:hAnsiTheme="majorBidi" w:cstheme="majorBidi"/>
          <w:sz w:val="28"/>
          <w:szCs w:val="28"/>
          <w:cs/>
        </w:rPr>
        <w:t>หรับเงินกู้ยืมระยะสั้นจำนวน</w:t>
      </w:r>
      <w:r w:rsidR="00180EEE" w:rsidRPr="001936B1">
        <w:rPr>
          <w:rFonts w:asciiTheme="majorBidi" w:hAnsiTheme="majorBidi" w:cstheme="majorBidi"/>
          <w:sz w:val="28"/>
          <w:szCs w:val="28"/>
        </w:rPr>
        <w:t xml:space="preserve"> 4,379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เพื่อแลกเปลี่ยนเงินบาทเป็นเงินยูโร จำนวน</w:t>
      </w:r>
      <w:r w:rsidR="00180EEE" w:rsidRPr="001936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0EEE" w:rsidRPr="001936B1">
        <w:rPr>
          <w:rFonts w:asciiTheme="majorBidi" w:hAnsiTheme="majorBidi" w:cstheme="majorBidi"/>
          <w:sz w:val="28"/>
          <w:szCs w:val="28"/>
        </w:rPr>
        <w:t>115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ล้านยูโร และแลกเปลี่ยนอัตราดอกเบี้ยคงที่ที่ร้อยละ</w:t>
      </w:r>
      <w:r w:rsidR="00180EEE" w:rsidRPr="001936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0EEE" w:rsidRPr="001936B1">
        <w:rPr>
          <w:rFonts w:asciiTheme="majorBidi" w:hAnsiTheme="majorBidi" w:cstheme="majorBidi"/>
          <w:sz w:val="28"/>
          <w:szCs w:val="28"/>
        </w:rPr>
        <w:t>2.81</w:t>
      </w:r>
      <w:r w:rsidRPr="001936B1">
        <w:rPr>
          <w:rFonts w:asciiTheme="majorBidi" w:hAnsiTheme="majorBidi" w:cstheme="majorBidi"/>
          <w:sz w:val="28"/>
          <w:szCs w:val="28"/>
        </w:rPr>
        <w:t xml:space="preserve"> </w:t>
      </w:r>
      <w:r w:rsidR="00C26437" w:rsidRPr="001936B1">
        <w:rPr>
          <w:rFonts w:asciiTheme="majorBidi" w:hAnsiTheme="majorBidi" w:cstheme="majorBidi"/>
          <w:sz w:val="28"/>
          <w:szCs w:val="28"/>
        </w:rPr>
        <w:br/>
      </w:r>
      <w:r w:rsidRPr="001936B1">
        <w:rPr>
          <w:rFonts w:asciiTheme="majorBidi" w:hAnsiTheme="majorBidi" w:cstheme="majorBidi"/>
          <w:sz w:val="28"/>
          <w:szCs w:val="28"/>
          <w:cs/>
        </w:rPr>
        <w:t>ต่อปี กับอัตราดอกเบี้ยคงที่ที่ร้อยละ</w:t>
      </w:r>
      <w:r w:rsidR="00180EEE" w:rsidRPr="001936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0EEE" w:rsidRPr="001936B1">
        <w:rPr>
          <w:rFonts w:asciiTheme="majorBidi" w:hAnsiTheme="majorBidi" w:cstheme="majorBidi"/>
          <w:sz w:val="28"/>
          <w:szCs w:val="28"/>
        </w:rPr>
        <w:t>5.54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ต่อปี โดยมีการแลกเปลี่ยนกันตามสัญญาเงินกู้ยืม </w:t>
      </w:r>
    </w:p>
    <w:p w14:paraId="44A93195" w14:textId="77777777" w:rsidR="00631955" w:rsidRPr="001936B1" w:rsidRDefault="00631955" w:rsidP="00631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rPr>
          <w:rFonts w:asciiTheme="majorBidi" w:hAnsiTheme="majorBidi" w:cstheme="majorBidi"/>
          <w:sz w:val="28"/>
          <w:szCs w:val="28"/>
        </w:rPr>
      </w:pPr>
    </w:p>
    <w:p w14:paraId="3E4E88A2" w14:textId="4F98CE70" w:rsidR="00D81105" w:rsidRPr="001936B1" w:rsidRDefault="00631955" w:rsidP="00631955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1936B1">
        <w:rPr>
          <w:rFonts w:asciiTheme="majorBidi" w:hAnsiTheme="majorBidi" w:cstheme="majorBidi"/>
          <w:sz w:val="28"/>
          <w:szCs w:val="28"/>
        </w:rPr>
        <w:t>2566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</w:t>
      </w:r>
      <w:r w:rsidR="00707F83" w:rsidRPr="001936B1">
        <w:rPr>
          <w:rFonts w:asciiTheme="majorBidi" w:hAnsiTheme="majorBidi" w:cstheme="majorBidi"/>
          <w:sz w:val="28"/>
          <w:szCs w:val="28"/>
          <w:cs/>
        </w:rPr>
        <w:t>ำ</w:t>
      </w:r>
      <w:r w:rsidRPr="001936B1">
        <w:rPr>
          <w:rFonts w:asciiTheme="majorBidi" w:hAnsiTheme="majorBidi" w:cstheme="majorBidi"/>
          <w:sz w:val="28"/>
          <w:szCs w:val="28"/>
          <w:cs/>
        </w:rPr>
        <w:t>หรับเงินกู้ยืมระยะสั้นจำนวน</w:t>
      </w:r>
      <w:r w:rsidR="00180EEE" w:rsidRPr="001936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0EEE" w:rsidRPr="001936B1">
        <w:rPr>
          <w:rFonts w:asciiTheme="majorBidi" w:hAnsiTheme="majorBidi" w:cstheme="majorBidi"/>
          <w:sz w:val="28"/>
          <w:szCs w:val="28"/>
        </w:rPr>
        <w:t>470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เพื่อแลกเปลี่ยนเงินบาทเป็นเงินเหรียญสหรัฐอเมริกา จำนวน</w:t>
      </w:r>
      <w:r w:rsidR="00180EEE" w:rsidRPr="001936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0EEE" w:rsidRPr="001936B1">
        <w:rPr>
          <w:rFonts w:asciiTheme="majorBidi" w:hAnsiTheme="majorBidi" w:cstheme="majorBidi"/>
          <w:sz w:val="28"/>
          <w:szCs w:val="28"/>
        </w:rPr>
        <w:t xml:space="preserve">13 </w:t>
      </w:r>
      <w:r w:rsidRPr="001936B1">
        <w:rPr>
          <w:rFonts w:asciiTheme="majorBidi" w:hAnsiTheme="majorBidi" w:cstheme="majorBidi"/>
          <w:sz w:val="28"/>
          <w:szCs w:val="28"/>
          <w:cs/>
        </w:rPr>
        <w:t>ล้านดอลล่าร์สหรัฐอเมริกา และแลกเปลี่ยนอัตราดอกเบี้ยคงที่ที่ร้อยละ</w:t>
      </w:r>
      <w:r w:rsidR="00180EEE" w:rsidRPr="001936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0EEE" w:rsidRPr="001936B1">
        <w:rPr>
          <w:rFonts w:asciiTheme="majorBidi" w:hAnsiTheme="majorBidi" w:cstheme="majorBidi"/>
          <w:sz w:val="28"/>
          <w:szCs w:val="28"/>
        </w:rPr>
        <w:t>3.85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ต่อปี กับอัตราดอกเบี้ยลอยตัวที่ </w:t>
      </w:r>
      <w:r w:rsidRPr="001936B1">
        <w:rPr>
          <w:rFonts w:asciiTheme="majorBidi" w:hAnsiTheme="majorBidi" w:cstheme="majorBidi"/>
          <w:sz w:val="28"/>
          <w:szCs w:val="28"/>
        </w:rPr>
        <w:t xml:space="preserve">SOFR </w:t>
      </w:r>
      <w:r w:rsidRPr="001936B1">
        <w:rPr>
          <w:rFonts w:asciiTheme="majorBidi" w:hAnsiTheme="majorBidi" w:cstheme="majorBidi"/>
          <w:sz w:val="28"/>
          <w:szCs w:val="28"/>
          <w:cs/>
        </w:rPr>
        <w:t>บวกส่วนเพิ่มต่อปี โดยมีการแลกเปลี่ยนกันตามสัญญาเงินกู้ยืม</w:t>
      </w:r>
    </w:p>
    <w:p w14:paraId="6D92577F" w14:textId="77777777" w:rsidR="00A17399" w:rsidRPr="001936B1" w:rsidRDefault="00A17399" w:rsidP="00A17399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1080"/>
        <w:gridCol w:w="180"/>
        <w:gridCol w:w="984"/>
        <w:gridCol w:w="6"/>
        <w:gridCol w:w="172"/>
        <w:gridCol w:w="6"/>
        <w:gridCol w:w="1082"/>
        <w:gridCol w:w="180"/>
        <w:gridCol w:w="993"/>
      </w:tblGrid>
      <w:tr w:rsidR="00F37892" w:rsidRPr="001936B1" w14:paraId="6ACB9D10" w14:textId="77777777" w:rsidTr="00A12C5A">
        <w:trPr>
          <w:cantSplit/>
          <w:tblHeader/>
        </w:trPr>
        <w:tc>
          <w:tcPr>
            <w:tcW w:w="4590" w:type="dxa"/>
            <w:vAlign w:val="bottom"/>
            <w:hideMark/>
          </w:tcPr>
          <w:p w14:paraId="1416E88A" w14:textId="77777777" w:rsidR="00F37892" w:rsidRPr="001936B1" w:rsidRDefault="00F37892" w:rsidP="00A12C5A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bookmarkStart w:id="0" w:name="_Hlk74905001"/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244" w:type="dxa"/>
            <w:gridSpan w:val="3"/>
            <w:vAlign w:val="bottom"/>
          </w:tcPr>
          <w:p w14:paraId="4DE3AA22" w14:textId="77777777" w:rsidR="00F37892" w:rsidRPr="001936B1" w:rsidRDefault="00F37892" w:rsidP="00A12C5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gridSpan w:val="2"/>
          </w:tcPr>
          <w:p w14:paraId="3202B671" w14:textId="77777777" w:rsidR="00F37892" w:rsidRPr="001936B1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61" w:type="dxa"/>
            <w:gridSpan w:val="4"/>
            <w:vAlign w:val="bottom"/>
          </w:tcPr>
          <w:p w14:paraId="2D1DC998" w14:textId="77777777" w:rsidR="00F37892" w:rsidRPr="001936B1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F37892" w:rsidRPr="001936B1" w14:paraId="0A23D2CD" w14:textId="77777777" w:rsidTr="00A12C5A">
        <w:trPr>
          <w:cantSplit/>
          <w:tblHeader/>
        </w:trPr>
        <w:tc>
          <w:tcPr>
            <w:tcW w:w="4590" w:type="dxa"/>
            <w:vAlign w:val="bottom"/>
          </w:tcPr>
          <w:p w14:paraId="20556EA4" w14:textId="640ECFAD" w:rsidR="00F37892" w:rsidRPr="001936B1" w:rsidRDefault="00F37892" w:rsidP="00A12C5A">
            <w:pPr>
              <w:pStyle w:val="acctfourfigures"/>
              <w:tabs>
                <w:tab w:val="left" w:pos="720"/>
              </w:tabs>
              <w:spacing w:line="240" w:lineRule="auto"/>
              <w:ind w:left="188" w:right="-77" w:firstLine="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0B424F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C12643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30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="000B424F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กันยายน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080" w:type="dxa"/>
            <w:vAlign w:val="bottom"/>
          </w:tcPr>
          <w:p w14:paraId="08825EED" w14:textId="77777777" w:rsidR="00F37892" w:rsidRPr="001936B1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0C80594E" w14:textId="77777777" w:rsidR="00F37892" w:rsidRPr="001936B1" w:rsidRDefault="00F37892" w:rsidP="00A12C5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2EEC972" w14:textId="77777777" w:rsidR="00F37892" w:rsidRPr="001936B1" w:rsidRDefault="00F37892" w:rsidP="00A12C5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  <w:gridSpan w:val="2"/>
          </w:tcPr>
          <w:p w14:paraId="0DB2F887" w14:textId="77777777" w:rsidR="00F37892" w:rsidRPr="001936B1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5F50BEA" w14:textId="77777777" w:rsidR="00F37892" w:rsidRPr="001936B1" w:rsidRDefault="00F37892" w:rsidP="00A12C5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44D6E4AD" w14:textId="77777777" w:rsidR="00F37892" w:rsidRPr="001936B1" w:rsidRDefault="00F37892" w:rsidP="00A12C5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30FA46E" w14:textId="77777777" w:rsidR="00F37892" w:rsidRPr="001936B1" w:rsidRDefault="00F37892" w:rsidP="00A12C5A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F37892" w:rsidRPr="001936B1" w14:paraId="766DE2AD" w14:textId="77777777" w:rsidTr="00A12C5A">
        <w:trPr>
          <w:cantSplit/>
          <w:tblHeader/>
        </w:trPr>
        <w:tc>
          <w:tcPr>
            <w:tcW w:w="4590" w:type="dxa"/>
            <w:vAlign w:val="bottom"/>
            <w:hideMark/>
          </w:tcPr>
          <w:p w14:paraId="1B5AB6DA" w14:textId="77777777" w:rsidR="00F37892" w:rsidRPr="001936B1" w:rsidRDefault="00F37892" w:rsidP="00A12C5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683" w:type="dxa"/>
            <w:gridSpan w:val="9"/>
            <w:vAlign w:val="bottom"/>
            <w:hideMark/>
          </w:tcPr>
          <w:p w14:paraId="02259265" w14:textId="77777777" w:rsidR="00F37892" w:rsidRPr="001936B1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11E0E" w:rsidRPr="001936B1" w14:paraId="03BA50CF" w14:textId="77777777" w:rsidTr="00A12C5A">
        <w:trPr>
          <w:cantSplit/>
        </w:trPr>
        <w:tc>
          <w:tcPr>
            <w:tcW w:w="4590" w:type="dxa"/>
          </w:tcPr>
          <w:p w14:paraId="709DEEF6" w14:textId="77777777" w:rsidR="00711E0E" w:rsidRPr="001936B1" w:rsidRDefault="00711E0E" w:rsidP="00711E0E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5E54016" w14:textId="7B06EE09" w:rsidR="00711E0E" w:rsidRPr="001936B1" w:rsidRDefault="00EB56D6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  <w:tc>
          <w:tcPr>
            <w:tcW w:w="180" w:type="dxa"/>
          </w:tcPr>
          <w:p w14:paraId="76D87B68" w14:textId="77777777" w:rsidR="00711E0E" w:rsidRPr="001936B1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A0348E1" w14:textId="5CDB67B1" w:rsidR="00711E0E" w:rsidRPr="001936B1" w:rsidRDefault="00EB56D6" w:rsidP="00711E0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1B0FC292" w14:textId="77777777" w:rsidR="00711E0E" w:rsidRPr="001936B1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6A824EB" w14:textId="34347049" w:rsidR="00711E0E" w:rsidRPr="001936B1" w:rsidRDefault="00180EE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9D28F5" w14:textId="77777777" w:rsidR="00711E0E" w:rsidRPr="001936B1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73913D3" w14:textId="5AC472F0" w:rsidR="00711E0E" w:rsidRPr="001936B1" w:rsidRDefault="00180EEE" w:rsidP="00711E0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1E0E" w:rsidRPr="001936B1" w14:paraId="7B733804" w14:textId="77777777" w:rsidTr="00A12C5A">
        <w:trPr>
          <w:cantSplit/>
        </w:trPr>
        <w:tc>
          <w:tcPr>
            <w:tcW w:w="4590" w:type="dxa"/>
          </w:tcPr>
          <w:p w14:paraId="1DBACFCC" w14:textId="77777777" w:rsidR="00711E0E" w:rsidRPr="001936B1" w:rsidRDefault="00711E0E" w:rsidP="00711E0E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22C27A3C" w14:textId="59E2D8FE" w:rsidR="00711E0E" w:rsidRPr="001936B1" w:rsidRDefault="00EB56D6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80" w:type="dxa"/>
          </w:tcPr>
          <w:p w14:paraId="19D82152" w14:textId="77777777" w:rsidR="00711E0E" w:rsidRPr="001936B1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383123F" w14:textId="6825DE65" w:rsidR="00711E0E" w:rsidRPr="001936B1" w:rsidRDefault="00EB56D6" w:rsidP="00711E0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265FAAFE" w14:textId="77777777" w:rsidR="00711E0E" w:rsidRPr="001936B1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F2F9D47" w14:textId="35030B93" w:rsidR="00711E0E" w:rsidRPr="001936B1" w:rsidRDefault="00FE1E2A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0B17FD1" w14:textId="77777777" w:rsidR="00711E0E" w:rsidRPr="001936B1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481324B" w14:textId="19D797EF" w:rsidR="00711E0E" w:rsidRPr="001936B1" w:rsidRDefault="00180EEE" w:rsidP="00711E0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1E2A" w:rsidRPr="001936B1" w14:paraId="2A55B9A7" w14:textId="77777777" w:rsidTr="00A12C5A">
        <w:trPr>
          <w:cantSplit/>
        </w:trPr>
        <w:tc>
          <w:tcPr>
            <w:tcW w:w="4590" w:type="dxa"/>
          </w:tcPr>
          <w:p w14:paraId="75A28BF8" w14:textId="683DB2FF" w:rsidR="00FE1E2A" w:rsidRPr="001936B1" w:rsidRDefault="00220311" w:rsidP="00711E0E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80" w:type="dxa"/>
          </w:tcPr>
          <w:p w14:paraId="77E0AF10" w14:textId="2208D77A" w:rsidR="00FE1E2A" w:rsidRPr="001936B1" w:rsidRDefault="00220311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1A8F054" w14:textId="77777777" w:rsidR="00FE1E2A" w:rsidRPr="001936B1" w:rsidRDefault="00FE1E2A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9186F34" w14:textId="483F2568" w:rsidR="00FE1E2A" w:rsidRPr="001936B1" w:rsidRDefault="00220311" w:rsidP="00711E0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496EE992" w14:textId="77777777" w:rsidR="00FE1E2A" w:rsidRPr="001936B1" w:rsidRDefault="00FE1E2A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F035683" w14:textId="2D01F572" w:rsidR="00FE1E2A" w:rsidRPr="001936B1" w:rsidRDefault="00BE1184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E1ABC93" w14:textId="77777777" w:rsidR="00FE1E2A" w:rsidRPr="001936B1" w:rsidRDefault="00FE1E2A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2C13D33" w14:textId="667D251F" w:rsidR="00FE1E2A" w:rsidRPr="001936B1" w:rsidRDefault="00220311" w:rsidP="00711E0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0"/>
    </w:tbl>
    <w:p w14:paraId="0856A4EC" w14:textId="77777777" w:rsidR="00F37892" w:rsidRPr="001936B1" w:rsidRDefault="00F37892" w:rsidP="0021631D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5261FFB" w14:textId="0014D380" w:rsidR="00626BE1" w:rsidRPr="001936B1" w:rsidRDefault="00626BE1" w:rsidP="00137708">
      <w:pPr>
        <w:pStyle w:val="Heading1"/>
        <w:keepLines/>
        <w:numPr>
          <w:ilvl w:val="0"/>
          <w:numId w:val="7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72A5A68A" w14:textId="61946CBF" w:rsidR="00626BE1" w:rsidRPr="001936B1" w:rsidRDefault="00626BE1" w:rsidP="00626BE1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26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7732"/>
        <w:gridCol w:w="1530"/>
      </w:tblGrid>
      <w:tr w:rsidR="00794D29" w:rsidRPr="001936B1" w14:paraId="6999CA07" w14:textId="77777777" w:rsidTr="00794D29">
        <w:trPr>
          <w:tblHeader/>
        </w:trPr>
        <w:tc>
          <w:tcPr>
            <w:tcW w:w="4174" w:type="pct"/>
          </w:tcPr>
          <w:p w14:paraId="061CD67F" w14:textId="4A5CAADA" w:rsidR="00794D29" w:rsidRPr="001936B1" w:rsidRDefault="00AD57D2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6E2311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</w:t>
            </w:r>
            <w:r w:rsidR="00213657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B424F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213657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13657"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826" w:type="pct"/>
          </w:tcPr>
          <w:p w14:paraId="1B5D6935" w14:textId="77777777" w:rsidR="00794D29" w:rsidRPr="001936B1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94D29" w:rsidRPr="001936B1" w14:paraId="221A8511" w14:textId="77777777" w:rsidTr="00794D29">
        <w:trPr>
          <w:tblHeader/>
        </w:trPr>
        <w:tc>
          <w:tcPr>
            <w:tcW w:w="4174" w:type="pct"/>
          </w:tcPr>
          <w:p w14:paraId="4BE85C16" w14:textId="77777777" w:rsidR="00794D29" w:rsidRPr="001936B1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6" w:type="pct"/>
          </w:tcPr>
          <w:p w14:paraId="2C21A743" w14:textId="77777777" w:rsidR="00794D29" w:rsidRPr="001936B1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94D29" w:rsidRPr="001936B1" w14:paraId="2E39AC47" w14:textId="77777777" w:rsidTr="00794D29">
        <w:tc>
          <w:tcPr>
            <w:tcW w:w="4174" w:type="pct"/>
          </w:tcPr>
          <w:p w14:paraId="6E6F9AD7" w14:textId="77777777" w:rsidR="00794D29" w:rsidRPr="001936B1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826" w:type="pct"/>
          </w:tcPr>
          <w:p w14:paraId="4A9416C0" w14:textId="77777777" w:rsidR="00794D29" w:rsidRPr="001936B1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1DBF" w:rsidRPr="001936B1" w14:paraId="3E4DAF5E" w14:textId="77777777" w:rsidTr="00794D29">
        <w:tc>
          <w:tcPr>
            <w:tcW w:w="4174" w:type="pct"/>
          </w:tcPr>
          <w:p w14:paraId="7592E22D" w14:textId="77777777" w:rsidR="00651DBF" w:rsidRPr="001936B1" w:rsidRDefault="00651DBF" w:rsidP="00651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826" w:type="pct"/>
          </w:tcPr>
          <w:p w14:paraId="1EFBD601" w14:textId="574301F2" w:rsidR="00651DBF" w:rsidRPr="001936B1" w:rsidRDefault="00FA040B" w:rsidP="0065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1,323</w:t>
            </w:r>
          </w:p>
        </w:tc>
      </w:tr>
      <w:tr w:rsidR="00651DBF" w:rsidRPr="001936B1" w14:paraId="72208A77" w14:textId="77777777" w:rsidTr="008D1AD2">
        <w:trPr>
          <w:trHeight w:val="281"/>
        </w:trPr>
        <w:tc>
          <w:tcPr>
            <w:tcW w:w="4174" w:type="pct"/>
          </w:tcPr>
          <w:p w14:paraId="454D7C2B" w14:textId="620B88B7" w:rsidR="00651DBF" w:rsidRPr="001936B1" w:rsidRDefault="00651DBF" w:rsidP="00651DBF">
            <w:pPr>
              <w:tabs>
                <w:tab w:val="clear" w:pos="454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826" w:type="pct"/>
          </w:tcPr>
          <w:p w14:paraId="48A1615A" w14:textId="6E256F10" w:rsidR="00651DBF" w:rsidRPr="001936B1" w:rsidRDefault="00257AFA" w:rsidP="0065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651DBF" w:rsidRPr="001936B1" w14:paraId="7AEF1C9C" w14:textId="77777777" w:rsidTr="00794D29">
        <w:tc>
          <w:tcPr>
            <w:tcW w:w="4174" w:type="pct"/>
          </w:tcPr>
          <w:p w14:paraId="656CF016" w14:textId="45B788EF" w:rsidR="00651DBF" w:rsidRPr="001936B1" w:rsidRDefault="00651DBF" w:rsidP="00651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826" w:type="pct"/>
          </w:tcPr>
          <w:p w14:paraId="1F437BBF" w14:textId="460BE779" w:rsidR="00651DBF" w:rsidRPr="001936B1" w:rsidRDefault="007F4DBE" w:rsidP="0065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51DBF" w:rsidRPr="001936B1" w14:paraId="74E2A52C" w14:textId="77777777" w:rsidTr="00794D29">
        <w:tc>
          <w:tcPr>
            <w:tcW w:w="4174" w:type="pct"/>
          </w:tcPr>
          <w:p w14:paraId="42297ECA" w14:textId="77777777" w:rsidR="00651DBF" w:rsidRPr="001936B1" w:rsidRDefault="00651DBF" w:rsidP="00651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4CF1D76F" w14:textId="007092B4" w:rsidR="00651DBF" w:rsidRPr="001936B1" w:rsidRDefault="00ED5D17" w:rsidP="0065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1,420</w:t>
            </w:r>
          </w:p>
        </w:tc>
      </w:tr>
      <w:tr w:rsidR="00794D29" w:rsidRPr="001936B1" w14:paraId="1D127536" w14:textId="77777777" w:rsidTr="00794D29">
        <w:tc>
          <w:tcPr>
            <w:tcW w:w="4174" w:type="pct"/>
          </w:tcPr>
          <w:p w14:paraId="35E77FBF" w14:textId="77777777" w:rsidR="00794D29" w:rsidRPr="001936B1" w:rsidRDefault="00794D29" w:rsidP="00794D29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0D1C987C" w14:textId="77777777" w:rsidR="00794D29" w:rsidRPr="001936B1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D29" w:rsidRPr="001936B1" w14:paraId="49061D61" w14:textId="77777777" w:rsidTr="00794D29">
        <w:tc>
          <w:tcPr>
            <w:tcW w:w="4174" w:type="pct"/>
          </w:tcPr>
          <w:p w14:paraId="682759E1" w14:textId="77777777" w:rsidR="00794D29" w:rsidRPr="001936B1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48AFEE98" w14:textId="77777777" w:rsidR="00794D29" w:rsidRPr="001936B1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4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826" w:type="pct"/>
          </w:tcPr>
          <w:p w14:paraId="20611F9A" w14:textId="77777777" w:rsidR="00794D29" w:rsidRPr="001936B1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152D" w:rsidRPr="001936B1" w14:paraId="64DF1302" w14:textId="77777777" w:rsidTr="00794D29">
        <w:tc>
          <w:tcPr>
            <w:tcW w:w="4174" w:type="pct"/>
          </w:tcPr>
          <w:p w14:paraId="0AA1E231" w14:textId="77777777" w:rsidR="001C152D" w:rsidRPr="001936B1" w:rsidRDefault="001C152D" w:rsidP="001C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ภายใน</w:t>
            </w:r>
            <w:r w:rsidRPr="001936B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1 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</w:tcPr>
          <w:p w14:paraId="7F6F1E01" w14:textId="708D9398" w:rsidR="001C152D" w:rsidRPr="001936B1" w:rsidRDefault="00FD56B1" w:rsidP="001C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1C152D" w:rsidRPr="001936B1" w14:paraId="41C61DC3" w14:textId="77777777" w:rsidTr="00794D29">
        <w:tc>
          <w:tcPr>
            <w:tcW w:w="4174" w:type="pct"/>
          </w:tcPr>
          <w:p w14:paraId="5CE91D4D" w14:textId="77777777" w:rsidR="001C152D" w:rsidRPr="001936B1" w:rsidRDefault="001C152D" w:rsidP="001C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1 - 5 </w:t>
            </w: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  <w:vAlign w:val="bottom"/>
          </w:tcPr>
          <w:p w14:paraId="7615EA30" w14:textId="02642F40" w:rsidR="001C152D" w:rsidRPr="001936B1" w:rsidRDefault="00FD56B1" w:rsidP="001C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C152D" w:rsidRPr="001936B1" w14:paraId="0B126912" w14:textId="77777777" w:rsidTr="00794D29">
        <w:tc>
          <w:tcPr>
            <w:tcW w:w="4174" w:type="pct"/>
            <w:vAlign w:val="bottom"/>
          </w:tcPr>
          <w:p w14:paraId="2C421C0C" w14:textId="77777777" w:rsidR="001C152D" w:rsidRPr="001936B1" w:rsidRDefault="001C152D" w:rsidP="001C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7F3ABA84" w14:textId="28630837" w:rsidR="001C152D" w:rsidRPr="001936B1" w:rsidRDefault="00FD56B1" w:rsidP="001C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</w:tr>
      <w:tr w:rsidR="00794D29" w:rsidRPr="001936B1" w14:paraId="7FCF6A82" w14:textId="77777777" w:rsidTr="00606804">
        <w:tc>
          <w:tcPr>
            <w:tcW w:w="4174" w:type="pct"/>
            <w:vAlign w:val="bottom"/>
          </w:tcPr>
          <w:p w14:paraId="5C55889E" w14:textId="77777777" w:rsidR="00794D29" w:rsidRPr="001936B1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26" w:type="pct"/>
            <w:tcBorders>
              <w:top w:val="double" w:sz="4" w:space="0" w:color="auto"/>
            </w:tcBorders>
          </w:tcPr>
          <w:p w14:paraId="5866EE43" w14:textId="77777777" w:rsidR="00794D29" w:rsidRPr="001936B1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06804" w:rsidRPr="001936B1" w14:paraId="1C12884C" w14:textId="77777777" w:rsidTr="00606804">
        <w:tc>
          <w:tcPr>
            <w:tcW w:w="4174" w:type="pct"/>
            <w:vAlign w:val="bottom"/>
          </w:tcPr>
          <w:p w14:paraId="7A8BED98" w14:textId="77777777" w:rsidR="00606804" w:rsidRPr="001936B1" w:rsidRDefault="00606804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26" w:type="pct"/>
          </w:tcPr>
          <w:p w14:paraId="6526C9A4" w14:textId="77777777" w:rsidR="00606804" w:rsidRPr="001936B1" w:rsidRDefault="00606804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4D29" w:rsidRPr="001936B1" w14:paraId="1E943AB4" w14:textId="77777777" w:rsidTr="00794D29">
        <w:tc>
          <w:tcPr>
            <w:tcW w:w="4174" w:type="pct"/>
          </w:tcPr>
          <w:p w14:paraId="53360C30" w14:textId="77777777" w:rsidR="00794D29" w:rsidRPr="001936B1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826" w:type="pct"/>
          </w:tcPr>
          <w:p w14:paraId="5B7E7D27" w14:textId="77777777" w:rsidR="00794D29" w:rsidRPr="001936B1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12EA" w:rsidRPr="001936B1" w14:paraId="71E9D868" w14:textId="77777777" w:rsidTr="00794D29">
        <w:tc>
          <w:tcPr>
            <w:tcW w:w="4174" w:type="pct"/>
          </w:tcPr>
          <w:p w14:paraId="379CD6B2" w14:textId="77777777" w:rsidR="000312EA" w:rsidRPr="001936B1" w:rsidRDefault="000312EA" w:rsidP="0003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26" w:type="pct"/>
          </w:tcPr>
          <w:p w14:paraId="16E53333" w14:textId="05D0632D" w:rsidR="000312EA" w:rsidRPr="001936B1" w:rsidRDefault="00B14AA6" w:rsidP="0003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4,564</w:t>
            </w:r>
          </w:p>
        </w:tc>
      </w:tr>
      <w:tr w:rsidR="000312EA" w:rsidRPr="001936B1" w14:paraId="7D948C84" w14:textId="77777777" w:rsidTr="00794D29">
        <w:tc>
          <w:tcPr>
            <w:tcW w:w="4174" w:type="pct"/>
          </w:tcPr>
          <w:p w14:paraId="3320066B" w14:textId="77777777" w:rsidR="000312EA" w:rsidRPr="001936B1" w:rsidRDefault="000312EA" w:rsidP="0003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826" w:type="pct"/>
          </w:tcPr>
          <w:p w14:paraId="6EA2FB6E" w14:textId="7A8CE666" w:rsidR="000312EA" w:rsidRPr="001936B1" w:rsidRDefault="00B14AA6" w:rsidP="0003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2,182</w:t>
            </w:r>
          </w:p>
        </w:tc>
      </w:tr>
      <w:tr w:rsidR="000312EA" w:rsidRPr="001936B1" w14:paraId="06B08715" w14:textId="77777777" w:rsidTr="00794D29">
        <w:tc>
          <w:tcPr>
            <w:tcW w:w="4174" w:type="pct"/>
          </w:tcPr>
          <w:p w14:paraId="20854550" w14:textId="42979EF7" w:rsidR="000312EA" w:rsidRPr="001936B1" w:rsidRDefault="000312EA" w:rsidP="0003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826" w:type="pct"/>
          </w:tcPr>
          <w:p w14:paraId="33C0CE21" w14:textId="0BEBFB07" w:rsidR="000312EA" w:rsidRPr="001936B1" w:rsidRDefault="00B14AA6" w:rsidP="0003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0312EA" w:rsidRPr="001936B1" w14:paraId="12823D5C" w14:textId="77777777" w:rsidTr="00794D29">
        <w:tc>
          <w:tcPr>
            <w:tcW w:w="4174" w:type="pct"/>
          </w:tcPr>
          <w:p w14:paraId="3FB8E65D" w14:textId="77777777" w:rsidR="000312EA" w:rsidRPr="001936B1" w:rsidRDefault="000312EA" w:rsidP="0003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336A5D18" w14:textId="48C41373" w:rsidR="000312EA" w:rsidRPr="001936B1" w:rsidRDefault="00B54BA2" w:rsidP="0003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6,876</w:t>
            </w:r>
          </w:p>
        </w:tc>
      </w:tr>
    </w:tbl>
    <w:p w14:paraId="75680EC4" w14:textId="1E811FE5" w:rsidR="00626BE1" w:rsidRPr="001936B1" w:rsidRDefault="00626BE1" w:rsidP="00626BE1">
      <w:pPr>
        <w:rPr>
          <w:rFonts w:asciiTheme="majorBidi" w:hAnsiTheme="majorBidi" w:cstheme="majorBidi"/>
          <w:sz w:val="28"/>
          <w:szCs w:val="28"/>
        </w:rPr>
      </w:pPr>
    </w:p>
    <w:p w14:paraId="25DD8C45" w14:textId="77777777" w:rsidR="009030AC" w:rsidRPr="001936B1" w:rsidRDefault="009030AC" w:rsidP="00137708">
      <w:pPr>
        <w:pStyle w:val="Heading1"/>
        <w:keepLines/>
        <w:numPr>
          <w:ilvl w:val="0"/>
          <w:numId w:val="7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</w:rPr>
        <w:t>หนี้สินที่อาจเกิดขึ้น</w:t>
      </w:r>
    </w:p>
    <w:p w14:paraId="3F5AED23" w14:textId="77777777" w:rsidR="009030AC" w:rsidRPr="001936B1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p w14:paraId="054A9D2F" w14:textId="77777777" w:rsidR="001D51E8" w:rsidRPr="001936B1" w:rsidRDefault="001D51E8" w:rsidP="001D51E8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936B1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กรณีพิพาทเกี่ยวกับขอบเขตของที่ดินเช่า</w:t>
      </w:r>
    </w:p>
    <w:p w14:paraId="1A7CD9EA" w14:textId="77777777" w:rsidR="001D51E8" w:rsidRPr="001936B1" w:rsidRDefault="001D51E8" w:rsidP="001D51E8">
      <w:pPr>
        <w:pStyle w:val="ListParagraph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C09534" w14:textId="77777777" w:rsidR="001D51E8" w:rsidRPr="001936B1" w:rsidRDefault="001D51E8" w:rsidP="001D51E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1936B1">
        <w:rPr>
          <w:rFonts w:asciiTheme="majorBidi" w:hAnsiTheme="majorBidi" w:cstheme="majorBidi"/>
          <w:sz w:val="28"/>
          <w:szCs w:val="28"/>
        </w:rPr>
        <w:t xml:space="preserve">2562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กลุ่มบริษัทถูกฟ้องโดยเจ้าของที่ดินแห่งหนึ่งซึ่งสัญญาเช่าสิ้นสุด เนื่องจากกรณีพิพาทเกี่ยวกับขอบเขตของแปลงที่ดิน ให้ชำระค่าเสียหายเป็นจำนวน </w:t>
      </w:r>
      <w:r w:rsidRPr="001936B1">
        <w:rPr>
          <w:rFonts w:asciiTheme="majorBidi" w:hAnsiTheme="majorBidi" w:cstheme="majorBidi"/>
          <w:sz w:val="28"/>
          <w:szCs w:val="28"/>
        </w:rPr>
        <w:t>3,815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ล้านบาท ศาลชั้นต้นพิพากษายกฟ้องคดีเมื่อวันที่ </w:t>
      </w:r>
      <w:r w:rsidRPr="001936B1">
        <w:rPr>
          <w:rFonts w:asciiTheme="majorBidi" w:hAnsiTheme="majorBidi" w:cstheme="majorBidi"/>
          <w:sz w:val="28"/>
          <w:szCs w:val="28"/>
        </w:rPr>
        <w:t>2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1936B1">
        <w:rPr>
          <w:rFonts w:asciiTheme="majorBidi" w:hAnsiTheme="majorBidi" w:cstheme="majorBidi"/>
          <w:sz w:val="28"/>
          <w:szCs w:val="28"/>
        </w:rPr>
        <w:t>2564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ต่อมาโจทก์ได้ยื่นอุทธรณ์คัดค้านคำพิพากษาของศาลชั้นต้น กลุ่มบริษัทได้ยื่นคำแก้อุทธรณ์เมื่อวันที่ </w:t>
      </w:r>
      <w:r w:rsidRPr="001936B1">
        <w:rPr>
          <w:rFonts w:asciiTheme="majorBidi" w:hAnsiTheme="majorBidi" w:cstheme="majorBidi"/>
          <w:sz w:val="28"/>
          <w:szCs w:val="28"/>
        </w:rPr>
        <w:t>8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1936B1">
        <w:rPr>
          <w:rFonts w:asciiTheme="majorBidi" w:hAnsiTheme="majorBidi" w:cstheme="majorBidi"/>
          <w:sz w:val="28"/>
          <w:szCs w:val="28"/>
        </w:rPr>
        <w:t>2564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ต่อมาเมื่อวันที่ </w:t>
      </w:r>
      <w:r w:rsidRPr="001936B1">
        <w:rPr>
          <w:rFonts w:asciiTheme="majorBidi" w:hAnsiTheme="majorBidi" w:cstheme="majorBidi"/>
          <w:sz w:val="28"/>
          <w:szCs w:val="28"/>
        </w:rPr>
        <w:t>31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ตุลาคม</w:t>
      </w:r>
      <w:r w:rsidRPr="001936B1">
        <w:rPr>
          <w:rFonts w:asciiTheme="majorBidi" w:hAnsiTheme="majorBidi" w:cstheme="majorBidi"/>
          <w:sz w:val="28"/>
          <w:szCs w:val="28"/>
        </w:rPr>
        <w:t xml:space="preserve"> 2565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ศาลอุทธรณ์ยังคงพิพากษายกฟ้องคดี และต่อมาเมื่อวันที่ </w:t>
      </w:r>
      <w:r w:rsidRPr="001936B1">
        <w:rPr>
          <w:rFonts w:asciiTheme="majorBidi" w:hAnsiTheme="majorBidi" w:cstheme="majorBidi"/>
          <w:sz w:val="28"/>
          <w:szCs w:val="28"/>
        </w:rPr>
        <w:t xml:space="preserve">29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1936B1">
        <w:rPr>
          <w:rFonts w:asciiTheme="majorBidi" w:hAnsiTheme="majorBidi" w:cstheme="majorBidi"/>
          <w:sz w:val="28"/>
          <w:szCs w:val="28"/>
        </w:rPr>
        <w:t xml:space="preserve">2566 </w:t>
      </w:r>
      <w:r w:rsidRPr="001936B1">
        <w:rPr>
          <w:rFonts w:asciiTheme="majorBidi" w:hAnsiTheme="majorBidi" w:cstheme="majorBidi"/>
          <w:sz w:val="28"/>
          <w:szCs w:val="28"/>
          <w:cs/>
        </w:rPr>
        <w:t>โจทก์ได้ยื่นฎีกาและคำร้องขออนุญาตฎีกา ขณะนี้คดีความอยู่ระหว่างการพิจารณาของศาลฎีกา โดยฝ่ายบริหารของกลุ่มบริษัทเชื่อว่าการเรียกร้องดังกล่าวของโจทก์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7128C71D" w14:textId="77777777" w:rsidR="001D51E8" w:rsidRPr="001936B1" w:rsidRDefault="001D51E8" w:rsidP="001D51E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6B962D" w14:textId="77777777" w:rsidR="001D51E8" w:rsidRPr="001936B1" w:rsidRDefault="001D51E8" w:rsidP="001D51E8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936B1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6E6D12E3" w14:textId="77777777" w:rsidR="001D51E8" w:rsidRPr="001936B1" w:rsidRDefault="001D51E8" w:rsidP="001D51E8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97A86CC" w14:textId="2B4FF374" w:rsidR="001D51E8" w:rsidRPr="001936B1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>กลุ่มบริษัทเช่าห้างสรรพสินค้าที่ก่อสร้างโดยกิจการที่เกี่ยวข้องกันแห่งหนึ่ง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 ต่อคณะกรรมการกฤษฎีกาของประเทศอิตาลี (</w:t>
      </w:r>
      <w:r w:rsidRPr="001936B1">
        <w:rPr>
          <w:rFonts w:asciiTheme="majorBidi" w:hAnsiTheme="majorBidi" w:cstheme="majorBidi"/>
          <w:sz w:val="28"/>
          <w:szCs w:val="28"/>
        </w:rPr>
        <w:t xml:space="preserve">Council of State)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ซึ่งถ้าหากกลุ่มบริษัทแพ้คดี เทศบาลกรุงโรมหรือเจ้าพนักงานที่ได้รับการแต่งตั้งเป็นการเฉพาะกิจอาจ (ก) มีคำสั่งให้รื้อถอนงานก่อสร้างและดัดแปลงทั้งหมดหรือบางส่วน คำสั่งให้รื้อถอนดังกล่าวอาจเป็นการลดพื้นที่ขายสุทธิของห้างสรรพสินค้า ส่งผลให้กลุ่มบริษัทต้องปิดห้างสรรพสินค้าเป็นการชั่วคราว หรือ (ข) มีคำสั่งห้ามไม่ให้เข้าออกห้างสรรพสินค้า หรือมีคำสั่งให้จ่ายค่าปรับอย่างน้อย </w:t>
      </w:r>
      <w:r w:rsidRPr="001936B1">
        <w:rPr>
          <w:rFonts w:asciiTheme="majorBidi" w:hAnsiTheme="majorBidi" w:cstheme="majorBidi"/>
          <w:sz w:val="28"/>
          <w:szCs w:val="28"/>
        </w:rPr>
        <w:t>40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ล้านยูโร และ/หรือค่าเสียหาย </w:t>
      </w:r>
      <w:r w:rsidRPr="001936B1">
        <w:rPr>
          <w:rFonts w:asciiTheme="majorBidi" w:hAnsiTheme="majorBidi" w:cstheme="majorBidi"/>
          <w:sz w:val="28"/>
          <w:szCs w:val="28"/>
        </w:rPr>
        <w:t>5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ล้านยูโรโดยประมาณ คณะกรรมการกฤษฎีกาได้มีคำวินิจฉัยให้ใบอนุญาตก่อสร้างฉบับแรกและฉบับสองตกเป็นโมฆะ ส่วนใบอนุญาตก่อสร้างฉบับสาม คณะกรรมการกฤษฎีกาปฏิเสธคำร้องคัดค้านใบอนุญาตดังกล่าว เนื่องจากคณะกรรมการกฤษฎีกามีความเห็นว่าใบอนุญาตการก่อสร้างฉบับสามได้ออกอย่างถูกต้องตามกฎหมายและมีผลสมบูรณ์ภายใต้อำนาจของเทศบาลแห่งกรุงโรม อย่างไรก็ดี</w:t>
      </w:r>
      <w:r w:rsidR="00787EF5" w:rsidRPr="001936B1">
        <w:rPr>
          <w:rFonts w:asciiTheme="majorBidi" w:hAnsiTheme="majorBidi" w:cstheme="majorBidi"/>
          <w:sz w:val="28"/>
          <w:szCs w:val="28"/>
          <w:cs/>
        </w:rPr>
        <w:br/>
      </w:r>
      <w:r w:rsidRPr="001936B1">
        <w:rPr>
          <w:rFonts w:asciiTheme="majorBidi" w:hAnsiTheme="majorBidi" w:cstheme="majorBidi"/>
          <w:sz w:val="28"/>
          <w:szCs w:val="28"/>
          <w:cs/>
        </w:rPr>
        <w:t>ผู้ร้องยังได้ยื่นคำร้องอุทธรณ์ในข้อพิพาทเรื่องใบอนุญาตการก่อสร้างทั้งสามฉบับและเรียกค่าสินไหมทดแทนสำหรับความเสียหายของการก่อสร้างนี้ต่อศาลปกครอง</w:t>
      </w:r>
      <w:r w:rsidR="00FB1757" w:rsidRPr="001936B1">
        <w:rPr>
          <w:rFonts w:asciiTheme="majorBidi" w:hAnsiTheme="majorBidi" w:cstheme="majorBidi"/>
          <w:sz w:val="28"/>
          <w:szCs w:val="28"/>
          <w:cs/>
        </w:rPr>
        <w:t>ส่วน</w:t>
      </w:r>
      <w:r w:rsidRPr="001936B1">
        <w:rPr>
          <w:rFonts w:asciiTheme="majorBidi" w:hAnsiTheme="majorBidi" w:cstheme="majorBidi"/>
          <w:sz w:val="28"/>
          <w:szCs w:val="28"/>
          <w:cs/>
        </w:rPr>
        <w:t>ภูมิภาค (</w:t>
      </w:r>
      <w:r w:rsidRPr="001936B1">
        <w:rPr>
          <w:rFonts w:asciiTheme="majorBidi" w:hAnsiTheme="majorBidi" w:cstheme="majorBidi"/>
          <w:sz w:val="28"/>
          <w:szCs w:val="28"/>
        </w:rPr>
        <w:t xml:space="preserve">Regional Administrative Court)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1936B1">
        <w:rPr>
          <w:rFonts w:asciiTheme="majorBidi" w:hAnsiTheme="majorBidi" w:cstheme="majorBidi"/>
          <w:sz w:val="28"/>
          <w:szCs w:val="28"/>
        </w:rPr>
        <w:t>31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1936B1">
        <w:rPr>
          <w:rFonts w:asciiTheme="majorBidi" w:hAnsiTheme="majorBidi" w:cstheme="majorBidi"/>
          <w:sz w:val="28"/>
          <w:szCs w:val="28"/>
        </w:rPr>
        <w:t>2565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32C5" w:rsidRPr="001936B1">
        <w:rPr>
          <w:rFonts w:asciiTheme="majorBidi" w:hAnsiTheme="majorBidi" w:cstheme="majorBidi"/>
          <w:sz w:val="28"/>
          <w:szCs w:val="28"/>
        </w:rPr>
        <w:br/>
      </w:r>
      <w:r w:rsidRPr="001936B1">
        <w:rPr>
          <w:rFonts w:asciiTheme="majorBidi" w:hAnsiTheme="majorBidi" w:cstheme="majorBidi"/>
          <w:sz w:val="28"/>
          <w:szCs w:val="28"/>
          <w:cs/>
        </w:rPr>
        <w:t>ศาลปกครองส่วนภูมิภาคตัดสินในประเด็</w:t>
      </w:r>
      <w:r w:rsidR="00A22C33" w:rsidRPr="001936B1">
        <w:rPr>
          <w:rFonts w:asciiTheme="majorBidi" w:hAnsiTheme="majorBidi" w:cstheme="majorBidi"/>
          <w:sz w:val="28"/>
          <w:szCs w:val="28"/>
          <w:cs/>
        </w:rPr>
        <w:t>น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ข้อพิพาทเกี่ยวกับใบอนุญาตให้ข้อพิพาทในใบอนุญาตก่อสร้างฉบับแรกและฉบับที่สองเป็นที่ยุติเนื่องจากคณะกรรมการกฤษฎีกาได้ตัดสินให้ใบอนุญาตทั้งสองฉบับนั้นเป็นโมฆะและเพิกถอนไปแล้ว </w:t>
      </w:r>
      <w:r w:rsidR="009332C5" w:rsidRPr="001936B1">
        <w:rPr>
          <w:rFonts w:asciiTheme="majorBidi" w:hAnsiTheme="majorBidi" w:cstheme="majorBidi"/>
          <w:sz w:val="28"/>
          <w:szCs w:val="28"/>
        </w:rPr>
        <w:br/>
      </w:r>
      <w:r w:rsidRPr="001936B1">
        <w:rPr>
          <w:rFonts w:asciiTheme="majorBidi" w:hAnsiTheme="majorBidi" w:cstheme="majorBidi"/>
          <w:sz w:val="28"/>
          <w:szCs w:val="28"/>
          <w:cs/>
        </w:rPr>
        <w:lastRenderedPageBreak/>
        <w:t>ส่วนกรณีข้อพิพาทในใบอนุญาตก่อสร้างฉบับสาม ศาลปกครองส่วนภูมิภาคตัดสินยกคำร้องดังกล่าว เป็นผลให้</w:t>
      </w:r>
      <w:r w:rsidR="00C370BA" w:rsidRPr="001936B1">
        <w:rPr>
          <w:rFonts w:asciiTheme="majorBidi" w:hAnsiTheme="majorBidi" w:cstheme="majorBidi"/>
          <w:sz w:val="28"/>
          <w:szCs w:val="28"/>
        </w:rPr>
        <w:br/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กิจการที่เกี่ยวข้องกันเป็นฝ่ายชนะคดี แต่อย่างไรก็ตามคู่ความผู้อุทธรณ์สามารถยื่นอุทธรณ์คำพิพากษาดังกล่าวได้ก่อนวันที่ </w:t>
      </w:r>
      <w:r w:rsidRPr="001936B1">
        <w:rPr>
          <w:rFonts w:asciiTheme="majorBidi" w:hAnsiTheme="majorBidi" w:cstheme="majorBidi"/>
          <w:sz w:val="28"/>
          <w:szCs w:val="28"/>
        </w:rPr>
        <w:t>27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1936B1">
        <w:rPr>
          <w:rFonts w:asciiTheme="majorBidi" w:hAnsiTheme="majorBidi" w:cstheme="majorBidi"/>
          <w:sz w:val="28"/>
          <w:szCs w:val="28"/>
        </w:rPr>
        <w:t>2566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โดยคู่กรณีไม่ได้มีการยื่นอุทธรณ์เรื่องใบอนุญาตภายในระยะเวลาดังกล่าว ดังนั้นประเด็นเรื่องใบอนุญาตดังกล่าวจึงถือเป็นที่สิ้นสุดแล้ว อย่างไรก็ตาม ในประเด็นเกี่ยวกับการอุทธ</w:t>
      </w:r>
      <w:r w:rsidR="005F59FC" w:rsidRPr="001936B1">
        <w:rPr>
          <w:rFonts w:asciiTheme="majorBidi" w:hAnsiTheme="majorBidi" w:cstheme="majorBidi"/>
          <w:sz w:val="28"/>
          <w:szCs w:val="28"/>
          <w:cs/>
        </w:rPr>
        <w:t>ร</w:t>
      </w:r>
      <w:r w:rsidRPr="001936B1">
        <w:rPr>
          <w:rFonts w:asciiTheme="majorBidi" w:hAnsiTheme="majorBidi" w:cstheme="majorBidi"/>
          <w:sz w:val="28"/>
          <w:szCs w:val="28"/>
          <w:cs/>
        </w:rPr>
        <w:t>ณ์เรื่องการเรียกร้องค่าสินไหมทดแทน สำหรับความเสียหายที่อาจจะเกิดขึ้นจากความไม่ชอบด้วยกฎหมายของใบอนุญาตที่อนุญาตให้ก่อสร้าง</w:t>
      </w:r>
      <w:r w:rsidR="00935A23" w:rsidRPr="001936B1">
        <w:rPr>
          <w:rFonts w:asciiTheme="majorBidi" w:hAnsiTheme="majorBidi" w:cstheme="majorBidi"/>
          <w:sz w:val="28"/>
          <w:szCs w:val="28"/>
          <w:cs/>
        </w:rPr>
        <w:t>ห้างสรรพสินค้า</w:t>
      </w:r>
      <w:r w:rsidRPr="001936B1">
        <w:rPr>
          <w:rFonts w:asciiTheme="majorBidi" w:hAnsiTheme="majorBidi" w:cstheme="majorBidi"/>
          <w:sz w:val="28"/>
          <w:szCs w:val="28"/>
          <w:cs/>
        </w:rPr>
        <w:t>คณะกรรมการกฤษฎีกาได้มีการตรวจสอบความไม่ชอบด้วยกฎหมายนี้แล้ว อีกทั้งคณะกรรมการกฤษฎีกาและศาลปกครองส่วนภูมิภาคได้มีคำพิพากษายืนยันความชอบด้วยกฎหมายของใบอนุญาตดังกล่าว ถึงแม้ว่าศาลยังไม่ได้กำหนดวันนัดไต่สวนพิจารณาข้อพิพาทก็ตาม แต่คำพิพากษาของคณะกรรมการกฤษฎีกา ตลอดจนคำพิพากษาของศาลปกครองส่วนภูมิภาค</w:t>
      </w:r>
      <w:r w:rsidR="00AB3C94" w:rsidRPr="001936B1">
        <w:rPr>
          <w:rFonts w:asciiTheme="majorBidi" w:hAnsiTheme="majorBidi" w:cstheme="majorBidi"/>
          <w:sz w:val="28"/>
          <w:szCs w:val="28"/>
          <w:cs/>
        </w:rPr>
        <w:t>จะ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สนับสนุนการไต่สวนของศาล ดังนั้นฝ่ายบริหารของกลุ่มบริษัทเชื่อว่าการอุทธรณ์ดังกล่าวมีแนวโน้มไม่ประสบผลสำเร็จและไม่มีความจำเป็นที่ต้องตั้งประมาณการที่จะต้องจ่ายในอนาคต </w:t>
      </w:r>
    </w:p>
    <w:p w14:paraId="1C923586" w14:textId="77777777" w:rsidR="001D51E8" w:rsidRPr="001936B1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01C215C" w14:textId="77777777" w:rsidR="001D51E8" w:rsidRPr="001936B1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936B1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กรณีพิพาทเกี่ยวกับการผิดสัญญาจ้างการก่อสร้าง</w:t>
      </w:r>
    </w:p>
    <w:p w14:paraId="42388B6E" w14:textId="77777777" w:rsidR="001D51E8" w:rsidRPr="001936B1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49DFF8" w14:textId="77777777" w:rsidR="001D51E8" w:rsidRPr="001936B1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1936B1">
        <w:rPr>
          <w:rFonts w:asciiTheme="majorBidi" w:hAnsiTheme="majorBidi" w:cstheme="majorBidi"/>
          <w:sz w:val="28"/>
          <w:szCs w:val="28"/>
        </w:rPr>
        <w:t xml:space="preserve">2563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กลุ่มบริษัทถูกฟ้องโดยบริษัทก่อสร้างแห่งหนึ่ง ให้ชำระค่าเสียหายเป็นจำนวน </w:t>
      </w:r>
      <w:r w:rsidRPr="001936B1">
        <w:rPr>
          <w:rFonts w:asciiTheme="majorBidi" w:hAnsiTheme="majorBidi" w:cstheme="majorBidi"/>
          <w:sz w:val="28"/>
          <w:szCs w:val="28"/>
        </w:rPr>
        <w:t xml:space="preserve">95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ล้านบาท เนื่องจากกรณีพิพาทเกี่ยวกับการผิดสัญญาจ้างในส่วนของงานเพิ่มที่เกิดจากการแก้ไขเปลี่ยนแปลงแบบของโครงการห้างสรรพสินค้าแห่งหนึ่ง ขณะนี้คดีความอยู่ระหว่างการพิจารณาของศาลชั้นต้น 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 </w:t>
      </w:r>
    </w:p>
    <w:p w14:paraId="4321DAE0" w14:textId="77777777" w:rsidR="001D51E8" w:rsidRPr="001936B1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4D69C8B" w14:textId="77777777" w:rsidR="001D51E8" w:rsidRPr="001936B1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936B1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384039D1" w14:textId="77777777" w:rsidR="001D51E8" w:rsidRPr="001936B1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rPr>
          <w:rFonts w:asciiTheme="majorBidi" w:hAnsiTheme="majorBidi" w:cstheme="majorBidi"/>
          <w:sz w:val="20"/>
          <w:szCs w:val="20"/>
        </w:rPr>
      </w:pPr>
    </w:p>
    <w:p w14:paraId="32E0FEFF" w14:textId="131A16FA" w:rsidR="001C14EA" w:rsidRPr="001936B1" w:rsidRDefault="001D51E8" w:rsidP="00E966A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กลุ่มบริษัทเช่าที่ดินจากกิจการที่เกี่ยวข้องกันแห่งหนึ่ง เพื่อเปิดดำเนินโครงการห้างสรรพสินค้า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จังหวัดสระบุรี เพื่อขอให้เพิกถอนใบอนุญาตก่อสร้าง ในเดือนธันวาคม </w:t>
      </w:r>
      <w:r w:rsidRPr="001936B1">
        <w:rPr>
          <w:rFonts w:asciiTheme="majorBidi" w:hAnsiTheme="majorBidi" w:cstheme="majorBidi"/>
          <w:sz w:val="28"/>
          <w:szCs w:val="28"/>
        </w:rPr>
        <w:t xml:space="preserve">2559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ศาลปกครองกลางออกคำสั่งให้กิจการที่เกี่ยวข้องกันรื้อถอนอาคาร ภายใน </w:t>
      </w:r>
      <w:r w:rsidRPr="001936B1">
        <w:rPr>
          <w:rFonts w:asciiTheme="majorBidi" w:hAnsiTheme="majorBidi" w:cstheme="majorBidi"/>
          <w:sz w:val="28"/>
          <w:szCs w:val="28"/>
        </w:rPr>
        <w:t xml:space="preserve">180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วัน ต่อมาในเดือนมกราคม </w:t>
      </w:r>
      <w:r w:rsidRPr="001936B1">
        <w:rPr>
          <w:rFonts w:asciiTheme="majorBidi" w:hAnsiTheme="majorBidi" w:cstheme="majorBidi"/>
          <w:sz w:val="28"/>
          <w:szCs w:val="28"/>
        </w:rPr>
        <w:t xml:space="preserve">2560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นายกองค์การบริหารส่วนตำบลฯ และกิจการที่เกี่ยวข้องกันได้ยื่นอุทธรณ์คดีนี้ต่อศาลปกครองสูงสุด </w:t>
      </w:r>
      <w:r w:rsidRPr="001936B1">
        <w:rPr>
          <w:rFonts w:asciiTheme="majorBidi" w:hAnsiTheme="majorBidi" w:cstheme="majorBidi"/>
          <w:sz w:val="28"/>
          <w:szCs w:val="28"/>
          <w:cs/>
        </w:rPr>
        <w:br/>
        <w:t>ศาลได้มีคำสั่งรับอุทธรณ์แล้ว ปัจจุบันคดีดังกล่าวอยู่ในระหว่างการพิจารณาของศาลปกครองสูงสุด</w:t>
      </w:r>
      <w:r w:rsidRPr="001936B1">
        <w:rPr>
          <w:rFonts w:asciiTheme="majorBidi" w:hAnsiTheme="majorBidi" w:cstheme="majorBidi"/>
          <w:sz w:val="28"/>
          <w:szCs w:val="28"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อย่างไรก็ตาม เมื่อวันที่ </w:t>
      </w:r>
      <w:r w:rsidR="00A20147" w:rsidRPr="001936B1">
        <w:rPr>
          <w:rFonts w:asciiTheme="majorBidi" w:hAnsiTheme="majorBidi" w:cstheme="majorBidi"/>
          <w:sz w:val="28"/>
          <w:szCs w:val="28"/>
        </w:rPr>
        <w:br/>
        <w:t>7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1936B1">
        <w:rPr>
          <w:rFonts w:asciiTheme="majorBidi" w:hAnsiTheme="majorBidi" w:cstheme="majorBidi"/>
          <w:sz w:val="28"/>
          <w:szCs w:val="28"/>
        </w:rPr>
        <w:t>2566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ศาลฎีกาได้พิพากษาในคดีแพ่งอีกคดีหนึ่งซึ่งมีประเด็นสำคัญเกี่ยวเนื่องกับคดีของศาลปกครอง ให้กิจการที่เกี่ยวข้องกันเป็นฝ่ายชนะคดี ซึ่งส่งผลด้านบวกต่อคดีของศาลปกครองข้างต้น ดังนั้นฝ่ายบริหารของกลุ่มบริษัทจึง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58191E3B" w14:textId="77777777" w:rsidR="00500B02" w:rsidRPr="001936B1" w:rsidRDefault="00500B02" w:rsidP="00E966A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502C3F" w14:textId="645E48A1" w:rsidR="00500B02" w:rsidRPr="001936B1" w:rsidRDefault="00500B02" w:rsidP="00500B02">
      <w:pPr>
        <w:pStyle w:val="Heading1"/>
        <w:keepLines/>
        <w:numPr>
          <w:ilvl w:val="0"/>
          <w:numId w:val="7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</w:rPr>
        <w:t>เหตุการณ์ภายหลังรอบระยะเวลารายงาน</w:t>
      </w:r>
    </w:p>
    <w:p w14:paraId="04D43A5A" w14:textId="3B2559A8" w:rsidR="00500B02" w:rsidRPr="001936B1" w:rsidRDefault="00500B02" w:rsidP="00500B02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95E292" w14:textId="77777777" w:rsidR="00E32130" w:rsidRPr="001936B1" w:rsidRDefault="00E32130" w:rsidP="00E3213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936B1">
        <w:rPr>
          <w:rFonts w:asciiTheme="majorBidi" w:hAnsiTheme="majorBidi" w:cstheme="majorBidi"/>
          <w:i/>
          <w:iCs/>
          <w:sz w:val="28"/>
          <w:szCs w:val="28"/>
          <w:cs/>
        </w:rPr>
        <w:t>เงินลงทุนในบริษัท ซีอาร์ซี ฮาร์ดไลน์ จำกัด</w:t>
      </w:r>
    </w:p>
    <w:p w14:paraId="5B21CBF6" w14:textId="77777777" w:rsidR="00E32130" w:rsidRPr="001936B1" w:rsidRDefault="00E32130" w:rsidP="00E3213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8592E1" w14:textId="654C83C6" w:rsidR="001C14EA" w:rsidRDefault="00E32130" w:rsidP="00A95A4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 xml:space="preserve">ในการประชุมคณะกรรมการของบริษัทเมื่อวันที่ </w:t>
      </w:r>
      <w:r w:rsidRPr="001936B1">
        <w:rPr>
          <w:rFonts w:asciiTheme="majorBidi" w:hAnsiTheme="majorBidi" w:cstheme="majorBidi"/>
          <w:sz w:val="28"/>
          <w:szCs w:val="28"/>
        </w:rPr>
        <w:t>13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1936B1">
        <w:rPr>
          <w:rFonts w:asciiTheme="majorBidi" w:hAnsiTheme="majorBidi" w:cstheme="majorBidi"/>
          <w:sz w:val="28"/>
          <w:szCs w:val="28"/>
        </w:rPr>
        <w:t xml:space="preserve">2566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คณะกรรมการมีมติอนุมัติจัดตั้งบริษัท ซีอาร์ซี </w:t>
      </w:r>
      <w:r w:rsidRPr="001936B1">
        <w:rPr>
          <w:rFonts w:asciiTheme="majorBidi" w:hAnsiTheme="majorBidi" w:cstheme="majorBidi"/>
          <w:sz w:val="28"/>
          <w:szCs w:val="28"/>
        </w:rPr>
        <w:br/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ฮาร์ดไลน์ จำกัด ขึ้นเป็นบริษัทย่อยแห่งใหม่ เพื่อถือหุ้นในบริษัท ซีอาร์ซี ไทวัสดุ จำกัด โดยมีทุนจดทะเบียน </w:t>
      </w:r>
      <w:r w:rsidR="00752D0E" w:rsidRPr="001936B1">
        <w:rPr>
          <w:rFonts w:asciiTheme="majorBidi" w:hAnsiTheme="majorBidi" w:cstheme="majorBidi"/>
          <w:sz w:val="28"/>
          <w:szCs w:val="28"/>
        </w:rPr>
        <w:t>4,420</w:t>
      </w:r>
      <w:r w:rsidRPr="001936B1">
        <w:rPr>
          <w:rFonts w:asciiTheme="majorBidi" w:hAnsiTheme="majorBidi" w:cstheme="majorBidi"/>
          <w:sz w:val="28"/>
          <w:szCs w:val="28"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1F7FF3FC" w14:textId="77777777" w:rsidR="00A77D39" w:rsidRDefault="00A77D39" w:rsidP="00A95A4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BA0330" w14:textId="239C95EF" w:rsidR="00A77D39" w:rsidRPr="00A77D39" w:rsidRDefault="00A77D39" w:rsidP="00A77D3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การ</w:t>
      </w:r>
      <w:r w:rsidRPr="00A77D39">
        <w:rPr>
          <w:rFonts w:asciiTheme="majorBidi" w:hAnsiTheme="majorBidi" w:cstheme="majorBidi"/>
          <w:i/>
          <w:iCs/>
          <w:sz w:val="28"/>
          <w:szCs w:val="28"/>
          <w:cs/>
        </w:rPr>
        <w:t>เพิ่มทุนในบริษัท พีบีเอชดี จำกัด</w:t>
      </w:r>
    </w:p>
    <w:p w14:paraId="6A19153D" w14:textId="77777777" w:rsidR="00A77D39" w:rsidRPr="00A77D39" w:rsidRDefault="00A77D39" w:rsidP="00A77D3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9381BA" w14:textId="740F4024" w:rsidR="00A77D39" w:rsidRPr="001936B1" w:rsidRDefault="00A77D39" w:rsidP="00A77D39">
      <w:pPr>
        <w:tabs>
          <w:tab w:val="left" w:pos="720"/>
        </w:tabs>
        <w:ind w:left="540"/>
        <w:jc w:val="thaiDistribute"/>
        <w:rPr>
          <w:rFonts w:asciiTheme="majorBidi" w:hAnsiTheme="majorBidi" w:cstheme="majorBidi" w:hint="cs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 xml:space="preserve">ในการประชุมคณะกรรมการของบริษัทเมื่อวันที่ </w:t>
      </w:r>
      <w:r w:rsidRPr="001936B1">
        <w:rPr>
          <w:rFonts w:asciiTheme="majorBidi" w:hAnsiTheme="majorBidi" w:cstheme="majorBidi"/>
          <w:sz w:val="28"/>
          <w:szCs w:val="28"/>
        </w:rPr>
        <w:t>13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1936B1">
        <w:rPr>
          <w:rFonts w:asciiTheme="majorBidi" w:hAnsiTheme="majorBidi" w:cstheme="majorBidi"/>
          <w:sz w:val="28"/>
          <w:szCs w:val="28"/>
        </w:rPr>
        <w:t xml:space="preserve">2566 </w:t>
      </w:r>
      <w:r w:rsidRPr="00A77D39">
        <w:rPr>
          <w:rFonts w:asciiTheme="majorBidi" w:hAnsiTheme="majorBidi"/>
          <w:sz w:val="28"/>
          <w:szCs w:val="28"/>
          <w:cs/>
        </w:rPr>
        <w:t xml:space="preserve">คณะกรรมการมีมติอนุมัติการเพิ่มทุนในบริษัท </w:t>
      </w:r>
      <w:r w:rsidR="00B91E1A">
        <w:rPr>
          <w:rFonts w:asciiTheme="majorBidi" w:hAnsiTheme="majorBidi"/>
          <w:sz w:val="28"/>
          <w:szCs w:val="28"/>
          <w:cs/>
        </w:rPr>
        <w:br/>
      </w:r>
      <w:r w:rsidRPr="00A77D39">
        <w:rPr>
          <w:rFonts w:asciiTheme="majorBidi" w:hAnsiTheme="majorBidi"/>
          <w:sz w:val="28"/>
          <w:szCs w:val="28"/>
          <w:cs/>
        </w:rPr>
        <w:t>พีบีเอชดี จำกัด จำนวน</w:t>
      </w:r>
      <w:r w:rsidR="002C249C">
        <w:rPr>
          <w:rFonts w:asciiTheme="majorBidi" w:hAnsiTheme="majorBidi" w:hint="cs"/>
          <w:sz w:val="28"/>
          <w:szCs w:val="28"/>
          <w:cs/>
        </w:rPr>
        <w:t xml:space="preserve"> </w:t>
      </w:r>
      <w:r w:rsidR="002C249C">
        <w:rPr>
          <w:rFonts w:asciiTheme="majorBidi" w:hAnsiTheme="majorBidi"/>
          <w:sz w:val="28"/>
          <w:szCs w:val="28"/>
        </w:rPr>
        <w:t>83.5</w:t>
      </w:r>
      <w:r w:rsidRPr="00A77D39">
        <w:rPr>
          <w:rFonts w:asciiTheme="majorBidi" w:hAnsiTheme="majorBidi"/>
          <w:sz w:val="28"/>
          <w:szCs w:val="28"/>
          <w:cs/>
        </w:rPr>
        <w:t xml:space="preserve"> ล้านหุ้น เป็นจำนวนเงิน</w:t>
      </w:r>
      <w:r w:rsidR="00780EB4">
        <w:rPr>
          <w:rFonts w:asciiTheme="majorBidi" w:hAnsiTheme="majorBidi"/>
          <w:sz w:val="28"/>
          <w:szCs w:val="28"/>
        </w:rPr>
        <w:t xml:space="preserve"> 8,350</w:t>
      </w:r>
      <w:r w:rsidRPr="00A77D39">
        <w:rPr>
          <w:rFonts w:asciiTheme="majorBidi" w:hAnsiTheme="majorBidi"/>
          <w:sz w:val="28"/>
          <w:szCs w:val="28"/>
          <w:cs/>
        </w:rPr>
        <w:t xml:space="preserve"> ล้านบาท</w:t>
      </w:r>
    </w:p>
    <w:sectPr w:rsidR="00A77D39" w:rsidRPr="001936B1" w:rsidSect="000D0055">
      <w:pgSz w:w="11909" w:h="16834" w:code="9"/>
      <w:pgMar w:top="691" w:right="1152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6C5D8" w14:textId="77777777" w:rsidR="005F103F" w:rsidRDefault="005F103F">
      <w:r>
        <w:separator/>
      </w:r>
    </w:p>
  </w:endnote>
  <w:endnote w:type="continuationSeparator" w:id="0">
    <w:p w14:paraId="147823C0" w14:textId="77777777" w:rsidR="005F103F" w:rsidRDefault="005F103F">
      <w:r>
        <w:continuationSeparator/>
      </w:r>
    </w:p>
  </w:endnote>
  <w:endnote w:type="continuationNotice" w:id="1">
    <w:p w14:paraId="060CC74B" w14:textId="77777777" w:rsidR="005F103F" w:rsidRDefault="005F103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81247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CF704C4" w14:textId="1FC7A77F" w:rsidR="00965C84" w:rsidRPr="003D4D9C" w:rsidRDefault="00965C84" w:rsidP="00236957">
        <w:pPr>
          <w:pStyle w:val="Footer"/>
          <w:jc w:val="center"/>
          <w:rPr>
            <w:rFonts w:asciiTheme="majorBidi" w:hAnsiTheme="majorBidi" w:cstheme="majorBidi"/>
            <w:noProof/>
            <w:sz w:val="28"/>
            <w:szCs w:val="28"/>
          </w:rPr>
        </w:pPr>
        <w:r w:rsidRPr="003D4D9C">
          <w:rPr>
            <w:sz w:val="28"/>
            <w:szCs w:val="28"/>
          </w:rPr>
          <w:fldChar w:fldCharType="begin"/>
        </w:r>
        <w:r w:rsidRPr="003D4D9C">
          <w:rPr>
            <w:sz w:val="28"/>
            <w:szCs w:val="28"/>
          </w:rPr>
          <w:instrText xml:space="preserve"> PAGE   \* MERGEFORMAT </w:instrText>
        </w:r>
        <w:r w:rsidRPr="003D4D9C">
          <w:rPr>
            <w:sz w:val="28"/>
            <w:szCs w:val="28"/>
          </w:rPr>
          <w:fldChar w:fldCharType="separate"/>
        </w:r>
        <w:r w:rsidRPr="003D4D9C">
          <w:rPr>
            <w:noProof/>
            <w:sz w:val="28"/>
            <w:szCs w:val="28"/>
          </w:rPr>
          <w:t>2</w:t>
        </w:r>
        <w:r w:rsidRPr="003D4D9C">
          <w:rPr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06263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4A0AF8" w14:textId="77777777" w:rsidR="00965C84" w:rsidRPr="005F5EC9" w:rsidRDefault="00965C84" w:rsidP="00236957">
        <w:pPr>
          <w:pStyle w:val="Footer"/>
          <w:jc w:val="center"/>
          <w:rPr>
            <w:rFonts w:asciiTheme="majorBidi" w:hAnsiTheme="majorBidi" w:cstheme="majorBidi"/>
            <w:noProof/>
            <w:sz w:val="28"/>
            <w:szCs w:val="28"/>
          </w:rPr>
        </w:pPr>
        <w:r w:rsidRPr="005F5EC9">
          <w:rPr>
            <w:sz w:val="28"/>
            <w:szCs w:val="28"/>
          </w:rPr>
          <w:fldChar w:fldCharType="begin"/>
        </w:r>
        <w:r w:rsidRPr="005F5EC9">
          <w:rPr>
            <w:sz w:val="28"/>
            <w:szCs w:val="28"/>
          </w:rPr>
          <w:instrText xml:space="preserve"> PAGE   \* MERGEFORMAT </w:instrText>
        </w:r>
        <w:r w:rsidRPr="005F5EC9">
          <w:rPr>
            <w:sz w:val="28"/>
            <w:szCs w:val="28"/>
          </w:rPr>
          <w:fldChar w:fldCharType="separate"/>
        </w:r>
        <w:r w:rsidRPr="005F5EC9">
          <w:rPr>
            <w:noProof/>
            <w:sz w:val="28"/>
            <w:szCs w:val="28"/>
          </w:rPr>
          <w:t>2</w:t>
        </w:r>
        <w:r w:rsidRPr="005F5EC9">
          <w:rPr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5695C" w14:textId="77777777" w:rsidR="005F103F" w:rsidRDefault="005F103F">
      <w:r>
        <w:separator/>
      </w:r>
    </w:p>
  </w:footnote>
  <w:footnote w:type="continuationSeparator" w:id="0">
    <w:p w14:paraId="0C8BCDA4" w14:textId="77777777" w:rsidR="005F103F" w:rsidRDefault="005F103F">
      <w:r>
        <w:continuationSeparator/>
      </w:r>
    </w:p>
  </w:footnote>
  <w:footnote w:type="continuationNotice" w:id="1">
    <w:p w14:paraId="0593AFFE" w14:textId="77777777" w:rsidR="005F103F" w:rsidRDefault="005F103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9F68A" w14:textId="77777777" w:rsidR="00965C84" w:rsidRPr="006C37B7" w:rsidRDefault="00965C84" w:rsidP="008F0C0B">
    <w:pPr>
      <w:pStyle w:val="Header"/>
      <w:tabs>
        <w:tab w:val="clear" w:pos="4536"/>
        <w:tab w:val="clear" w:pos="9072"/>
      </w:tabs>
      <w:rPr>
        <w:b/>
        <w:bCs/>
      </w:rPr>
    </w:pPr>
    <w:r w:rsidRPr="006C37B7">
      <w:rPr>
        <w:b/>
        <w:bCs/>
        <w:cs/>
      </w:rPr>
      <w:t xml:space="preserve">บริษัท </w:t>
    </w:r>
    <w:r w:rsidRPr="006C37B7">
      <w:rPr>
        <w:rFonts w:hint="cs"/>
        <w:b/>
        <w:bCs/>
        <w:cs/>
      </w:rPr>
      <w:t>เซ็นทรัล รีเทล คอร์ปอเรชั่น</w:t>
    </w:r>
    <w:r w:rsidRPr="006C37B7">
      <w:rPr>
        <w:b/>
        <w:bCs/>
        <w:cs/>
      </w:rPr>
      <w:t xml:space="preserve"> จำกัด</w:t>
    </w:r>
    <w:r w:rsidRPr="006C37B7">
      <w:rPr>
        <w:rFonts w:hint="cs"/>
        <w:b/>
        <w:bCs/>
        <w:cs/>
      </w:rPr>
      <w:t xml:space="preserve"> (มหาชน)</w:t>
    </w:r>
    <w:r w:rsidRPr="006C37B7">
      <w:rPr>
        <w:b/>
        <w:bCs/>
      </w:rPr>
      <w:t xml:space="preserve"> </w:t>
    </w:r>
    <w:r w:rsidRPr="006C37B7">
      <w:rPr>
        <w:b/>
        <w:bCs/>
        <w:cs/>
      </w:rPr>
      <w:t>และบริษัทย่อย</w:t>
    </w:r>
  </w:p>
  <w:p w14:paraId="1AF3BFFC" w14:textId="77777777" w:rsidR="00965C84" w:rsidRPr="006C37B7" w:rsidRDefault="00965C84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cs/>
      </w:rPr>
    </w:pPr>
    <w:r w:rsidRPr="006C37B7">
      <w:rPr>
        <w:b/>
        <w:bCs/>
        <w:cs/>
      </w:rPr>
      <w:t>หมายเหตุประกอบ</w:t>
    </w:r>
    <w:r w:rsidRPr="006C37B7">
      <w:rPr>
        <w:rFonts w:hint="cs"/>
        <w:b/>
        <w:bCs/>
        <w:cs/>
      </w:rPr>
      <w:t>งบ</w:t>
    </w:r>
    <w:r w:rsidRPr="006C37B7">
      <w:rPr>
        <w:b/>
        <w:bCs/>
        <w:cs/>
      </w:rPr>
      <w:t>การเงินระหว่างกาล</w:t>
    </w:r>
    <w:r w:rsidRPr="006C37B7">
      <w:rPr>
        <w:rFonts w:hint="cs"/>
        <w:b/>
        <w:bCs/>
        <w:cs/>
      </w:rPr>
      <w:t>แบบย่อ</w:t>
    </w:r>
  </w:p>
  <w:p w14:paraId="1F46DFBE" w14:textId="6DAA195E" w:rsidR="00965C84" w:rsidRPr="00820BD0" w:rsidRDefault="00965C84" w:rsidP="00C1264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820BD0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สำหรับงวดสามเดือน</w:t>
    </w:r>
    <w:r w:rsidRPr="00820BD0">
      <w:rPr>
        <w:rFonts w:ascii="Angsana New" w:hAnsi="Angsana New" w:hint="cs"/>
        <w:b w:val="0"/>
        <w:bCs/>
        <w:sz w:val="30"/>
        <w:szCs w:val="30"/>
        <w:cs/>
        <w:lang w:bidi="th-TH"/>
      </w:rPr>
      <w:t>และ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เก้า</w:t>
    </w:r>
    <w:r w:rsidRPr="00820BD0">
      <w:rPr>
        <w:rFonts w:ascii="Angsana New" w:hAnsi="Angsana New" w:hint="cs"/>
        <w:b w:val="0"/>
        <w:bCs/>
        <w:sz w:val="30"/>
        <w:szCs w:val="30"/>
        <w:cs/>
        <w:lang w:bidi="th-TH"/>
      </w:rPr>
      <w:t>เดือน</w:t>
    </w:r>
    <w:r w:rsidRPr="00820BD0">
      <w:rPr>
        <w:rFonts w:ascii="Angsana New" w:hAnsi="Angsana New"/>
        <w:b w:val="0"/>
        <w:bCs/>
        <w:sz w:val="30"/>
        <w:szCs w:val="30"/>
        <w:cs/>
        <w:lang w:bidi="th-TH"/>
      </w:rPr>
      <w:t>สิ้นสุดวันที่</w:t>
    </w:r>
    <w:r w:rsidRPr="00820BD0">
      <w:rPr>
        <w:rFonts w:ascii="Angsana New" w:hAnsi="Angsana New" w:hint="cs"/>
        <w:sz w:val="30"/>
        <w:szCs w:val="30"/>
        <w:cs/>
        <w:lang w:bidi="th-TH"/>
      </w:rPr>
      <w:t xml:space="preserve"> </w:t>
    </w:r>
    <w:r w:rsidRPr="00820BD0">
      <w:rPr>
        <w:rFonts w:ascii="Angsana New" w:hAnsi="Angsana New"/>
        <w:sz w:val="30"/>
        <w:szCs w:val="30"/>
        <w:lang w:bidi="th-TH"/>
      </w:rPr>
      <w:t xml:space="preserve">30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กันยายน</w:t>
    </w:r>
    <w:r w:rsidRPr="00820BD0">
      <w:rPr>
        <w:rFonts w:ascii="Angsana New" w:hAnsi="Angsana New" w:hint="cs"/>
        <w:sz w:val="30"/>
        <w:szCs w:val="30"/>
        <w:cs/>
        <w:lang w:bidi="th-TH"/>
      </w:rPr>
      <w:t xml:space="preserve"> </w:t>
    </w:r>
    <w:r w:rsidRPr="00820BD0">
      <w:rPr>
        <w:rFonts w:ascii="Angsana New" w:hAnsi="Angsana New"/>
        <w:sz w:val="30"/>
        <w:szCs w:val="30"/>
        <w:lang w:bidi="th-TH"/>
      </w:rPr>
      <w:t>256</w:t>
    </w:r>
    <w:r w:rsidRPr="00820BD0">
      <w:rPr>
        <w:rFonts w:ascii="Angsana New" w:hAnsi="Angsana New" w:hint="cs"/>
        <w:b w:val="0"/>
        <w:bCs/>
        <w:sz w:val="30"/>
        <w:szCs w:val="30"/>
        <w:cs/>
        <w:lang w:bidi="th-TH"/>
      </w:rPr>
      <w:t>6</w:t>
    </w:r>
    <w:r w:rsidRPr="00820BD0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820BD0">
      <w:rPr>
        <w:rFonts w:ascii="Angsana New" w:hAnsi="Angsana New"/>
        <w:sz w:val="30"/>
        <w:szCs w:val="30"/>
        <w:lang w:bidi="th-TH"/>
      </w:rPr>
      <w:t>(</w:t>
    </w:r>
    <w:r w:rsidRPr="00820BD0">
      <w:rPr>
        <w:rFonts w:ascii="Angsana New" w:hAnsi="Angsana New"/>
        <w:b w:val="0"/>
        <w:bCs/>
        <w:sz w:val="30"/>
        <w:szCs w:val="30"/>
        <w:cs/>
        <w:lang w:bidi="th-TH"/>
      </w:rPr>
      <w:t>ไม่ได้ตรวจสอบ</w:t>
    </w:r>
    <w:r w:rsidRPr="00820BD0">
      <w:rPr>
        <w:rFonts w:ascii="Angsana New" w:hAnsi="Angsana New"/>
        <w:sz w:val="30"/>
        <w:szCs w:val="30"/>
        <w:lang w:val="en-US" w:bidi="th-TH"/>
      </w:rPr>
      <w:t>)</w:t>
    </w:r>
  </w:p>
  <w:p w14:paraId="1C703BD0" w14:textId="77777777" w:rsidR="00965C84" w:rsidRPr="00C12643" w:rsidRDefault="00965C84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415FB" w14:textId="77777777" w:rsidR="00965C84" w:rsidRPr="00D75A11" w:rsidRDefault="00965C84" w:rsidP="00D91009">
    <w:pPr>
      <w:pStyle w:val="Header"/>
      <w:tabs>
        <w:tab w:val="clear" w:pos="4536"/>
        <w:tab w:val="clear" w:pos="9072"/>
      </w:tabs>
      <w:rPr>
        <w:b/>
        <w:bCs/>
      </w:rPr>
    </w:pPr>
    <w:r w:rsidRPr="00D75A11">
      <w:rPr>
        <w:b/>
        <w:bCs/>
        <w:cs/>
      </w:rPr>
      <w:t xml:space="preserve">บริษัท </w:t>
    </w:r>
    <w:r w:rsidRPr="00D75A11">
      <w:rPr>
        <w:rFonts w:hint="cs"/>
        <w:b/>
        <w:bCs/>
        <w:cs/>
      </w:rPr>
      <w:t>เซ็นทรัล รีเทล คอร์ปอเรชั่น</w:t>
    </w:r>
    <w:r w:rsidRPr="00D75A11">
      <w:rPr>
        <w:b/>
        <w:bCs/>
        <w:cs/>
      </w:rPr>
      <w:t xml:space="preserve"> จำกัด</w:t>
    </w:r>
    <w:r w:rsidRPr="00D75A11">
      <w:rPr>
        <w:rFonts w:hint="cs"/>
        <w:b/>
        <w:bCs/>
        <w:cs/>
      </w:rPr>
      <w:t xml:space="preserve"> (มหาชน)</w:t>
    </w:r>
    <w:r w:rsidRPr="00D75A11">
      <w:rPr>
        <w:b/>
        <w:bCs/>
      </w:rPr>
      <w:t xml:space="preserve"> </w:t>
    </w:r>
    <w:r w:rsidRPr="00D75A11">
      <w:rPr>
        <w:b/>
        <w:bCs/>
        <w:cs/>
      </w:rPr>
      <w:t>และบริษัทย่อย</w:t>
    </w:r>
  </w:p>
  <w:p w14:paraId="1C4C1627" w14:textId="77777777" w:rsidR="00965C84" w:rsidRPr="00D75A11" w:rsidRDefault="00965C84" w:rsidP="00D910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cs/>
      </w:rPr>
    </w:pPr>
    <w:r w:rsidRPr="00D75A11">
      <w:rPr>
        <w:b/>
        <w:bCs/>
        <w:cs/>
      </w:rPr>
      <w:t>หมายเหตุประกอบ</w:t>
    </w:r>
    <w:r w:rsidRPr="00D75A11">
      <w:rPr>
        <w:rFonts w:hint="cs"/>
        <w:b/>
        <w:bCs/>
        <w:cs/>
      </w:rPr>
      <w:t>งบ</w:t>
    </w:r>
    <w:r w:rsidRPr="00D75A11">
      <w:rPr>
        <w:b/>
        <w:bCs/>
        <w:cs/>
      </w:rPr>
      <w:t>การเงินระหว่างกาล</w:t>
    </w:r>
    <w:r w:rsidRPr="00D75A11">
      <w:rPr>
        <w:rFonts w:hint="cs"/>
        <w:b/>
        <w:bCs/>
        <w:cs/>
      </w:rPr>
      <w:t>แบบย่อ</w:t>
    </w:r>
  </w:p>
  <w:p w14:paraId="68ED7A6F" w14:textId="0CD231D0" w:rsidR="00965C84" w:rsidRPr="00726198" w:rsidRDefault="00965C84" w:rsidP="00C126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</w:rPr>
    </w:pPr>
    <w:r w:rsidRPr="00C12643">
      <w:rPr>
        <w:b/>
        <w:bCs/>
        <w:cs/>
      </w:rPr>
      <w:t>สำหรับงวดสามเดือน</w:t>
    </w:r>
    <w:r w:rsidRPr="00C12643">
      <w:rPr>
        <w:rFonts w:hint="cs"/>
        <w:b/>
        <w:bCs/>
        <w:cs/>
      </w:rPr>
      <w:t>และ</w:t>
    </w:r>
    <w:r>
      <w:rPr>
        <w:rFonts w:hint="cs"/>
        <w:b/>
        <w:bCs/>
        <w:cs/>
      </w:rPr>
      <w:t>เก้า</w:t>
    </w:r>
    <w:r w:rsidRPr="00C12643">
      <w:rPr>
        <w:rFonts w:hint="cs"/>
        <w:b/>
        <w:bCs/>
        <w:cs/>
      </w:rPr>
      <w:t>เดือน</w:t>
    </w:r>
    <w:r w:rsidRPr="00C12643">
      <w:rPr>
        <w:b/>
        <w:bCs/>
        <w:cs/>
      </w:rPr>
      <w:t>สิ้นสุดวันที่</w:t>
    </w:r>
    <w:r w:rsidRPr="00C12643">
      <w:rPr>
        <w:rFonts w:hint="cs"/>
        <w:b/>
        <w:bCs/>
        <w:cs/>
      </w:rPr>
      <w:t xml:space="preserve"> </w:t>
    </w:r>
    <w:r w:rsidRPr="00C12643">
      <w:rPr>
        <w:b/>
        <w:bCs/>
      </w:rPr>
      <w:t xml:space="preserve">30 </w:t>
    </w:r>
    <w:r>
      <w:rPr>
        <w:rFonts w:hint="cs"/>
        <w:b/>
        <w:bCs/>
        <w:cs/>
      </w:rPr>
      <w:t>กันยายน</w:t>
    </w:r>
    <w:r w:rsidRPr="00C12643">
      <w:rPr>
        <w:rFonts w:hint="cs"/>
        <w:b/>
        <w:bCs/>
        <w:cs/>
      </w:rPr>
      <w:t xml:space="preserve"> </w:t>
    </w:r>
    <w:r w:rsidRPr="00C12643">
      <w:rPr>
        <w:b/>
        <w:bCs/>
      </w:rPr>
      <w:t>256</w:t>
    </w:r>
    <w:r w:rsidRPr="00C12643">
      <w:rPr>
        <w:rFonts w:hint="cs"/>
        <w:b/>
        <w:bCs/>
        <w:cs/>
      </w:rPr>
      <w:t>6</w:t>
    </w:r>
    <w:r w:rsidRPr="00C12643">
      <w:rPr>
        <w:b/>
        <w:bCs/>
      </w:rPr>
      <w:t xml:space="preserve"> (</w:t>
    </w:r>
    <w:r w:rsidRPr="00C12643">
      <w:rPr>
        <w:b/>
        <w:bCs/>
        <w:cs/>
      </w:rPr>
      <w:t>ไม่ได้ตรวจสอบ</w:t>
    </w:r>
    <w:r w:rsidRPr="00C12643">
      <w:rPr>
        <w:b/>
        <w:bCs/>
      </w:rPr>
      <w:t>)</w:t>
    </w:r>
  </w:p>
  <w:p w14:paraId="00E98053" w14:textId="77777777" w:rsidR="00965C84" w:rsidRPr="00D75A11" w:rsidRDefault="00965C84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280C2C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24300E85"/>
    <w:multiLevelType w:val="multilevel"/>
    <w:tmpl w:val="D9120954"/>
    <w:lvl w:ilvl="0">
      <w:start w:val="10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47F00E6F"/>
    <w:multiLevelType w:val="multilevel"/>
    <w:tmpl w:val="A852044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5" w15:restartNumberingAfterBreak="0">
    <w:nsid w:val="6567742B"/>
    <w:multiLevelType w:val="multilevel"/>
    <w:tmpl w:val="B2889B9E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066534497">
    <w:abstractNumId w:val="0"/>
  </w:num>
  <w:num w:numId="2" w16cid:durableId="1901672465">
    <w:abstractNumId w:val="1"/>
  </w:num>
  <w:num w:numId="3" w16cid:durableId="936400646">
    <w:abstractNumId w:val="3"/>
  </w:num>
  <w:num w:numId="4" w16cid:durableId="1818499375">
    <w:abstractNumId w:val="5"/>
  </w:num>
  <w:num w:numId="5" w16cid:durableId="2109111404">
    <w:abstractNumId w:val="0"/>
  </w:num>
  <w:num w:numId="6" w16cid:durableId="18707300">
    <w:abstractNumId w:val="0"/>
  </w:num>
  <w:num w:numId="7" w16cid:durableId="1215048479">
    <w:abstractNumId w:val="2"/>
  </w:num>
  <w:num w:numId="8" w16cid:durableId="3343307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988"/>
    <w:rsid w:val="00000AB6"/>
    <w:rsid w:val="00001209"/>
    <w:rsid w:val="00001398"/>
    <w:rsid w:val="000013F1"/>
    <w:rsid w:val="000015A1"/>
    <w:rsid w:val="000019CD"/>
    <w:rsid w:val="00001BEF"/>
    <w:rsid w:val="0000200C"/>
    <w:rsid w:val="000025CB"/>
    <w:rsid w:val="00002622"/>
    <w:rsid w:val="00002679"/>
    <w:rsid w:val="00002882"/>
    <w:rsid w:val="00002CFC"/>
    <w:rsid w:val="00002D6B"/>
    <w:rsid w:val="00002F50"/>
    <w:rsid w:val="00003316"/>
    <w:rsid w:val="00003452"/>
    <w:rsid w:val="000038A0"/>
    <w:rsid w:val="000039AE"/>
    <w:rsid w:val="00003F96"/>
    <w:rsid w:val="0000409C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0FB"/>
    <w:rsid w:val="000072A7"/>
    <w:rsid w:val="00007873"/>
    <w:rsid w:val="00007B57"/>
    <w:rsid w:val="00007F8E"/>
    <w:rsid w:val="0001005E"/>
    <w:rsid w:val="00010374"/>
    <w:rsid w:val="000106F7"/>
    <w:rsid w:val="00010ABE"/>
    <w:rsid w:val="0001103C"/>
    <w:rsid w:val="000112EE"/>
    <w:rsid w:val="000115FB"/>
    <w:rsid w:val="0001192B"/>
    <w:rsid w:val="00012E83"/>
    <w:rsid w:val="000135F7"/>
    <w:rsid w:val="0001364C"/>
    <w:rsid w:val="0001367E"/>
    <w:rsid w:val="00013716"/>
    <w:rsid w:val="000137F4"/>
    <w:rsid w:val="00013C02"/>
    <w:rsid w:val="00013E34"/>
    <w:rsid w:val="00014004"/>
    <w:rsid w:val="00014732"/>
    <w:rsid w:val="00014C2F"/>
    <w:rsid w:val="00015A7A"/>
    <w:rsid w:val="00015C52"/>
    <w:rsid w:val="00015D23"/>
    <w:rsid w:val="000162A3"/>
    <w:rsid w:val="000167EF"/>
    <w:rsid w:val="000167F3"/>
    <w:rsid w:val="00016879"/>
    <w:rsid w:val="00016E14"/>
    <w:rsid w:val="00016EE0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61D"/>
    <w:rsid w:val="00020882"/>
    <w:rsid w:val="00020E35"/>
    <w:rsid w:val="00020F08"/>
    <w:rsid w:val="00021255"/>
    <w:rsid w:val="00022087"/>
    <w:rsid w:val="00022306"/>
    <w:rsid w:val="00022BB4"/>
    <w:rsid w:val="00022CE8"/>
    <w:rsid w:val="0002322B"/>
    <w:rsid w:val="000239C2"/>
    <w:rsid w:val="00023CE6"/>
    <w:rsid w:val="00024012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5FF3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2EA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AF"/>
    <w:rsid w:val="000339D5"/>
    <w:rsid w:val="00033D3C"/>
    <w:rsid w:val="00033EFB"/>
    <w:rsid w:val="00034C75"/>
    <w:rsid w:val="000350B5"/>
    <w:rsid w:val="000351D6"/>
    <w:rsid w:val="00035421"/>
    <w:rsid w:val="00035579"/>
    <w:rsid w:val="000356B4"/>
    <w:rsid w:val="00035727"/>
    <w:rsid w:val="00035878"/>
    <w:rsid w:val="00035A15"/>
    <w:rsid w:val="00035BFA"/>
    <w:rsid w:val="00035D7C"/>
    <w:rsid w:val="00036548"/>
    <w:rsid w:val="00036576"/>
    <w:rsid w:val="00036C24"/>
    <w:rsid w:val="00036E95"/>
    <w:rsid w:val="00036F52"/>
    <w:rsid w:val="00037101"/>
    <w:rsid w:val="00037173"/>
    <w:rsid w:val="000378C7"/>
    <w:rsid w:val="00037941"/>
    <w:rsid w:val="00037979"/>
    <w:rsid w:val="000404B3"/>
    <w:rsid w:val="000404E2"/>
    <w:rsid w:val="00040791"/>
    <w:rsid w:val="00040952"/>
    <w:rsid w:val="00040E69"/>
    <w:rsid w:val="0004157A"/>
    <w:rsid w:val="00041597"/>
    <w:rsid w:val="00041630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C11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74D"/>
    <w:rsid w:val="00045E6A"/>
    <w:rsid w:val="000463AC"/>
    <w:rsid w:val="00047017"/>
    <w:rsid w:val="00047AB6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E55"/>
    <w:rsid w:val="00051F69"/>
    <w:rsid w:val="00051F9E"/>
    <w:rsid w:val="00052251"/>
    <w:rsid w:val="000522E2"/>
    <w:rsid w:val="0005280B"/>
    <w:rsid w:val="000528EF"/>
    <w:rsid w:val="000529F4"/>
    <w:rsid w:val="00052CF5"/>
    <w:rsid w:val="00052EB3"/>
    <w:rsid w:val="00052FF6"/>
    <w:rsid w:val="00053C52"/>
    <w:rsid w:val="00053F34"/>
    <w:rsid w:val="00054433"/>
    <w:rsid w:val="00054663"/>
    <w:rsid w:val="00054969"/>
    <w:rsid w:val="000550C1"/>
    <w:rsid w:val="000553C1"/>
    <w:rsid w:val="0005542F"/>
    <w:rsid w:val="00055589"/>
    <w:rsid w:val="000555DE"/>
    <w:rsid w:val="000558C4"/>
    <w:rsid w:val="0005641F"/>
    <w:rsid w:val="000569A6"/>
    <w:rsid w:val="000570A0"/>
    <w:rsid w:val="00057CE2"/>
    <w:rsid w:val="00060AB1"/>
    <w:rsid w:val="00060ED6"/>
    <w:rsid w:val="0006165F"/>
    <w:rsid w:val="000616DA"/>
    <w:rsid w:val="00061955"/>
    <w:rsid w:val="00061B0E"/>
    <w:rsid w:val="00061CDD"/>
    <w:rsid w:val="00062766"/>
    <w:rsid w:val="0006276B"/>
    <w:rsid w:val="000628A0"/>
    <w:rsid w:val="000629BD"/>
    <w:rsid w:val="00062B25"/>
    <w:rsid w:val="0006329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2F4D"/>
    <w:rsid w:val="000732DB"/>
    <w:rsid w:val="00073367"/>
    <w:rsid w:val="000736E0"/>
    <w:rsid w:val="00073C23"/>
    <w:rsid w:val="00073EB2"/>
    <w:rsid w:val="00074621"/>
    <w:rsid w:val="0007484C"/>
    <w:rsid w:val="00074891"/>
    <w:rsid w:val="0007494E"/>
    <w:rsid w:val="00074F14"/>
    <w:rsid w:val="00075445"/>
    <w:rsid w:val="00075907"/>
    <w:rsid w:val="00075927"/>
    <w:rsid w:val="00075BC1"/>
    <w:rsid w:val="00075D21"/>
    <w:rsid w:val="00075FFE"/>
    <w:rsid w:val="00076A48"/>
    <w:rsid w:val="00076AB3"/>
    <w:rsid w:val="00076BDC"/>
    <w:rsid w:val="00076C1D"/>
    <w:rsid w:val="00076E34"/>
    <w:rsid w:val="00077245"/>
    <w:rsid w:val="000773D1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74A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837"/>
    <w:rsid w:val="00084E43"/>
    <w:rsid w:val="00084E93"/>
    <w:rsid w:val="00085378"/>
    <w:rsid w:val="00085406"/>
    <w:rsid w:val="0008577C"/>
    <w:rsid w:val="00085C50"/>
    <w:rsid w:val="00085DA5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4CC"/>
    <w:rsid w:val="00090737"/>
    <w:rsid w:val="00090985"/>
    <w:rsid w:val="00090A18"/>
    <w:rsid w:val="00090B89"/>
    <w:rsid w:val="00090EBA"/>
    <w:rsid w:val="00090F48"/>
    <w:rsid w:val="000911C3"/>
    <w:rsid w:val="000913A0"/>
    <w:rsid w:val="000915BE"/>
    <w:rsid w:val="000917CF"/>
    <w:rsid w:val="00092224"/>
    <w:rsid w:val="000923C0"/>
    <w:rsid w:val="00092409"/>
    <w:rsid w:val="00092942"/>
    <w:rsid w:val="00092B09"/>
    <w:rsid w:val="00092EEE"/>
    <w:rsid w:val="0009316C"/>
    <w:rsid w:val="0009353D"/>
    <w:rsid w:val="00093A86"/>
    <w:rsid w:val="00093B30"/>
    <w:rsid w:val="000941C0"/>
    <w:rsid w:val="000941EE"/>
    <w:rsid w:val="0009470A"/>
    <w:rsid w:val="00094869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82C"/>
    <w:rsid w:val="00096A7A"/>
    <w:rsid w:val="00096F65"/>
    <w:rsid w:val="00096FDB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2FE1"/>
    <w:rsid w:val="000A3093"/>
    <w:rsid w:val="000A30D1"/>
    <w:rsid w:val="000A37E2"/>
    <w:rsid w:val="000A398B"/>
    <w:rsid w:val="000A3F9A"/>
    <w:rsid w:val="000A4114"/>
    <w:rsid w:val="000A42BF"/>
    <w:rsid w:val="000A4553"/>
    <w:rsid w:val="000A4B0B"/>
    <w:rsid w:val="000A4C2E"/>
    <w:rsid w:val="000A4C37"/>
    <w:rsid w:val="000A4D19"/>
    <w:rsid w:val="000A51C1"/>
    <w:rsid w:val="000A534B"/>
    <w:rsid w:val="000A5401"/>
    <w:rsid w:val="000A594D"/>
    <w:rsid w:val="000A6605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19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295"/>
    <w:rsid w:val="000B33FE"/>
    <w:rsid w:val="000B424F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0E39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934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13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1A1"/>
    <w:rsid w:val="000D4881"/>
    <w:rsid w:val="000D4AED"/>
    <w:rsid w:val="000D4CC2"/>
    <w:rsid w:val="000D4CEA"/>
    <w:rsid w:val="000D4E2B"/>
    <w:rsid w:val="000D5317"/>
    <w:rsid w:val="000D53AB"/>
    <w:rsid w:val="000D5569"/>
    <w:rsid w:val="000D572D"/>
    <w:rsid w:val="000D5A9D"/>
    <w:rsid w:val="000D6047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841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844"/>
    <w:rsid w:val="000E4BD7"/>
    <w:rsid w:val="000E4E8D"/>
    <w:rsid w:val="000E5132"/>
    <w:rsid w:val="000E54C4"/>
    <w:rsid w:val="000E56AF"/>
    <w:rsid w:val="000E5B32"/>
    <w:rsid w:val="000E5B65"/>
    <w:rsid w:val="000E5F52"/>
    <w:rsid w:val="000E61CE"/>
    <w:rsid w:val="000E6467"/>
    <w:rsid w:val="000E6788"/>
    <w:rsid w:val="000E708C"/>
    <w:rsid w:val="000E7495"/>
    <w:rsid w:val="000E7AEE"/>
    <w:rsid w:val="000E7E5C"/>
    <w:rsid w:val="000F0217"/>
    <w:rsid w:val="000F03C0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873"/>
    <w:rsid w:val="000F1A6F"/>
    <w:rsid w:val="000F2770"/>
    <w:rsid w:val="000F2C64"/>
    <w:rsid w:val="000F2EE7"/>
    <w:rsid w:val="000F429B"/>
    <w:rsid w:val="000F43C8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86"/>
    <w:rsid w:val="000F74C7"/>
    <w:rsid w:val="00100142"/>
    <w:rsid w:val="0010067E"/>
    <w:rsid w:val="00100A6A"/>
    <w:rsid w:val="00101A27"/>
    <w:rsid w:val="00101A8B"/>
    <w:rsid w:val="00101CBF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9CE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B14"/>
    <w:rsid w:val="00114D64"/>
    <w:rsid w:val="00114DEB"/>
    <w:rsid w:val="001152EA"/>
    <w:rsid w:val="0011595B"/>
    <w:rsid w:val="00115D9F"/>
    <w:rsid w:val="0011619B"/>
    <w:rsid w:val="00116427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091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8CD"/>
    <w:rsid w:val="0012295A"/>
    <w:rsid w:val="00122A8E"/>
    <w:rsid w:val="00122BAF"/>
    <w:rsid w:val="00123587"/>
    <w:rsid w:val="001238A0"/>
    <w:rsid w:val="001239BC"/>
    <w:rsid w:val="00123AFC"/>
    <w:rsid w:val="00123DBE"/>
    <w:rsid w:val="001246CB"/>
    <w:rsid w:val="00124D32"/>
    <w:rsid w:val="00124E40"/>
    <w:rsid w:val="0012508D"/>
    <w:rsid w:val="001256EF"/>
    <w:rsid w:val="00125754"/>
    <w:rsid w:val="00125877"/>
    <w:rsid w:val="0012657F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73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30"/>
    <w:rsid w:val="001357F2"/>
    <w:rsid w:val="00135AB7"/>
    <w:rsid w:val="00135D68"/>
    <w:rsid w:val="00135DC4"/>
    <w:rsid w:val="0013608A"/>
    <w:rsid w:val="00136148"/>
    <w:rsid w:val="001363AF"/>
    <w:rsid w:val="0013657B"/>
    <w:rsid w:val="00136768"/>
    <w:rsid w:val="00137083"/>
    <w:rsid w:val="0013717D"/>
    <w:rsid w:val="00137708"/>
    <w:rsid w:val="001377AE"/>
    <w:rsid w:val="0013796D"/>
    <w:rsid w:val="001379B1"/>
    <w:rsid w:val="001400CC"/>
    <w:rsid w:val="001401E0"/>
    <w:rsid w:val="00140292"/>
    <w:rsid w:val="001403CA"/>
    <w:rsid w:val="0014040B"/>
    <w:rsid w:val="001404A4"/>
    <w:rsid w:val="00140BB9"/>
    <w:rsid w:val="00140E48"/>
    <w:rsid w:val="00141083"/>
    <w:rsid w:val="001415B5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95F"/>
    <w:rsid w:val="00144F79"/>
    <w:rsid w:val="0014507B"/>
    <w:rsid w:val="001450E2"/>
    <w:rsid w:val="0014517B"/>
    <w:rsid w:val="001452F7"/>
    <w:rsid w:val="00145522"/>
    <w:rsid w:val="001455E8"/>
    <w:rsid w:val="001457CD"/>
    <w:rsid w:val="00145B06"/>
    <w:rsid w:val="00146334"/>
    <w:rsid w:val="00146C91"/>
    <w:rsid w:val="00146D75"/>
    <w:rsid w:val="00146F44"/>
    <w:rsid w:val="0014701A"/>
    <w:rsid w:val="00147216"/>
    <w:rsid w:val="001472D1"/>
    <w:rsid w:val="0014738E"/>
    <w:rsid w:val="001474EC"/>
    <w:rsid w:val="001476E8"/>
    <w:rsid w:val="0014774F"/>
    <w:rsid w:val="001478F6"/>
    <w:rsid w:val="00150273"/>
    <w:rsid w:val="0015060B"/>
    <w:rsid w:val="001508F8"/>
    <w:rsid w:val="00151AD7"/>
    <w:rsid w:val="00151C8C"/>
    <w:rsid w:val="00151CA8"/>
    <w:rsid w:val="00151F2C"/>
    <w:rsid w:val="001525FB"/>
    <w:rsid w:val="0015288D"/>
    <w:rsid w:val="00152942"/>
    <w:rsid w:val="00152E00"/>
    <w:rsid w:val="00153A70"/>
    <w:rsid w:val="00153B4E"/>
    <w:rsid w:val="00153B92"/>
    <w:rsid w:val="00153E26"/>
    <w:rsid w:val="00154490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5A0"/>
    <w:rsid w:val="001557BD"/>
    <w:rsid w:val="00155A8A"/>
    <w:rsid w:val="00155D02"/>
    <w:rsid w:val="00155D10"/>
    <w:rsid w:val="00156307"/>
    <w:rsid w:val="0015648E"/>
    <w:rsid w:val="00156595"/>
    <w:rsid w:val="00156719"/>
    <w:rsid w:val="001567B2"/>
    <w:rsid w:val="001569A1"/>
    <w:rsid w:val="00156C0D"/>
    <w:rsid w:val="00156CD4"/>
    <w:rsid w:val="00156D01"/>
    <w:rsid w:val="00156F19"/>
    <w:rsid w:val="001572A8"/>
    <w:rsid w:val="001573FD"/>
    <w:rsid w:val="00157412"/>
    <w:rsid w:val="0015794F"/>
    <w:rsid w:val="00157C97"/>
    <w:rsid w:val="0016031D"/>
    <w:rsid w:val="00160425"/>
    <w:rsid w:val="00160769"/>
    <w:rsid w:val="00160830"/>
    <w:rsid w:val="001608CB"/>
    <w:rsid w:val="00160E88"/>
    <w:rsid w:val="0016178C"/>
    <w:rsid w:val="00161AC9"/>
    <w:rsid w:val="00161BDA"/>
    <w:rsid w:val="00161C6E"/>
    <w:rsid w:val="00162451"/>
    <w:rsid w:val="00162E95"/>
    <w:rsid w:val="00162FFC"/>
    <w:rsid w:val="001639BA"/>
    <w:rsid w:val="00163FB1"/>
    <w:rsid w:val="00164BF3"/>
    <w:rsid w:val="00164FA7"/>
    <w:rsid w:val="00165014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1EA1"/>
    <w:rsid w:val="001723F7"/>
    <w:rsid w:val="00172429"/>
    <w:rsid w:val="00173059"/>
    <w:rsid w:val="001736DA"/>
    <w:rsid w:val="00173786"/>
    <w:rsid w:val="001739FF"/>
    <w:rsid w:val="00173D47"/>
    <w:rsid w:val="00174007"/>
    <w:rsid w:val="00174060"/>
    <w:rsid w:val="00174161"/>
    <w:rsid w:val="0017439B"/>
    <w:rsid w:val="00174BF5"/>
    <w:rsid w:val="001751A3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D18"/>
    <w:rsid w:val="00177EE2"/>
    <w:rsid w:val="001800AA"/>
    <w:rsid w:val="0018075B"/>
    <w:rsid w:val="00180EEE"/>
    <w:rsid w:val="0018127B"/>
    <w:rsid w:val="0018163A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CB5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5D5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6B1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559"/>
    <w:rsid w:val="001A06E4"/>
    <w:rsid w:val="001A0A21"/>
    <w:rsid w:val="001A0B1A"/>
    <w:rsid w:val="001A0B75"/>
    <w:rsid w:val="001A0DC4"/>
    <w:rsid w:val="001A0E1E"/>
    <w:rsid w:val="001A0ED9"/>
    <w:rsid w:val="001A1FC0"/>
    <w:rsid w:val="001A269D"/>
    <w:rsid w:val="001A2ACE"/>
    <w:rsid w:val="001A3043"/>
    <w:rsid w:val="001A3281"/>
    <w:rsid w:val="001A3658"/>
    <w:rsid w:val="001A442F"/>
    <w:rsid w:val="001A474D"/>
    <w:rsid w:val="001A4825"/>
    <w:rsid w:val="001A485D"/>
    <w:rsid w:val="001A4FBC"/>
    <w:rsid w:val="001A5C0A"/>
    <w:rsid w:val="001A5C51"/>
    <w:rsid w:val="001A5E35"/>
    <w:rsid w:val="001A60D9"/>
    <w:rsid w:val="001A65B3"/>
    <w:rsid w:val="001A660D"/>
    <w:rsid w:val="001A6BA1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AA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2FF3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82E"/>
    <w:rsid w:val="001B696E"/>
    <w:rsid w:val="001B6A5D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4EA"/>
    <w:rsid w:val="001C152D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23D"/>
    <w:rsid w:val="001C326A"/>
    <w:rsid w:val="001C351A"/>
    <w:rsid w:val="001C367A"/>
    <w:rsid w:val="001C3B09"/>
    <w:rsid w:val="001C4325"/>
    <w:rsid w:val="001C50F2"/>
    <w:rsid w:val="001C5331"/>
    <w:rsid w:val="001C59AA"/>
    <w:rsid w:val="001C5A5F"/>
    <w:rsid w:val="001C5CE8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5F0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41A"/>
    <w:rsid w:val="001D3796"/>
    <w:rsid w:val="001D38AB"/>
    <w:rsid w:val="001D3DA4"/>
    <w:rsid w:val="001D3DFA"/>
    <w:rsid w:val="001D493F"/>
    <w:rsid w:val="001D51E8"/>
    <w:rsid w:val="001D522E"/>
    <w:rsid w:val="001D594E"/>
    <w:rsid w:val="001D5D99"/>
    <w:rsid w:val="001D65E4"/>
    <w:rsid w:val="001D65EF"/>
    <w:rsid w:val="001D6A8C"/>
    <w:rsid w:val="001D6F41"/>
    <w:rsid w:val="001D720F"/>
    <w:rsid w:val="001D73E2"/>
    <w:rsid w:val="001D74F9"/>
    <w:rsid w:val="001D792D"/>
    <w:rsid w:val="001D7DA1"/>
    <w:rsid w:val="001E0465"/>
    <w:rsid w:val="001E0976"/>
    <w:rsid w:val="001E0AC1"/>
    <w:rsid w:val="001E0CE4"/>
    <w:rsid w:val="001E0EF5"/>
    <w:rsid w:val="001E152F"/>
    <w:rsid w:val="001E16A4"/>
    <w:rsid w:val="001E185E"/>
    <w:rsid w:val="001E1C32"/>
    <w:rsid w:val="001E1CD2"/>
    <w:rsid w:val="001E1F36"/>
    <w:rsid w:val="001E221E"/>
    <w:rsid w:val="001E2283"/>
    <w:rsid w:val="001E24EC"/>
    <w:rsid w:val="001E2593"/>
    <w:rsid w:val="001E2AB4"/>
    <w:rsid w:val="001E2C14"/>
    <w:rsid w:val="001E2FAD"/>
    <w:rsid w:val="001E3A83"/>
    <w:rsid w:val="001E3A84"/>
    <w:rsid w:val="001E3C4A"/>
    <w:rsid w:val="001E3F31"/>
    <w:rsid w:val="001E45BD"/>
    <w:rsid w:val="001E4733"/>
    <w:rsid w:val="001E4808"/>
    <w:rsid w:val="001E4A42"/>
    <w:rsid w:val="001E4A65"/>
    <w:rsid w:val="001E4FB5"/>
    <w:rsid w:val="001E5203"/>
    <w:rsid w:val="001E528E"/>
    <w:rsid w:val="001E56F2"/>
    <w:rsid w:val="001E57C6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E7F7D"/>
    <w:rsid w:val="001F08B4"/>
    <w:rsid w:val="001F0B07"/>
    <w:rsid w:val="001F0EFA"/>
    <w:rsid w:val="001F101E"/>
    <w:rsid w:val="001F112D"/>
    <w:rsid w:val="001F12CF"/>
    <w:rsid w:val="001F134A"/>
    <w:rsid w:val="001F160F"/>
    <w:rsid w:val="001F18CF"/>
    <w:rsid w:val="001F195D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07B"/>
    <w:rsid w:val="001F4115"/>
    <w:rsid w:val="001F436A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0C5C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D9D"/>
    <w:rsid w:val="00203E44"/>
    <w:rsid w:val="00204B69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826"/>
    <w:rsid w:val="002079A8"/>
    <w:rsid w:val="0021001C"/>
    <w:rsid w:val="00210463"/>
    <w:rsid w:val="002105FC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657"/>
    <w:rsid w:val="00213837"/>
    <w:rsid w:val="00213B00"/>
    <w:rsid w:val="00213C1F"/>
    <w:rsid w:val="00213CC8"/>
    <w:rsid w:val="00214052"/>
    <w:rsid w:val="002140E9"/>
    <w:rsid w:val="00214177"/>
    <w:rsid w:val="002141DF"/>
    <w:rsid w:val="002141F0"/>
    <w:rsid w:val="00214863"/>
    <w:rsid w:val="00214C30"/>
    <w:rsid w:val="00215113"/>
    <w:rsid w:val="002158F7"/>
    <w:rsid w:val="00215947"/>
    <w:rsid w:val="00215A4E"/>
    <w:rsid w:val="00215A71"/>
    <w:rsid w:val="00216313"/>
    <w:rsid w:val="0021631D"/>
    <w:rsid w:val="00216365"/>
    <w:rsid w:val="002166E3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311"/>
    <w:rsid w:val="00220F09"/>
    <w:rsid w:val="00220F81"/>
    <w:rsid w:val="00220FDE"/>
    <w:rsid w:val="0022127F"/>
    <w:rsid w:val="0022132E"/>
    <w:rsid w:val="0022159F"/>
    <w:rsid w:val="002216D8"/>
    <w:rsid w:val="00221C3F"/>
    <w:rsid w:val="00221C45"/>
    <w:rsid w:val="00221EB8"/>
    <w:rsid w:val="00221ECC"/>
    <w:rsid w:val="00221F0A"/>
    <w:rsid w:val="00221F0C"/>
    <w:rsid w:val="00222157"/>
    <w:rsid w:val="00222360"/>
    <w:rsid w:val="002223E2"/>
    <w:rsid w:val="00222558"/>
    <w:rsid w:val="00222634"/>
    <w:rsid w:val="00222793"/>
    <w:rsid w:val="00222AB6"/>
    <w:rsid w:val="00222C47"/>
    <w:rsid w:val="002230E9"/>
    <w:rsid w:val="00223495"/>
    <w:rsid w:val="00223650"/>
    <w:rsid w:val="002238C4"/>
    <w:rsid w:val="0022392A"/>
    <w:rsid w:val="00223933"/>
    <w:rsid w:val="002239D8"/>
    <w:rsid w:val="00223AEC"/>
    <w:rsid w:val="00223CD5"/>
    <w:rsid w:val="0022422D"/>
    <w:rsid w:val="002249DE"/>
    <w:rsid w:val="00224BB2"/>
    <w:rsid w:val="00224D67"/>
    <w:rsid w:val="00224F69"/>
    <w:rsid w:val="002254C5"/>
    <w:rsid w:val="002254D7"/>
    <w:rsid w:val="00225627"/>
    <w:rsid w:val="002256F3"/>
    <w:rsid w:val="002257F1"/>
    <w:rsid w:val="00225D4D"/>
    <w:rsid w:val="002263FB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C36"/>
    <w:rsid w:val="00227E99"/>
    <w:rsid w:val="00230246"/>
    <w:rsid w:val="00230CC8"/>
    <w:rsid w:val="00230FE6"/>
    <w:rsid w:val="0023112B"/>
    <w:rsid w:val="00231565"/>
    <w:rsid w:val="00231A7F"/>
    <w:rsid w:val="00231C4B"/>
    <w:rsid w:val="00231CBD"/>
    <w:rsid w:val="00231EB6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0B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70C"/>
    <w:rsid w:val="00236957"/>
    <w:rsid w:val="00236EFF"/>
    <w:rsid w:val="00236F5E"/>
    <w:rsid w:val="00236F74"/>
    <w:rsid w:val="00237122"/>
    <w:rsid w:val="00237317"/>
    <w:rsid w:val="00237580"/>
    <w:rsid w:val="00237990"/>
    <w:rsid w:val="00237DA6"/>
    <w:rsid w:val="00237EF0"/>
    <w:rsid w:val="002403EE"/>
    <w:rsid w:val="0024061A"/>
    <w:rsid w:val="00240B99"/>
    <w:rsid w:val="00240E83"/>
    <w:rsid w:val="00240FB9"/>
    <w:rsid w:val="002410CB"/>
    <w:rsid w:val="0024111F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6C5"/>
    <w:rsid w:val="00243C61"/>
    <w:rsid w:val="00243C6D"/>
    <w:rsid w:val="00243D94"/>
    <w:rsid w:val="002442ED"/>
    <w:rsid w:val="002443B7"/>
    <w:rsid w:val="00244486"/>
    <w:rsid w:val="002447E4"/>
    <w:rsid w:val="00245271"/>
    <w:rsid w:val="00245379"/>
    <w:rsid w:val="00245AA3"/>
    <w:rsid w:val="00246379"/>
    <w:rsid w:val="002464FD"/>
    <w:rsid w:val="0024678E"/>
    <w:rsid w:val="002469A7"/>
    <w:rsid w:val="00246C27"/>
    <w:rsid w:val="00246C64"/>
    <w:rsid w:val="002470E8"/>
    <w:rsid w:val="00247A01"/>
    <w:rsid w:val="00247ADC"/>
    <w:rsid w:val="00247E7D"/>
    <w:rsid w:val="002501FA"/>
    <w:rsid w:val="00250290"/>
    <w:rsid w:val="00250423"/>
    <w:rsid w:val="0025077F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E2B"/>
    <w:rsid w:val="00251F58"/>
    <w:rsid w:val="002523F3"/>
    <w:rsid w:val="00252647"/>
    <w:rsid w:val="00252835"/>
    <w:rsid w:val="00252A5D"/>
    <w:rsid w:val="00252C65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AE1"/>
    <w:rsid w:val="00256CA6"/>
    <w:rsid w:val="002571B5"/>
    <w:rsid w:val="002573B5"/>
    <w:rsid w:val="002576D5"/>
    <w:rsid w:val="002578CE"/>
    <w:rsid w:val="00257AFA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31F"/>
    <w:rsid w:val="002619E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B9F"/>
    <w:rsid w:val="00263FD0"/>
    <w:rsid w:val="00264106"/>
    <w:rsid w:val="00264142"/>
    <w:rsid w:val="00264686"/>
    <w:rsid w:val="002646D4"/>
    <w:rsid w:val="0026479A"/>
    <w:rsid w:val="002648A8"/>
    <w:rsid w:val="002649E5"/>
    <w:rsid w:val="00264D2E"/>
    <w:rsid w:val="0026521A"/>
    <w:rsid w:val="0026536F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2F7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03"/>
    <w:rsid w:val="00272561"/>
    <w:rsid w:val="00272C03"/>
    <w:rsid w:val="00272D23"/>
    <w:rsid w:val="00272FC2"/>
    <w:rsid w:val="00273077"/>
    <w:rsid w:val="002734AC"/>
    <w:rsid w:val="0027358C"/>
    <w:rsid w:val="0027366A"/>
    <w:rsid w:val="0027370B"/>
    <w:rsid w:val="0027389A"/>
    <w:rsid w:val="00273C7F"/>
    <w:rsid w:val="0027444A"/>
    <w:rsid w:val="00274B49"/>
    <w:rsid w:val="00274D58"/>
    <w:rsid w:val="00274EBB"/>
    <w:rsid w:val="002759A8"/>
    <w:rsid w:val="00275B69"/>
    <w:rsid w:val="00275D10"/>
    <w:rsid w:val="00275E19"/>
    <w:rsid w:val="00276171"/>
    <w:rsid w:val="00276423"/>
    <w:rsid w:val="002765F2"/>
    <w:rsid w:val="00276F0F"/>
    <w:rsid w:val="0027701F"/>
    <w:rsid w:val="0027703D"/>
    <w:rsid w:val="002773C2"/>
    <w:rsid w:val="0027745D"/>
    <w:rsid w:val="002775DC"/>
    <w:rsid w:val="00277D19"/>
    <w:rsid w:val="0028029D"/>
    <w:rsid w:val="0028033A"/>
    <w:rsid w:val="002803F6"/>
    <w:rsid w:val="002807E8"/>
    <w:rsid w:val="00280B2C"/>
    <w:rsid w:val="00280FFC"/>
    <w:rsid w:val="002811B8"/>
    <w:rsid w:val="0028204A"/>
    <w:rsid w:val="00282600"/>
    <w:rsid w:val="00283130"/>
    <w:rsid w:val="00283275"/>
    <w:rsid w:val="0028327B"/>
    <w:rsid w:val="002835CD"/>
    <w:rsid w:val="002835F6"/>
    <w:rsid w:val="00283882"/>
    <w:rsid w:val="00283915"/>
    <w:rsid w:val="00284E05"/>
    <w:rsid w:val="00284FE0"/>
    <w:rsid w:val="00285442"/>
    <w:rsid w:val="002865F4"/>
    <w:rsid w:val="00286617"/>
    <w:rsid w:val="00286671"/>
    <w:rsid w:val="00286E24"/>
    <w:rsid w:val="00287475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A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8AA"/>
    <w:rsid w:val="00294959"/>
    <w:rsid w:val="00294AC5"/>
    <w:rsid w:val="00294C8E"/>
    <w:rsid w:val="00294D99"/>
    <w:rsid w:val="00294D9E"/>
    <w:rsid w:val="00294DE9"/>
    <w:rsid w:val="00294F97"/>
    <w:rsid w:val="00295494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209"/>
    <w:rsid w:val="002975B1"/>
    <w:rsid w:val="002A03CB"/>
    <w:rsid w:val="002A03F0"/>
    <w:rsid w:val="002A09C2"/>
    <w:rsid w:val="002A11D5"/>
    <w:rsid w:val="002A1252"/>
    <w:rsid w:val="002A13CA"/>
    <w:rsid w:val="002A1463"/>
    <w:rsid w:val="002A1922"/>
    <w:rsid w:val="002A1F87"/>
    <w:rsid w:val="002A210A"/>
    <w:rsid w:val="002A248C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4E98"/>
    <w:rsid w:val="002A52A8"/>
    <w:rsid w:val="002A6302"/>
    <w:rsid w:val="002A644B"/>
    <w:rsid w:val="002A6527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934"/>
    <w:rsid w:val="002B3B74"/>
    <w:rsid w:val="002B3CF6"/>
    <w:rsid w:val="002B3EC7"/>
    <w:rsid w:val="002B3FF7"/>
    <w:rsid w:val="002B3FF8"/>
    <w:rsid w:val="002B4016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5AF"/>
    <w:rsid w:val="002C08A2"/>
    <w:rsid w:val="002C0EED"/>
    <w:rsid w:val="002C155B"/>
    <w:rsid w:val="002C17F3"/>
    <w:rsid w:val="002C22BA"/>
    <w:rsid w:val="002C23D0"/>
    <w:rsid w:val="002C249C"/>
    <w:rsid w:val="002C25C9"/>
    <w:rsid w:val="002C26CC"/>
    <w:rsid w:val="002C284C"/>
    <w:rsid w:val="002C4417"/>
    <w:rsid w:val="002C4AF6"/>
    <w:rsid w:val="002C519B"/>
    <w:rsid w:val="002C532F"/>
    <w:rsid w:val="002C57C6"/>
    <w:rsid w:val="002C58A0"/>
    <w:rsid w:val="002C60A7"/>
    <w:rsid w:val="002C6B5D"/>
    <w:rsid w:val="002C7217"/>
    <w:rsid w:val="002C7739"/>
    <w:rsid w:val="002C7FD9"/>
    <w:rsid w:val="002D0113"/>
    <w:rsid w:val="002D03EF"/>
    <w:rsid w:val="002D051D"/>
    <w:rsid w:val="002D0541"/>
    <w:rsid w:val="002D07E9"/>
    <w:rsid w:val="002D0928"/>
    <w:rsid w:val="002D0958"/>
    <w:rsid w:val="002D0E8D"/>
    <w:rsid w:val="002D1083"/>
    <w:rsid w:val="002D16AB"/>
    <w:rsid w:val="002D1712"/>
    <w:rsid w:val="002D18B5"/>
    <w:rsid w:val="002D1E86"/>
    <w:rsid w:val="002D2979"/>
    <w:rsid w:val="002D2F89"/>
    <w:rsid w:val="002D304C"/>
    <w:rsid w:val="002D3165"/>
    <w:rsid w:val="002D3364"/>
    <w:rsid w:val="002D369B"/>
    <w:rsid w:val="002D3940"/>
    <w:rsid w:val="002D426C"/>
    <w:rsid w:val="002D4330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C72"/>
    <w:rsid w:val="002D5DEB"/>
    <w:rsid w:val="002D60EF"/>
    <w:rsid w:val="002D6122"/>
    <w:rsid w:val="002D65D0"/>
    <w:rsid w:val="002D65D8"/>
    <w:rsid w:val="002D68C2"/>
    <w:rsid w:val="002D68ED"/>
    <w:rsid w:val="002D6D42"/>
    <w:rsid w:val="002D7384"/>
    <w:rsid w:val="002D74C4"/>
    <w:rsid w:val="002D7846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A30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0CD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3DA"/>
    <w:rsid w:val="002F76F6"/>
    <w:rsid w:val="002F7E78"/>
    <w:rsid w:val="002F7EA5"/>
    <w:rsid w:val="003002B0"/>
    <w:rsid w:val="003005D3"/>
    <w:rsid w:val="00300750"/>
    <w:rsid w:val="0030077F"/>
    <w:rsid w:val="00300904"/>
    <w:rsid w:val="00301C87"/>
    <w:rsid w:val="0030205F"/>
    <w:rsid w:val="00302065"/>
    <w:rsid w:val="0030209C"/>
    <w:rsid w:val="00302130"/>
    <w:rsid w:val="003021AC"/>
    <w:rsid w:val="00302806"/>
    <w:rsid w:val="00302E85"/>
    <w:rsid w:val="00302EE6"/>
    <w:rsid w:val="0030311C"/>
    <w:rsid w:val="0030333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A91"/>
    <w:rsid w:val="00305B63"/>
    <w:rsid w:val="00305BE8"/>
    <w:rsid w:val="0030636F"/>
    <w:rsid w:val="0030698E"/>
    <w:rsid w:val="00306DA0"/>
    <w:rsid w:val="00307352"/>
    <w:rsid w:val="003075E8"/>
    <w:rsid w:val="003076DD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7B9"/>
    <w:rsid w:val="00314A06"/>
    <w:rsid w:val="00314B8A"/>
    <w:rsid w:val="003161E3"/>
    <w:rsid w:val="003166A7"/>
    <w:rsid w:val="00316A40"/>
    <w:rsid w:val="00316DC3"/>
    <w:rsid w:val="00317292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0E0A"/>
    <w:rsid w:val="00321066"/>
    <w:rsid w:val="003218D6"/>
    <w:rsid w:val="00321924"/>
    <w:rsid w:val="0032243F"/>
    <w:rsid w:val="00322774"/>
    <w:rsid w:val="00322840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27F1F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1EEA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040"/>
    <w:rsid w:val="0033781D"/>
    <w:rsid w:val="00337A4B"/>
    <w:rsid w:val="00337B66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C8A"/>
    <w:rsid w:val="00343EBD"/>
    <w:rsid w:val="00344210"/>
    <w:rsid w:val="003449E6"/>
    <w:rsid w:val="00344E37"/>
    <w:rsid w:val="0034504C"/>
    <w:rsid w:val="00345374"/>
    <w:rsid w:val="0034576D"/>
    <w:rsid w:val="00345D10"/>
    <w:rsid w:val="00345D2B"/>
    <w:rsid w:val="00345FDC"/>
    <w:rsid w:val="00346051"/>
    <w:rsid w:val="003463C0"/>
    <w:rsid w:val="00346812"/>
    <w:rsid w:val="003468CF"/>
    <w:rsid w:val="00346BFB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0BCB"/>
    <w:rsid w:val="00350C12"/>
    <w:rsid w:val="00351089"/>
    <w:rsid w:val="0035123D"/>
    <w:rsid w:val="0035173D"/>
    <w:rsid w:val="00351862"/>
    <w:rsid w:val="00351DB5"/>
    <w:rsid w:val="0035226E"/>
    <w:rsid w:val="00352282"/>
    <w:rsid w:val="00352377"/>
    <w:rsid w:val="003526C6"/>
    <w:rsid w:val="0035281F"/>
    <w:rsid w:val="003528AA"/>
    <w:rsid w:val="00353312"/>
    <w:rsid w:val="00353BDC"/>
    <w:rsid w:val="00353EE4"/>
    <w:rsid w:val="00354205"/>
    <w:rsid w:val="00354621"/>
    <w:rsid w:val="003547D7"/>
    <w:rsid w:val="003549F5"/>
    <w:rsid w:val="00354A33"/>
    <w:rsid w:val="00354FD5"/>
    <w:rsid w:val="0035576E"/>
    <w:rsid w:val="0035585D"/>
    <w:rsid w:val="00355CA1"/>
    <w:rsid w:val="003563A6"/>
    <w:rsid w:val="00356539"/>
    <w:rsid w:val="0035669E"/>
    <w:rsid w:val="0035673A"/>
    <w:rsid w:val="00356A90"/>
    <w:rsid w:val="00356C2D"/>
    <w:rsid w:val="00357151"/>
    <w:rsid w:val="003573DD"/>
    <w:rsid w:val="003574C6"/>
    <w:rsid w:val="00357553"/>
    <w:rsid w:val="0036011A"/>
    <w:rsid w:val="00360161"/>
    <w:rsid w:val="003610A2"/>
    <w:rsid w:val="00361401"/>
    <w:rsid w:val="00361437"/>
    <w:rsid w:val="003614E0"/>
    <w:rsid w:val="00361530"/>
    <w:rsid w:val="00361A29"/>
    <w:rsid w:val="00361A9B"/>
    <w:rsid w:val="00361B11"/>
    <w:rsid w:val="00361BA2"/>
    <w:rsid w:val="00361E0A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0BF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2EB"/>
    <w:rsid w:val="00366510"/>
    <w:rsid w:val="00366622"/>
    <w:rsid w:val="00366A49"/>
    <w:rsid w:val="00366D94"/>
    <w:rsid w:val="003676C6"/>
    <w:rsid w:val="0036784A"/>
    <w:rsid w:val="00367877"/>
    <w:rsid w:val="003679C8"/>
    <w:rsid w:val="00367A81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67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82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106"/>
    <w:rsid w:val="0038642A"/>
    <w:rsid w:val="0038654D"/>
    <w:rsid w:val="003865CD"/>
    <w:rsid w:val="003866CF"/>
    <w:rsid w:val="003869CF"/>
    <w:rsid w:val="00386C2C"/>
    <w:rsid w:val="0038715F"/>
    <w:rsid w:val="00387720"/>
    <w:rsid w:val="00387CB2"/>
    <w:rsid w:val="00387E46"/>
    <w:rsid w:val="00387E76"/>
    <w:rsid w:val="00387FBD"/>
    <w:rsid w:val="00387FC4"/>
    <w:rsid w:val="00390943"/>
    <w:rsid w:val="0039094B"/>
    <w:rsid w:val="00390979"/>
    <w:rsid w:val="00391074"/>
    <w:rsid w:val="003913A6"/>
    <w:rsid w:val="00391515"/>
    <w:rsid w:val="00391696"/>
    <w:rsid w:val="003919D5"/>
    <w:rsid w:val="00391AC0"/>
    <w:rsid w:val="00391AF8"/>
    <w:rsid w:val="00391B41"/>
    <w:rsid w:val="00391CD1"/>
    <w:rsid w:val="0039206D"/>
    <w:rsid w:val="00392909"/>
    <w:rsid w:val="00392AA4"/>
    <w:rsid w:val="00392B17"/>
    <w:rsid w:val="00392BAB"/>
    <w:rsid w:val="00393564"/>
    <w:rsid w:val="00393D48"/>
    <w:rsid w:val="00393E62"/>
    <w:rsid w:val="00393F56"/>
    <w:rsid w:val="00394066"/>
    <w:rsid w:val="00394283"/>
    <w:rsid w:val="00394291"/>
    <w:rsid w:val="00394903"/>
    <w:rsid w:val="003949BD"/>
    <w:rsid w:val="00394B2F"/>
    <w:rsid w:val="00394C4C"/>
    <w:rsid w:val="0039558C"/>
    <w:rsid w:val="003955B1"/>
    <w:rsid w:val="00395751"/>
    <w:rsid w:val="00395D09"/>
    <w:rsid w:val="00396074"/>
    <w:rsid w:val="003964E8"/>
    <w:rsid w:val="00396883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0FC8"/>
    <w:rsid w:val="003A1095"/>
    <w:rsid w:val="003A10CE"/>
    <w:rsid w:val="003A1105"/>
    <w:rsid w:val="003A110D"/>
    <w:rsid w:val="003A1425"/>
    <w:rsid w:val="003A1F29"/>
    <w:rsid w:val="003A1FE0"/>
    <w:rsid w:val="003A200C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A49"/>
    <w:rsid w:val="003A5CFF"/>
    <w:rsid w:val="003A61C3"/>
    <w:rsid w:val="003A64BE"/>
    <w:rsid w:val="003A6548"/>
    <w:rsid w:val="003A6754"/>
    <w:rsid w:val="003A699A"/>
    <w:rsid w:val="003A6AD8"/>
    <w:rsid w:val="003A6F0C"/>
    <w:rsid w:val="003A7837"/>
    <w:rsid w:val="003A7881"/>
    <w:rsid w:val="003A7A04"/>
    <w:rsid w:val="003A7D1C"/>
    <w:rsid w:val="003B0A78"/>
    <w:rsid w:val="003B0BE2"/>
    <w:rsid w:val="003B0BE6"/>
    <w:rsid w:val="003B0CA7"/>
    <w:rsid w:val="003B1312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4B5E"/>
    <w:rsid w:val="003B507A"/>
    <w:rsid w:val="003B50D2"/>
    <w:rsid w:val="003B5403"/>
    <w:rsid w:val="003B56E9"/>
    <w:rsid w:val="003B587D"/>
    <w:rsid w:val="003B6216"/>
    <w:rsid w:val="003B6776"/>
    <w:rsid w:val="003B68AE"/>
    <w:rsid w:val="003B68CF"/>
    <w:rsid w:val="003B6B27"/>
    <w:rsid w:val="003B6DDD"/>
    <w:rsid w:val="003B6DDE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BE"/>
    <w:rsid w:val="003C39D9"/>
    <w:rsid w:val="003C3DF1"/>
    <w:rsid w:val="003C414D"/>
    <w:rsid w:val="003C46C8"/>
    <w:rsid w:val="003C4722"/>
    <w:rsid w:val="003C538D"/>
    <w:rsid w:val="003C5CB7"/>
    <w:rsid w:val="003C617E"/>
    <w:rsid w:val="003C62CC"/>
    <w:rsid w:val="003C66B9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4D9C"/>
    <w:rsid w:val="003D5362"/>
    <w:rsid w:val="003D56BA"/>
    <w:rsid w:val="003D5F01"/>
    <w:rsid w:val="003D61E2"/>
    <w:rsid w:val="003D6828"/>
    <w:rsid w:val="003D6BA4"/>
    <w:rsid w:val="003D6FB3"/>
    <w:rsid w:val="003D78FA"/>
    <w:rsid w:val="003E00F9"/>
    <w:rsid w:val="003E0740"/>
    <w:rsid w:val="003E0799"/>
    <w:rsid w:val="003E0BCC"/>
    <w:rsid w:val="003E0FB3"/>
    <w:rsid w:val="003E10D2"/>
    <w:rsid w:val="003E1173"/>
    <w:rsid w:val="003E12A9"/>
    <w:rsid w:val="003E1490"/>
    <w:rsid w:val="003E1DCB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5FD"/>
    <w:rsid w:val="003E3602"/>
    <w:rsid w:val="003E3873"/>
    <w:rsid w:val="003E44C3"/>
    <w:rsid w:val="003E45EC"/>
    <w:rsid w:val="003E4F6B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74E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677"/>
    <w:rsid w:val="003F4948"/>
    <w:rsid w:val="003F49DC"/>
    <w:rsid w:val="003F4A01"/>
    <w:rsid w:val="003F4A5B"/>
    <w:rsid w:val="003F4B0E"/>
    <w:rsid w:val="003F4CA6"/>
    <w:rsid w:val="003F51A4"/>
    <w:rsid w:val="003F62FF"/>
    <w:rsid w:val="003F691F"/>
    <w:rsid w:val="003F69D8"/>
    <w:rsid w:val="003F6F38"/>
    <w:rsid w:val="003F6F5B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2CE5"/>
    <w:rsid w:val="0040306B"/>
    <w:rsid w:val="00403404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48F"/>
    <w:rsid w:val="00405670"/>
    <w:rsid w:val="0040570A"/>
    <w:rsid w:val="00405A25"/>
    <w:rsid w:val="00405C7A"/>
    <w:rsid w:val="0040600E"/>
    <w:rsid w:val="00406117"/>
    <w:rsid w:val="004062E3"/>
    <w:rsid w:val="00406404"/>
    <w:rsid w:val="004065C3"/>
    <w:rsid w:val="00406AA5"/>
    <w:rsid w:val="00406BBA"/>
    <w:rsid w:val="00406E82"/>
    <w:rsid w:val="004070F8"/>
    <w:rsid w:val="00410432"/>
    <w:rsid w:val="00410770"/>
    <w:rsid w:val="0041089C"/>
    <w:rsid w:val="00410966"/>
    <w:rsid w:val="00410B19"/>
    <w:rsid w:val="00410E02"/>
    <w:rsid w:val="00410E6F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5EBF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EC0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72C"/>
    <w:rsid w:val="00421814"/>
    <w:rsid w:val="00421D66"/>
    <w:rsid w:val="00421E82"/>
    <w:rsid w:val="00421F54"/>
    <w:rsid w:val="00421FE2"/>
    <w:rsid w:val="004221FD"/>
    <w:rsid w:val="0042290E"/>
    <w:rsid w:val="00422AAB"/>
    <w:rsid w:val="004230AE"/>
    <w:rsid w:val="00423170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179"/>
    <w:rsid w:val="004268C3"/>
    <w:rsid w:val="0042693F"/>
    <w:rsid w:val="00426EA2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103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9B"/>
    <w:rsid w:val="004332E8"/>
    <w:rsid w:val="004333E0"/>
    <w:rsid w:val="00433456"/>
    <w:rsid w:val="00433567"/>
    <w:rsid w:val="004336E0"/>
    <w:rsid w:val="00433753"/>
    <w:rsid w:val="00433892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4D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A24"/>
    <w:rsid w:val="00441C3A"/>
    <w:rsid w:val="00441C4C"/>
    <w:rsid w:val="00441D7D"/>
    <w:rsid w:val="00441E8F"/>
    <w:rsid w:val="00442296"/>
    <w:rsid w:val="004424A2"/>
    <w:rsid w:val="0044275B"/>
    <w:rsid w:val="00442988"/>
    <w:rsid w:val="0044312A"/>
    <w:rsid w:val="0044330D"/>
    <w:rsid w:val="00443331"/>
    <w:rsid w:val="004433CA"/>
    <w:rsid w:val="004434FD"/>
    <w:rsid w:val="00443EA7"/>
    <w:rsid w:val="0044411B"/>
    <w:rsid w:val="00444179"/>
    <w:rsid w:val="00444223"/>
    <w:rsid w:val="00444262"/>
    <w:rsid w:val="004445E1"/>
    <w:rsid w:val="004448EA"/>
    <w:rsid w:val="00444AA2"/>
    <w:rsid w:val="00445196"/>
    <w:rsid w:val="0044554D"/>
    <w:rsid w:val="00445A02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1AA"/>
    <w:rsid w:val="0045022B"/>
    <w:rsid w:val="00450CC4"/>
    <w:rsid w:val="004511FA"/>
    <w:rsid w:val="0045141E"/>
    <w:rsid w:val="00451BC0"/>
    <w:rsid w:val="00452011"/>
    <w:rsid w:val="0045203F"/>
    <w:rsid w:val="00452057"/>
    <w:rsid w:val="0045207E"/>
    <w:rsid w:val="0045386C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CC4"/>
    <w:rsid w:val="00456D39"/>
    <w:rsid w:val="0045716D"/>
    <w:rsid w:val="004573DB"/>
    <w:rsid w:val="00457668"/>
    <w:rsid w:val="004577A8"/>
    <w:rsid w:val="004577B2"/>
    <w:rsid w:val="00457AEC"/>
    <w:rsid w:val="00460722"/>
    <w:rsid w:val="00460C8E"/>
    <w:rsid w:val="00460F0C"/>
    <w:rsid w:val="00461586"/>
    <w:rsid w:val="00461CA6"/>
    <w:rsid w:val="00462350"/>
    <w:rsid w:val="00462970"/>
    <w:rsid w:val="00462B95"/>
    <w:rsid w:val="00463064"/>
    <w:rsid w:val="0046326D"/>
    <w:rsid w:val="004638AA"/>
    <w:rsid w:val="00464CBA"/>
    <w:rsid w:val="004650E5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67DD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57F"/>
    <w:rsid w:val="00476655"/>
    <w:rsid w:val="004776C2"/>
    <w:rsid w:val="0047777E"/>
    <w:rsid w:val="0048057C"/>
    <w:rsid w:val="004813A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3E0F"/>
    <w:rsid w:val="00484CF5"/>
    <w:rsid w:val="004850EE"/>
    <w:rsid w:val="00485432"/>
    <w:rsid w:val="00485AA2"/>
    <w:rsid w:val="00485D9B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3A0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6E1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241"/>
    <w:rsid w:val="004973AE"/>
    <w:rsid w:val="004975CC"/>
    <w:rsid w:val="004979CA"/>
    <w:rsid w:val="00497E7B"/>
    <w:rsid w:val="004A03B5"/>
    <w:rsid w:val="004A0FA8"/>
    <w:rsid w:val="004A120F"/>
    <w:rsid w:val="004A140B"/>
    <w:rsid w:val="004A1425"/>
    <w:rsid w:val="004A162C"/>
    <w:rsid w:val="004A18D8"/>
    <w:rsid w:val="004A195A"/>
    <w:rsid w:val="004A2683"/>
    <w:rsid w:val="004A276A"/>
    <w:rsid w:val="004A311E"/>
    <w:rsid w:val="004A339F"/>
    <w:rsid w:val="004A351E"/>
    <w:rsid w:val="004A3819"/>
    <w:rsid w:val="004A406B"/>
    <w:rsid w:val="004A4359"/>
    <w:rsid w:val="004A4778"/>
    <w:rsid w:val="004A48D8"/>
    <w:rsid w:val="004A501C"/>
    <w:rsid w:val="004A5300"/>
    <w:rsid w:val="004A5433"/>
    <w:rsid w:val="004A5566"/>
    <w:rsid w:val="004A5676"/>
    <w:rsid w:val="004A57EE"/>
    <w:rsid w:val="004A5821"/>
    <w:rsid w:val="004A58F7"/>
    <w:rsid w:val="004A5F17"/>
    <w:rsid w:val="004A5F59"/>
    <w:rsid w:val="004A651F"/>
    <w:rsid w:val="004A6552"/>
    <w:rsid w:val="004A675F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1D4A"/>
    <w:rsid w:val="004B226C"/>
    <w:rsid w:val="004B234C"/>
    <w:rsid w:val="004B2C1F"/>
    <w:rsid w:val="004B359E"/>
    <w:rsid w:val="004B35B1"/>
    <w:rsid w:val="004B3635"/>
    <w:rsid w:val="004B3719"/>
    <w:rsid w:val="004B37EA"/>
    <w:rsid w:val="004B3B45"/>
    <w:rsid w:val="004B4111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A32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1D19"/>
    <w:rsid w:val="004C218D"/>
    <w:rsid w:val="004C2890"/>
    <w:rsid w:val="004C2936"/>
    <w:rsid w:val="004C2BB0"/>
    <w:rsid w:val="004C331E"/>
    <w:rsid w:val="004C3929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193"/>
    <w:rsid w:val="004C521B"/>
    <w:rsid w:val="004C5C7E"/>
    <w:rsid w:val="004C6110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501"/>
    <w:rsid w:val="004D2606"/>
    <w:rsid w:val="004D28AB"/>
    <w:rsid w:val="004D2F54"/>
    <w:rsid w:val="004D303B"/>
    <w:rsid w:val="004D311A"/>
    <w:rsid w:val="004D3953"/>
    <w:rsid w:val="004D3FA0"/>
    <w:rsid w:val="004D4132"/>
    <w:rsid w:val="004D4326"/>
    <w:rsid w:val="004D478A"/>
    <w:rsid w:val="004D4C0F"/>
    <w:rsid w:val="004D4CA9"/>
    <w:rsid w:val="004D4D3E"/>
    <w:rsid w:val="004D5277"/>
    <w:rsid w:val="004D5451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19C2"/>
    <w:rsid w:val="004E27A4"/>
    <w:rsid w:val="004E288B"/>
    <w:rsid w:val="004E2B41"/>
    <w:rsid w:val="004E2E23"/>
    <w:rsid w:val="004E2FA7"/>
    <w:rsid w:val="004E300A"/>
    <w:rsid w:val="004E353C"/>
    <w:rsid w:val="004E35FC"/>
    <w:rsid w:val="004E390B"/>
    <w:rsid w:val="004E397A"/>
    <w:rsid w:val="004E3A1B"/>
    <w:rsid w:val="004E3D53"/>
    <w:rsid w:val="004E4565"/>
    <w:rsid w:val="004E478A"/>
    <w:rsid w:val="004E4A39"/>
    <w:rsid w:val="004E4CC8"/>
    <w:rsid w:val="004E532E"/>
    <w:rsid w:val="004E613C"/>
    <w:rsid w:val="004E63B1"/>
    <w:rsid w:val="004E63FD"/>
    <w:rsid w:val="004E67C4"/>
    <w:rsid w:val="004E68DF"/>
    <w:rsid w:val="004E69B8"/>
    <w:rsid w:val="004E6C2E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171"/>
    <w:rsid w:val="004F255B"/>
    <w:rsid w:val="004F27EE"/>
    <w:rsid w:val="004F2988"/>
    <w:rsid w:val="004F2FA3"/>
    <w:rsid w:val="004F33CE"/>
    <w:rsid w:val="004F3823"/>
    <w:rsid w:val="004F39BB"/>
    <w:rsid w:val="004F3FA9"/>
    <w:rsid w:val="004F418D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736"/>
    <w:rsid w:val="004F7A3C"/>
    <w:rsid w:val="004F7A9B"/>
    <w:rsid w:val="004F7BB4"/>
    <w:rsid w:val="004F7FA2"/>
    <w:rsid w:val="00500768"/>
    <w:rsid w:val="00500B02"/>
    <w:rsid w:val="00500B7F"/>
    <w:rsid w:val="00500C49"/>
    <w:rsid w:val="00500C77"/>
    <w:rsid w:val="00501336"/>
    <w:rsid w:val="00501565"/>
    <w:rsid w:val="005015EB"/>
    <w:rsid w:val="005017B5"/>
    <w:rsid w:val="005019BB"/>
    <w:rsid w:val="00501C87"/>
    <w:rsid w:val="00502156"/>
    <w:rsid w:val="00502265"/>
    <w:rsid w:val="00502542"/>
    <w:rsid w:val="00502850"/>
    <w:rsid w:val="00502A22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5BA4"/>
    <w:rsid w:val="00505FF3"/>
    <w:rsid w:val="00506248"/>
    <w:rsid w:val="0050643C"/>
    <w:rsid w:val="00506504"/>
    <w:rsid w:val="00506733"/>
    <w:rsid w:val="005070F2"/>
    <w:rsid w:val="0050744D"/>
    <w:rsid w:val="005077AF"/>
    <w:rsid w:val="005079F6"/>
    <w:rsid w:val="00507CE0"/>
    <w:rsid w:val="0051026C"/>
    <w:rsid w:val="005106AD"/>
    <w:rsid w:val="00510CCA"/>
    <w:rsid w:val="00510E28"/>
    <w:rsid w:val="00511242"/>
    <w:rsid w:val="0051161C"/>
    <w:rsid w:val="00511723"/>
    <w:rsid w:val="0051179F"/>
    <w:rsid w:val="00511B00"/>
    <w:rsid w:val="00511BCE"/>
    <w:rsid w:val="00511C1E"/>
    <w:rsid w:val="0051239D"/>
    <w:rsid w:val="005126B2"/>
    <w:rsid w:val="005127E5"/>
    <w:rsid w:val="0051291B"/>
    <w:rsid w:val="00512948"/>
    <w:rsid w:val="00512BB5"/>
    <w:rsid w:val="00512F27"/>
    <w:rsid w:val="00512FED"/>
    <w:rsid w:val="005135FA"/>
    <w:rsid w:val="00513618"/>
    <w:rsid w:val="00513669"/>
    <w:rsid w:val="00513AB1"/>
    <w:rsid w:val="00514152"/>
    <w:rsid w:val="0051421C"/>
    <w:rsid w:val="00514749"/>
    <w:rsid w:val="00514AF2"/>
    <w:rsid w:val="00514DE7"/>
    <w:rsid w:val="005153B6"/>
    <w:rsid w:val="00515A9C"/>
    <w:rsid w:val="00516DAB"/>
    <w:rsid w:val="00516EF2"/>
    <w:rsid w:val="00516F50"/>
    <w:rsid w:val="005170FF"/>
    <w:rsid w:val="00517106"/>
    <w:rsid w:val="005171A5"/>
    <w:rsid w:val="00517632"/>
    <w:rsid w:val="00517A12"/>
    <w:rsid w:val="00517FED"/>
    <w:rsid w:val="005200AE"/>
    <w:rsid w:val="00520831"/>
    <w:rsid w:val="00520B6E"/>
    <w:rsid w:val="00520C99"/>
    <w:rsid w:val="00520D00"/>
    <w:rsid w:val="00520D0E"/>
    <w:rsid w:val="00520D54"/>
    <w:rsid w:val="00520D97"/>
    <w:rsid w:val="00520DA8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3F52"/>
    <w:rsid w:val="005240BF"/>
    <w:rsid w:val="005245C2"/>
    <w:rsid w:val="0052466E"/>
    <w:rsid w:val="00524B6E"/>
    <w:rsid w:val="00524CC1"/>
    <w:rsid w:val="00524E37"/>
    <w:rsid w:val="005250BE"/>
    <w:rsid w:val="00525BB3"/>
    <w:rsid w:val="00530BAE"/>
    <w:rsid w:val="00530DC1"/>
    <w:rsid w:val="00530F43"/>
    <w:rsid w:val="005312BA"/>
    <w:rsid w:val="0053148F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C9C"/>
    <w:rsid w:val="00532E62"/>
    <w:rsid w:val="00532F1D"/>
    <w:rsid w:val="0053367D"/>
    <w:rsid w:val="00533A8F"/>
    <w:rsid w:val="00533D9A"/>
    <w:rsid w:val="00534152"/>
    <w:rsid w:val="00534491"/>
    <w:rsid w:val="005345F0"/>
    <w:rsid w:val="0053498F"/>
    <w:rsid w:val="00534C39"/>
    <w:rsid w:val="0053619C"/>
    <w:rsid w:val="005362DE"/>
    <w:rsid w:val="00536428"/>
    <w:rsid w:val="00536B8E"/>
    <w:rsid w:val="005373A9"/>
    <w:rsid w:val="00537D17"/>
    <w:rsid w:val="00537F7C"/>
    <w:rsid w:val="0054080D"/>
    <w:rsid w:val="00540A38"/>
    <w:rsid w:val="00540AF3"/>
    <w:rsid w:val="005414E9"/>
    <w:rsid w:val="00541723"/>
    <w:rsid w:val="00541A47"/>
    <w:rsid w:val="00541A72"/>
    <w:rsid w:val="00541EC7"/>
    <w:rsid w:val="00542104"/>
    <w:rsid w:val="0054218D"/>
    <w:rsid w:val="005421D8"/>
    <w:rsid w:val="00542268"/>
    <w:rsid w:val="00542549"/>
    <w:rsid w:val="005425D6"/>
    <w:rsid w:val="005426DA"/>
    <w:rsid w:val="00542903"/>
    <w:rsid w:val="005432F4"/>
    <w:rsid w:val="005434C7"/>
    <w:rsid w:val="0054375F"/>
    <w:rsid w:val="00544316"/>
    <w:rsid w:val="0054440C"/>
    <w:rsid w:val="00544622"/>
    <w:rsid w:val="00544A4E"/>
    <w:rsid w:val="00544A56"/>
    <w:rsid w:val="00544B13"/>
    <w:rsid w:val="00544DC1"/>
    <w:rsid w:val="00545D68"/>
    <w:rsid w:val="00545D8F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251"/>
    <w:rsid w:val="00551A06"/>
    <w:rsid w:val="00551FB4"/>
    <w:rsid w:val="00552099"/>
    <w:rsid w:val="005526C1"/>
    <w:rsid w:val="005528BD"/>
    <w:rsid w:val="005528DF"/>
    <w:rsid w:val="00552C6E"/>
    <w:rsid w:val="005530FC"/>
    <w:rsid w:val="00553BC6"/>
    <w:rsid w:val="00553D3B"/>
    <w:rsid w:val="0055413A"/>
    <w:rsid w:val="00554523"/>
    <w:rsid w:val="00554818"/>
    <w:rsid w:val="00555292"/>
    <w:rsid w:val="005552DC"/>
    <w:rsid w:val="00555547"/>
    <w:rsid w:val="0055564D"/>
    <w:rsid w:val="0055565A"/>
    <w:rsid w:val="0055581C"/>
    <w:rsid w:val="00555EDF"/>
    <w:rsid w:val="00555F77"/>
    <w:rsid w:val="005563F9"/>
    <w:rsid w:val="00556837"/>
    <w:rsid w:val="00556EEC"/>
    <w:rsid w:val="00557086"/>
    <w:rsid w:val="00557203"/>
    <w:rsid w:val="0055747F"/>
    <w:rsid w:val="00557B07"/>
    <w:rsid w:val="00557C9C"/>
    <w:rsid w:val="00557D4D"/>
    <w:rsid w:val="00557E4B"/>
    <w:rsid w:val="00560059"/>
    <w:rsid w:val="005606B7"/>
    <w:rsid w:val="005608B1"/>
    <w:rsid w:val="00560B08"/>
    <w:rsid w:val="00561060"/>
    <w:rsid w:val="00561430"/>
    <w:rsid w:val="005614B8"/>
    <w:rsid w:val="00561642"/>
    <w:rsid w:val="00561E4B"/>
    <w:rsid w:val="00562345"/>
    <w:rsid w:val="00562729"/>
    <w:rsid w:val="005628CE"/>
    <w:rsid w:val="00562944"/>
    <w:rsid w:val="005638F4"/>
    <w:rsid w:val="00563FD0"/>
    <w:rsid w:val="00564041"/>
    <w:rsid w:val="005642BC"/>
    <w:rsid w:val="005643F2"/>
    <w:rsid w:val="0056464E"/>
    <w:rsid w:val="00564ADA"/>
    <w:rsid w:val="00564BF0"/>
    <w:rsid w:val="005654A4"/>
    <w:rsid w:val="005654C0"/>
    <w:rsid w:val="00565B75"/>
    <w:rsid w:val="00565E80"/>
    <w:rsid w:val="005663A7"/>
    <w:rsid w:val="0056643C"/>
    <w:rsid w:val="00566DA0"/>
    <w:rsid w:val="0056770E"/>
    <w:rsid w:val="00567E11"/>
    <w:rsid w:val="00570159"/>
    <w:rsid w:val="00570843"/>
    <w:rsid w:val="00570DF9"/>
    <w:rsid w:val="00570E22"/>
    <w:rsid w:val="00570E8B"/>
    <w:rsid w:val="00570F7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2459"/>
    <w:rsid w:val="00583C2E"/>
    <w:rsid w:val="00583CF9"/>
    <w:rsid w:val="00583D32"/>
    <w:rsid w:val="00584617"/>
    <w:rsid w:val="00584D79"/>
    <w:rsid w:val="00585144"/>
    <w:rsid w:val="00585615"/>
    <w:rsid w:val="005861A1"/>
    <w:rsid w:val="005861B9"/>
    <w:rsid w:val="005867B8"/>
    <w:rsid w:val="00586ABA"/>
    <w:rsid w:val="00586BA5"/>
    <w:rsid w:val="00586D37"/>
    <w:rsid w:val="00586ED9"/>
    <w:rsid w:val="00586F77"/>
    <w:rsid w:val="005874CD"/>
    <w:rsid w:val="0058753F"/>
    <w:rsid w:val="00587ACE"/>
    <w:rsid w:val="00587AE3"/>
    <w:rsid w:val="00587EC4"/>
    <w:rsid w:val="00590634"/>
    <w:rsid w:val="005908FE"/>
    <w:rsid w:val="00590A11"/>
    <w:rsid w:val="00590C78"/>
    <w:rsid w:val="00590CC3"/>
    <w:rsid w:val="00591782"/>
    <w:rsid w:val="0059192C"/>
    <w:rsid w:val="00591A55"/>
    <w:rsid w:val="00591A8D"/>
    <w:rsid w:val="00591E9D"/>
    <w:rsid w:val="0059209E"/>
    <w:rsid w:val="00592167"/>
    <w:rsid w:val="00592545"/>
    <w:rsid w:val="0059292F"/>
    <w:rsid w:val="00592939"/>
    <w:rsid w:val="005931F7"/>
    <w:rsid w:val="0059334C"/>
    <w:rsid w:val="00593399"/>
    <w:rsid w:val="0059371A"/>
    <w:rsid w:val="005937C0"/>
    <w:rsid w:val="005937ED"/>
    <w:rsid w:val="00593891"/>
    <w:rsid w:val="00593C68"/>
    <w:rsid w:val="0059404E"/>
    <w:rsid w:val="005941B3"/>
    <w:rsid w:val="00594653"/>
    <w:rsid w:val="00594704"/>
    <w:rsid w:val="0059530C"/>
    <w:rsid w:val="0059571B"/>
    <w:rsid w:val="00595950"/>
    <w:rsid w:val="00595A86"/>
    <w:rsid w:val="00595B00"/>
    <w:rsid w:val="00595FEC"/>
    <w:rsid w:val="00596934"/>
    <w:rsid w:val="00596C99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0E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53"/>
    <w:rsid w:val="005A4972"/>
    <w:rsid w:val="005A4A84"/>
    <w:rsid w:val="005A4AFE"/>
    <w:rsid w:val="005A4B77"/>
    <w:rsid w:val="005A5412"/>
    <w:rsid w:val="005A553C"/>
    <w:rsid w:val="005A56DA"/>
    <w:rsid w:val="005A58B4"/>
    <w:rsid w:val="005A65AF"/>
    <w:rsid w:val="005A662A"/>
    <w:rsid w:val="005A6C9D"/>
    <w:rsid w:val="005A6DBB"/>
    <w:rsid w:val="005A7402"/>
    <w:rsid w:val="005A7500"/>
    <w:rsid w:val="005A7BB3"/>
    <w:rsid w:val="005B04C9"/>
    <w:rsid w:val="005B04D0"/>
    <w:rsid w:val="005B0F57"/>
    <w:rsid w:val="005B125A"/>
    <w:rsid w:val="005B1282"/>
    <w:rsid w:val="005B1466"/>
    <w:rsid w:val="005B1578"/>
    <w:rsid w:val="005B16DD"/>
    <w:rsid w:val="005B17A9"/>
    <w:rsid w:val="005B1853"/>
    <w:rsid w:val="005B1DAB"/>
    <w:rsid w:val="005B1E01"/>
    <w:rsid w:val="005B1F77"/>
    <w:rsid w:val="005B2234"/>
    <w:rsid w:val="005B26E2"/>
    <w:rsid w:val="005B294D"/>
    <w:rsid w:val="005B2D66"/>
    <w:rsid w:val="005B32BD"/>
    <w:rsid w:val="005B33F5"/>
    <w:rsid w:val="005B353C"/>
    <w:rsid w:val="005B35AB"/>
    <w:rsid w:val="005B380D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622"/>
    <w:rsid w:val="005B677E"/>
    <w:rsid w:val="005B696F"/>
    <w:rsid w:val="005B6EE0"/>
    <w:rsid w:val="005B6F0D"/>
    <w:rsid w:val="005B6F5D"/>
    <w:rsid w:val="005B730D"/>
    <w:rsid w:val="005B75BD"/>
    <w:rsid w:val="005B762D"/>
    <w:rsid w:val="005B76D1"/>
    <w:rsid w:val="005B7A78"/>
    <w:rsid w:val="005B7CBC"/>
    <w:rsid w:val="005C03E7"/>
    <w:rsid w:val="005C0AA0"/>
    <w:rsid w:val="005C0B89"/>
    <w:rsid w:val="005C0E8F"/>
    <w:rsid w:val="005C11B6"/>
    <w:rsid w:val="005C162A"/>
    <w:rsid w:val="005C1997"/>
    <w:rsid w:val="005C1A8A"/>
    <w:rsid w:val="005C21F2"/>
    <w:rsid w:val="005C227D"/>
    <w:rsid w:val="005C2437"/>
    <w:rsid w:val="005C292E"/>
    <w:rsid w:val="005C2AAD"/>
    <w:rsid w:val="005C2CC1"/>
    <w:rsid w:val="005C2D4F"/>
    <w:rsid w:val="005C2E03"/>
    <w:rsid w:val="005C2FB3"/>
    <w:rsid w:val="005C3298"/>
    <w:rsid w:val="005C3457"/>
    <w:rsid w:val="005C35F2"/>
    <w:rsid w:val="005C4256"/>
    <w:rsid w:val="005C43CC"/>
    <w:rsid w:val="005C44ED"/>
    <w:rsid w:val="005C4631"/>
    <w:rsid w:val="005C48B8"/>
    <w:rsid w:val="005C4E79"/>
    <w:rsid w:val="005C4F3A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E26"/>
    <w:rsid w:val="005C7F75"/>
    <w:rsid w:val="005D0EF8"/>
    <w:rsid w:val="005D0F71"/>
    <w:rsid w:val="005D0FAD"/>
    <w:rsid w:val="005D1409"/>
    <w:rsid w:val="005D1A55"/>
    <w:rsid w:val="005D215B"/>
    <w:rsid w:val="005D25F4"/>
    <w:rsid w:val="005D278A"/>
    <w:rsid w:val="005D2931"/>
    <w:rsid w:val="005D2E2B"/>
    <w:rsid w:val="005D339A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6CBE"/>
    <w:rsid w:val="005D6DED"/>
    <w:rsid w:val="005D79B8"/>
    <w:rsid w:val="005E029D"/>
    <w:rsid w:val="005E0626"/>
    <w:rsid w:val="005E066A"/>
    <w:rsid w:val="005E0682"/>
    <w:rsid w:val="005E07DC"/>
    <w:rsid w:val="005E0B4B"/>
    <w:rsid w:val="005E122B"/>
    <w:rsid w:val="005E1521"/>
    <w:rsid w:val="005E1DE1"/>
    <w:rsid w:val="005E2040"/>
    <w:rsid w:val="005E2219"/>
    <w:rsid w:val="005E22A5"/>
    <w:rsid w:val="005E2602"/>
    <w:rsid w:val="005E3EB0"/>
    <w:rsid w:val="005E4112"/>
    <w:rsid w:val="005E4C1E"/>
    <w:rsid w:val="005E4DC2"/>
    <w:rsid w:val="005E4F8A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F00A9"/>
    <w:rsid w:val="005F01F9"/>
    <w:rsid w:val="005F075B"/>
    <w:rsid w:val="005F07E1"/>
    <w:rsid w:val="005F103F"/>
    <w:rsid w:val="005F10DA"/>
    <w:rsid w:val="005F1278"/>
    <w:rsid w:val="005F14E1"/>
    <w:rsid w:val="005F17FF"/>
    <w:rsid w:val="005F1A71"/>
    <w:rsid w:val="005F243E"/>
    <w:rsid w:val="005F247C"/>
    <w:rsid w:val="005F252A"/>
    <w:rsid w:val="005F2CEA"/>
    <w:rsid w:val="005F2FB8"/>
    <w:rsid w:val="005F347B"/>
    <w:rsid w:val="005F37BA"/>
    <w:rsid w:val="005F3E86"/>
    <w:rsid w:val="005F3EFC"/>
    <w:rsid w:val="005F4495"/>
    <w:rsid w:val="005F47CA"/>
    <w:rsid w:val="005F4946"/>
    <w:rsid w:val="005F4AEB"/>
    <w:rsid w:val="005F4C47"/>
    <w:rsid w:val="005F4D0A"/>
    <w:rsid w:val="005F53C4"/>
    <w:rsid w:val="005F578D"/>
    <w:rsid w:val="005F59FC"/>
    <w:rsid w:val="005F5D64"/>
    <w:rsid w:val="005F5DDB"/>
    <w:rsid w:val="005F5EC9"/>
    <w:rsid w:val="005F61CD"/>
    <w:rsid w:val="005F669D"/>
    <w:rsid w:val="005F6B83"/>
    <w:rsid w:val="005F7038"/>
    <w:rsid w:val="005F70A6"/>
    <w:rsid w:val="005F74ED"/>
    <w:rsid w:val="005F786D"/>
    <w:rsid w:val="005F7A85"/>
    <w:rsid w:val="005F7BD1"/>
    <w:rsid w:val="005F7C0D"/>
    <w:rsid w:val="00600114"/>
    <w:rsid w:val="00600248"/>
    <w:rsid w:val="00600698"/>
    <w:rsid w:val="00600A17"/>
    <w:rsid w:val="00600D76"/>
    <w:rsid w:val="00600DAD"/>
    <w:rsid w:val="00601471"/>
    <w:rsid w:val="006015EA"/>
    <w:rsid w:val="00601898"/>
    <w:rsid w:val="00601A14"/>
    <w:rsid w:val="00601A61"/>
    <w:rsid w:val="00601B5A"/>
    <w:rsid w:val="00601BBB"/>
    <w:rsid w:val="006021B7"/>
    <w:rsid w:val="00603102"/>
    <w:rsid w:val="006031C9"/>
    <w:rsid w:val="00603A65"/>
    <w:rsid w:val="00603CB8"/>
    <w:rsid w:val="00603CFF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804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4AD"/>
    <w:rsid w:val="0061169A"/>
    <w:rsid w:val="00611C8D"/>
    <w:rsid w:val="00611CAA"/>
    <w:rsid w:val="00611EE3"/>
    <w:rsid w:val="0061225E"/>
    <w:rsid w:val="0061229C"/>
    <w:rsid w:val="00612512"/>
    <w:rsid w:val="00612516"/>
    <w:rsid w:val="00612561"/>
    <w:rsid w:val="00612B25"/>
    <w:rsid w:val="00612CCA"/>
    <w:rsid w:val="00612D72"/>
    <w:rsid w:val="00612E20"/>
    <w:rsid w:val="006133C3"/>
    <w:rsid w:val="006135A4"/>
    <w:rsid w:val="006135D8"/>
    <w:rsid w:val="00613C70"/>
    <w:rsid w:val="00613D2F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9C7"/>
    <w:rsid w:val="00615BEC"/>
    <w:rsid w:val="00615D6B"/>
    <w:rsid w:val="00615ED5"/>
    <w:rsid w:val="00615F52"/>
    <w:rsid w:val="00616581"/>
    <w:rsid w:val="006172C7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3E4E"/>
    <w:rsid w:val="00624638"/>
    <w:rsid w:val="0062476E"/>
    <w:rsid w:val="0062487C"/>
    <w:rsid w:val="006248EE"/>
    <w:rsid w:val="00624BC8"/>
    <w:rsid w:val="006250B8"/>
    <w:rsid w:val="00625123"/>
    <w:rsid w:val="0062524F"/>
    <w:rsid w:val="00625701"/>
    <w:rsid w:val="00625A0F"/>
    <w:rsid w:val="00625C7C"/>
    <w:rsid w:val="00626352"/>
    <w:rsid w:val="00626BE1"/>
    <w:rsid w:val="00626CB2"/>
    <w:rsid w:val="0062748B"/>
    <w:rsid w:val="0062761F"/>
    <w:rsid w:val="00627C7B"/>
    <w:rsid w:val="00627E26"/>
    <w:rsid w:val="006301F2"/>
    <w:rsid w:val="00630300"/>
    <w:rsid w:val="00630CCC"/>
    <w:rsid w:val="00631000"/>
    <w:rsid w:val="006311F1"/>
    <w:rsid w:val="0063134C"/>
    <w:rsid w:val="00631852"/>
    <w:rsid w:val="00631955"/>
    <w:rsid w:val="00631B03"/>
    <w:rsid w:val="006323E4"/>
    <w:rsid w:val="00632AEC"/>
    <w:rsid w:val="00633AAC"/>
    <w:rsid w:val="00633B7D"/>
    <w:rsid w:val="00633DDC"/>
    <w:rsid w:val="00634010"/>
    <w:rsid w:val="00634118"/>
    <w:rsid w:val="006344B3"/>
    <w:rsid w:val="00634C65"/>
    <w:rsid w:val="00634C7D"/>
    <w:rsid w:val="00634CFC"/>
    <w:rsid w:val="00634F15"/>
    <w:rsid w:val="006350DE"/>
    <w:rsid w:val="00635271"/>
    <w:rsid w:val="00635366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25"/>
    <w:rsid w:val="00640547"/>
    <w:rsid w:val="0064078B"/>
    <w:rsid w:val="00640C78"/>
    <w:rsid w:val="00640D25"/>
    <w:rsid w:val="00640D85"/>
    <w:rsid w:val="00641286"/>
    <w:rsid w:val="0064163C"/>
    <w:rsid w:val="00641B33"/>
    <w:rsid w:val="00641B81"/>
    <w:rsid w:val="00641FC6"/>
    <w:rsid w:val="006420B8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57A"/>
    <w:rsid w:val="00645807"/>
    <w:rsid w:val="00645ADA"/>
    <w:rsid w:val="00645EA9"/>
    <w:rsid w:val="006465E0"/>
    <w:rsid w:val="006466BA"/>
    <w:rsid w:val="006469D5"/>
    <w:rsid w:val="00646B74"/>
    <w:rsid w:val="00646E15"/>
    <w:rsid w:val="00646E4C"/>
    <w:rsid w:val="00646FCA"/>
    <w:rsid w:val="006474EC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DBF"/>
    <w:rsid w:val="00651E4F"/>
    <w:rsid w:val="00652571"/>
    <w:rsid w:val="00652C79"/>
    <w:rsid w:val="0065301E"/>
    <w:rsid w:val="0065304C"/>
    <w:rsid w:val="00653284"/>
    <w:rsid w:val="006535AB"/>
    <w:rsid w:val="006538CE"/>
    <w:rsid w:val="00653930"/>
    <w:rsid w:val="006544B1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AF4"/>
    <w:rsid w:val="00660DC7"/>
    <w:rsid w:val="006611CD"/>
    <w:rsid w:val="00661AA4"/>
    <w:rsid w:val="00661CFD"/>
    <w:rsid w:val="00661D88"/>
    <w:rsid w:val="006622F6"/>
    <w:rsid w:val="00662349"/>
    <w:rsid w:val="0066267A"/>
    <w:rsid w:val="006626AF"/>
    <w:rsid w:val="006628A7"/>
    <w:rsid w:val="00662B04"/>
    <w:rsid w:val="00662BB5"/>
    <w:rsid w:val="00662E8A"/>
    <w:rsid w:val="00662ED8"/>
    <w:rsid w:val="00663297"/>
    <w:rsid w:val="0066364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DE2"/>
    <w:rsid w:val="00667F02"/>
    <w:rsid w:val="0067024C"/>
    <w:rsid w:val="0067030A"/>
    <w:rsid w:val="006704D3"/>
    <w:rsid w:val="00670838"/>
    <w:rsid w:val="00670CA6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62F"/>
    <w:rsid w:val="006756E3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3DB"/>
    <w:rsid w:val="0068049D"/>
    <w:rsid w:val="006804E2"/>
    <w:rsid w:val="006807C8"/>
    <w:rsid w:val="00680E9A"/>
    <w:rsid w:val="00680F6D"/>
    <w:rsid w:val="0068128C"/>
    <w:rsid w:val="00681696"/>
    <w:rsid w:val="00681D4B"/>
    <w:rsid w:val="00681FD0"/>
    <w:rsid w:val="0068229C"/>
    <w:rsid w:val="006824DB"/>
    <w:rsid w:val="00682752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E5A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102"/>
    <w:rsid w:val="00690435"/>
    <w:rsid w:val="006905A4"/>
    <w:rsid w:val="006905BD"/>
    <w:rsid w:val="006908F7"/>
    <w:rsid w:val="006914C5"/>
    <w:rsid w:val="00691757"/>
    <w:rsid w:val="00691985"/>
    <w:rsid w:val="00691B76"/>
    <w:rsid w:val="00691E1D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45E"/>
    <w:rsid w:val="0069487D"/>
    <w:rsid w:val="006949F4"/>
    <w:rsid w:val="00694B77"/>
    <w:rsid w:val="00694F4D"/>
    <w:rsid w:val="00695369"/>
    <w:rsid w:val="0069563B"/>
    <w:rsid w:val="00695900"/>
    <w:rsid w:val="00695BF9"/>
    <w:rsid w:val="00695DCF"/>
    <w:rsid w:val="00696437"/>
    <w:rsid w:val="00696662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07"/>
    <w:rsid w:val="006A14CC"/>
    <w:rsid w:val="006A181B"/>
    <w:rsid w:val="006A1B0E"/>
    <w:rsid w:val="006A1B37"/>
    <w:rsid w:val="006A2695"/>
    <w:rsid w:val="006A270E"/>
    <w:rsid w:val="006A27E1"/>
    <w:rsid w:val="006A2AAE"/>
    <w:rsid w:val="006A2F21"/>
    <w:rsid w:val="006A3135"/>
    <w:rsid w:val="006A3427"/>
    <w:rsid w:val="006A353E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6BE9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066"/>
    <w:rsid w:val="006B640E"/>
    <w:rsid w:val="006B6835"/>
    <w:rsid w:val="006B68F4"/>
    <w:rsid w:val="006B6ACF"/>
    <w:rsid w:val="006B746B"/>
    <w:rsid w:val="006B746E"/>
    <w:rsid w:val="006B756A"/>
    <w:rsid w:val="006B77D2"/>
    <w:rsid w:val="006C0113"/>
    <w:rsid w:val="006C01F9"/>
    <w:rsid w:val="006C027B"/>
    <w:rsid w:val="006C02AE"/>
    <w:rsid w:val="006C0369"/>
    <w:rsid w:val="006C0A2E"/>
    <w:rsid w:val="006C0B2E"/>
    <w:rsid w:val="006C0B66"/>
    <w:rsid w:val="006C0BD7"/>
    <w:rsid w:val="006C0EDD"/>
    <w:rsid w:val="006C100A"/>
    <w:rsid w:val="006C1241"/>
    <w:rsid w:val="006C19BE"/>
    <w:rsid w:val="006C1C84"/>
    <w:rsid w:val="006C2031"/>
    <w:rsid w:val="006C2077"/>
    <w:rsid w:val="006C231B"/>
    <w:rsid w:val="006C2393"/>
    <w:rsid w:val="006C2465"/>
    <w:rsid w:val="006C27ED"/>
    <w:rsid w:val="006C2A15"/>
    <w:rsid w:val="006C2D61"/>
    <w:rsid w:val="006C2D9E"/>
    <w:rsid w:val="006C2EBD"/>
    <w:rsid w:val="006C371F"/>
    <w:rsid w:val="006C37B7"/>
    <w:rsid w:val="006C389D"/>
    <w:rsid w:val="006C3C42"/>
    <w:rsid w:val="006C3C48"/>
    <w:rsid w:val="006C3F9D"/>
    <w:rsid w:val="006C4073"/>
    <w:rsid w:val="006C41D3"/>
    <w:rsid w:val="006C438D"/>
    <w:rsid w:val="006C469D"/>
    <w:rsid w:val="006C4A9D"/>
    <w:rsid w:val="006C4F56"/>
    <w:rsid w:val="006C56F6"/>
    <w:rsid w:val="006C5943"/>
    <w:rsid w:val="006C5BFE"/>
    <w:rsid w:val="006C6849"/>
    <w:rsid w:val="006C6A5A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0C78"/>
    <w:rsid w:val="006D1249"/>
    <w:rsid w:val="006D1512"/>
    <w:rsid w:val="006D15F0"/>
    <w:rsid w:val="006D17AE"/>
    <w:rsid w:val="006D1BA6"/>
    <w:rsid w:val="006D1D2F"/>
    <w:rsid w:val="006D22FC"/>
    <w:rsid w:val="006D25B9"/>
    <w:rsid w:val="006D28D1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81"/>
    <w:rsid w:val="006D55D3"/>
    <w:rsid w:val="006D5691"/>
    <w:rsid w:val="006D5751"/>
    <w:rsid w:val="006D5B97"/>
    <w:rsid w:val="006D6370"/>
    <w:rsid w:val="006D6491"/>
    <w:rsid w:val="006D6915"/>
    <w:rsid w:val="006D6A78"/>
    <w:rsid w:val="006D6A93"/>
    <w:rsid w:val="006D6BDC"/>
    <w:rsid w:val="006D6CFF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311"/>
    <w:rsid w:val="006E2433"/>
    <w:rsid w:val="006E288C"/>
    <w:rsid w:val="006E2DD8"/>
    <w:rsid w:val="006E2F21"/>
    <w:rsid w:val="006E3065"/>
    <w:rsid w:val="006E30DE"/>
    <w:rsid w:val="006E32E7"/>
    <w:rsid w:val="006E3658"/>
    <w:rsid w:val="006E3AB7"/>
    <w:rsid w:val="006E3AC6"/>
    <w:rsid w:val="006E3AE1"/>
    <w:rsid w:val="006E3B4E"/>
    <w:rsid w:val="006E3C77"/>
    <w:rsid w:val="006E3F5D"/>
    <w:rsid w:val="006E4005"/>
    <w:rsid w:val="006E42E5"/>
    <w:rsid w:val="006E43AF"/>
    <w:rsid w:val="006E43C7"/>
    <w:rsid w:val="006E445E"/>
    <w:rsid w:val="006E47ED"/>
    <w:rsid w:val="006E4A2C"/>
    <w:rsid w:val="006E4E4B"/>
    <w:rsid w:val="006E59AE"/>
    <w:rsid w:val="006E59C8"/>
    <w:rsid w:val="006E5C1C"/>
    <w:rsid w:val="006E5CD9"/>
    <w:rsid w:val="006E62AF"/>
    <w:rsid w:val="006E656E"/>
    <w:rsid w:val="006E66A2"/>
    <w:rsid w:val="006E6A4A"/>
    <w:rsid w:val="006E706E"/>
    <w:rsid w:val="006E7814"/>
    <w:rsid w:val="006E7908"/>
    <w:rsid w:val="006E7928"/>
    <w:rsid w:val="006E7AA7"/>
    <w:rsid w:val="006E7DCC"/>
    <w:rsid w:val="006F03F0"/>
    <w:rsid w:val="006F06CA"/>
    <w:rsid w:val="006F0FC4"/>
    <w:rsid w:val="006F1B26"/>
    <w:rsid w:val="006F1BB5"/>
    <w:rsid w:val="006F2163"/>
    <w:rsid w:val="006F23B4"/>
    <w:rsid w:val="006F23FE"/>
    <w:rsid w:val="006F2B1E"/>
    <w:rsid w:val="006F2E17"/>
    <w:rsid w:val="006F30BF"/>
    <w:rsid w:val="006F3350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314"/>
    <w:rsid w:val="00701ABC"/>
    <w:rsid w:val="00701C8E"/>
    <w:rsid w:val="007021E9"/>
    <w:rsid w:val="007024AC"/>
    <w:rsid w:val="00702A9F"/>
    <w:rsid w:val="00702F7B"/>
    <w:rsid w:val="00703290"/>
    <w:rsid w:val="0070380A"/>
    <w:rsid w:val="00703925"/>
    <w:rsid w:val="00703E83"/>
    <w:rsid w:val="00703F3D"/>
    <w:rsid w:val="007043E8"/>
    <w:rsid w:val="0070444B"/>
    <w:rsid w:val="0070469D"/>
    <w:rsid w:val="007048CF"/>
    <w:rsid w:val="00704B92"/>
    <w:rsid w:val="00704BE3"/>
    <w:rsid w:val="00704C79"/>
    <w:rsid w:val="00704CEF"/>
    <w:rsid w:val="00705117"/>
    <w:rsid w:val="0070527A"/>
    <w:rsid w:val="0070567E"/>
    <w:rsid w:val="007057D1"/>
    <w:rsid w:val="00705993"/>
    <w:rsid w:val="00705A14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AC5"/>
    <w:rsid w:val="00707D69"/>
    <w:rsid w:val="00707F83"/>
    <w:rsid w:val="007100B1"/>
    <w:rsid w:val="00710146"/>
    <w:rsid w:val="00710403"/>
    <w:rsid w:val="007108B1"/>
    <w:rsid w:val="007108E6"/>
    <w:rsid w:val="00710AA6"/>
    <w:rsid w:val="00710C38"/>
    <w:rsid w:val="00710C5C"/>
    <w:rsid w:val="00710E6E"/>
    <w:rsid w:val="0071119A"/>
    <w:rsid w:val="00711215"/>
    <w:rsid w:val="00711316"/>
    <w:rsid w:val="00711339"/>
    <w:rsid w:val="00711848"/>
    <w:rsid w:val="00711E0E"/>
    <w:rsid w:val="00712957"/>
    <w:rsid w:val="007129EE"/>
    <w:rsid w:val="007129F5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492"/>
    <w:rsid w:val="00714CB7"/>
    <w:rsid w:val="00714F05"/>
    <w:rsid w:val="0071500E"/>
    <w:rsid w:val="0071520C"/>
    <w:rsid w:val="00715251"/>
    <w:rsid w:val="007153EE"/>
    <w:rsid w:val="00715475"/>
    <w:rsid w:val="00715B96"/>
    <w:rsid w:val="00715C66"/>
    <w:rsid w:val="00715D75"/>
    <w:rsid w:val="007168E7"/>
    <w:rsid w:val="007169A9"/>
    <w:rsid w:val="00716A80"/>
    <w:rsid w:val="00716AA2"/>
    <w:rsid w:val="00716AB4"/>
    <w:rsid w:val="00716C88"/>
    <w:rsid w:val="00716DEE"/>
    <w:rsid w:val="00717B70"/>
    <w:rsid w:val="00717E4A"/>
    <w:rsid w:val="00717E8E"/>
    <w:rsid w:val="00717FDD"/>
    <w:rsid w:val="007200A3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6AA"/>
    <w:rsid w:val="00725720"/>
    <w:rsid w:val="007260FF"/>
    <w:rsid w:val="00726220"/>
    <w:rsid w:val="007265B0"/>
    <w:rsid w:val="0072679E"/>
    <w:rsid w:val="0072698B"/>
    <w:rsid w:val="00726A5E"/>
    <w:rsid w:val="00726C77"/>
    <w:rsid w:val="00726E70"/>
    <w:rsid w:val="007270D8"/>
    <w:rsid w:val="007272AD"/>
    <w:rsid w:val="00727503"/>
    <w:rsid w:val="00727C3E"/>
    <w:rsid w:val="007300EC"/>
    <w:rsid w:val="00730376"/>
    <w:rsid w:val="007305FB"/>
    <w:rsid w:val="00730615"/>
    <w:rsid w:val="007309D5"/>
    <w:rsid w:val="00730B4D"/>
    <w:rsid w:val="00730BF2"/>
    <w:rsid w:val="00730C57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9DB"/>
    <w:rsid w:val="00732F2C"/>
    <w:rsid w:val="00732FA1"/>
    <w:rsid w:val="0073316E"/>
    <w:rsid w:val="0073350B"/>
    <w:rsid w:val="00733C2E"/>
    <w:rsid w:val="0073421E"/>
    <w:rsid w:val="0073453D"/>
    <w:rsid w:val="00734703"/>
    <w:rsid w:val="007349C5"/>
    <w:rsid w:val="00735005"/>
    <w:rsid w:val="007351BE"/>
    <w:rsid w:val="00735570"/>
    <w:rsid w:val="0073581C"/>
    <w:rsid w:val="00735FA2"/>
    <w:rsid w:val="00736188"/>
    <w:rsid w:val="007362B4"/>
    <w:rsid w:val="007362C5"/>
    <w:rsid w:val="00736801"/>
    <w:rsid w:val="00736D27"/>
    <w:rsid w:val="00736F65"/>
    <w:rsid w:val="00737834"/>
    <w:rsid w:val="0074001C"/>
    <w:rsid w:val="0074035E"/>
    <w:rsid w:val="00740690"/>
    <w:rsid w:val="00740D12"/>
    <w:rsid w:val="007412C4"/>
    <w:rsid w:val="00741300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527"/>
    <w:rsid w:val="00744973"/>
    <w:rsid w:val="00744F2E"/>
    <w:rsid w:val="007453CC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6FAA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2D0E"/>
    <w:rsid w:val="00753237"/>
    <w:rsid w:val="00753644"/>
    <w:rsid w:val="00753B4E"/>
    <w:rsid w:val="007546A1"/>
    <w:rsid w:val="00754709"/>
    <w:rsid w:val="00754AA5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3B"/>
    <w:rsid w:val="00761661"/>
    <w:rsid w:val="00761F77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C7C"/>
    <w:rsid w:val="00765D64"/>
    <w:rsid w:val="007667BD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24"/>
    <w:rsid w:val="00772168"/>
    <w:rsid w:val="00772693"/>
    <w:rsid w:val="0077290C"/>
    <w:rsid w:val="00772F4F"/>
    <w:rsid w:val="00773335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EB4"/>
    <w:rsid w:val="00780F39"/>
    <w:rsid w:val="00781068"/>
    <w:rsid w:val="007810C7"/>
    <w:rsid w:val="007814B0"/>
    <w:rsid w:val="007815AD"/>
    <w:rsid w:val="0078164B"/>
    <w:rsid w:val="00781A04"/>
    <w:rsid w:val="00781B1E"/>
    <w:rsid w:val="007823EA"/>
    <w:rsid w:val="00782A07"/>
    <w:rsid w:val="00782B20"/>
    <w:rsid w:val="00782DB1"/>
    <w:rsid w:val="00782E86"/>
    <w:rsid w:val="00782EDE"/>
    <w:rsid w:val="00782F39"/>
    <w:rsid w:val="00782FAC"/>
    <w:rsid w:val="00782FFE"/>
    <w:rsid w:val="0078344B"/>
    <w:rsid w:val="00783706"/>
    <w:rsid w:val="00783963"/>
    <w:rsid w:val="007839A2"/>
    <w:rsid w:val="007840E5"/>
    <w:rsid w:val="0078414D"/>
    <w:rsid w:val="00784597"/>
    <w:rsid w:val="007849F5"/>
    <w:rsid w:val="00784E75"/>
    <w:rsid w:val="007855B8"/>
    <w:rsid w:val="00785667"/>
    <w:rsid w:val="0078614E"/>
    <w:rsid w:val="007863D2"/>
    <w:rsid w:val="00786729"/>
    <w:rsid w:val="00786880"/>
    <w:rsid w:val="00787002"/>
    <w:rsid w:val="00787366"/>
    <w:rsid w:val="00787819"/>
    <w:rsid w:val="00787C6A"/>
    <w:rsid w:val="00787D29"/>
    <w:rsid w:val="00787EF5"/>
    <w:rsid w:val="007902EC"/>
    <w:rsid w:val="007908F3"/>
    <w:rsid w:val="00790DCD"/>
    <w:rsid w:val="00790E34"/>
    <w:rsid w:val="00791069"/>
    <w:rsid w:val="007910B5"/>
    <w:rsid w:val="00791139"/>
    <w:rsid w:val="0079143C"/>
    <w:rsid w:val="0079168C"/>
    <w:rsid w:val="007916B1"/>
    <w:rsid w:val="0079185B"/>
    <w:rsid w:val="00791DC6"/>
    <w:rsid w:val="00791DD7"/>
    <w:rsid w:val="00792038"/>
    <w:rsid w:val="007920E2"/>
    <w:rsid w:val="0079301C"/>
    <w:rsid w:val="00793289"/>
    <w:rsid w:val="00793293"/>
    <w:rsid w:val="00793522"/>
    <w:rsid w:val="007938B5"/>
    <w:rsid w:val="00793A49"/>
    <w:rsid w:val="00793CF0"/>
    <w:rsid w:val="00793F82"/>
    <w:rsid w:val="00793FBF"/>
    <w:rsid w:val="0079406C"/>
    <w:rsid w:val="0079406E"/>
    <w:rsid w:val="00794259"/>
    <w:rsid w:val="00794714"/>
    <w:rsid w:val="00794BC4"/>
    <w:rsid w:val="00794D11"/>
    <w:rsid w:val="00794D29"/>
    <w:rsid w:val="00794FFB"/>
    <w:rsid w:val="0079569A"/>
    <w:rsid w:val="00795880"/>
    <w:rsid w:val="00795A84"/>
    <w:rsid w:val="00795BE6"/>
    <w:rsid w:val="00795F9A"/>
    <w:rsid w:val="0079600D"/>
    <w:rsid w:val="007967E2"/>
    <w:rsid w:val="00796BDE"/>
    <w:rsid w:val="00796C65"/>
    <w:rsid w:val="00796FE8"/>
    <w:rsid w:val="00797103"/>
    <w:rsid w:val="00797196"/>
    <w:rsid w:val="007A015D"/>
    <w:rsid w:val="007A03BA"/>
    <w:rsid w:val="007A03FF"/>
    <w:rsid w:val="007A046F"/>
    <w:rsid w:val="007A04BF"/>
    <w:rsid w:val="007A0CA8"/>
    <w:rsid w:val="007A0E26"/>
    <w:rsid w:val="007A0F4D"/>
    <w:rsid w:val="007A1058"/>
    <w:rsid w:val="007A111D"/>
    <w:rsid w:val="007A154C"/>
    <w:rsid w:val="007A159F"/>
    <w:rsid w:val="007A179A"/>
    <w:rsid w:val="007A1990"/>
    <w:rsid w:val="007A1DA3"/>
    <w:rsid w:val="007A1DDE"/>
    <w:rsid w:val="007A2521"/>
    <w:rsid w:val="007A2652"/>
    <w:rsid w:val="007A283F"/>
    <w:rsid w:val="007A285A"/>
    <w:rsid w:val="007A2BED"/>
    <w:rsid w:val="007A3004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53D"/>
    <w:rsid w:val="007A6AC6"/>
    <w:rsid w:val="007A6C01"/>
    <w:rsid w:val="007A6C2A"/>
    <w:rsid w:val="007A73AA"/>
    <w:rsid w:val="007A7602"/>
    <w:rsid w:val="007B02FE"/>
    <w:rsid w:val="007B0AC4"/>
    <w:rsid w:val="007B0D41"/>
    <w:rsid w:val="007B108A"/>
    <w:rsid w:val="007B11C7"/>
    <w:rsid w:val="007B12AC"/>
    <w:rsid w:val="007B1739"/>
    <w:rsid w:val="007B1801"/>
    <w:rsid w:val="007B189E"/>
    <w:rsid w:val="007B18A0"/>
    <w:rsid w:val="007B20EE"/>
    <w:rsid w:val="007B2BF0"/>
    <w:rsid w:val="007B2E6E"/>
    <w:rsid w:val="007B301B"/>
    <w:rsid w:val="007B3736"/>
    <w:rsid w:val="007B3885"/>
    <w:rsid w:val="007B39F3"/>
    <w:rsid w:val="007B3AAB"/>
    <w:rsid w:val="007B3E67"/>
    <w:rsid w:val="007B3ED8"/>
    <w:rsid w:val="007B48C8"/>
    <w:rsid w:val="007B520B"/>
    <w:rsid w:val="007B541A"/>
    <w:rsid w:val="007B5544"/>
    <w:rsid w:val="007B55D0"/>
    <w:rsid w:val="007B585C"/>
    <w:rsid w:val="007B5BCD"/>
    <w:rsid w:val="007B5F61"/>
    <w:rsid w:val="007B6323"/>
    <w:rsid w:val="007B6654"/>
    <w:rsid w:val="007B6862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0E94"/>
    <w:rsid w:val="007C14D5"/>
    <w:rsid w:val="007C1766"/>
    <w:rsid w:val="007C1A3B"/>
    <w:rsid w:val="007C2014"/>
    <w:rsid w:val="007C28B2"/>
    <w:rsid w:val="007C28D3"/>
    <w:rsid w:val="007C2A45"/>
    <w:rsid w:val="007C2CD6"/>
    <w:rsid w:val="007C3061"/>
    <w:rsid w:val="007C326F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1E5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252"/>
    <w:rsid w:val="007D13C5"/>
    <w:rsid w:val="007D14DB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38A"/>
    <w:rsid w:val="007D2454"/>
    <w:rsid w:val="007D257B"/>
    <w:rsid w:val="007D2B1B"/>
    <w:rsid w:val="007D2B7F"/>
    <w:rsid w:val="007D3285"/>
    <w:rsid w:val="007D3C2B"/>
    <w:rsid w:val="007D3D1F"/>
    <w:rsid w:val="007D3D76"/>
    <w:rsid w:val="007D3FC2"/>
    <w:rsid w:val="007D40B6"/>
    <w:rsid w:val="007D4155"/>
    <w:rsid w:val="007D43E5"/>
    <w:rsid w:val="007D44C3"/>
    <w:rsid w:val="007D4B06"/>
    <w:rsid w:val="007D4F2C"/>
    <w:rsid w:val="007D4F86"/>
    <w:rsid w:val="007D5837"/>
    <w:rsid w:val="007D5FEC"/>
    <w:rsid w:val="007D60A5"/>
    <w:rsid w:val="007D61D9"/>
    <w:rsid w:val="007D648D"/>
    <w:rsid w:val="007D6519"/>
    <w:rsid w:val="007D66A5"/>
    <w:rsid w:val="007D67E5"/>
    <w:rsid w:val="007D6959"/>
    <w:rsid w:val="007D6B05"/>
    <w:rsid w:val="007D704D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37"/>
    <w:rsid w:val="007E35F5"/>
    <w:rsid w:val="007E36E3"/>
    <w:rsid w:val="007E411D"/>
    <w:rsid w:val="007E4537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1E5C"/>
    <w:rsid w:val="007F2C6A"/>
    <w:rsid w:val="007F2E47"/>
    <w:rsid w:val="007F3162"/>
    <w:rsid w:val="007F3368"/>
    <w:rsid w:val="007F341A"/>
    <w:rsid w:val="007F372E"/>
    <w:rsid w:val="007F4508"/>
    <w:rsid w:val="007F4ACF"/>
    <w:rsid w:val="007F4DBE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4FF"/>
    <w:rsid w:val="007F7AED"/>
    <w:rsid w:val="00800048"/>
    <w:rsid w:val="008001BA"/>
    <w:rsid w:val="0080054E"/>
    <w:rsid w:val="008009CD"/>
    <w:rsid w:val="008015CA"/>
    <w:rsid w:val="00801E8D"/>
    <w:rsid w:val="00801E90"/>
    <w:rsid w:val="00801EA2"/>
    <w:rsid w:val="0080231E"/>
    <w:rsid w:val="00802769"/>
    <w:rsid w:val="00802A7B"/>
    <w:rsid w:val="0080365B"/>
    <w:rsid w:val="00803A47"/>
    <w:rsid w:val="00803BB0"/>
    <w:rsid w:val="00803CD1"/>
    <w:rsid w:val="00804175"/>
    <w:rsid w:val="008043F2"/>
    <w:rsid w:val="008048BF"/>
    <w:rsid w:val="00804E07"/>
    <w:rsid w:val="00805012"/>
    <w:rsid w:val="008059F6"/>
    <w:rsid w:val="00805BDC"/>
    <w:rsid w:val="00805C4A"/>
    <w:rsid w:val="00805D1D"/>
    <w:rsid w:val="00805D93"/>
    <w:rsid w:val="008060BE"/>
    <w:rsid w:val="00806129"/>
    <w:rsid w:val="00806229"/>
    <w:rsid w:val="00806667"/>
    <w:rsid w:val="00806755"/>
    <w:rsid w:val="00806D3E"/>
    <w:rsid w:val="00806EAA"/>
    <w:rsid w:val="00806F03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847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CEC"/>
    <w:rsid w:val="00816E11"/>
    <w:rsid w:val="00817070"/>
    <w:rsid w:val="008173D6"/>
    <w:rsid w:val="008175D5"/>
    <w:rsid w:val="008201FB"/>
    <w:rsid w:val="00820553"/>
    <w:rsid w:val="00820BD0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2F77"/>
    <w:rsid w:val="008232D0"/>
    <w:rsid w:val="00823AC9"/>
    <w:rsid w:val="00824B74"/>
    <w:rsid w:val="00824D0C"/>
    <w:rsid w:val="00824F69"/>
    <w:rsid w:val="00825480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91D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4C61"/>
    <w:rsid w:val="0083521C"/>
    <w:rsid w:val="0083527F"/>
    <w:rsid w:val="00835770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B71"/>
    <w:rsid w:val="00837FCA"/>
    <w:rsid w:val="0084016C"/>
    <w:rsid w:val="008401C3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76E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1C9"/>
    <w:rsid w:val="00846243"/>
    <w:rsid w:val="00846506"/>
    <w:rsid w:val="008465CE"/>
    <w:rsid w:val="00846609"/>
    <w:rsid w:val="0084700C"/>
    <w:rsid w:val="00847050"/>
    <w:rsid w:val="00847170"/>
    <w:rsid w:val="0084754C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50C"/>
    <w:rsid w:val="00851776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30"/>
    <w:rsid w:val="00854AD5"/>
    <w:rsid w:val="00854C42"/>
    <w:rsid w:val="00854E03"/>
    <w:rsid w:val="0085504B"/>
    <w:rsid w:val="0085522F"/>
    <w:rsid w:val="008559A4"/>
    <w:rsid w:val="008559AE"/>
    <w:rsid w:val="0085643B"/>
    <w:rsid w:val="00856612"/>
    <w:rsid w:val="0085663D"/>
    <w:rsid w:val="0085675A"/>
    <w:rsid w:val="0085693A"/>
    <w:rsid w:val="00856D46"/>
    <w:rsid w:val="00856F0F"/>
    <w:rsid w:val="0085718A"/>
    <w:rsid w:val="0085730E"/>
    <w:rsid w:val="008573C8"/>
    <w:rsid w:val="00857504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18B"/>
    <w:rsid w:val="0086154F"/>
    <w:rsid w:val="00861A00"/>
    <w:rsid w:val="00861A6E"/>
    <w:rsid w:val="008620A9"/>
    <w:rsid w:val="008621D0"/>
    <w:rsid w:val="0086262D"/>
    <w:rsid w:val="0086274B"/>
    <w:rsid w:val="00862A8A"/>
    <w:rsid w:val="00862C5F"/>
    <w:rsid w:val="008638CE"/>
    <w:rsid w:val="00863B98"/>
    <w:rsid w:val="00863C19"/>
    <w:rsid w:val="00863FEE"/>
    <w:rsid w:val="0086418B"/>
    <w:rsid w:val="0086481B"/>
    <w:rsid w:val="00864BE6"/>
    <w:rsid w:val="00864E4E"/>
    <w:rsid w:val="0086554F"/>
    <w:rsid w:val="008659BC"/>
    <w:rsid w:val="00865B66"/>
    <w:rsid w:val="00865E6A"/>
    <w:rsid w:val="00866466"/>
    <w:rsid w:val="00866595"/>
    <w:rsid w:val="00866975"/>
    <w:rsid w:val="00866DBF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994"/>
    <w:rsid w:val="00875A12"/>
    <w:rsid w:val="00875A85"/>
    <w:rsid w:val="0087613F"/>
    <w:rsid w:val="008762E1"/>
    <w:rsid w:val="00876540"/>
    <w:rsid w:val="0087672C"/>
    <w:rsid w:val="00876F09"/>
    <w:rsid w:val="00877140"/>
    <w:rsid w:val="00877572"/>
    <w:rsid w:val="0087765E"/>
    <w:rsid w:val="0087767B"/>
    <w:rsid w:val="00877833"/>
    <w:rsid w:val="00877AE7"/>
    <w:rsid w:val="008800B4"/>
    <w:rsid w:val="0088016D"/>
    <w:rsid w:val="008809BC"/>
    <w:rsid w:val="00880FF2"/>
    <w:rsid w:val="008814C1"/>
    <w:rsid w:val="008819BB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2F21"/>
    <w:rsid w:val="008832E2"/>
    <w:rsid w:val="008832ED"/>
    <w:rsid w:val="008834BE"/>
    <w:rsid w:val="0088396D"/>
    <w:rsid w:val="0088396E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06"/>
    <w:rsid w:val="00887B46"/>
    <w:rsid w:val="00887E44"/>
    <w:rsid w:val="008902C8"/>
    <w:rsid w:val="008908F2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9B6"/>
    <w:rsid w:val="00893A93"/>
    <w:rsid w:val="00893BC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C00"/>
    <w:rsid w:val="00897F43"/>
    <w:rsid w:val="008A085A"/>
    <w:rsid w:val="008A0A0A"/>
    <w:rsid w:val="008A0B38"/>
    <w:rsid w:val="008A0B91"/>
    <w:rsid w:val="008A0BF3"/>
    <w:rsid w:val="008A0C0C"/>
    <w:rsid w:val="008A1065"/>
    <w:rsid w:val="008A129D"/>
    <w:rsid w:val="008A14D8"/>
    <w:rsid w:val="008A159E"/>
    <w:rsid w:val="008A178B"/>
    <w:rsid w:val="008A1E08"/>
    <w:rsid w:val="008A207C"/>
    <w:rsid w:val="008A242D"/>
    <w:rsid w:val="008A28E4"/>
    <w:rsid w:val="008A29FD"/>
    <w:rsid w:val="008A2BC7"/>
    <w:rsid w:val="008A2CB2"/>
    <w:rsid w:val="008A2D53"/>
    <w:rsid w:val="008A3189"/>
    <w:rsid w:val="008A352D"/>
    <w:rsid w:val="008A3A86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6655"/>
    <w:rsid w:val="008A69B3"/>
    <w:rsid w:val="008A6B44"/>
    <w:rsid w:val="008A762F"/>
    <w:rsid w:val="008A7D7A"/>
    <w:rsid w:val="008B0059"/>
    <w:rsid w:val="008B0324"/>
    <w:rsid w:val="008B0430"/>
    <w:rsid w:val="008B04FB"/>
    <w:rsid w:val="008B09A3"/>
    <w:rsid w:val="008B0D29"/>
    <w:rsid w:val="008B1038"/>
    <w:rsid w:val="008B10F1"/>
    <w:rsid w:val="008B169A"/>
    <w:rsid w:val="008B1BBE"/>
    <w:rsid w:val="008B1C3A"/>
    <w:rsid w:val="008B1DF8"/>
    <w:rsid w:val="008B22E8"/>
    <w:rsid w:val="008B24BC"/>
    <w:rsid w:val="008B2535"/>
    <w:rsid w:val="008B2603"/>
    <w:rsid w:val="008B2636"/>
    <w:rsid w:val="008B2905"/>
    <w:rsid w:val="008B2EE3"/>
    <w:rsid w:val="008B3969"/>
    <w:rsid w:val="008B3A33"/>
    <w:rsid w:val="008B3C3B"/>
    <w:rsid w:val="008B403D"/>
    <w:rsid w:val="008B46BC"/>
    <w:rsid w:val="008B491E"/>
    <w:rsid w:val="008B4981"/>
    <w:rsid w:val="008B4EA1"/>
    <w:rsid w:val="008B5468"/>
    <w:rsid w:val="008B5885"/>
    <w:rsid w:val="008B68A8"/>
    <w:rsid w:val="008B6D30"/>
    <w:rsid w:val="008B6D6D"/>
    <w:rsid w:val="008B6DD8"/>
    <w:rsid w:val="008B7E30"/>
    <w:rsid w:val="008B7F13"/>
    <w:rsid w:val="008C023E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3B9"/>
    <w:rsid w:val="008C3634"/>
    <w:rsid w:val="008C364C"/>
    <w:rsid w:val="008C45E8"/>
    <w:rsid w:val="008C4897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5F08"/>
    <w:rsid w:val="008C63B6"/>
    <w:rsid w:val="008C6491"/>
    <w:rsid w:val="008C6874"/>
    <w:rsid w:val="008C691D"/>
    <w:rsid w:val="008C6AB4"/>
    <w:rsid w:val="008C6B48"/>
    <w:rsid w:val="008C6E8D"/>
    <w:rsid w:val="008C7495"/>
    <w:rsid w:val="008C77A3"/>
    <w:rsid w:val="008C7D2E"/>
    <w:rsid w:val="008C7F47"/>
    <w:rsid w:val="008D004C"/>
    <w:rsid w:val="008D047C"/>
    <w:rsid w:val="008D0565"/>
    <w:rsid w:val="008D06F6"/>
    <w:rsid w:val="008D0C55"/>
    <w:rsid w:val="008D0CCA"/>
    <w:rsid w:val="008D102C"/>
    <w:rsid w:val="008D10DE"/>
    <w:rsid w:val="008D15D7"/>
    <w:rsid w:val="008D177E"/>
    <w:rsid w:val="008D186D"/>
    <w:rsid w:val="008D19C7"/>
    <w:rsid w:val="008D1AD2"/>
    <w:rsid w:val="008D1B47"/>
    <w:rsid w:val="008D1D9D"/>
    <w:rsid w:val="008D24D5"/>
    <w:rsid w:val="008D2582"/>
    <w:rsid w:val="008D26EF"/>
    <w:rsid w:val="008D299D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67E"/>
    <w:rsid w:val="008D47E2"/>
    <w:rsid w:val="008D4E0F"/>
    <w:rsid w:val="008D576C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855"/>
    <w:rsid w:val="008E1E2D"/>
    <w:rsid w:val="008E1FC6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821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457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898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3FF"/>
    <w:rsid w:val="008F7AE1"/>
    <w:rsid w:val="008F7CB7"/>
    <w:rsid w:val="0090015A"/>
    <w:rsid w:val="009002B4"/>
    <w:rsid w:val="00900357"/>
    <w:rsid w:val="009003EB"/>
    <w:rsid w:val="009005EB"/>
    <w:rsid w:val="009009EF"/>
    <w:rsid w:val="009010EC"/>
    <w:rsid w:val="00901646"/>
    <w:rsid w:val="00902538"/>
    <w:rsid w:val="00902541"/>
    <w:rsid w:val="009025FD"/>
    <w:rsid w:val="009027A2"/>
    <w:rsid w:val="009027DB"/>
    <w:rsid w:val="009029FE"/>
    <w:rsid w:val="00902B42"/>
    <w:rsid w:val="00902D07"/>
    <w:rsid w:val="00903001"/>
    <w:rsid w:val="009030AC"/>
    <w:rsid w:val="009034FC"/>
    <w:rsid w:val="00903518"/>
    <w:rsid w:val="00903EC7"/>
    <w:rsid w:val="009041B6"/>
    <w:rsid w:val="009045F2"/>
    <w:rsid w:val="009047C1"/>
    <w:rsid w:val="0090498F"/>
    <w:rsid w:val="00904B3D"/>
    <w:rsid w:val="00904BF9"/>
    <w:rsid w:val="00904D07"/>
    <w:rsid w:val="00904E27"/>
    <w:rsid w:val="00905A6B"/>
    <w:rsid w:val="00905D55"/>
    <w:rsid w:val="00905F9B"/>
    <w:rsid w:val="00906245"/>
    <w:rsid w:val="00906284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52F"/>
    <w:rsid w:val="009126CD"/>
    <w:rsid w:val="00912A76"/>
    <w:rsid w:val="00912CD5"/>
    <w:rsid w:val="00912EEE"/>
    <w:rsid w:val="00912FA8"/>
    <w:rsid w:val="00913498"/>
    <w:rsid w:val="009147EB"/>
    <w:rsid w:val="00914BF2"/>
    <w:rsid w:val="00914F63"/>
    <w:rsid w:val="0091503F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090"/>
    <w:rsid w:val="00920555"/>
    <w:rsid w:val="0092073A"/>
    <w:rsid w:val="00920759"/>
    <w:rsid w:val="009209B4"/>
    <w:rsid w:val="00921065"/>
    <w:rsid w:val="00921173"/>
    <w:rsid w:val="0092178F"/>
    <w:rsid w:val="009217CE"/>
    <w:rsid w:val="00921858"/>
    <w:rsid w:val="00921C74"/>
    <w:rsid w:val="00921D7D"/>
    <w:rsid w:val="00922010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41"/>
    <w:rsid w:val="00926E50"/>
    <w:rsid w:val="00926FFB"/>
    <w:rsid w:val="0092719E"/>
    <w:rsid w:val="00927635"/>
    <w:rsid w:val="009278C3"/>
    <w:rsid w:val="00927C50"/>
    <w:rsid w:val="00927CB9"/>
    <w:rsid w:val="00927DF0"/>
    <w:rsid w:val="00927F84"/>
    <w:rsid w:val="009300D6"/>
    <w:rsid w:val="009301E8"/>
    <w:rsid w:val="00930459"/>
    <w:rsid w:val="00930746"/>
    <w:rsid w:val="00930BBB"/>
    <w:rsid w:val="00930EB7"/>
    <w:rsid w:val="00930FA1"/>
    <w:rsid w:val="00931016"/>
    <w:rsid w:val="009310B6"/>
    <w:rsid w:val="009311F2"/>
    <w:rsid w:val="009312C9"/>
    <w:rsid w:val="009315CB"/>
    <w:rsid w:val="0093169A"/>
    <w:rsid w:val="00931777"/>
    <w:rsid w:val="00931ABE"/>
    <w:rsid w:val="00932050"/>
    <w:rsid w:val="0093210F"/>
    <w:rsid w:val="00932438"/>
    <w:rsid w:val="009328BB"/>
    <w:rsid w:val="00932F6B"/>
    <w:rsid w:val="009332C5"/>
    <w:rsid w:val="009334D2"/>
    <w:rsid w:val="009337B9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719"/>
    <w:rsid w:val="00935A23"/>
    <w:rsid w:val="00935D1B"/>
    <w:rsid w:val="00935FF1"/>
    <w:rsid w:val="009363B6"/>
    <w:rsid w:val="00936992"/>
    <w:rsid w:val="00936ADF"/>
    <w:rsid w:val="00936C89"/>
    <w:rsid w:val="00936E66"/>
    <w:rsid w:val="009376FB"/>
    <w:rsid w:val="009378F2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1F"/>
    <w:rsid w:val="00940468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57E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3D"/>
    <w:rsid w:val="009456E6"/>
    <w:rsid w:val="00945B83"/>
    <w:rsid w:val="00945DE1"/>
    <w:rsid w:val="00945E43"/>
    <w:rsid w:val="00945E72"/>
    <w:rsid w:val="00945ECF"/>
    <w:rsid w:val="0094608E"/>
    <w:rsid w:val="009460FB"/>
    <w:rsid w:val="00946C77"/>
    <w:rsid w:val="00946C8D"/>
    <w:rsid w:val="00946E22"/>
    <w:rsid w:val="00946F34"/>
    <w:rsid w:val="00947437"/>
    <w:rsid w:val="009479CA"/>
    <w:rsid w:val="00947C9E"/>
    <w:rsid w:val="00947E39"/>
    <w:rsid w:val="00947E4C"/>
    <w:rsid w:val="00950015"/>
    <w:rsid w:val="009501F4"/>
    <w:rsid w:val="00950215"/>
    <w:rsid w:val="00950227"/>
    <w:rsid w:val="009502C4"/>
    <w:rsid w:val="009503A3"/>
    <w:rsid w:val="00951236"/>
    <w:rsid w:val="00951681"/>
    <w:rsid w:val="009522FD"/>
    <w:rsid w:val="00952372"/>
    <w:rsid w:val="009525D8"/>
    <w:rsid w:val="009527FE"/>
    <w:rsid w:val="00952C0B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5D51"/>
    <w:rsid w:val="00956384"/>
    <w:rsid w:val="00957082"/>
    <w:rsid w:val="009572F0"/>
    <w:rsid w:val="00957775"/>
    <w:rsid w:val="00957B02"/>
    <w:rsid w:val="00957F1E"/>
    <w:rsid w:val="00957F81"/>
    <w:rsid w:val="00960645"/>
    <w:rsid w:val="0096103E"/>
    <w:rsid w:val="009611D3"/>
    <w:rsid w:val="0096125F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637"/>
    <w:rsid w:val="00963808"/>
    <w:rsid w:val="0096443B"/>
    <w:rsid w:val="00964448"/>
    <w:rsid w:val="00964E12"/>
    <w:rsid w:val="009652AB"/>
    <w:rsid w:val="00965493"/>
    <w:rsid w:val="009654B8"/>
    <w:rsid w:val="0096584C"/>
    <w:rsid w:val="009659D7"/>
    <w:rsid w:val="00965C84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0E48"/>
    <w:rsid w:val="00971A94"/>
    <w:rsid w:val="00971F7E"/>
    <w:rsid w:val="0097214C"/>
    <w:rsid w:val="009723BE"/>
    <w:rsid w:val="009723D3"/>
    <w:rsid w:val="0097260E"/>
    <w:rsid w:val="009726A6"/>
    <w:rsid w:val="00972967"/>
    <w:rsid w:val="00972B5A"/>
    <w:rsid w:val="00972CC9"/>
    <w:rsid w:val="0097305F"/>
    <w:rsid w:val="00973731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E8F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1E6F"/>
    <w:rsid w:val="00981EA7"/>
    <w:rsid w:val="00982262"/>
    <w:rsid w:val="00982385"/>
    <w:rsid w:val="009828FC"/>
    <w:rsid w:val="0098319B"/>
    <w:rsid w:val="00983693"/>
    <w:rsid w:val="00983AA5"/>
    <w:rsid w:val="00983DC8"/>
    <w:rsid w:val="009840FC"/>
    <w:rsid w:val="00984426"/>
    <w:rsid w:val="00984458"/>
    <w:rsid w:val="009846BF"/>
    <w:rsid w:val="00984BFA"/>
    <w:rsid w:val="00985EC8"/>
    <w:rsid w:val="00985FAB"/>
    <w:rsid w:val="00986040"/>
    <w:rsid w:val="00986140"/>
    <w:rsid w:val="00986632"/>
    <w:rsid w:val="00986679"/>
    <w:rsid w:val="009869D7"/>
    <w:rsid w:val="00986D51"/>
    <w:rsid w:val="00986F20"/>
    <w:rsid w:val="009870DC"/>
    <w:rsid w:val="00987174"/>
    <w:rsid w:val="009872C9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604"/>
    <w:rsid w:val="009949BE"/>
    <w:rsid w:val="00994D83"/>
    <w:rsid w:val="00994F06"/>
    <w:rsid w:val="009954FF"/>
    <w:rsid w:val="009955E8"/>
    <w:rsid w:val="00995C43"/>
    <w:rsid w:val="00995C97"/>
    <w:rsid w:val="0099618B"/>
    <w:rsid w:val="00996307"/>
    <w:rsid w:val="00996447"/>
    <w:rsid w:val="00996A0B"/>
    <w:rsid w:val="00996BAC"/>
    <w:rsid w:val="0099711C"/>
    <w:rsid w:val="009971A7"/>
    <w:rsid w:val="0099729B"/>
    <w:rsid w:val="009973CE"/>
    <w:rsid w:val="00997B0B"/>
    <w:rsid w:val="00997C07"/>
    <w:rsid w:val="009A0181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9BB"/>
    <w:rsid w:val="009A4A4F"/>
    <w:rsid w:val="009A4CD3"/>
    <w:rsid w:val="009A569D"/>
    <w:rsid w:val="009A57B8"/>
    <w:rsid w:val="009A5B16"/>
    <w:rsid w:val="009A6099"/>
    <w:rsid w:val="009A612C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6DC6"/>
    <w:rsid w:val="009B70B2"/>
    <w:rsid w:val="009B7356"/>
    <w:rsid w:val="009B7357"/>
    <w:rsid w:val="009B7681"/>
    <w:rsid w:val="009B77F9"/>
    <w:rsid w:val="009C036C"/>
    <w:rsid w:val="009C03EE"/>
    <w:rsid w:val="009C0CFD"/>
    <w:rsid w:val="009C0E46"/>
    <w:rsid w:val="009C0E8F"/>
    <w:rsid w:val="009C14CC"/>
    <w:rsid w:val="009C170F"/>
    <w:rsid w:val="009C1C22"/>
    <w:rsid w:val="009C1FCE"/>
    <w:rsid w:val="009C30EC"/>
    <w:rsid w:val="009C3287"/>
    <w:rsid w:val="009C35D7"/>
    <w:rsid w:val="009C3729"/>
    <w:rsid w:val="009C384C"/>
    <w:rsid w:val="009C3859"/>
    <w:rsid w:val="009C4370"/>
    <w:rsid w:val="009C451A"/>
    <w:rsid w:val="009C49AB"/>
    <w:rsid w:val="009C4BAD"/>
    <w:rsid w:val="009C526E"/>
    <w:rsid w:val="009C54B3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69B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68"/>
    <w:rsid w:val="009D16A3"/>
    <w:rsid w:val="009D170B"/>
    <w:rsid w:val="009D182E"/>
    <w:rsid w:val="009D1C63"/>
    <w:rsid w:val="009D1C9E"/>
    <w:rsid w:val="009D1D83"/>
    <w:rsid w:val="009D1EC8"/>
    <w:rsid w:val="009D2055"/>
    <w:rsid w:val="009D2214"/>
    <w:rsid w:val="009D22EC"/>
    <w:rsid w:val="009D22F1"/>
    <w:rsid w:val="009D2335"/>
    <w:rsid w:val="009D297D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6B2"/>
    <w:rsid w:val="009D5CB4"/>
    <w:rsid w:val="009D5E07"/>
    <w:rsid w:val="009D602C"/>
    <w:rsid w:val="009D6071"/>
    <w:rsid w:val="009D60E5"/>
    <w:rsid w:val="009D64A5"/>
    <w:rsid w:val="009D64B4"/>
    <w:rsid w:val="009D68C8"/>
    <w:rsid w:val="009D68D2"/>
    <w:rsid w:val="009D6B17"/>
    <w:rsid w:val="009D6F01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C2F"/>
    <w:rsid w:val="009E1F45"/>
    <w:rsid w:val="009E2010"/>
    <w:rsid w:val="009E2615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160"/>
    <w:rsid w:val="009E43A6"/>
    <w:rsid w:val="009E4444"/>
    <w:rsid w:val="009E45AB"/>
    <w:rsid w:val="009E491C"/>
    <w:rsid w:val="009E4BF5"/>
    <w:rsid w:val="009E4F0F"/>
    <w:rsid w:val="009E59BB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C60"/>
    <w:rsid w:val="009F0DBB"/>
    <w:rsid w:val="009F12BE"/>
    <w:rsid w:val="009F1313"/>
    <w:rsid w:val="009F151C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2F68"/>
    <w:rsid w:val="009F3426"/>
    <w:rsid w:val="009F3829"/>
    <w:rsid w:val="009F39A8"/>
    <w:rsid w:val="009F3A05"/>
    <w:rsid w:val="009F3A06"/>
    <w:rsid w:val="009F3FAB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7C0"/>
    <w:rsid w:val="00A02CF7"/>
    <w:rsid w:val="00A031E2"/>
    <w:rsid w:val="00A032D8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58E"/>
    <w:rsid w:val="00A07804"/>
    <w:rsid w:val="00A07AC3"/>
    <w:rsid w:val="00A07AE2"/>
    <w:rsid w:val="00A07CAB"/>
    <w:rsid w:val="00A07EB6"/>
    <w:rsid w:val="00A100BA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862"/>
    <w:rsid w:val="00A12B28"/>
    <w:rsid w:val="00A12B5B"/>
    <w:rsid w:val="00A12C5A"/>
    <w:rsid w:val="00A13262"/>
    <w:rsid w:val="00A134E5"/>
    <w:rsid w:val="00A1355A"/>
    <w:rsid w:val="00A13D5D"/>
    <w:rsid w:val="00A13F0B"/>
    <w:rsid w:val="00A1402E"/>
    <w:rsid w:val="00A140E3"/>
    <w:rsid w:val="00A148E5"/>
    <w:rsid w:val="00A14FB5"/>
    <w:rsid w:val="00A152FB"/>
    <w:rsid w:val="00A1544E"/>
    <w:rsid w:val="00A15691"/>
    <w:rsid w:val="00A15A80"/>
    <w:rsid w:val="00A15A85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0D3"/>
    <w:rsid w:val="00A17399"/>
    <w:rsid w:val="00A173DC"/>
    <w:rsid w:val="00A17ED2"/>
    <w:rsid w:val="00A200F9"/>
    <w:rsid w:val="00A20147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33"/>
    <w:rsid w:val="00A21EFF"/>
    <w:rsid w:val="00A220A5"/>
    <w:rsid w:val="00A220F3"/>
    <w:rsid w:val="00A22430"/>
    <w:rsid w:val="00A2268E"/>
    <w:rsid w:val="00A22C33"/>
    <w:rsid w:val="00A22CBC"/>
    <w:rsid w:val="00A22EE9"/>
    <w:rsid w:val="00A23218"/>
    <w:rsid w:val="00A234F3"/>
    <w:rsid w:val="00A23EFD"/>
    <w:rsid w:val="00A24897"/>
    <w:rsid w:val="00A24C4E"/>
    <w:rsid w:val="00A24E99"/>
    <w:rsid w:val="00A251F8"/>
    <w:rsid w:val="00A256BB"/>
    <w:rsid w:val="00A2584E"/>
    <w:rsid w:val="00A25911"/>
    <w:rsid w:val="00A25F26"/>
    <w:rsid w:val="00A2683D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0EE5"/>
    <w:rsid w:val="00A31037"/>
    <w:rsid w:val="00A3108F"/>
    <w:rsid w:val="00A311FD"/>
    <w:rsid w:val="00A31358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385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B54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AA7"/>
    <w:rsid w:val="00A41D92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6CB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36"/>
    <w:rsid w:val="00A471F1"/>
    <w:rsid w:val="00A47643"/>
    <w:rsid w:val="00A47D86"/>
    <w:rsid w:val="00A5052E"/>
    <w:rsid w:val="00A506B2"/>
    <w:rsid w:val="00A50766"/>
    <w:rsid w:val="00A517F2"/>
    <w:rsid w:val="00A518ED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052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27"/>
    <w:rsid w:val="00A56FB0"/>
    <w:rsid w:val="00A56FC8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5AF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4F00"/>
    <w:rsid w:val="00A651DB"/>
    <w:rsid w:val="00A6567A"/>
    <w:rsid w:val="00A6578B"/>
    <w:rsid w:val="00A658F6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0D5D"/>
    <w:rsid w:val="00A71AC3"/>
    <w:rsid w:val="00A71B5D"/>
    <w:rsid w:val="00A71E89"/>
    <w:rsid w:val="00A72441"/>
    <w:rsid w:val="00A725A8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73A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6954"/>
    <w:rsid w:val="00A7786C"/>
    <w:rsid w:val="00A778AA"/>
    <w:rsid w:val="00A77B4C"/>
    <w:rsid w:val="00A77B4E"/>
    <w:rsid w:val="00A77B4F"/>
    <w:rsid w:val="00A77C15"/>
    <w:rsid w:val="00A77D39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34"/>
    <w:rsid w:val="00A82A8E"/>
    <w:rsid w:val="00A82EE5"/>
    <w:rsid w:val="00A8300B"/>
    <w:rsid w:val="00A836C8"/>
    <w:rsid w:val="00A8374B"/>
    <w:rsid w:val="00A83A6D"/>
    <w:rsid w:val="00A83ABC"/>
    <w:rsid w:val="00A83F5E"/>
    <w:rsid w:val="00A8404F"/>
    <w:rsid w:val="00A8429A"/>
    <w:rsid w:val="00A84427"/>
    <w:rsid w:val="00A846FF"/>
    <w:rsid w:val="00A8472B"/>
    <w:rsid w:val="00A8494E"/>
    <w:rsid w:val="00A84E67"/>
    <w:rsid w:val="00A85D30"/>
    <w:rsid w:val="00A86270"/>
    <w:rsid w:val="00A86889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7B8"/>
    <w:rsid w:val="00A90B6E"/>
    <w:rsid w:val="00A90FA3"/>
    <w:rsid w:val="00A9119D"/>
    <w:rsid w:val="00A912B0"/>
    <w:rsid w:val="00A913A4"/>
    <w:rsid w:val="00A9156A"/>
    <w:rsid w:val="00A916A5"/>
    <w:rsid w:val="00A916DC"/>
    <w:rsid w:val="00A917B8"/>
    <w:rsid w:val="00A9190D"/>
    <w:rsid w:val="00A9199A"/>
    <w:rsid w:val="00A91B66"/>
    <w:rsid w:val="00A91B95"/>
    <w:rsid w:val="00A92228"/>
    <w:rsid w:val="00A9223C"/>
    <w:rsid w:val="00A92769"/>
    <w:rsid w:val="00A9278D"/>
    <w:rsid w:val="00A92EA7"/>
    <w:rsid w:val="00A931ED"/>
    <w:rsid w:val="00A9348F"/>
    <w:rsid w:val="00A93504"/>
    <w:rsid w:val="00A935F0"/>
    <w:rsid w:val="00A93858"/>
    <w:rsid w:val="00A939C2"/>
    <w:rsid w:val="00A93B63"/>
    <w:rsid w:val="00A93E97"/>
    <w:rsid w:val="00A94329"/>
    <w:rsid w:val="00A948B4"/>
    <w:rsid w:val="00A94B5B"/>
    <w:rsid w:val="00A950DC"/>
    <w:rsid w:val="00A9536B"/>
    <w:rsid w:val="00A95376"/>
    <w:rsid w:val="00A954BA"/>
    <w:rsid w:val="00A95A43"/>
    <w:rsid w:val="00A95DE7"/>
    <w:rsid w:val="00A95EDA"/>
    <w:rsid w:val="00A960EF"/>
    <w:rsid w:val="00A9651F"/>
    <w:rsid w:val="00A966EB"/>
    <w:rsid w:val="00A96859"/>
    <w:rsid w:val="00A96F78"/>
    <w:rsid w:val="00A9700A"/>
    <w:rsid w:val="00A97083"/>
    <w:rsid w:val="00A9727C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854"/>
    <w:rsid w:val="00AA1879"/>
    <w:rsid w:val="00AA1A60"/>
    <w:rsid w:val="00AA1C99"/>
    <w:rsid w:val="00AA1D8A"/>
    <w:rsid w:val="00AA2723"/>
    <w:rsid w:val="00AA284E"/>
    <w:rsid w:val="00AA2ABA"/>
    <w:rsid w:val="00AA2C03"/>
    <w:rsid w:val="00AA31A1"/>
    <w:rsid w:val="00AA3477"/>
    <w:rsid w:val="00AA363C"/>
    <w:rsid w:val="00AA3C9F"/>
    <w:rsid w:val="00AA3F9D"/>
    <w:rsid w:val="00AA43EE"/>
    <w:rsid w:val="00AA4FE4"/>
    <w:rsid w:val="00AA5263"/>
    <w:rsid w:val="00AA52BA"/>
    <w:rsid w:val="00AA53FA"/>
    <w:rsid w:val="00AA5DC3"/>
    <w:rsid w:val="00AA61A9"/>
    <w:rsid w:val="00AA639E"/>
    <w:rsid w:val="00AA65A6"/>
    <w:rsid w:val="00AA6B6C"/>
    <w:rsid w:val="00AA6B7A"/>
    <w:rsid w:val="00AA6EDF"/>
    <w:rsid w:val="00AA706A"/>
    <w:rsid w:val="00AA7325"/>
    <w:rsid w:val="00AA7590"/>
    <w:rsid w:val="00AA7608"/>
    <w:rsid w:val="00AA76D5"/>
    <w:rsid w:val="00AA791F"/>
    <w:rsid w:val="00AA7CC1"/>
    <w:rsid w:val="00AB0319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4B"/>
    <w:rsid w:val="00AB19F4"/>
    <w:rsid w:val="00AB2408"/>
    <w:rsid w:val="00AB2496"/>
    <w:rsid w:val="00AB30AE"/>
    <w:rsid w:val="00AB336D"/>
    <w:rsid w:val="00AB3698"/>
    <w:rsid w:val="00AB3C94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471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4F4"/>
    <w:rsid w:val="00AC068D"/>
    <w:rsid w:val="00AC08A7"/>
    <w:rsid w:val="00AC09E6"/>
    <w:rsid w:val="00AC1077"/>
    <w:rsid w:val="00AC125E"/>
    <w:rsid w:val="00AC14AE"/>
    <w:rsid w:val="00AC16D0"/>
    <w:rsid w:val="00AC180B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2EB"/>
    <w:rsid w:val="00AC4402"/>
    <w:rsid w:val="00AC4732"/>
    <w:rsid w:val="00AC5038"/>
    <w:rsid w:val="00AC54F3"/>
    <w:rsid w:val="00AC5673"/>
    <w:rsid w:val="00AC5AEE"/>
    <w:rsid w:val="00AC5F44"/>
    <w:rsid w:val="00AC6218"/>
    <w:rsid w:val="00AC64B4"/>
    <w:rsid w:val="00AC6921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2E27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3EC"/>
    <w:rsid w:val="00AD5401"/>
    <w:rsid w:val="00AD573E"/>
    <w:rsid w:val="00AD57D2"/>
    <w:rsid w:val="00AD594D"/>
    <w:rsid w:val="00AD5972"/>
    <w:rsid w:val="00AD59F9"/>
    <w:rsid w:val="00AD5E43"/>
    <w:rsid w:val="00AD5F7D"/>
    <w:rsid w:val="00AD6136"/>
    <w:rsid w:val="00AD6380"/>
    <w:rsid w:val="00AD6797"/>
    <w:rsid w:val="00AD6A6A"/>
    <w:rsid w:val="00AD6C4F"/>
    <w:rsid w:val="00AD6F74"/>
    <w:rsid w:val="00AD713D"/>
    <w:rsid w:val="00AD729C"/>
    <w:rsid w:val="00AD7613"/>
    <w:rsid w:val="00AD7766"/>
    <w:rsid w:val="00AD77F0"/>
    <w:rsid w:val="00AE0129"/>
    <w:rsid w:val="00AE0428"/>
    <w:rsid w:val="00AE0553"/>
    <w:rsid w:val="00AE099B"/>
    <w:rsid w:val="00AE180A"/>
    <w:rsid w:val="00AE1F84"/>
    <w:rsid w:val="00AE22AE"/>
    <w:rsid w:val="00AE23E2"/>
    <w:rsid w:val="00AE260B"/>
    <w:rsid w:val="00AE26D4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2DD"/>
    <w:rsid w:val="00AE54F9"/>
    <w:rsid w:val="00AE58AA"/>
    <w:rsid w:val="00AE5C21"/>
    <w:rsid w:val="00AE5D55"/>
    <w:rsid w:val="00AE5DB3"/>
    <w:rsid w:val="00AE64E0"/>
    <w:rsid w:val="00AE653E"/>
    <w:rsid w:val="00AE66E0"/>
    <w:rsid w:val="00AE6944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892"/>
    <w:rsid w:val="00AE7900"/>
    <w:rsid w:val="00AE7A80"/>
    <w:rsid w:val="00AE7DA4"/>
    <w:rsid w:val="00AF0112"/>
    <w:rsid w:val="00AF0140"/>
    <w:rsid w:val="00AF0196"/>
    <w:rsid w:val="00AF0204"/>
    <w:rsid w:val="00AF0260"/>
    <w:rsid w:val="00AF0647"/>
    <w:rsid w:val="00AF06AE"/>
    <w:rsid w:val="00AF076A"/>
    <w:rsid w:val="00AF0800"/>
    <w:rsid w:val="00AF092D"/>
    <w:rsid w:val="00AF0BB4"/>
    <w:rsid w:val="00AF0DE4"/>
    <w:rsid w:val="00AF0FAA"/>
    <w:rsid w:val="00AF1852"/>
    <w:rsid w:val="00AF18FF"/>
    <w:rsid w:val="00AF1A30"/>
    <w:rsid w:val="00AF1B66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4C2"/>
    <w:rsid w:val="00AF35D9"/>
    <w:rsid w:val="00AF367B"/>
    <w:rsid w:val="00AF371D"/>
    <w:rsid w:val="00AF3F89"/>
    <w:rsid w:val="00AF42A4"/>
    <w:rsid w:val="00AF4380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5B6F"/>
    <w:rsid w:val="00AF5F52"/>
    <w:rsid w:val="00AF6384"/>
    <w:rsid w:val="00AF641A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39"/>
    <w:rsid w:val="00B016FF"/>
    <w:rsid w:val="00B01D71"/>
    <w:rsid w:val="00B01EFF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6B2"/>
    <w:rsid w:val="00B057FA"/>
    <w:rsid w:val="00B05FC9"/>
    <w:rsid w:val="00B0605D"/>
    <w:rsid w:val="00B06319"/>
    <w:rsid w:val="00B06733"/>
    <w:rsid w:val="00B06DB4"/>
    <w:rsid w:val="00B071DB"/>
    <w:rsid w:val="00B07FCE"/>
    <w:rsid w:val="00B1002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AA6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0F0F"/>
    <w:rsid w:val="00B213E6"/>
    <w:rsid w:val="00B214CA"/>
    <w:rsid w:val="00B21D3F"/>
    <w:rsid w:val="00B2249B"/>
    <w:rsid w:val="00B22555"/>
    <w:rsid w:val="00B232C3"/>
    <w:rsid w:val="00B233E8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5D46"/>
    <w:rsid w:val="00B264F7"/>
    <w:rsid w:val="00B26B3F"/>
    <w:rsid w:val="00B26F6C"/>
    <w:rsid w:val="00B2766C"/>
    <w:rsid w:val="00B27934"/>
    <w:rsid w:val="00B27D88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5F55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3C0"/>
    <w:rsid w:val="00B414A8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89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5DFE"/>
    <w:rsid w:val="00B46898"/>
    <w:rsid w:val="00B470C6"/>
    <w:rsid w:val="00B472E2"/>
    <w:rsid w:val="00B4737A"/>
    <w:rsid w:val="00B474D3"/>
    <w:rsid w:val="00B47831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3B1"/>
    <w:rsid w:val="00B5470F"/>
    <w:rsid w:val="00B54B3C"/>
    <w:rsid w:val="00B54BA2"/>
    <w:rsid w:val="00B551F6"/>
    <w:rsid w:val="00B55284"/>
    <w:rsid w:val="00B552A6"/>
    <w:rsid w:val="00B552AB"/>
    <w:rsid w:val="00B5556B"/>
    <w:rsid w:val="00B5565C"/>
    <w:rsid w:val="00B5582E"/>
    <w:rsid w:val="00B55936"/>
    <w:rsid w:val="00B55B6E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861"/>
    <w:rsid w:val="00B579FC"/>
    <w:rsid w:val="00B57E44"/>
    <w:rsid w:val="00B6022A"/>
    <w:rsid w:val="00B60598"/>
    <w:rsid w:val="00B607C2"/>
    <w:rsid w:val="00B6126D"/>
    <w:rsid w:val="00B6187C"/>
    <w:rsid w:val="00B61CAD"/>
    <w:rsid w:val="00B61DD0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5EB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77DD3"/>
    <w:rsid w:val="00B77E35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5B6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6CA"/>
    <w:rsid w:val="00B86860"/>
    <w:rsid w:val="00B86B90"/>
    <w:rsid w:val="00B86E04"/>
    <w:rsid w:val="00B86E2B"/>
    <w:rsid w:val="00B872C3"/>
    <w:rsid w:val="00B87645"/>
    <w:rsid w:val="00B87E2B"/>
    <w:rsid w:val="00B903CF"/>
    <w:rsid w:val="00B90CFD"/>
    <w:rsid w:val="00B90FB2"/>
    <w:rsid w:val="00B9173E"/>
    <w:rsid w:val="00B918FF"/>
    <w:rsid w:val="00B91A7E"/>
    <w:rsid w:val="00B91E1A"/>
    <w:rsid w:val="00B92500"/>
    <w:rsid w:val="00B92AB3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2E6"/>
    <w:rsid w:val="00B943F5"/>
    <w:rsid w:val="00B94D84"/>
    <w:rsid w:val="00B94D9C"/>
    <w:rsid w:val="00B95295"/>
    <w:rsid w:val="00B95854"/>
    <w:rsid w:val="00B95926"/>
    <w:rsid w:val="00B95D4B"/>
    <w:rsid w:val="00B95F51"/>
    <w:rsid w:val="00B960D1"/>
    <w:rsid w:val="00B96366"/>
    <w:rsid w:val="00B96525"/>
    <w:rsid w:val="00B96A52"/>
    <w:rsid w:val="00B96E6D"/>
    <w:rsid w:val="00B9736E"/>
    <w:rsid w:val="00B974AB"/>
    <w:rsid w:val="00B97568"/>
    <w:rsid w:val="00B975DD"/>
    <w:rsid w:val="00B977BD"/>
    <w:rsid w:val="00B97A49"/>
    <w:rsid w:val="00B97B34"/>
    <w:rsid w:val="00B97C6D"/>
    <w:rsid w:val="00BA00DC"/>
    <w:rsid w:val="00BA0210"/>
    <w:rsid w:val="00BA082A"/>
    <w:rsid w:val="00BA0CF6"/>
    <w:rsid w:val="00BA0DFB"/>
    <w:rsid w:val="00BA0F93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2D7B"/>
    <w:rsid w:val="00BA31FF"/>
    <w:rsid w:val="00BA37BF"/>
    <w:rsid w:val="00BA3BBE"/>
    <w:rsid w:val="00BA404C"/>
    <w:rsid w:val="00BA40BD"/>
    <w:rsid w:val="00BA427F"/>
    <w:rsid w:val="00BA45C7"/>
    <w:rsid w:val="00BA4718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783"/>
    <w:rsid w:val="00BA57E3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0B"/>
    <w:rsid w:val="00BA7114"/>
    <w:rsid w:val="00BA7281"/>
    <w:rsid w:val="00BA7663"/>
    <w:rsid w:val="00BB0362"/>
    <w:rsid w:val="00BB03D7"/>
    <w:rsid w:val="00BB049E"/>
    <w:rsid w:val="00BB04F0"/>
    <w:rsid w:val="00BB0AEE"/>
    <w:rsid w:val="00BB10F6"/>
    <w:rsid w:val="00BB1D6D"/>
    <w:rsid w:val="00BB293C"/>
    <w:rsid w:val="00BB2CAA"/>
    <w:rsid w:val="00BB310A"/>
    <w:rsid w:val="00BB3291"/>
    <w:rsid w:val="00BB32E1"/>
    <w:rsid w:val="00BB3CA0"/>
    <w:rsid w:val="00BB4024"/>
    <w:rsid w:val="00BB4070"/>
    <w:rsid w:val="00BB40F1"/>
    <w:rsid w:val="00BB420D"/>
    <w:rsid w:val="00BB450A"/>
    <w:rsid w:val="00BB4588"/>
    <w:rsid w:val="00BB4C3E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0E07"/>
    <w:rsid w:val="00BC0E08"/>
    <w:rsid w:val="00BC0E1F"/>
    <w:rsid w:val="00BC132B"/>
    <w:rsid w:val="00BC1453"/>
    <w:rsid w:val="00BC1518"/>
    <w:rsid w:val="00BC1680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228"/>
    <w:rsid w:val="00BD15E9"/>
    <w:rsid w:val="00BD16C9"/>
    <w:rsid w:val="00BD1DDF"/>
    <w:rsid w:val="00BD2011"/>
    <w:rsid w:val="00BD272A"/>
    <w:rsid w:val="00BD3166"/>
    <w:rsid w:val="00BD3376"/>
    <w:rsid w:val="00BD361B"/>
    <w:rsid w:val="00BD3656"/>
    <w:rsid w:val="00BD3741"/>
    <w:rsid w:val="00BD3A3E"/>
    <w:rsid w:val="00BD3E0A"/>
    <w:rsid w:val="00BD3E9F"/>
    <w:rsid w:val="00BD43E0"/>
    <w:rsid w:val="00BD454A"/>
    <w:rsid w:val="00BD4A82"/>
    <w:rsid w:val="00BD4C06"/>
    <w:rsid w:val="00BD4D8B"/>
    <w:rsid w:val="00BD50FC"/>
    <w:rsid w:val="00BD55B6"/>
    <w:rsid w:val="00BD5B37"/>
    <w:rsid w:val="00BD5B4D"/>
    <w:rsid w:val="00BD5D64"/>
    <w:rsid w:val="00BD5E12"/>
    <w:rsid w:val="00BD5EFA"/>
    <w:rsid w:val="00BD6AB0"/>
    <w:rsid w:val="00BD6B69"/>
    <w:rsid w:val="00BD6B70"/>
    <w:rsid w:val="00BD6D37"/>
    <w:rsid w:val="00BD6DED"/>
    <w:rsid w:val="00BD6EB7"/>
    <w:rsid w:val="00BD700C"/>
    <w:rsid w:val="00BD722E"/>
    <w:rsid w:val="00BD73E4"/>
    <w:rsid w:val="00BE0379"/>
    <w:rsid w:val="00BE06C8"/>
    <w:rsid w:val="00BE08DD"/>
    <w:rsid w:val="00BE1184"/>
    <w:rsid w:val="00BE137A"/>
    <w:rsid w:val="00BE1BD8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828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E7DDC"/>
    <w:rsid w:val="00BF014C"/>
    <w:rsid w:val="00BF05F0"/>
    <w:rsid w:val="00BF086E"/>
    <w:rsid w:val="00BF0927"/>
    <w:rsid w:val="00BF0984"/>
    <w:rsid w:val="00BF0B34"/>
    <w:rsid w:val="00BF0BF9"/>
    <w:rsid w:val="00BF0E06"/>
    <w:rsid w:val="00BF0FC0"/>
    <w:rsid w:val="00BF11AD"/>
    <w:rsid w:val="00BF132B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46F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0AC2"/>
    <w:rsid w:val="00C01286"/>
    <w:rsid w:val="00C0156A"/>
    <w:rsid w:val="00C01593"/>
    <w:rsid w:val="00C01648"/>
    <w:rsid w:val="00C01661"/>
    <w:rsid w:val="00C01C5F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2D6"/>
    <w:rsid w:val="00C10519"/>
    <w:rsid w:val="00C10F87"/>
    <w:rsid w:val="00C11167"/>
    <w:rsid w:val="00C111A9"/>
    <w:rsid w:val="00C11933"/>
    <w:rsid w:val="00C11A43"/>
    <w:rsid w:val="00C11E56"/>
    <w:rsid w:val="00C1219E"/>
    <w:rsid w:val="00C12643"/>
    <w:rsid w:val="00C126F8"/>
    <w:rsid w:val="00C12810"/>
    <w:rsid w:val="00C12C9B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BAD"/>
    <w:rsid w:val="00C14C2B"/>
    <w:rsid w:val="00C14D12"/>
    <w:rsid w:val="00C152CD"/>
    <w:rsid w:val="00C1533F"/>
    <w:rsid w:val="00C153E3"/>
    <w:rsid w:val="00C15AF7"/>
    <w:rsid w:val="00C16279"/>
    <w:rsid w:val="00C165DF"/>
    <w:rsid w:val="00C1674D"/>
    <w:rsid w:val="00C16844"/>
    <w:rsid w:val="00C16A54"/>
    <w:rsid w:val="00C16B4D"/>
    <w:rsid w:val="00C170A5"/>
    <w:rsid w:val="00C1751B"/>
    <w:rsid w:val="00C176A5"/>
    <w:rsid w:val="00C17CE0"/>
    <w:rsid w:val="00C17FDF"/>
    <w:rsid w:val="00C201E4"/>
    <w:rsid w:val="00C2030C"/>
    <w:rsid w:val="00C20477"/>
    <w:rsid w:val="00C204C2"/>
    <w:rsid w:val="00C20B58"/>
    <w:rsid w:val="00C20C54"/>
    <w:rsid w:val="00C21314"/>
    <w:rsid w:val="00C21416"/>
    <w:rsid w:val="00C21532"/>
    <w:rsid w:val="00C21752"/>
    <w:rsid w:val="00C21DE6"/>
    <w:rsid w:val="00C22657"/>
    <w:rsid w:val="00C22B57"/>
    <w:rsid w:val="00C23145"/>
    <w:rsid w:val="00C23573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5E6F"/>
    <w:rsid w:val="00C25ECF"/>
    <w:rsid w:val="00C26437"/>
    <w:rsid w:val="00C26470"/>
    <w:rsid w:val="00C265BF"/>
    <w:rsid w:val="00C26744"/>
    <w:rsid w:val="00C267CB"/>
    <w:rsid w:val="00C26B8D"/>
    <w:rsid w:val="00C26FC7"/>
    <w:rsid w:val="00C27235"/>
    <w:rsid w:val="00C27B16"/>
    <w:rsid w:val="00C27BEC"/>
    <w:rsid w:val="00C302B1"/>
    <w:rsid w:val="00C30916"/>
    <w:rsid w:val="00C31326"/>
    <w:rsid w:val="00C3139A"/>
    <w:rsid w:val="00C319B0"/>
    <w:rsid w:val="00C31B67"/>
    <w:rsid w:val="00C31BAD"/>
    <w:rsid w:val="00C31D87"/>
    <w:rsid w:val="00C32202"/>
    <w:rsid w:val="00C3275F"/>
    <w:rsid w:val="00C327C4"/>
    <w:rsid w:val="00C32AAE"/>
    <w:rsid w:val="00C32D93"/>
    <w:rsid w:val="00C32DFF"/>
    <w:rsid w:val="00C334A7"/>
    <w:rsid w:val="00C33799"/>
    <w:rsid w:val="00C33891"/>
    <w:rsid w:val="00C33CD4"/>
    <w:rsid w:val="00C3402B"/>
    <w:rsid w:val="00C340AA"/>
    <w:rsid w:val="00C34201"/>
    <w:rsid w:val="00C34496"/>
    <w:rsid w:val="00C34525"/>
    <w:rsid w:val="00C346A2"/>
    <w:rsid w:val="00C34844"/>
    <w:rsid w:val="00C348E7"/>
    <w:rsid w:val="00C34D5B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0BA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270"/>
    <w:rsid w:val="00C41427"/>
    <w:rsid w:val="00C41456"/>
    <w:rsid w:val="00C41825"/>
    <w:rsid w:val="00C41FBF"/>
    <w:rsid w:val="00C429FC"/>
    <w:rsid w:val="00C42B91"/>
    <w:rsid w:val="00C42E9C"/>
    <w:rsid w:val="00C42F2B"/>
    <w:rsid w:val="00C431DC"/>
    <w:rsid w:val="00C432E7"/>
    <w:rsid w:val="00C436D3"/>
    <w:rsid w:val="00C4391F"/>
    <w:rsid w:val="00C43E5F"/>
    <w:rsid w:val="00C44140"/>
    <w:rsid w:val="00C444D8"/>
    <w:rsid w:val="00C44542"/>
    <w:rsid w:val="00C44622"/>
    <w:rsid w:val="00C44AA3"/>
    <w:rsid w:val="00C44CDC"/>
    <w:rsid w:val="00C45545"/>
    <w:rsid w:val="00C4580D"/>
    <w:rsid w:val="00C45D3A"/>
    <w:rsid w:val="00C45D61"/>
    <w:rsid w:val="00C45DFC"/>
    <w:rsid w:val="00C468CF"/>
    <w:rsid w:val="00C46AD7"/>
    <w:rsid w:val="00C47169"/>
    <w:rsid w:val="00C471B8"/>
    <w:rsid w:val="00C471BF"/>
    <w:rsid w:val="00C4726B"/>
    <w:rsid w:val="00C47446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1D39"/>
    <w:rsid w:val="00C52363"/>
    <w:rsid w:val="00C5284C"/>
    <w:rsid w:val="00C52D18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465A"/>
    <w:rsid w:val="00C550F5"/>
    <w:rsid w:val="00C551C8"/>
    <w:rsid w:val="00C554FA"/>
    <w:rsid w:val="00C555D8"/>
    <w:rsid w:val="00C5584C"/>
    <w:rsid w:val="00C5592E"/>
    <w:rsid w:val="00C563F8"/>
    <w:rsid w:val="00C56F54"/>
    <w:rsid w:val="00C5712A"/>
    <w:rsid w:val="00C571B5"/>
    <w:rsid w:val="00C573ED"/>
    <w:rsid w:val="00C5740F"/>
    <w:rsid w:val="00C576CF"/>
    <w:rsid w:val="00C57DF2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145"/>
    <w:rsid w:val="00C77218"/>
    <w:rsid w:val="00C77236"/>
    <w:rsid w:val="00C773CF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312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BF9"/>
    <w:rsid w:val="00C90CDF"/>
    <w:rsid w:val="00C90D36"/>
    <w:rsid w:val="00C910C5"/>
    <w:rsid w:val="00C9159E"/>
    <w:rsid w:val="00C91A08"/>
    <w:rsid w:val="00C9278E"/>
    <w:rsid w:val="00C92A0F"/>
    <w:rsid w:val="00C92B2E"/>
    <w:rsid w:val="00C92EB1"/>
    <w:rsid w:val="00C93237"/>
    <w:rsid w:val="00C9329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946"/>
    <w:rsid w:val="00CA1A7A"/>
    <w:rsid w:val="00CA1B6A"/>
    <w:rsid w:val="00CA1B90"/>
    <w:rsid w:val="00CA1E5B"/>
    <w:rsid w:val="00CA1E6E"/>
    <w:rsid w:val="00CA1FDB"/>
    <w:rsid w:val="00CA28AB"/>
    <w:rsid w:val="00CA326C"/>
    <w:rsid w:val="00CA32EF"/>
    <w:rsid w:val="00CA34CF"/>
    <w:rsid w:val="00CA37BF"/>
    <w:rsid w:val="00CA38A1"/>
    <w:rsid w:val="00CA38C6"/>
    <w:rsid w:val="00CA3D09"/>
    <w:rsid w:val="00CA46CA"/>
    <w:rsid w:val="00CA4721"/>
    <w:rsid w:val="00CA4974"/>
    <w:rsid w:val="00CA4ADD"/>
    <w:rsid w:val="00CA5139"/>
    <w:rsid w:val="00CA59E8"/>
    <w:rsid w:val="00CA602F"/>
    <w:rsid w:val="00CA6315"/>
    <w:rsid w:val="00CA671A"/>
    <w:rsid w:val="00CA69D3"/>
    <w:rsid w:val="00CA71F0"/>
    <w:rsid w:val="00CA75A0"/>
    <w:rsid w:val="00CA75E7"/>
    <w:rsid w:val="00CA781F"/>
    <w:rsid w:val="00CA79BB"/>
    <w:rsid w:val="00CA7A5A"/>
    <w:rsid w:val="00CA7FC4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A77"/>
    <w:rsid w:val="00CB4BA9"/>
    <w:rsid w:val="00CB504E"/>
    <w:rsid w:val="00CB547A"/>
    <w:rsid w:val="00CB55EC"/>
    <w:rsid w:val="00CB579E"/>
    <w:rsid w:val="00CB58B5"/>
    <w:rsid w:val="00CB5B10"/>
    <w:rsid w:val="00CB5BB6"/>
    <w:rsid w:val="00CB5C8A"/>
    <w:rsid w:val="00CB5D65"/>
    <w:rsid w:val="00CB61D9"/>
    <w:rsid w:val="00CB61EA"/>
    <w:rsid w:val="00CB6394"/>
    <w:rsid w:val="00CB680B"/>
    <w:rsid w:val="00CB6D80"/>
    <w:rsid w:val="00CB70CC"/>
    <w:rsid w:val="00CB71C8"/>
    <w:rsid w:val="00CB771E"/>
    <w:rsid w:val="00CB7C17"/>
    <w:rsid w:val="00CB7C71"/>
    <w:rsid w:val="00CC025E"/>
    <w:rsid w:val="00CC02B5"/>
    <w:rsid w:val="00CC0598"/>
    <w:rsid w:val="00CC06F6"/>
    <w:rsid w:val="00CC07B8"/>
    <w:rsid w:val="00CC09FF"/>
    <w:rsid w:val="00CC0DD7"/>
    <w:rsid w:val="00CC1372"/>
    <w:rsid w:val="00CC1407"/>
    <w:rsid w:val="00CC1652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6D19"/>
    <w:rsid w:val="00CC7258"/>
    <w:rsid w:val="00CC72EE"/>
    <w:rsid w:val="00CC7F1E"/>
    <w:rsid w:val="00CC7F94"/>
    <w:rsid w:val="00CD0602"/>
    <w:rsid w:val="00CD0B4E"/>
    <w:rsid w:val="00CD0CDF"/>
    <w:rsid w:val="00CD0EA8"/>
    <w:rsid w:val="00CD0FDE"/>
    <w:rsid w:val="00CD129C"/>
    <w:rsid w:val="00CD12AD"/>
    <w:rsid w:val="00CD14F0"/>
    <w:rsid w:val="00CD15AF"/>
    <w:rsid w:val="00CD1935"/>
    <w:rsid w:val="00CD1E43"/>
    <w:rsid w:val="00CD240C"/>
    <w:rsid w:val="00CD244A"/>
    <w:rsid w:val="00CD2A23"/>
    <w:rsid w:val="00CD2FBA"/>
    <w:rsid w:val="00CD314B"/>
    <w:rsid w:val="00CD322E"/>
    <w:rsid w:val="00CD3237"/>
    <w:rsid w:val="00CD3406"/>
    <w:rsid w:val="00CD359B"/>
    <w:rsid w:val="00CD36F3"/>
    <w:rsid w:val="00CD385D"/>
    <w:rsid w:val="00CD3ABE"/>
    <w:rsid w:val="00CD3DD7"/>
    <w:rsid w:val="00CD3F51"/>
    <w:rsid w:val="00CD43AB"/>
    <w:rsid w:val="00CD4D01"/>
    <w:rsid w:val="00CD4FFC"/>
    <w:rsid w:val="00CD5087"/>
    <w:rsid w:val="00CD526B"/>
    <w:rsid w:val="00CD543F"/>
    <w:rsid w:val="00CD54F6"/>
    <w:rsid w:val="00CD57C4"/>
    <w:rsid w:val="00CD6001"/>
    <w:rsid w:val="00CD6854"/>
    <w:rsid w:val="00CD6EAF"/>
    <w:rsid w:val="00CD774C"/>
    <w:rsid w:val="00CD78BD"/>
    <w:rsid w:val="00CD7D13"/>
    <w:rsid w:val="00CD7D64"/>
    <w:rsid w:val="00CE07B5"/>
    <w:rsid w:val="00CE0B1F"/>
    <w:rsid w:val="00CE0B27"/>
    <w:rsid w:val="00CE0E04"/>
    <w:rsid w:val="00CE10CD"/>
    <w:rsid w:val="00CE1345"/>
    <w:rsid w:val="00CE1400"/>
    <w:rsid w:val="00CE18AC"/>
    <w:rsid w:val="00CE1910"/>
    <w:rsid w:val="00CE1CF9"/>
    <w:rsid w:val="00CE23D6"/>
    <w:rsid w:val="00CE2483"/>
    <w:rsid w:val="00CE260B"/>
    <w:rsid w:val="00CE2E2D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8FC"/>
    <w:rsid w:val="00CF09D9"/>
    <w:rsid w:val="00CF0CBF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3812"/>
    <w:rsid w:val="00CF451F"/>
    <w:rsid w:val="00CF4AF3"/>
    <w:rsid w:val="00CF539F"/>
    <w:rsid w:val="00CF55A1"/>
    <w:rsid w:val="00CF55DC"/>
    <w:rsid w:val="00CF5805"/>
    <w:rsid w:val="00CF58D8"/>
    <w:rsid w:val="00CF5B2D"/>
    <w:rsid w:val="00CF5E81"/>
    <w:rsid w:val="00CF6157"/>
    <w:rsid w:val="00CF6370"/>
    <w:rsid w:val="00CF6A53"/>
    <w:rsid w:val="00CF6B90"/>
    <w:rsid w:val="00CF6DEC"/>
    <w:rsid w:val="00CF7037"/>
    <w:rsid w:val="00CF77B7"/>
    <w:rsid w:val="00CF77EC"/>
    <w:rsid w:val="00CF7F14"/>
    <w:rsid w:val="00D00B0B"/>
    <w:rsid w:val="00D00C9D"/>
    <w:rsid w:val="00D0100F"/>
    <w:rsid w:val="00D0125F"/>
    <w:rsid w:val="00D01312"/>
    <w:rsid w:val="00D01367"/>
    <w:rsid w:val="00D014CB"/>
    <w:rsid w:val="00D01652"/>
    <w:rsid w:val="00D01665"/>
    <w:rsid w:val="00D0172F"/>
    <w:rsid w:val="00D026E6"/>
    <w:rsid w:val="00D02873"/>
    <w:rsid w:val="00D02AB2"/>
    <w:rsid w:val="00D03126"/>
    <w:rsid w:val="00D032D9"/>
    <w:rsid w:val="00D03FAE"/>
    <w:rsid w:val="00D0404E"/>
    <w:rsid w:val="00D0406D"/>
    <w:rsid w:val="00D0438F"/>
    <w:rsid w:val="00D04464"/>
    <w:rsid w:val="00D0475B"/>
    <w:rsid w:val="00D04790"/>
    <w:rsid w:val="00D04F83"/>
    <w:rsid w:val="00D05163"/>
    <w:rsid w:val="00D0518D"/>
    <w:rsid w:val="00D05321"/>
    <w:rsid w:val="00D05920"/>
    <w:rsid w:val="00D059D3"/>
    <w:rsid w:val="00D05B41"/>
    <w:rsid w:val="00D05CC3"/>
    <w:rsid w:val="00D06028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29C"/>
    <w:rsid w:val="00D104D0"/>
    <w:rsid w:val="00D1089A"/>
    <w:rsid w:val="00D10AC6"/>
    <w:rsid w:val="00D10B87"/>
    <w:rsid w:val="00D10C4A"/>
    <w:rsid w:val="00D10CAB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133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5C0"/>
    <w:rsid w:val="00D236FE"/>
    <w:rsid w:val="00D23873"/>
    <w:rsid w:val="00D23BA1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B3D"/>
    <w:rsid w:val="00D31C69"/>
    <w:rsid w:val="00D31D94"/>
    <w:rsid w:val="00D32171"/>
    <w:rsid w:val="00D323C3"/>
    <w:rsid w:val="00D33068"/>
    <w:rsid w:val="00D33127"/>
    <w:rsid w:val="00D33155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02C"/>
    <w:rsid w:val="00D355E9"/>
    <w:rsid w:val="00D35A0C"/>
    <w:rsid w:val="00D3628B"/>
    <w:rsid w:val="00D362CF"/>
    <w:rsid w:val="00D36750"/>
    <w:rsid w:val="00D36F70"/>
    <w:rsid w:val="00D37463"/>
    <w:rsid w:val="00D37A50"/>
    <w:rsid w:val="00D37A72"/>
    <w:rsid w:val="00D401A4"/>
    <w:rsid w:val="00D40344"/>
    <w:rsid w:val="00D40381"/>
    <w:rsid w:val="00D414C0"/>
    <w:rsid w:val="00D41E75"/>
    <w:rsid w:val="00D42AAF"/>
    <w:rsid w:val="00D43080"/>
    <w:rsid w:val="00D4318E"/>
    <w:rsid w:val="00D43654"/>
    <w:rsid w:val="00D4414D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788"/>
    <w:rsid w:val="00D519C2"/>
    <w:rsid w:val="00D519CD"/>
    <w:rsid w:val="00D51BB7"/>
    <w:rsid w:val="00D51E4F"/>
    <w:rsid w:val="00D51FFA"/>
    <w:rsid w:val="00D520EE"/>
    <w:rsid w:val="00D527D3"/>
    <w:rsid w:val="00D5281D"/>
    <w:rsid w:val="00D52F7C"/>
    <w:rsid w:val="00D530B7"/>
    <w:rsid w:val="00D532DA"/>
    <w:rsid w:val="00D536A6"/>
    <w:rsid w:val="00D53E09"/>
    <w:rsid w:val="00D53FD0"/>
    <w:rsid w:val="00D54006"/>
    <w:rsid w:val="00D543AF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A1"/>
    <w:rsid w:val="00D55ABA"/>
    <w:rsid w:val="00D562E3"/>
    <w:rsid w:val="00D564CA"/>
    <w:rsid w:val="00D565B7"/>
    <w:rsid w:val="00D568F6"/>
    <w:rsid w:val="00D56AFC"/>
    <w:rsid w:val="00D56C03"/>
    <w:rsid w:val="00D5732C"/>
    <w:rsid w:val="00D57427"/>
    <w:rsid w:val="00D57751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1E6A"/>
    <w:rsid w:val="00D62180"/>
    <w:rsid w:val="00D624D4"/>
    <w:rsid w:val="00D628FE"/>
    <w:rsid w:val="00D62EE8"/>
    <w:rsid w:val="00D62F04"/>
    <w:rsid w:val="00D62FC7"/>
    <w:rsid w:val="00D63524"/>
    <w:rsid w:val="00D63A0E"/>
    <w:rsid w:val="00D63A62"/>
    <w:rsid w:val="00D6432F"/>
    <w:rsid w:val="00D644DE"/>
    <w:rsid w:val="00D64524"/>
    <w:rsid w:val="00D647D3"/>
    <w:rsid w:val="00D64A4E"/>
    <w:rsid w:val="00D64DDF"/>
    <w:rsid w:val="00D64E65"/>
    <w:rsid w:val="00D65184"/>
    <w:rsid w:val="00D653FF"/>
    <w:rsid w:val="00D657D0"/>
    <w:rsid w:val="00D658E2"/>
    <w:rsid w:val="00D65A85"/>
    <w:rsid w:val="00D65E28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0E4D"/>
    <w:rsid w:val="00D71139"/>
    <w:rsid w:val="00D71471"/>
    <w:rsid w:val="00D71A2F"/>
    <w:rsid w:val="00D7202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53D"/>
    <w:rsid w:val="00D75779"/>
    <w:rsid w:val="00D758FE"/>
    <w:rsid w:val="00D75A11"/>
    <w:rsid w:val="00D75CE8"/>
    <w:rsid w:val="00D75D6E"/>
    <w:rsid w:val="00D763CC"/>
    <w:rsid w:val="00D76863"/>
    <w:rsid w:val="00D7694B"/>
    <w:rsid w:val="00D76D50"/>
    <w:rsid w:val="00D7755E"/>
    <w:rsid w:val="00D77772"/>
    <w:rsid w:val="00D7797A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0FD2"/>
    <w:rsid w:val="00D81105"/>
    <w:rsid w:val="00D81CEE"/>
    <w:rsid w:val="00D822C9"/>
    <w:rsid w:val="00D82607"/>
    <w:rsid w:val="00D82F80"/>
    <w:rsid w:val="00D830BF"/>
    <w:rsid w:val="00D83596"/>
    <w:rsid w:val="00D835B0"/>
    <w:rsid w:val="00D8369B"/>
    <w:rsid w:val="00D83768"/>
    <w:rsid w:val="00D8394C"/>
    <w:rsid w:val="00D84287"/>
    <w:rsid w:val="00D84A5F"/>
    <w:rsid w:val="00D84AF4"/>
    <w:rsid w:val="00D8503B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2BE"/>
    <w:rsid w:val="00D905BB"/>
    <w:rsid w:val="00D90955"/>
    <w:rsid w:val="00D90A48"/>
    <w:rsid w:val="00D90AEA"/>
    <w:rsid w:val="00D90D69"/>
    <w:rsid w:val="00D91009"/>
    <w:rsid w:val="00D910CB"/>
    <w:rsid w:val="00D91220"/>
    <w:rsid w:val="00D913A3"/>
    <w:rsid w:val="00D9196E"/>
    <w:rsid w:val="00D91CA9"/>
    <w:rsid w:val="00D91E32"/>
    <w:rsid w:val="00D92F01"/>
    <w:rsid w:val="00D9301C"/>
    <w:rsid w:val="00D93228"/>
    <w:rsid w:val="00D932F2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31"/>
    <w:rsid w:val="00D9635D"/>
    <w:rsid w:val="00D96A50"/>
    <w:rsid w:val="00D96FE8"/>
    <w:rsid w:val="00D9700F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DAE"/>
    <w:rsid w:val="00DA3FD1"/>
    <w:rsid w:val="00DA407C"/>
    <w:rsid w:val="00DA43AD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2F1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C8"/>
    <w:rsid w:val="00DB2BFB"/>
    <w:rsid w:val="00DB2E88"/>
    <w:rsid w:val="00DB2EA9"/>
    <w:rsid w:val="00DB3FD7"/>
    <w:rsid w:val="00DB4101"/>
    <w:rsid w:val="00DB422D"/>
    <w:rsid w:val="00DB49B6"/>
    <w:rsid w:val="00DB4A0E"/>
    <w:rsid w:val="00DB500D"/>
    <w:rsid w:val="00DB5052"/>
    <w:rsid w:val="00DB5165"/>
    <w:rsid w:val="00DB51D6"/>
    <w:rsid w:val="00DB520B"/>
    <w:rsid w:val="00DB5330"/>
    <w:rsid w:val="00DB549F"/>
    <w:rsid w:val="00DB5621"/>
    <w:rsid w:val="00DB5890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3D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0FD1"/>
    <w:rsid w:val="00DD1123"/>
    <w:rsid w:val="00DD12B9"/>
    <w:rsid w:val="00DD1439"/>
    <w:rsid w:val="00DD18AA"/>
    <w:rsid w:val="00DD1CA1"/>
    <w:rsid w:val="00DD1FC5"/>
    <w:rsid w:val="00DD21F0"/>
    <w:rsid w:val="00DD22F9"/>
    <w:rsid w:val="00DD2969"/>
    <w:rsid w:val="00DD2993"/>
    <w:rsid w:val="00DD2C06"/>
    <w:rsid w:val="00DD3337"/>
    <w:rsid w:val="00DD34A6"/>
    <w:rsid w:val="00DD3D22"/>
    <w:rsid w:val="00DD3E84"/>
    <w:rsid w:val="00DD3F76"/>
    <w:rsid w:val="00DD40C4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26B"/>
    <w:rsid w:val="00DD73C0"/>
    <w:rsid w:val="00DD7670"/>
    <w:rsid w:val="00DD76B3"/>
    <w:rsid w:val="00DD7702"/>
    <w:rsid w:val="00DD776C"/>
    <w:rsid w:val="00DD79D5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36E"/>
    <w:rsid w:val="00DE2402"/>
    <w:rsid w:val="00DE279F"/>
    <w:rsid w:val="00DE2C5A"/>
    <w:rsid w:val="00DE2F47"/>
    <w:rsid w:val="00DE3298"/>
    <w:rsid w:val="00DE3723"/>
    <w:rsid w:val="00DE376B"/>
    <w:rsid w:val="00DE39E4"/>
    <w:rsid w:val="00DE3B8A"/>
    <w:rsid w:val="00DE3CF4"/>
    <w:rsid w:val="00DE3F5D"/>
    <w:rsid w:val="00DE4814"/>
    <w:rsid w:val="00DE4D22"/>
    <w:rsid w:val="00DE545D"/>
    <w:rsid w:val="00DE5971"/>
    <w:rsid w:val="00DE61FC"/>
    <w:rsid w:val="00DE62F7"/>
    <w:rsid w:val="00DE65D6"/>
    <w:rsid w:val="00DE664F"/>
    <w:rsid w:val="00DE6686"/>
    <w:rsid w:val="00DE67E9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0E9"/>
    <w:rsid w:val="00DF1350"/>
    <w:rsid w:val="00DF1357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4CD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6F16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2BC3"/>
    <w:rsid w:val="00E03027"/>
    <w:rsid w:val="00E0315A"/>
    <w:rsid w:val="00E03995"/>
    <w:rsid w:val="00E03C76"/>
    <w:rsid w:val="00E03DE5"/>
    <w:rsid w:val="00E03E2A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6D4B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4AD"/>
    <w:rsid w:val="00E11527"/>
    <w:rsid w:val="00E119E1"/>
    <w:rsid w:val="00E11AED"/>
    <w:rsid w:val="00E11E31"/>
    <w:rsid w:val="00E12266"/>
    <w:rsid w:val="00E12586"/>
    <w:rsid w:val="00E126B7"/>
    <w:rsid w:val="00E127CE"/>
    <w:rsid w:val="00E128D7"/>
    <w:rsid w:val="00E13122"/>
    <w:rsid w:val="00E137D6"/>
    <w:rsid w:val="00E138FD"/>
    <w:rsid w:val="00E13B63"/>
    <w:rsid w:val="00E13B6F"/>
    <w:rsid w:val="00E13D71"/>
    <w:rsid w:val="00E13FBE"/>
    <w:rsid w:val="00E1497D"/>
    <w:rsid w:val="00E14C63"/>
    <w:rsid w:val="00E14D59"/>
    <w:rsid w:val="00E150B6"/>
    <w:rsid w:val="00E15E31"/>
    <w:rsid w:val="00E16164"/>
    <w:rsid w:val="00E161D6"/>
    <w:rsid w:val="00E163C5"/>
    <w:rsid w:val="00E168EC"/>
    <w:rsid w:val="00E16966"/>
    <w:rsid w:val="00E1697B"/>
    <w:rsid w:val="00E16C20"/>
    <w:rsid w:val="00E16EBF"/>
    <w:rsid w:val="00E171F2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94D"/>
    <w:rsid w:val="00E21A08"/>
    <w:rsid w:val="00E21A3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27CB5"/>
    <w:rsid w:val="00E304B2"/>
    <w:rsid w:val="00E304F1"/>
    <w:rsid w:val="00E3055E"/>
    <w:rsid w:val="00E30DF2"/>
    <w:rsid w:val="00E30EE3"/>
    <w:rsid w:val="00E314A6"/>
    <w:rsid w:val="00E3191E"/>
    <w:rsid w:val="00E31C33"/>
    <w:rsid w:val="00E32130"/>
    <w:rsid w:val="00E32164"/>
    <w:rsid w:val="00E32396"/>
    <w:rsid w:val="00E32E58"/>
    <w:rsid w:val="00E331E7"/>
    <w:rsid w:val="00E33580"/>
    <w:rsid w:val="00E33634"/>
    <w:rsid w:val="00E3376E"/>
    <w:rsid w:val="00E34112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574A"/>
    <w:rsid w:val="00E362F6"/>
    <w:rsid w:val="00E36ABE"/>
    <w:rsid w:val="00E37457"/>
    <w:rsid w:val="00E37E05"/>
    <w:rsid w:val="00E37E08"/>
    <w:rsid w:val="00E37E58"/>
    <w:rsid w:val="00E40541"/>
    <w:rsid w:val="00E4072D"/>
    <w:rsid w:val="00E4079E"/>
    <w:rsid w:val="00E409C0"/>
    <w:rsid w:val="00E409E1"/>
    <w:rsid w:val="00E40F2B"/>
    <w:rsid w:val="00E418AE"/>
    <w:rsid w:val="00E41B2C"/>
    <w:rsid w:val="00E41BE3"/>
    <w:rsid w:val="00E41E92"/>
    <w:rsid w:val="00E42114"/>
    <w:rsid w:val="00E42165"/>
    <w:rsid w:val="00E426FF"/>
    <w:rsid w:val="00E42C27"/>
    <w:rsid w:val="00E42D79"/>
    <w:rsid w:val="00E42E6F"/>
    <w:rsid w:val="00E431B2"/>
    <w:rsid w:val="00E4390A"/>
    <w:rsid w:val="00E43A28"/>
    <w:rsid w:val="00E43B9E"/>
    <w:rsid w:val="00E43E90"/>
    <w:rsid w:val="00E43FCB"/>
    <w:rsid w:val="00E4437A"/>
    <w:rsid w:val="00E4459F"/>
    <w:rsid w:val="00E4467A"/>
    <w:rsid w:val="00E44A8C"/>
    <w:rsid w:val="00E44F72"/>
    <w:rsid w:val="00E45038"/>
    <w:rsid w:val="00E4515F"/>
    <w:rsid w:val="00E45796"/>
    <w:rsid w:val="00E45BD5"/>
    <w:rsid w:val="00E45CFD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76"/>
    <w:rsid w:val="00E52889"/>
    <w:rsid w:val="00E52ECC"/>
    <w:rsid w:val="00E53360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5E7E"/>
    <w:rsid w:val="00E56173"/>
    <w:rsid w:val="00E564EC"/>
    <w:rsid w:val="00E57402"/>
    <w:rsid w:val="00E574B7"/>
    <w:rsid w:val="00E5760B"/>
    <w:rsid w:val="00E5771A"/>
    <w:rsid w:val="00E578D4"/>
    <w:rsid w:val="00E60065"/>
    <w:rsid w:val="00E601B2"/>
    <w:rsid w:val="00E60248"/>
    <w:rsid w:val="00E604DE"/>
    <w:rsid w:val="00E6063C"/>
    <w:rsid w:val="00E60AC1"/>
    <w:rsid w:val="00E60CC6"/>
    <w:rsid w:val="00E60D30"/>
    <w:rsid w:val="00E611C6"/>
    <w:rsid w:val="00E61202"/>
    <w:rsid w:val="00E61211"/>
    <w:rsid w:val="00E61DD8"/>
    <w:rsid w:val="00E62163"/>
    <w:rsid w:val="00E6236C"/>
    <w:rsid w:val="00E626A1"/>
    <w:rsid w:val="00E62899"/>
    <w:rsid w:val="00E6293F"/>
    <w:rsid w:val="00E62EFF"/>
    <w:rsid w:val="00E6329E"/>
    <w:rsid w:val="00E64C8C"/>
    <w:rsid w:val="00E65654"/>
    <w:rsid w:val="00E659F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0F8A"/>
    <w:rsid w:val="00E71171"/>
    <w:rsid w:val="00E71806"/>
    <w:rsid w:val="00E71851"/>
    <w:rsid w:val="00E71B31"/>
    <w:rsid w:val="00E71ED5"/>
    <w:rsid w:val="00E72496"/>
    <w:rsid w:val="00E72901"/>
    <w:rsid w:val="00E729D8"/>
    <w:rsid w:val="00E72BD2"/>
    <w:rsid w:val="00E72DC7"/>
    <w:rsid w:val="00E735C2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537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5D0"/>
    <w:rsid w:val="00E829EB"/>
    <w:rsid w:val="00E82FD1"/>
    <w:rsid w:val="00E83164"/>
    <w:rsid w:val="00E836E3"/>
    <w:rsid w:val="00E838F4"/>
    <w:rsid w:val="00E83929"/>
    <w:rsid w:val="00E83B1C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A48"/>
    <w:rsid w:val="00E84B5C"/>
    <w:rsid w:val="00E84E18"/>
    <w:rsid w:val="00E85399"/>
    <w:rsid w:val="00E853B3"/>
    <w:rsid w:val="00E853D3"/>
    <w:rsid w:val="00E8555C"/>
    <w:rsid w:val="00E85561"/>
    <w:rsid w:val="00E859CE"/>
    <w:rsid w:val="00E85D79"/>
    <w:rsid w:val="00E85F3E"/>
    <w:rsid w:val="00E86084"/>
    <w:rsid w:val="00E86B5E"/>
    <w:rsid w:val="00E86E3E"/>
    <w:rsid w:val="00E87117"/>
    <w:rsid w:val="00E8738A"/>
    <w:rsid w:val="00E87797"/>
    <w:rsid w:val="00E90B9F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A10"/>
    <w:rsid w:val="00E94C79"/>
    <w:rsid w:val="00E94DC0"/>
    <w:rsid w:val="00E94DEB"/>
    <w:rsid w:val="00E94DF7"/>
    <w:rsid w:val="00E954E7"/>
    <w:rsid w:val="00E9602C"/>
    <w:rsid w:val="00E960D2"/>
    <w:rsid w:val="00E9616A"/>
    <w:rsid w:val="00E966A8"/>
    <w:rsid w:val="00E969F7"/>
    <w:rsid w:val="00E96C94"/>
    <w:rsid w:val="00E96DA3"/>
    <w:rsid w:val="00E9717B"/>
    <w:rsid w:val="00E972C6"/>
    <w:rsid w:val="00E97467"/>
    <w:rsid w:val="00E97BAE"/>
    <w:rsid w:val="00E97E47"/>
    <w:rsid w:val="00EA055F"/>
    <w:rsid w:val="00EA0C4C"/>
    <w:rsid w:val="00EA0E46"/>
    <w:rsid w:val="00EA1112"/>
    <w:rsid w:val="00EA1325"/>
    <w:rsid w:val="00EA142C"/>
    <w:rsid w:val="00EA1A31"/>
    <w:rsid w:val="00EA1E18"/>
    <w:rsid w:val="00EA22B5"/>
    <w:rsid w:val="00EA297B"/>
    <w:rsid w:val="00EA2C26"/>
    <w:rsid w:val="00EA32BD"/>
    <w:rsid w:val="00EA347F"/>
    <w:rsid w:val="00EA34F8"/>
    <w:rsid w:val="00EA3510"/>
    <w:rsid w:val="00EA3C89"/>
    <w:rsid w:val="00EA41A8"/>
    <w:rsid w:val="00EA42F2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6734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721"/>
    <w:rsid w:val="00EB09D0"/>
    <w:rsid w:val="00EB0CAD"/>
    <w:rsid w:val="00EB0EBA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6D6"/>
    <w:rsid w:val="00EB59EC"/>
    <w:rsid w:val="00EB5A9D"/>
    <w:rsid w:val="00EB63D2"/>
    <w:rsid w:val="00EB6568"/>
    <w:rsid w:val="00EB6D68"/>
    <w:rsid w:val="00EB6DFB"/>
    <w:rsid w:val="00EB7213"/>
    <w:rsid w:val="00EB7372"/>
    <w:rsid w:val="00EC0303"/>
    <w:rsid w:val="00EC0FA4"/>
    <w:rsid w:val="00EC12FB"/>
    <w:rsid w:val="00EC153B"/>
    <w:rsid w:val="00EC1D37"/>
    <w:rsid w:val="00EC1F95"/>
    <w:rsid w:val="00EC226F"/>
    <w:rsid w:val="00EC2501"/>
    <w:rsid w:val="00EC26B1"/>
    <w:rsid w:val="00EC29CA"/>
    <w:rsid w:val="00EC2A04"/>
    <w:rsid w:val="00EC2B58"/>
    <w:rsid w:val="00EC2B6C"/>
    <w:rsid w:val="00EC2C96"/>
    <w:rsid w:val="00EC3235"/>
    <w:rsid w:val="00EC344A"/>
    <w:rsid w:val="00EC379C"/>
    <w:rsid w:val="00EC38AA"/>
    <w:rsid w:val="00EC3FBE"/>
    <w:rsid w:val="00EC412E"/>
    <w:rsid w:val="00EC4281"/>
    <w:rsid w:val="00EC492E"/>
    <w:rsid w:val="00EC4971"/>
    <w:rsid w:val="00EC4A77"/>
    <w:rsid w:val="00EC4CDC"/>
    <w:rsid w:val="00EC4FFE"/>
    <w:rsid w:val="00EC5856"/>
    <w:rsid w:val="00EC5DA4"/>
    <w:rsid w:val="00EC5EEB"/>
    <w:rsid w:val="00EC6032"/>
    <w:rsid w:val="00EC62F8"/>
    <w:rsid w:val="00EC66FC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415"/>
    <w:rsid w:val="00ED057F"/>
    <w:rsid w:val="00ED06F9"/>
    <w:rsid w:val="00ED07DC"/>
    <w:rsid w:val="00ED0C9E"/>
    <w:rsid w:val="00ED0D6E"/>
    <w:rsid w:val="00ED1182"/>
    <w:rsid w:val="00ED1B2A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DF8"/>
    <w:rsid w:val="00ED4B11"/>
    <w:rsid w:val="00ED4D04"/>
    <w:rsid w:val="00ED4EC8"/>
    <w:rsid w:val="00ED54C5"/>
    <w:rsid w:val="00ED54ED"/>
    <w:rsid w:val="00ED5695"/>
    <w:rsid w:val="00ED575C"/>
    <w:rsid w:val="00ED57BD"/>
    <w:rsid w:val="00ED5A5C"/>
    <w:rsid w:val="00ED5D17"/>
    <w:rsid w:val="00ED6146"/>
    <w:rsid w:val="00ED675E"/>
    <w:rsid w:val="00ED6B6D"/>
    <w:rsid w:val="00ED6EB2"/>
    <w:rsid w:val="00ED6ED6"/>
    <w:rsid w:val="00ED72C3"/>
    <w:rsid w:val="00ED7409"/>
    <w:rsid w:val="00ED7479"/>
    <w:rsid w:val="00ED797A"/>
    <w:rsid w:val="00EE010E"/>
    <w:rsid w:val="00EE024D"/>
    <w:rsid w:val="00EE03BB"/>
    <w:rsid w:val="00EE08BF"/>
    <w:rsid w:val="00EE0902"/>
    <w:rsid w:val="00EE1864"/>
    <w:rsid w:val="00EE1AD2"/>
    <w:rsid w:val="00EE1BD8"/>
    <w:rsid w:val="00EE1D2A"/>
    <w:rsid w:val="00EE1E06"/>
    <w:rsid w:val="00EE235B"/>
    <w:rsid w:val="00EE2367"/>
    <w:rsid w:val="00EE23BB"/>
    <w:rsid w:val="00EE258A"/>
    <w:rsid w:val="00EE2697"/>
    <w:rsid w:val="00EE293A"/>
    <w:rsid w:val="00EE2C92"/>
    <w:rsid w:val="00EE2E8C"/>
    <w:rsid w:val="00EE3537"/>
    <w:rsid w:val="00EE3703"/>
    <w:rsid w:val="00EE3C3E"/>
    <w:rsid w:val="00EE3C43"/>
    <w:rsid w:val="00EE3EC9"/>
    <w:rsid w:val="00EE4429"/>
    <w:rsid w:val="00EE47CE"/>
    <w:rsid w:val="00EE4C20"/>
    <w:rsid w:val="00EE553D"/>
    <w:rsid w:val="00EE55C7"/>
    <w:rsid w:val="00EE62AB"/>
    <w:rsid w:val="00EE652E"/>
    <w:rsid w:val="00EE6926"/>
    <w:rsid w:val="00EE69C7"/>
    <w:rsid w:val="00EE6F3E"/>
    <w:rsid w:val="00EE742B"/>
    <w:rsid w:val="00EE7510"/>
    <w:rsid w:val="00EE7524"/>
    <w:rsid w:val="00EE75D3"/>
    <w:rsid w:val="00EE76E3"/>
    <w:rsid w:val="00EF01A2"/>
    <w:rsid w:val="00EF07EA"/>
    <w:rsid w:val="00EF095F"/>
    <w:rsid w:val="00EF0A8F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56E"/>
    <w:rsid w:val="00EF5885"/>
    <w:rsid w:val="00EF58AA"/>
    <w:rsid w:val="00EF5B06"/>
    <w:rsid w:val="00EF5E71"/>
    <w:rsid w:val="00EF625B"/>
    <w:rsid w:val="00EF6283"/>
    <w:rsid w:val="00EF6635"/>
    <w:rsid w:val="00EF679E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0DA3"/>
    <w:rsid w:val="00F0125E"/>
    <w:rsid w:val="00F01574"/>
    <w:rsid w:val="00F019DC"/>
    <w:rsid w:val="00F01F6B"/>
    <w:rsid w:val="00F0233B"/>
    <w:rsid w:val="00F0245D"/>
    <w:rsid w:val="00F02AE7"/>
    <w:rsid w:val="00F02C5A"/>
    <w:rsid w:val="00F03063"/>
    <w:rsid w:val="00F03162"/>
    <w:rsid w:val="00F03916"/>
    <w:rsid w:val="00F03C93"/>
    <w:rsid w:val="00F0410F"/>
    <w:rsid w:val="00F0422E"/>
    <w:rsid w:val="00F042A9"/>
    <w:rsid w:val="00F046A0"/>
    <w:rsid w:val="00F04DE7"/>
    <w:rsid w:val="00F04FAC"/>
    <w:rsid w:val="00F05851"/>
    <w:rsid w:val="00F05A35"/>
    <w:rsid w:val="00F05A81"/>
    <w:rsid w:val="00F05A95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485"/>
    <w:rsid w:val="00F10774"/>
    <w:rsid w:val="00F107F8"/>
    <w:rsid w:val="00F10856"/>
    <w:rsid w:val="00F10C80"/>
    <w:rsid w:val="00F10E89"/>
    <w:rsid w:val="00F1133F"/>
    <w:rsid w:val="00F116C1"/>
    <w:rsid w:val="00F117A1"/>
    <w:rsid w:val="00F11BA9"/>
    <w:rsid w:val="00F11BF4"/>
    <w:rsid w:val="00F11CC1"/>
    <w:rsid w:val="00F11CEC"/>
    <w:rsid w:val="00F11F65"/>
    <w:rsid w:val="00F1201E"/>
    <w:rsid w:val="00F121F6"/>
    <w:rsid w:val="00F1291D"/>
    <w:rsid w:val="00F12D81"/>
    <w:rsid w:val="00F12E4E"/>
    <w:rsid w:val="00F12E94"/>
    <w:rsid w:val="00F12FA5"/>
    <w:rsid w:val="00F1305F"/>
    <w:rsid w:val="00F13853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C83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2619"/>
    <w:rsid w:val="00F22C1F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EC5"/>
    <w:rsid w:val="00F24F6F"/>
    <w:rsid w:val="00F25085"/>
    <w:rsid w:val="00F256FF"/>
    <w:rsid w:val="00F25A81"/>
    <w:rsid w:val="00F2662B"/>
    <w:rsid w:val="00F26A48"/>
    <w:rsid w:val="00F27072"/>
    <w:rsid w:val="00F273CA"/>
    <w:rsid w:val="00F276A0"/>
    <w:rsid w:val="00F276FB"/>
    <w:rsid w:val="00F2798C"/>
    <w:rsid w:val="00F312C8"/>
    <w:rsid w:val="00F312CE"/>
    <w:rsid w:val="00F31B41"/>
    <w:rsid w:val="00F31C5A"/>
    <w:rsid w:val="00F32038"/>
    <w:rsid w:val="00F32042"/>
    <w:rsid w:val="00F32170"/>
    <w:rsid w:val="00F3229E"/>
    <w:rsid w:val="00F325C1"/>
    <w:rsid w:val="00F32632"/>
    <w:rsid w:val="00F32868"/>
    <w:rsid w:val="00F32B38"/>
    <w:rsid w:val="00F32E47"/>
    <w:rsid w:val="00F32ED8"/>
    <w:rsid w:val="00F32F98"/>
    <w:rsid w:val="00F33421"/>
    <w:rsid w:val="00F33485"/>
    <w:rsid w:val="00F3362F"/>
    <w:rsid w:val="00F33915"/>
    <w:rsid w:val="00F33C12"/>
    <w:rsid w:val="00F33DBB"/>
    <w:rsid w:val="00F34DDE"/>
    <w:rsid w:val="00F3520C"/>
    <w:rsid w:val="00F352A6"/>
    <w:rsid w:val="00F355FD"/>
    <w:rsid w:val="00F358FC"/>
    <w:rsid w:val="00F35975"/>
    <w:rsid w:val="00F35F6C"/>
    <w:rsid w:val="00F35FEF"/>
    <w:rsid w:val="00F36513"/>
    <w:rsid w:val="00F36842"/>
    <w:rsid w:val="00F36872"/>
    <w:rsid w:val="00F36926"/>
    <w:rsid w:val="00F36A96"/>
    <w:rsid w:val="00F36C9D"/>
    <w:rsid w:val="00F370DE"/>
    <w:rsid w:val="00F37479"/>
    <w:rsid w:val="00F37892"/>
    <w:rsid w:val="00F378CA"/>
    <w:rsid w:val="00F37904"/>
    <w:rsid w:val="00F37D61"/>
    <w:rsid w:val="00F4004C"/>
    <w:rsid w:val="00F40211"/>
    <w:rsid w:val="00F404A1"/>
    <w:rsid w:val="00F40DE4"/>
    <w:rsid w:val="00F416FB"/>
    <w:rsid w:val="00F4206D"/>
    <w:rsid w:val="00F42D26"/>
    <w:rsid w:val="00F430EB"/>
    <w:rsid w:val="00F4323B"/>
    <w:rsid w:val="00F43669"/>
    <w:rsid w:val="00F43714"/>
    <w:rsid w:val="00F43823"/>
    <w:rsid w:val="00F43D02"/>
    <w:rsid w:val="00F43EB3"/>
    <w:rsid w:val="00F44077"/>
    <w:rsid w:val="00F440D9"/>
    <w:rsid w:val="00F44786"/>
    <w:rsid w:val="00F449C6"/>
    <w:rsid w:val="00F45013"/>
    <w:rsid w:val="00F450D2"/>
    <w:rsid w:val="00F451BE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1CF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1DA"/>
    <w:rsid w:val="00F53230"/>
    <w:rsid w:val="00F5376B"/>
    <w:rsid w:val="00F5399A"/>
    <w:rsid w:val="00F53AA7"/>
    <w:rsid w:val="00F53BF3"/>
    <w:rsid w:val="00F53C4B"/>
    <w:rsid w:val="00F53C83"/>
    <w:rsid w:val="00F5449E"/>
    <w:rsid w:val="00F54B85"/>
    <w:rsid w:val="00F54E1D"/>
    <w:rsid w:val="00F55A0C"/>
    <w:rsid w:val="00F55F1F"/>
    <w:rsid w:val="00F56075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67E44"/>
    <w:rsid w:val="00F702DB"/>
    <w:rsid w:val="00F70455"/>
    <w:rsid w:val="00F70A75"/>
    <w:rsid w:val="00F70C98"/>
    <w:rsid w:val="00F70CCA"/>
    <w:rsid w:val="00F713A1"/>
    <w:rsid w:val="00F71596"/>
    <w:rsid w:val="00F7167A"/>
    <w:rsid w:val="00F71B32"/>
    <w:rsid w:val="00F72A59"/>
    <w:rsid w:val="00F72C96"/>
    <w:rsid w:val="00F73509"/>
    <w:rsid w:val="00F73825"/>
    <w:rsid w:val="00F73B99"/>
    <w:rsid w:val="00F73E7F"/>
    <w:rsid w:val="00F740CC"/>
    <w:rsid w:val="00F742EF"/>
    <w:rsid w:val="00F7487B"/>
    <w:rsid w:val="00F7490A"/>
    <w:rsid w:val="00F7493A"/>
    <w:rsid w:val="00F7521F"/>
    <w:rsid w:val="00F753DC"/>
    <w:rsid w:val="00F755BC"/>
    <w:rsid w:val="00F75695"/>
    <w:rsid w:val="00F756C1"/>
    <w:rsid w:val="00F7583A"/>
    <w:rsid w:val="00F75C38"/>
    <w:rsid w:val="00F75CD1"/>
    <w:rsid w:val="00F76002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278"/>
    <w:rsid w:val="00F8045D"/>
    <w:rsid w:val="00F807D8"/>
    <w:rsid w:val="00F80C37"/>
    <w:rsid w:val="00F80F05"/>
    <w:rsid w:val="00F81225"/>
    <w:rsid w:val="00F8145B"/>
    <w:rsid w:val="00F81DFF"/>
    <w:rsid w:val="00F8220D"/>
    <w:rsid w:val="00F82359"/>
    <w:rsid w:val="00F823D3"/>
    <w:rsid w:val="00F8250B"/>
    <w:rsid w:val="00F825C8"/>
    <w:rsid w:val="00F8282A"/>
    <w:rsid w:val="00F82846"/>
    <w:rsid w:val="00F82A3D"/>
    <w:rsid w:val="00F83049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D33"/>
    <w:rsid w:val="00F85E16"/>
    <w:rsid w:val="00F86186"/>
    <w:rsid w:val="00F866DB"/>
    <w:rsid w:val="00F86F84"/>
    <w:rsid w:val="00F872C2"/>
    <w:rsid w:val="00F873D2"/>
    <w:rsid w:val="00F874A8"/>
    <w:rsid w:val="00F876C2"/>
    <w:rsid w:val="00F8785C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3A"/>
    <w:rsid w:val="00F92EBB"/>
    <w:rsid w:val="00F92ED8"/>
    <w:rsid w:val="00F930E9"/>
    <w:rsid w:val="00F932E7"/>
    <w:rsid w:val="00F93BF8"/>
    <w:rsid w:val="00F93EA0"/>
    <w:rsid w:val="00F94197"/>
    <w:rsid w:val="00F941EB"/>
    <w:rsid w:val="00F95116"/>
    <w:rsid w:val="00F957AF"/>
    <w:rsid w:val="00F957D4"/>
    <w:rsid w:val="00F957DE"/>
    <w:rsid w:val="00F9598F"/>
    <w:rsid w:val="00F959FE"/>
    <w:rsid w:val="00F96398"/>
    <w:rsid w:val="00F96554"/>
    <w:rsid w:val="00F9682A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0B"/>
    <w:rsid w:val="00FA0420"/>
    <w:rsid w:val="00FA0547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DF1"/>
    <w:rsid w:val="00FA4E25"/>
    <w:rsid w:val="00FA50F6"/>
    <w:rsid w:val="00FA51F3"/>
    <w:rsid w:val="00FA543D"/>
    <w:rsid w:val="00FA5981"/>
    <w:rsid w:val="00FA5B4B"/>
    <w:rsid w:val="00FA5D75"/>
    <w:rsid w:val="00FA5DC1"/>
    <w:rsid w:val="00FA6EAC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255"/>
    <w:rsid w:val="00FB1466"/>
    <w:rsid w:val="00FB174D"/>
    <w:rsid w:val="00FB1757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1D4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60F"/>
    <w:rsid w:val="00FB661D"/>
    <w:rsid w:val="00FB699B"/>
    <w:rsid w:val="00FB6F33"/>
    <w:rsid w:val="00FB7013"/>
    <w:rsid w:val="00FB7309"/>
    <w:rsid w:val="00FB7BBF"/>
    <w:rsid w:val="00FB7D1A"/>
    <w:rsid w:val="00FB7DB0"/>
    <w:rsid w:val="00FB7E67"/>
    <w:rsid w:val="00FB7EC1"/>
    <w:rsid w:val="00FC0078"/>
    <w:rsid w:val="00FC016C"/>
    <w:rsid w:val="00FC02E3"/>
    <w:rsid w:val="00FC02F3"/>
    <w:rsid w:val="00FC02FE"/>
    <w:rsid w:val="00FC0741"/>
    <w:rsid w:val="00FC0917"/>
    <w:rsid w:val="00FC0A05"/>
    <w:rsid w:val="00FC10CD"/>
    <w:rsid w:val="00FC1131"/>
    <w:rsid w:val="00FC1775"/>
    <w:rsid w:val="00FC1B89"/>
    <w:rsid w:val="00FC1C44"/>
    <w:rsid w:val="00FC256D"/>
    <w:rsid w:val="00FC2B76"/>
    <w:rsid w:val="00FC2C20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539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22"/>
    <w:rsid w:val="00FD02C9"/>
    <w:rsid w:val="00FD0300"/>
    <w:rsid w:val="00FD086A"/>
    <w:rsid w:val="00FD09EB"/>
    <w:rsid w:val="00FD0DDD"/>
    <w:rsid w:val="00FD0FC6"/>
    <w:rsid w:val="00FD1244"/>
    <w:rsid w:val="00FD128F"/>
    <w:rsid w:val="00FD131D"/>
    <w:rsid w:val="00FD153A"/>
    <w:rsid w:val="00FD1570"/>
    <w:rsid w:val="00FD1DF4"/>
    <w:rsid w:val="00FD1EE8"/>
    <w:rsid w:val="00FD1F2D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23A"/>
    <w:rsid w:val="00FD4A56"/>
    <w:rsid w:val="00FD4C1F"/>
    <w:rsid w:val="00FD5071"/>
    <w:rsid w:val="00FD53B3"/>
    <w:rsid w:val="00FD562C"/>
    <w:rsid w:val="00FD56B1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1E2A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54FF"/>
    <w:rsid w:val="00FE580F"/>
    <w:rsid w:val="00FE631C"/>
    <w:rsid w:val="00FE63EF"/>
    <w:rsid w:val="00FE68A9"/>
    <w:rsid w:val="00FE6AF3"/>
    <w:rsid w:val="00FE6E0C"/>
    <w:rsid w:val="00FE7009"/>
    <w:rsid w:val="00FE740E"/>
    <w:rsid w:val="00FE74D1"/>
    <w:rsid w:val="00FE7B3F"/>
    <w:rsid w:val="00FE7C71"/>
    <w:rsid w:val="00FF0102"/>
    <w:rsid w:val="00FF0257"/>
    <w:rsid w:val="00FF032D"/>
    <w:rsid w:val="00FF07AF"/>
    <w:rsid w:val="00FF09E9"/>
    <w:rsid w:val="00FF0EEC"/>
    <w:rsid w:val="00FF1046"/>
    <w:rsid w:val="00FF1A6E"/>
    <w:rsid w:val="00FF1CBF"/>
    <w:rsid w:val="00FF21CB"/>
    <w:rsid w:val="00FF2235"/>
    <w:rsid w:val="00FF22F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79B"/>
    <w:rsid w:val="00FF4972"/>
    <w:rsid w:val="00FF4C9B"/>
    <w:rsid w:val="00FF50A6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17121A8D-13F9-43A5-A822-62EAA1A62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sz w:val="30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b/>
      <w:bCs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157878579054C8043AED412AB417B" ma:contentTypeVersion="3" ma:contentTypeDescription="Create a new document." ma:contentTypeScope="" ma:versionID="c33893fe077eef35088f224a87726c8c">
  <xsd:schema xmlns:xsd="http://www.w3.org/2001/XMLSchema" xmlns:xs="http://www.w3.org/2001/XMLSchema" xmlns:p="http://schemas.microsoft.com/office/2006/metadata/properties" xmlns:ns2="e70bd837-9827-402d-8022-1a941ba76fe6" targetNamespace="http://schemas.microsoft.com/office/2006/metadata/properties" ma:root="true" ma:fieldsID="c60ae749b4333d230a229fe9696f1fcf" ns2:_="">
    <xsd:import namespace="e70bd837-9827-402d-8022-1a941ba76f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bd837-9827-402d-8022-1a941ba76f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89F85-2915-4F82-85D0-A38460EE4E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27260-3F7E-4601-92DC-5E57F2530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0bd837-9827-402d-8022-1a941ba76f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4A107-4C19-4903-AA92-D4FAB54464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850</TotalTime>
  <Pages>20</Pages>
  <Words>3913</Words>
  <Characters>16380</Characters>
  <Application>Microsoft Office Word</Application>
  <DocSecurity>0</DocSecurity>
  <Lines>136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Leela, Laksanayingyong</cp:lastModifiedBy>
  <cp:revision>142</cp:revision>
  <cp:lastPrinted>2023-11-03T23:35:00Z</cp:lastPrinted>
  <dcterms:created xsi:type="dcterms:W3CDTF">2023-10-18T18:58:00Z</dcterms:created>
  <dcterms:modified xsi:type="dcterms:W3CDTF">2023-11-10T05:57:00Z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86d2a75da2f57c5bb0845df5752a3d25c582b73ea9a73afa53601f260a35b7a5</vt:lpwstr>
  </property>
  <property fmtid="{D5CDD505-2E9C-101B-9397-08002B2CF9AE}" pid="6" name="ContentTypeId">
    <vt:lpwstr>0x010100B11157878579054C8043AED412AB417B</vt:lpwstr>
  </property>
  <property fmtid="{D5CDD505-2E9C-101B-9397-08002B2CF9AE}" pid="7" name="MediaServiceImageTags">
    <vt:lpwstr/>
  </property>
</Properties>
</file>